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56AEA84" w14:textId="5AA0548C" w:rsidR="00220255" w:rsidRDefault="0022025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3A0AFFB" w14:textId="29F5612E" w:rsidR="005E6B08" w:rsidRPr="005E6B08" w:rsidRDefault="005E6B08" w:rsidP="005E6B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0861CFF8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104313">
        <w:rPr>
          <w:rFonts w:asciiTheme="majorBidi" w:hAnsiTheme="majorBidi" w:cstheme="majorBidi"/>
          <w:lang w:val="en-US"/>
        </w:rPr>
        <w:t>11</w:t>
      </w:r>
      <w:r w:rsidR="00356F65">
        <w:rPr>
          <w:rFonts w:asciiTheme="majorBidi" w:hAnsiTheme="majorBidi" w:cstheme="majorBidi" w:hint="cs"/>
          <w:cs/>
          <w:lang w:val="en-US"/>
        </w:rPr>
        <w:t xml:space="preserve"> </w:t>
      </w:r>
      <w:r w:rsidR="008E1AF7" w:rsidRPr="002748AF">
        <w:rPr>
          <w:rFonts w:asciiTheme="majorBidi" w:hAnsiTheme="majorBidi" w:cstheme="majorBidi"/>
          <w:cs/>
          <w:lang w:val="en-US"/>
        </w:rPr>
        <w:t>พฤศจิกายน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66DE47ED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3B44A949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36375BB8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103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632D0F">
        <w:rPr>
          <w:rFonts w:asciiTheme="majorBidi" w:hAnsiTheme="majorBidi"/>
          <w:b/>
          <w:sz w:val="30"/>
          <w:szCs w:val="30"/>
        </w:rPr>
        <w:t xml:space="preserve">    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B21B82" w:rsidRPr="007A168E" w14:paraId="581F514B" w14:textId="77777777" w:rsidTr="002321E2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FE" w:rsidRPr="007A168E" w14:paraId="345C7EFF" w14:textId="77777777" w:rsidTr="002321E2">
        <w:trPr>
          <w:tblHeader/>
        </w:trPr>
        <w:tc>
          <w:tcPr>
            <w:tcW w:w="4137" w:type="dxa"/>
          </w:tcPr>
          <w:p w14:paraId="447E941F" w14:textId="3B75E497" w:rsidR="007A03FE" w:rsidRPr="002748AF" w:rsidRDefault="007A03FE" w:rsidP="007A03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70535FD" w14:textId="7E54A623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DF504C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C40B6C" w14:textId="101DAF7E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1AF707A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EC535A" w14:textId="30E60FA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32466F73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2E5AC1" w14:textId="131C94AC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B21B82" w:rsidRPr="007A168E" w14:paraId="1DD3A66E" w14:textId="77777777" w:rsidTr="002321E2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1B82" w:rsidRPr="007A168E" w14:paraId="67B7BF0D" w14:textId="77777777" w:rsidTr="002321E2">
        <w:tc>
          <w:tcPr>
            <w:tcW w:w="4137" w:type="dxa"/>
          </w:tcPr>
          <w:p w14:paraId="5BA47DBC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07882D7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40616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E46F99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9A249D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7B6151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C5148CE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2BB48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FE" w:rsidRPr="007A168E" w14:paraId="1E742788" w14:textId="77777777" w:rsidTr="002321E2">
        <w:tc>
          <w:tcPr>
            <w:tcW w:w="4137" w:type="dxa"/>
          </w:tcPr>
          <w:p w14:paraId="0F294658" w14:textId="77777777" w:rsidR="007A03FE" w:rsidRPr="007A168E" w:rsidRDefault="007A03FE" w:rsidP="007A03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C51AB" w14:textId="5F5542C8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5F3B2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72E70E" w14:textId="39DDBE67" w:rsidR="007A03FE" w:rsidRPr="002748AF" w:rsidRDefault="007A03FE" w:rsidP="00505248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16D370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BA30E1" w14:textId="561AC1C9" w:rsidR="007A03FE" w:rsidRPr="002748AF" w:rsidRDefault="0027608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7,149,598</w:t>
            </w:r>
          </w:p>
        </w:tc>
        <w:tc>
          <w:tcPr>
            <w:tcW w:w="239" w:type="dxa"/>
            <w:shd w:val="clear" w:color="auto" w:fill="auto"/>
          </w:tcPr>
          <w:p w14:paraId="3BF1DC43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9BDCD8" w14:textId="7BF41993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4,275,499</w:t>
            </w:r>
          </w:p>
        </w:tc>
      </w:tr>
      <w:tr w:rsidR="007A03FE" w:rsidRPr="007A168E" w14:paraId="6D3FAE47" w14:textId="77777777" w:rsidTr="002321E2">
        <w:tc>
          <w:tcPr>
            <w:tcW w:w="4137" w:type="dxa"/>
          </w:tcPr>
          <w:p w14:paraId="691D56CF" w14:textId="77777777" w:rsidR="007A03FE" w:rsidRPr="007A168E" w:rsidRDefault="007A03FE" w:rsidP="007A03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5982B34" w14:textId="64EFD7E2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E21DC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5E90F" w14:textId="0ADE4778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F6AD31E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320AAE" w14:textId="75E011AE" w:rsidR="007A03FE" w:rsidRPr="002748AF" w:rsidRDefault="0027608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157,173</w:t>
            </w:r>
          </w:p>
        </w:tc>
        <w:tc>
          <w:tcPr>
            <w:tcW w:w="239" w:type="dxa"/>
            <w:shd w:val="clear" w:color="auto" w:fill="auto"/>
          </w:tcPr>
          <w:p w14:paraId="1AD07474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10454E" w14:textId="5E8629F1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160,677</w:t>
            </w:r>
          </w:p>
        </w:tc>
      </w:tr>
      <w:tr w:rsidR="007A03FE" w:rsidRPr="007A168E" w14:paraId="65A0032B" w14:textId="77777777" w:rsidTr="002321E2">
        <w:tc>
          <w:tcPr>
            <w:tcW w:w="4137" w:type="dxa"/>
          </w:tcPr>
          <w:p w14:paraId="3F0DDE0B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120C1667" w14:textId="6039E226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42F0D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4E0A6C" w14:textId="0C68761A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F29F16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CDDE45" w14:textId="03938387" w:rsidR="007A03FE" w:rsidRPr="002748AF" w:rsidRDefault="008045AD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275,487</w:t>
            </w:r>
          </w:p>
        </w:tc>
        <w:tc>
          <w:tcPr>
            <w:tcW w:w="239" w:type="dxa"/>
            <w:shd w:val="clear" w:color="auto" w:fill="auto"/>
          </w:tcPr>
          <w:p w14:paraId="37D4B749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6884A87" w14:textId="5C03E109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374,512</w:t>
            </w:r>
          </w:p>
        </w:tc>
      </w:tr>
      <w:tr w:rsidR="007A03FE" w:rsidRPr="007A168E" w14:paraId="389DF771" w14:textId="77777777" w:rsidTr="002321E2">
        <w:tc>
          <w:tcPr>
            <w:tcW w:w="4137" w:type="dxa"/>
          </w:tcPr>
          <w:p w14:paraId="46A678A4" w14:textId="77777777" w:rsidR="007A03FE" w:rsidRPr="007A168E" w:rsidRDefault="007A03FE" w:rsidP="007A03F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B6EF441" w14:textId="27A5BEF9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D6928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D81400" w14:textId="1E877D11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41022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8A71" w14:textId="37B13854" w:rsidR="007A03FE" w:rsidRPr="002748AF" w:rsidRDefault="008045AD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1,781,259</w:t>
            </w:r>
          </w:p>
        </w:tc>
        <w:tc>
          <w:tcPr>
            <w:tcW w:w="239" w:type="dxa"/>
            <w:shd w:val="clear" w:color="auto" w:fill="auto"/>
          </w:tcPr>
          <w:p w14:paraId="44AB03B1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B973D7" w14:textId="1BDCF1FC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1,836,475</w:t>
            </w:r>
          </w:p>
        </w:tc>
      </w:tr>
      <w:tr w:rsidR="007A03FE" w:rsidRPr="007A168E" w14:paraId="2912D3EE" w14:textId="77777777" w:rsidTr="002321E2">
        <w:tc>
          <w:tcPr>
            <w:tcW w:w="4137" w:type="dxa"/>
          </w:tcPr>
          <w:p w14:paraId="1F2A791A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3B74A620" w14:textId="1C9C10E7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5DEA3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0AD1DB" w14:textId="4ED5C2CD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2192B4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05DC8E" w14:textId="4C2066CC" w:rsidR="007A03FE" w:rsidRPr="002748AF" w:rsidRDefault="008045AD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26,647</w:t>
            </w:r>
          </w:p>
        </w:tc>
        <w:tc>
          <w:tcPr>
            <w:tcW w:w="239" w:type="dxa"/>
            <w:shd w:val="clear" w:color="auto" w:fill="auto"/>
          </w:tcPr>
          <w:p w14:paraId="3BEB1345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4F162F" w14:textId="063C109D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27,964</w:t>
            </w:r>
          </w:p>
        </w:tc>
      </w:tr>
      <w:tr w:rsidR="007A03FE" w:rsidRPr="007A168E" w14:paraId="78E851D9" w14:textId="77777777" w:rsidTr="002321E2">
        <w:tc>
          <w:tcPr>
            <w:tcW w:w="4137" w:type="dxa"/>
          </w:tcPr>
          <w:p w14:paraId="5259168B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EC2BE78" w14:textId="2A413B78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D19E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6A373F0" w14:textId="799F1334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A39A59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653235" w14:textId="6B8DFE52" w:rsidR="007A03FE" w:rsidRPr="002748AF" w:rsidRDefault="008045AD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2,935</w:t>
            </w:r>
          </w:p>
        </w:tc>
        <w:tc>
          <w:tcPr>
            <w:tcW w:w="239" w:type="dxa"/>
            <w:shd w:val="clear" w:color="auto" w:fill="auto"/>
          </w:tcPr>
          <w:p w14:paraId="5743E7FB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3276205" w14:textId="49561620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69,213</w:t>
            </w:r>
          </w:p>
        </w:tc>
      </w:tr>
      <w:tr w:rsidR="007A03FE" w:rsidRPr="007A168E" w14:paraId="3275DE39" w14:textId="77777777" w:rsidTr="002321E2">
        <w:tc>
          <w:tcPr>
            <w:tcW w:w="4137" w:type="dxa"/>
          </w:tcPr>
          <w:p w14:paraId="0398F197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D78D5CB" w14:textId="2393445C" w:rsidR="007A03FE" w:rsidRPr="002F0051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E9F78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288674" w14:textId="66B09ED6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BACB0A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BE945" w14:textId="5C3CDD45" w:rsidR="007A03FE" w:rsidRPr="002748AF" w:rsidRDefault="0017025C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1,754,624</w:t>
            </w:r>
          </w:p>
        </w:tc>
        <w:tc>
          <w:tcPr>
            <w:tcW w:w="239" w:type="dxa"/>
            <w:shd w:val="clear" w:color="auto" w:fill="auto"/>
          </w:tcPr>
          <w:p w14:paraId="1B00BD1B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6381C4" w14:textId="069BA138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1,715,999</w:t>
            </w:r>
          </w:p>
        </w:tc>
      </w:tr>
      <w:tr w:rsidR="007A03FE" w:rsidRPr="007A168E" w14:paraId="01F091DF" w14:textId="77777777" w:rsidTr="002321E2">
        <w:tc>
          <w:tcPr>
            <w:tcW w:w="4137" w:type="dxa"/>
          </w:tcPr>
          <w:p w14:paraId="6EDAF603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11CD1F7" w14:textId="63B24820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FDAC1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A67F8C6" w14:textId="20CA55C8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BFBBE3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97EC41" w14:textId="36FDD47B" w:rsidR="007A03FE" w:rsidRPr="002748AF" w:rsidRDefault="0017025C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201,207</w:t>
            </w:r>
          </w:p>
        </w:tc>
        <w:tc>
          <w:tcPr>
            <w:tcW w:w="239" w:type="dxa"/>
            <w:shd w:val="clear" w:color="auto" w:fill="auto"/>
          </w:tcPr>
          <w:p w14:paraId="464F2599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6229F5" w14:textId="1B84A1C9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</w:tr>
      <w:tr w:rsidR="007A03FE" w:rsidRPr="007A168E" w14:paraId="4AC1E478" w14:textId="77777777" w:rsidTr="002321E2">
        <w:tc>
          <w:tcPr>
            <w:tcW w:w="4137" w:type="dxa"/>
          </w:tcPr>
          <w:p w14:paraId="0518C0C7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1A83E95" w14:textId="4985D123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8BA6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7B2C5F" w14:textId="0D498B90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1F834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BA581" w14:textId="532A7242" w:rsidR="007A03FE" w:rsidRPr="002748AF" w:rsidRDefault="0063620A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  <w:tc>
          <w:tcPr>
            <w:tcW w:w="239" w:type="dxa"/>
            <w:shd w:val="clear" w:color="auto" w:fill="auto"/>
          </w:tcPr>
          <w:p w14:paraId="7D890BB1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929099" w14:textId="4A3F5796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4,493</w:t>
            </w:r>
          </w:p>
        </w:tc>
      </w:tr>
      <w:tr w:rsidR="007A03FE" w:rsidRPr="007A168E" w14:paraId="4B98C122" w14:textId="77777777" w:rsidTr="002321E2">
        <w:tc>
          <w:tcPr>
            <w:tcW w:w="4137" w:type="dxa"/>
          </w:tcPr>
          <w:p w14:paraId="0B66B3DA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0E6704" w14:textId="2DB4F991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306D5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79CEF3" w14:textId="597BC5BD" w:rsidR="007A03FE" w:rsidRPr="002748AF" w:rsidRDefault="007A03FE" w:rsidP="007A03FE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053B9D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CCA8C2" w14:textId="3E258BDE" w:rsidR="007A03FE" w:rsidRPr="002748AF" w:rsidRDefault="0017025C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171,428</w:t>
            </w:r>
          </w:p>
        </w:tc>
        <w:tc>
          <w:tcPr>
            <w:tcW w:w="239" w:type="dxa"/>
            <w:shd w:val="clear" w:color="auto" w:fill="auto"/>
          </w:tcPr>
          <w:p w14:paraId="0173198F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A838D3" w14:textId="7B0FFED7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113,651</w:t>
            </w:r>
          </w:p>
        </w:tc>
      </w:tr>
      <w:tr w:rsidR="007A03FE" w:rsidRPr="007A168E" w14:paraId="0DF38BD0" w14:textId="77777777" w:rsidTr="002321E2">
        <w:tc>
          <w:tcPr>
            <w:tcW w:w="4137" w:type="dxa"/>
          </w:tcPr>
          <w:p w14:paraId="3E36096C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A14466E" w14:textId="12D6FEF4" w:rsidR="007A03FE" w:rsidRPr="007A168E" w:rsidRDefault="0016714D" w:rsidP="007A03FE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DC4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88AFF2" w14:textId="7C5DC6DD" w:rsidR="007A03FE" w:rsidRPr="002748AF" w:rsidRDefault="007A03FE" w:rsidP="00505248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A54A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BE193" w14:textId="71B4BBC3" w:rsidR="007A03FE" w:rsidRPr="002748AF" w:rsidRDefault="0017025C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239" w:type="dxa"/>
            <w:shd w:val="clear" w:color="auto" w:fill="auto"/>
          </w:tcPr>
          <w:p w14:paraId="16A98824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D8885A" w14:textId="2FB066C8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24,045</w:t>
            </w:r>
          </w:p>
        </w:tc>
      </w:tr>
      <w:tr w:rsidR="007A03FE" w:rsidRPr="007A168E" w14:paraId="0FCB4D27" w14:textId="77777777" w:rsidTr="002321E2">
        <w:tc>
          <w:tcPr>
            <w:tcW w:w="4137" w:type="dxa"/>
          </w:tcPr>
          <w:p w14:paraId="534756FF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E14EF6" w14:textId="77777777" w:rsidR="007A03FE" w:rsidRPr="007A168E" w:rsidRDefault="007A03FE" w:rsidP="007A03F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1F1D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797D2B" w14:textId="77777777" w:rsidR="007A03FE" w:rsidRPr="002748AF" w:rsidRDefault="007A03FE" w:rsidP="007A03F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C3A819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1499E1" w14:textId="77777777" w:rsidR="007A03FE" w:rsidRPr="002748AF" w:rsidRDefault="007A03FE" w:rsidP="007A03F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01B90" w14:textId="77777777" w:rsidR="007A03FE" w:rsidRPr="002748AF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0E4072" w14:textId="77777777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FE" w:rsidRPr="007A168E" w14:paraId="0E3B7CB4" w14:textId="77777777" w:rsidTr="002321E2">
        <w:tc>
          <w:tcPr>
            <w:tcW w:w="4137" w:type="dxa"/>
          </w:tcPr>
          <w:p w14:paraId="055B8ED6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4836E07" w14:textId="2AE27B32" w:rsidR="007A03FE" w:rsidRPr="007A168E" w:rsidRDefault="00CA0D88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236" w:type="dxa"/>
            <w:shd w:val="clear" w:color="auto" w:fill="auto"/>
          </w:tcPr>
          <w:p w14:paraId="6120C48E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15666" w14:textId="3F1ADE98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39" w:type="dxa"/>
            <w:shd w:val="clear" w:color="auto" w:fill="auto"/>
          </w:tcPr>
          <w:p w14:paraId="36FC6697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F8790A" w14:textId="7AD53ED5" w:rsidR="007A03FE" w:rsidRPr="002748AF" w:rsidRDefault="00C6195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9" w:type="dxa"/>
          </w:tcPr>
          <w:p w14:paraId="5648215D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34D77C" w14:textId="6A57E84E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7A03FE" w:rsidRPr="007A168E" w14:paraId="35F3DCD8" w14:textId="77777777" w:rsidTr="002321E2">
        <w:tc>
          <w:tcPr>
            <w:tcW w:w="4137" w:type="dxa"/>
          </w:tcPr>
          <w:p w14:paraId="1B2BB1E7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6549A58" w14:textId="043D9D2E" w:rsidR="007A03FE" w:rsidRPr="007A168E" w:rsidRDefault="00CA0D88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392,056</w:t>
            </w:r>
          </w:p>
        </w:tc>
        <w:tc>
          <w:tcPr>
            <w:tcW w:w="236" w:type="dxa"/>
            <w:shd w:val="clear" w:color="auto" w:fill="auto"/>
          </w:tcPr>
          <w:p w14:paraId="26B22159" w14:textId="77777777" w:rsidR="007A03FE" w:rsidRPr="007A168E" w:rsidRDefault="007A03FE" w:rsidP="007A03F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62515" w14:textId="04DA3DC5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408,792</w:t>
            </w:r>
          </w:p>
        </w:tc>
        <w:tc>
          <w:tcPr>
            <w:tcW w:w="239" w:type="dxa"/>
            <w:shd w:val="clear" w:color="auto" w:fill="auto"/>
          </w:tcPr>
          <w:p w14:paraId="58B9509F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6D43A" w14:textId="282BE93B" w:rsidR="007A03FE" w:rsidRPr="002748AF" w:rsidRDefault="00C6195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369,155</w:t>
            </w:r>
          </w:p>
        </w:tc>
        <w:tc>
          <w:tcPr>
            <w:tcW w:w="239" w:type="dxa"/>
          </w:tcPr>
          <w:p w14:paraId="1618A790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E107C5" w14:textId="4977EA87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385,279</w:t>
            </w:r>
          </w:p>
        </w:tc>
      </w:tr>
      <w:tr w:rsidR="007A03FE" w:rsidRPr="007A168E" w14:paraId="0775F769" w14:textId="77777777" w:rsidTr="002321E2">
        <w:tc>
          <w:tcPr>
            <w:tcW w:w="4137" w:type="dxa"/>
          </w:tcPr>
          <w:p w14:paraId="676C20DC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A358252" w14:textId="4AABE1E1" w:rsidR="007A03FE" w:rsidRPr="007A168E" w:rsidRDefault="00CA0D88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3,766</w:t>
            </w:r>
          </w:p>
        </w:tc>
        <w:tc>
          <w:tcPr>
            <w:tcW w:w="236" w:type="dxa"/>
            <w:shd w:val="clear" w:color="auto" w:fill="auto"/>
          </w:tcPr>
          <w:p w14:paraId="31D55AEF" w14:textId="77777777" w:rsidR="007A03FE" w:rsidRPr="007A168E" w:rsidRDefault="007A03FE" w:rsidP="007A03F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0E3FD0" w14:textId="43806C28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39" w:type="dxa"/>
            <w:shd w:val="clear" w:color="auto" w:fill="auto"/>
          </w:tcPr>
          <w:p w14:paraId="7AB30938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759072" w14:textId="33C63A31" w:rsidR="007A03FE" w:rsidRPr="002748AF" w:rsidRDefault="00C6195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9" w:type="dxa"/>
          </w:tcPr>
          <w:p w14:paraId="56333CDB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B2766D" w14:textId="186D0FFE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7A03FE" w:rsidRPr="007A168E" w14:paraId="19BC816A" w14:textId="77777777" w:rsidTr="002321E2">
        <w:tc>
          <w:tcPr>
            <w:tcW w:w="4137" w:type="dxa"/>
          </w:tcPr>
          <w:p w14:paraId="53A13961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B232DF4" w14:textId="3F056295" w:rsidR="007A03FE" w:rsidRPr="007A168E" w:rsidRDefault="00CA0D88" w:rsidP="00CA0D88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A6E32D" w14:textId="77777777" w:rsidR="007A03FE" w:rsidRPr="007A168E" w:rsidRDefault="007A03FE" w:rsidP="007A03F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6600CE" w14:textId="30C22036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4398EF0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2D7E8F" w14:textId="56B3340E" w:rsidR="007A03FE" w:rsidRPr="002748AF" w:rsidRDefault="00C61953" w:rsidP="00C61953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F5CEEFE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496536" w14:textId="2B0B39AC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A03FE" w:rsidRPr="007A168E" w14:paraId="59D2E226" w14:textId="77777777" w:rsidTr="002321E2">
        <w:tc>
          <w:tcPr>
            <w:tcW w:w="4137" w:type="dxa"/>
          </w:tcPr>
          <w:p w14:paraId="6FBD8D35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5DF11F4" w14:textId="44B85DF0" w:rsidR="007A03FE" w:rsidRPr="007A168E" w:rsidRDefault="00CA0D88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21,201</w:t>
            </w:r>
          </w:p>
        </w:tc>
        <w:tc>
          <w:tcPr>
            <w:tcW w:w="236" w:type="dxa"/>
            <w:shd w:val="clear" w:color="auto" w:fill="auto"/>
          </w:tcPr>
          <w:p w14:paraId="69C0A677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BF017E" w14:textId="225A7DC1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14,733</w:t>
            </w:r>
          </w:p>
        </w:tc>
        <w:tc>
          <w:tcPr>
            <w:tcW w:w="239" w:type="dxa"/>
            <w:shd w:val="clear" w:color="auto" w:fill="auto"/>
          </w:tcPr>
          <w:p w14:paraId="20A90595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47F18F" w14:textId="7B164C45" w:rsidR="007A03FE" w:rsidRPr="002748AF" w:rsidRDefault="00C61953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17,017</w:t>
            </w:r>
          </w:p>
        </w:tc>
        <w:tc>
          <w:tcPr>
            <w:tcW w:w="239" w:type="dxa"/>
          </w:tcPr>
          <w:p w14:paraId="560AB8EA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64CB29" w14:textId="68B05060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10,918</w:t>
            </w:r>
          </w:p>
        </w:tc>
      </w:tr>
      <w:tr w:rsidR="007A03FE" w:rsidRPr="007A168E" w14:paraId="363BED24" w14:textId="77777777" w:rsidTr="002321E2">
        <w:tc>
          <w:tcPr>
            <w:tcW w:w="4137" w:type="dxa"/>
          </w:tcPr>
          <w:p w14:paraId="69EC61CE" w14:textId="657DED09" w:rsidR="007A03FE" w:rsidRPr="00CE0F9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C7102CA" w14:textId="35452937" w:rsidR="007A03FE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4C8E4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1B8D93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F130376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78B583" w14:textId="77777777" w:rsidR="007A03FE" w:rsidRPr="002748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D82ECA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87F12B" w14:textId="77777777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FE" w:rsidRPr="007A168E" w14:paraId="34B3EE46" w14:textId="77777777" w:rsidTr="002321E2">
        <w:tc>
          <w:tcPr>
            <w:tcW w:w="4137" w:type="dxa"/>
          </w:tcPr>
          <w:p w14:paraId="7BCF084F" w14:textId="23210413" w:rsidR="007A03FE" w:rsidRPr="00CE0F9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07EA8B9" w14:textId="572CE40E" w:rsidR="007A03FE" w:rsidRDefault="0076689F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61B9BF2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3A6B7C" w14:textId="04970931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383A1BFC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506545" w14:textId="60D1BA64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9" w:type="dxa"/>
          </w:tcPr>
          <w:p w14:paraId="2F49CFED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BA71FE" w14:textId="4F086B5C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A03FE" w:rsidRPr="007A168E" w14:paraId="2663BBF5" w14:textId="77777777" w:rsidTr="002321E2">
        <w:tc>
          <w:tcPr>
            <w:tcW w:w="4137" w:type="dxa"/>
          </w:tcPr>
          <w:p w14:paraId="0A3AA832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7533838" w14:textId="44B0969D" w:rsidR="007A03FE" w:rsidRPr="007A168E" w:rsidRDefault="007A03FE" w:rsidP="007A03FE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A07CB6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DD06B8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35787F3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075D95" w14:textId="5E96DF81" w:rsidR="007A03FE" w:rsidRPr="002748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9DCA9D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72A655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FE" w:rsidRPr="007A168E" w14:paraId="5EF84FAB" w14:textId="77777777" w:rsidTr="002321E2">
        <w:tc>
          <w:tcPr>
            <w:tcW w:w="4137" w:type="dxa"/>
          </w:tcPr>
          <w:p w14:paraId="5B2E7EDE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1C60053" w14:textId="5A7425DF" w:rsidR="007A03FE" w:rsidRPr="007A168E" w:rsidRDefault="0076689F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6,384</w:t>
            </w:r>
          </w:p>
        </w:tc>
        <w:tc>
          <w:tcPr>
            <w:tcW w:w="236" w:type="dxa"/>
            <w:shd w:val="clear" w:color="auto" w:fill="auto"/>
          </w:tcPr>
          <w:p w14:paraId="44074113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585655" w14:textId="3148597E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3,511</w:t>
            </w:r>
          </w:p>
        </w:tc>
        <w:tc>
          <w:tcPr>
            <w:tcW w:w="239" w:type="dxa"/>
            <w:shd w:val="clear" w:color="auto" w:fill="auto"/>
          </w:tcPr>
          <w:p w14:paraId="08F4F251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0D56F" w14:textId="35F7E0E0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5,579</w:t>
            </w:r>
          </w:p>
        </w:tc>
        <w:tc>
          <w:tcPr>
            <w:tcW w:w="239" w:type="dxa"/>
          </w:tcPr>
          <w:p w14:paraId="1308CC28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CE349" w14:textId="110B8543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7A03FE" w:rsidRPr="007A168E" w14:paraId="0862BD9C" w14:textId="77777777" w:rsidTr="002321E2">
        <w:tc>
          <w:tcPr>
            <w:tcW w:w="4137" w:type="dxa"/>
          </w:tcPr>
          <w:p w14:paraId="77153F64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052DCB3B" w14:textId="21FE209F" w:rsidR="007A03FE" w:rsidRPr="007A168E" w:rsidRDefault="0076689F" w:rsidP="007A03FE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48DA3920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CE5E48" w14:textId="3F9E158F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39" w:type="dxa"/>
            <w:shd w:val="clear" w:color="auto" w:fill="auto"/>
          </w:tcPr>
          <w:p w14:paraId="6603F24E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7387CE" w14:textId="064E3DF2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9" w:type="dxa"/>
          </w:tcPr>
          <w:p w14:paraId="2B2DD223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7E35C90" w14:textId="020410D8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A03FE" w:rsidRPr="007A168E" w14:paraId="52F95F53" w14:textId="77777777" w:rsidTr="002321E2">
        <w:tc>
          <w:tcPr>
            <w:tcW w:w="4137" w:type="dxa"/>
          </w:tcPr>
          <w:p w14:paraId="4F10AD1D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DCE0827" w14:textId="05F5615F" w:rsidR="007A03FE" w:rsidRPr="007A168E" w:rsidRDefault="0076689F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6,189</w:t>
            </w:r>
          </w:p>
        </w:tc>
        <w:tc>
          <w:tcPr>
            <w:tcW w:w="236" w:type="dxa"/>
            <w:shd w:val="clear" w:color="auto" w:fill="auto"/>
          </w:tcPr>
          <w:p w14:paraId="741B991B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CD91F3" w14:textId="2EADE02C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2,594</w:t>
            </w:r>
          </w:p>
        </w:tc>
        <w:tc>
          <w:tcPr>
            <w:tcW w:w="239" w:type="dxa"/>
            <w:shd w:val="clear" w:color="auto" w:fill="auto"/>
          </w:tcPr>
          <w:p w14:paraId="2664FBE8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20CAF3" w14:textId="70E7EA0B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5,484</w:t>
            </w:r>
          </w:p>
        </w:tc>
        <w:tc>
          <w:tcPr>
            <w:tcW w:w="239" w:type="dxa"/>
          </w:tcPr>
          <w:p w14:paraId="041693B0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2C7E62" w14:textId="7106D61A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1,498</w:t>
            </w:r>
          </w:p>
        </w:tc>
      </w:tr>
      <w:tr w:rsidR="000F7EF6" w:rsidRPr="007A168E" w14:paraId="3F6401D0" w14:textId="77777777" w:rsidTr="002321E2">
        <w:tc>
          <w:tcPr>
            <w:tcW w:w="4137" w:type="dxa"/>
          </w:tcPr>
          <w:p w14:paraId="7B4E3CA6" w14:textId="34F7A837" w:rsidR="000F7EF6" w:rsidRPr="000F7EF6" w:rsidRDefault="000F7EF6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0379B281" w14:textId="50616C59" w:rsidR="000F7EF6" w:rsidRDefault="000F7EF6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14:paraId="6EC1BEA0" w14:textId="77777777" w:rsidR="000F7EF6" w:rsidRPr="007A168E" w:rsidRDefault="000F7EF6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BAF012" w14:textId="2D61832E" w:rsidR="000F7EF6" w:rsidRPr="002748AF" w:rsidRDefault="00C61953" w:rsidP="00C6195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398A467" w14:textId="77777777" w:rsidR="000F7EF6" w:rsidRPr="002748AF" w:rsidRDefault="000F7EF6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7D04C" w14:textId="7A08B412" w:rsidR="000F7EF6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39" w:type="dxa"/>
          </w:tcPr>
          <w:p w14:paraId="352EB506" w14:textId="77777777" w:rsidR="000F7EF6" w:rsidRPr="002748AF" w:rsidRDefault="000F7EF6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BE3709C" w14:textId="42A8EC88" w:rsidR="000F7EF6" w:rsidRPr="002748AF" w:rsidRDefault="00F2445B" w:rsidP="00F2445B">
            <w:pPr>
              <w:spacing w:line="380" w:lineRule="exact"/>
              <w:ind w:left="-116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03FE" w:rsidRPr="007A168E" w14:paraId="1C952B88" w14:textId="77777777" w:rsidTr="002321E2">
        <w:tc>
          <w:tcPr>
            <w:tcW w:w="4137" w:type="dxa"/>
          </w:tcPr>
          <w:p w14:paraId="43CAD861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7DBEA49" w14:textId="303EC524" w:rsidR="007A03FE" w:rsidRPr="007A168E" w:rsidRDefault="0076689F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212,062</w:t>
            </w:r>
          </w:p>
        </w:tc>
        <w:tc>
          <w:tcPr>
            <w:tcW w:w="236" w:type="dxa"/>
            <w:shd w:val="clear" w:color="auto" w:fill="auto"/>
          </w:tcPr>
          <w:p w14:paraId="2AB7E5B0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34B61" w14:textId="5284C2BE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227,531</w:t>
            </w:r>
          </w:p>
        </w:tc>
        <w:tc>
          <w:tcPr>
            <w:tcW w:w="239" w:type="dxa"/>
            <w:shd w:val="clear" w:color="auto" w:fill="auto"/>
          </w:tcPr>
          <w:p w14:paraId="6F9FBC26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01FE01" w14:textId="3242B876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100,951</w:t>
            </w:r>
          </w:p>
        </w:tc>
        <w:tc>
          <w:tcPr>
            <w:tcW w:w="239" w:type="dxa"/>
          </w:tcPr>
          <w:p w14:paraId="0D7A647A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6D5651" w14:textId="2E50A706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100,725</w:t>
            </w:r>
          </w:p>
        </w:tc>
      </w:tr>
      <w:tr w:rsidR="007A03FE" w:rsidRPr="007A168E" w14:paraId="76CAE90A" w14:textId="77777777" w:rsidTr="002321E2">
        <w:tc>
          <w:tcPr>
            <w:tcW w:w="4137" w:type="dxa"/>
          </w:tcPr>
          <w:p w14:paraId="21B3CC89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09BA6C3B" w14:textId="1188F1B5" w:rsidR="007A03FE" w:rsidRPr="007A168E" w:rsidRDefault="0076689F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</w:t>
            </w:r>
            <w:r w:rsidR="000F7E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36" w:type="dxa"/>
            <w:shd w:val="clear" w:color="auto" w:fill="auto"/>
          </w:tcPr>
          <w:p w14:paraId="4FD6B959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9161B9" w14:textId="4A2FC49F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47,163</w:t>
            </w:r>
          </w:p>
        </w:tc>
        <w:tc>
          <w:tcPr>
            <w:tcW w:w="239" w:type="dxa"/>
            <w:shd w:val="clear" w:color="auto" w:fill="auto"/>
          </w:tcPr>
          <w:p w14:paraId="135EE09C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DB7173" w14:textId="43E4FC1E" w:rsidR="007A03FE" w:rsidRPr="002748AF" w:rsidRDefault="00F2445B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42,714</w:t>
            </w:r>
          </w:p>
        </w:tc>
        <w:tc>
          <w:tcPr>
            <w:tcW w:w="239" w:type="dxa"/>
          </w:tcPr>
          <w:p w14:paraId="329C2C22" w14:textId="77777777" w:rsidR="007A03FE" w:rsidRPr="002748AF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55E8A6" w14:textId="67245A3C" w:rsidR="007A03FE" w:rsidRPr="002748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42,970</w:t>
            </w:r>
          </w:p>
        </w:tc>
      </w:tr>
      <w:tr w:rsidR="007A03FE" w:rsidRPr="007A168E" w14:paraId="62AAEE71" w14:textId="77777777" w:rsidTr="002321E2">
        <w:tc>
          <w:tcPr>
            <w:tcW w:w="4137" w:type="dxa"/>
          </w:tcPr>
          <w:p w14:paraId="7AD695D3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EBD29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B8AF7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3EDAA1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3563578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4E1469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771D57C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17F1FA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5A83851F" w14:textId="77777777" w:rsidTr="002321E2">
        <w:tc>
          <w:tcPr>
            <w:tcW w:w="4137" w:type="dxa"/>
          </w:tcPr>
          <w:p w14:paraId="0F90F60D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3BFDE8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7510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FFC11B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629FD790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D9657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F1D5813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C8D440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56E2AA85" w14:textId="77777777" w:rsidTr="002321E2">
        <w:tc>
          <w:tcPr>
            <w:tcW w:w="4137" w:type="dxa"/>
          </w:tcPr>
          <w:p w14:paraId="2A8CCE6F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D842CD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87A171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494657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51C4CBA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B83C3C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EB9A45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8A260E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4CBA7507" w14:textId="77777777" w:rsidTr="002321E2">
        <w:tc>
          <w:tcPr>
            <w:tcW w:w="4137" w:type="dxa"/>
          </w:tcPr>
          <w:p w14:paraId="0D894AD8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8F61E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D6B8D5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7DBEB7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0A2536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23AF8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7DD1855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FB3F5D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58C445A8" w14:textId="77777777" w:rsidTr="002321E2">
        <w:tc>
          <w:tcPr>
            <w:tcW w:w="4137" w:type="dxa"/>
          </w:tcPr>
          <w:p w14:paraId="63B93AA4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0B96B8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A1F552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4D3AE1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0D8BFC1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105E4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78BA6D6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C4F20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01B09B54" w14:textId="77777777" w:rsidTr="002321E2">
        <w:tc>
          <w:tcPr>
            <w:tcW w:w="4137" w:type="dxa"/>
          </w:tcPr>
          <w:p w14:paraId="0983E31A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BFFAA" w14:textId="77777777" w:rsidR="007A03FE" w:rsidRPr="000654AF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7BDE79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1286E5" w14:textId="77777777" w:rsidR="007A03FE" w:rsidRPr="000654AF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8CDEF35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5EB34C" w14:textId="77777777" w:rsidR="007A03FE" w:rsidRPr="000654AF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F114BCB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9574D9" w14:textId="77777777" w:rsidR="007A03FE" w:rsidRPr="000654AF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FE" w:rsidRPr="007A168E" w14:paraId="6BDA99B4" w14:textId="77777777" w:rsidTr="002321E2">
        <w:tc>
          <w:tcPr>
            <w:tcW w:w="4137" w:type="dxa"/>
          </w:tcPr>
          <w:p w14:paraId="6331E86F" w14:textId="77777777" w:rsidR="007A03FE" w:rsidRPr="007A168E" w:rsidRDefault="007A03FE" w:rsidP="007A03F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AEE67C" w14:textId="77777777" w:rsidR="007A03FE" w:rsidRPr="007A168E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CCD5B3" w14:textId="77777777" w:rsidR="007A03FE" w:rsidRPr="007A168E" w:rsidRDefault="007A03FE" w:rsidP="007A03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2F05C6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FD5D4A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F0A9FD" w14:textId="77777777" w:rsidR="007A03FE" w:rsidRPr="007A168E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61B09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81716" w14:textId="77777777" w:rsidR="007A03FE" w:rsidRPr="007A168E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FE" w:rsidRPr="007A168E" w14:paraId="0EAE753E" w14:textId="77777777" w:rsidTr="002321E2">
        <w:tc>
          <w:tcPr>
            <w:tcW w:w="4137" w:type="dxa"/>
          </w:tcPr>
          <w:p w14:paraId="3C479231" w14:textId="77777777" w:rsidR="007A03FE" w:rsidRPr="007A168E" w:rsidRDefault="007A03FE" w:rsidP="007A03FE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0C028C3" w14:textId="77777777" w:rsidR="007A03FE" w:rsidRPr="007A168E" w:rsidRDefault="007A03FE" w:rsidP="007A03FE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E874D8" w14:textId="77777777" w:rsidR="007A03FE" w:rsidRPr="007A168E" w:rsidRDefault="007A03FE" w:rsidP="007A03F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73832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392B5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6FFA9A" w14:textId="77777777" w:rsidR="007A03FE" w:rsidRPr="007A168E" w:rsidRDefault="007A03FE" w:rsidP="007A03FE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DBF69" w14:textId="77777777" w:rsidR="007A03FE" w:rsidRPr="007A168E" w:rsidRDefault="007A03FE" w:rsidP="007A03FE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D4F457" w14:textId="77777777" w:rsidR="007A03FE" w:rsidRPr="007A168E" w:rsidRDefault="007A03FE" w:rsidP="007A03F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854" w:rsidRPr="007A168E" w14:paraId="39850FD1" w14:textId="77777777" w:rsidTr="002321E2">
        <w:tc>
          <w:tcPr>
            <w:tcW w:w="4137" w:type="dxa"/>
          </w:tcPr>
          <w:p w14:paraId="55D47183" w14:textId="77777777" w:rsidR="00C43854" w:rsidRPr="007A168E" w:rsidRDefault="00C43854" w:rsidP="00C4385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2138BF3" w14:textId="50B9AB2D" w:rsidR="00C43854" w:rsidRPr="007A168E" w:rsidRDefault="00F2445B" w:rsidP="00C4385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301,001</w:t>
            </w:r>
          </w:p>
        </w:tc>
        <w:tc>
          <w:tcPr>
            <w:tcW w:w="236" w:type="dxa"/>
          </w:tcPr>
          <w:p w14:paraId="52ECCF8E" w14:textId="77777777" w:rsidR="00C43854" w:rsidRPr="007A168E" w:rsidRDefault="00C43854" w:rsidP="00C4385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E3521A" w14:textId="7E42CD15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304,062</w:t>
            </w:r>
          </w:p>
        </w:tc>
        <w:tc>
          <w:tcPr>
            <w:tcW w:w="239" w:type="dxa"/>
          </w:tcPr>
          <w:p w14:paraId="68D18F47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727CD8" w14:textId="742D43AB" w:rsidR="00C43854" w:rsidRPr="002748AF" w:rsidRDefault="002C0CD4" w:rsidP="00C43854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222,754</w:t>
            </w:r>
          </w:p>
        </w:tc>
        <w:tc>
          <w:tcPr>
            <w:tcW w:w="239" w:type="dxa"/>
          </w:tcPr>
          <w:p w14:paraId="252C5372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A0240" w14:textId="79788D89" w:rsidR="00C43854" w:rsidRPr="002748AF" w:rsidRDefault="00C43854" w:rsidP="00C4385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226,730</w:t>
            </w:r>
          </w:p>
        </w:tc>
      </w:tr>
      <w:tr w:rsidR="00C43854" w:rsidRPr="007A168E" w14:paraId="237049DC" w14:textId="77777777" w:rsidTr="002321E2">
        <w:tc>
          <w:tcPr>
            <w:tcW w:w="4137" w:type="dxa"/>
          </w:tcPr>
          <w:p w14:paraId="40BC921A" w14:textId="77777777" w:rsidR="00C43854" w:rsidRPr="007A168E" w:rsidRDefault="00C43854" w:rsidP="00C4385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DCCBC" w14:textId="58A16425" w:rsidR="00C43854" w:rsidRPr="007A168E" w:rsidRDefault="00F2445B" w:rsidP="00C4385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</w:t>
            </w:r>
            <w:r w:rsidR="002C0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14:paraId="66E4013E" w14:textId="77777777" w:rsidR="00C43854" w:rsidRPr="007A168E" w:rsidRDefault="00C43854" w:rsidP="00C4385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108329" w14:textId="63C2AAE5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6,366</w:t>
            </w:r>
          </w:p>
        </w:tc>
        <w:tc>
          <w:tcPr>
            <w:tcW w:w="239" w:type="dxa"/>
          </w:tcPr>
          <w:p w14:paraId="18849B5B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48B545" w14:textId="0789DE73" w:rsidR="00C43854" w:rsidRPr="002748AF" w:rsidRDefault="002C0CD4" w:rsidP="00C4385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5EEF49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E877B" w14:textId="20DAAEB1" w:rsidR="00C43854" w:rsidRPr="002748AF" w:rsidRDefault="00C43854" w:rsidP="00C4385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854" w:rsidRPr="007A168E" w14:paraId="63BE3072" w14:textId="77777777" w:rsidTr="002321E2">
        <w:tc>
          <w:tcPr>
            <w:tcW w:w="4137" w:type="dxa"/>
          </w:tcPr>
          <w:p w14:paraId="25CE3E09" w14:textId="77777777" w:rsidR="00C43854" w:rsidRPr="007A168E" w:rsidRDefault="00C43854" w:rsidP="00C4385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2EB330" w14:textId="639A6FE0" w:rsidR="00C43854" w:rsidRPr="007A168E" w:rsidRDefault="002C0CD4" w:rsidP="00C4385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305,746</w:t>
            </w:r>
          </w:p>
        </w:tc>
        <w:tc>
          <w:tcPr>
            <w:tcW w:w="236" w:type="dxa"/>
          </w:tcPr>
          <w:p w14:paraId="3E9D2310" w14:textId="77777777" w:rsidR="00C43854" w:rsidRPr="007A168E" w:rsidRDefault="00C43854" w:rsidP="00C4385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3E22EE3B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310,428</w:t>
            </w:r>
          </w:p>
        </w:tc>
        <w:tc>
          <w:tcPr>
            <w:tcW w:w="239" w:type="dxa"/>
          </w:tcPr>
          <w:p w14:paraId="793ED8FF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7A64B" w14:textId="22D4920D" w:rsidR="00C43854" w:rsidRPr="002748AF" w:rsidRDefault="002C0CD4" w:rsidP="00C43854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222,754</w:t>
            </w:r>
          </w:p>
        </w:tc>
        <w:tc>
          <w:tcPr>
            <w:tcW w:w="239" w:type="dxa"/>
          </w:tcPr>
          <w:p w14:paraId="55538E98" w14:textId="77777777" w:rsidR="00C43854" w:rsidRPr="002748AF" w:rsidRDefault="00C43854" w:rsidP="00C4385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006C81C3" w:rsidR="00C43854" w:rsidRPr="002748AF" w:rsidRDefault="00C43854" w:rsidP="00C4385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226,730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3"/>
        <w:gridCol w:w="241"/>
        <w:gridCol w:w="1071"/>
        <w:gridCol w:w="236"/>
        <w:gridCol w:w="1117"/>
      </w:tblGrid>
      <w:tr w:rsidR="0094537C" w:rsidRPr="007A168E" w14:paraId="7DAB02E6" w14:textId="77777777" w:rsidTr="00475B8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79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854" w:rsidRPr="007A168E" w14:paraId="58755E2D" w14:textId="77777777" w:rsidTr="00475B81">
        <w:trPr>
          <w:tblHeader/>
        </w:trPr>
        <w:tc>
          <w:tcPr>
            <w:tcW w:w="4140" w:type="dxa"/>
          </w:tcPr>
          <w:p w14:paraId="249B3B93" w14:textId="77777777" w:rsidR="00C43854" w:rsidRPr="007A168E" w:rsidRDefault="00C43854" w:rsidP="00C43854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1C5ECAA6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7F36C79C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94A2E1" w14:textId="0611AA39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83991A5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3951CD1" w14:textId="40343C28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A7F4867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098664" w14:textId="79DFA75A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43854" w:rsidRPr="007A168E" w14:paraId="5F54244A" w14:textId="77777777" w:rsidTr="00475B81">
        <w:trPr>
          <w:tblHeader/>
        </w:trPr>
        <w:tc>
          <w:tcPr>
            <w:tcW w:w="4140" w:type="dxa"/>
          </w:tcPr>
          <w:p w14:paraId="29AAD8DD" w14:textId="77777777" w:rsidR="00C43854" w:rsidRPr="007A168E" w:rsidRDefault="00C43854" w:rsidP="00C43854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2F5278D2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B0891A3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C7FAB9" w14:textId="2B5A98B8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</w:tcPr>
          <w:p w14:paraId="6CEA633F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EE5222" w14:textId="21146123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FD1D212" w14:textId="77777777" w:rsidR="00C43854" w:rsidRPr="002748AF" w:rsidRDefault="00C43854" w:rsidP="00C4385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74CFC9" w14:textId="389B7B3A" w:rsidR="00C43854" w:rsidRPr="002748AF" w:rsidRDefault="00C43854" w:rsidP="00C4385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C43854" w:rsidRPr="007A168E" w14:paraId="1E4E526C" w14:textId="77777777" w:rsidTr="00475B81">
        <w:trPr>
          <w:tblHeader/>
        </w:trPr>
        <w:tc>
          <w:tcPr>
            <w:tcW w:w="4140" w:type="dxa"/>
          </w:tcPr>
          <w:p w14:paraId="3A0115A8" w14:textId="77777777" w:rsidR="00C43854" w:rsidRPr="007A168E" w:rsidRDefault="00C43854" w:rsidP="00C43854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4" w:type="dxa"/>
            <w:gridSpan w:val="7"/>
          </w:tcPr>
          <w:p w14:paraId="56A8A1A6" w14:textId="77777777" w:rsidR="00C43854" w:rsidRPr="007A168E" w:rsidRDefault="00C43854" w:rsidP="00C43854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854" w:rsidRPr="007A168E" w14:paraId="5EEAF6CA" w14:textId="77777777" w:rsidTr="00295FBB">
        <w:tc>
          <w:tcPr>
            <w:tcW w:w="4140" w:type="dxa"/>
          </w:tcPr>
          <w:p w14:paraId="3DBCA90A" w14:textId="77777777" w:rsidR="00C43854" w:rsidRPr="007A168E" w:rsidRDefault="00C43854" w:rsidP="00C43854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2317138" w14:textId="77777777" w:rsidR="00C43854" w:rsidRPr="007A168E" w:rsidRDefault="00C43854" w:rsidP="00C43854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15034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EB315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6B6691A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854" w:rsidRPr="007A168E" w14:paraId="2D578806" w14:textId="77777777" w:rsidTr="00295FBB">
        <w:tc>
          <w:tcPr>
            <w:tcW w:w="4140" w:type="dxa"/>
          </w:tcPr>
          <w:p w14:paraId="770A963F" w14:textId="77777777" w:rsidR="00C43854" w:rsidRPr="007A168E" w:rsidRDefault="00C43854" w:rsidP="00C43854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1D984" w14:textId="77777777" w:rsidR="00C43854" w:rsidRPr="007A168E" w:rsidRDefault="00C43854" w:rsidP="00C43854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2566C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A5349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51CDF9" w14:textId="77777777" w:rsidR="00C43854" w:rsidRPr="007A168E" w:rsidRDefault="00C43854" w:rsidP="00C4385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EF1" w:rsidRPr="007A168E" w14:paraId="479B73BC" w14:textId="77777777" w:rsidTr="00295FBB">
        <w:tc>
          <w:tcPr>
            <w:tcW w:w="4140" w:type="dxa"/>
          </w:tcPr>
          <w:p w14:paraId="120A1B5C" w14:textId="56C941B5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8C84F59" w14:textId="47E2AF51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61F96F" w14:textId="4F282873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BAAD06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30A8272" w14:textId="58CA42B6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479,944</w:t>
            </w:r>
          </w:p>
        </w:tc>
        <w:tc>
          <w:tcPr>
            <w:tcW w:w="236" w:type="dxa"/>
          </w:tcPr>
          <w:p w14:paraId="353B26A2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45D8D0" w14:textId="7C573558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515EF1" w:rsidRPr="007A168E" w14:paraId="456AAEA4" w14:textId="77777777" w:rsidTr="00295FBB">
        <w:tc>
          <w:tcPr>
            <w:tcW w:w="4140" w:type="dxa"/>
            <w:vAlign w:val="bottom"/>
          </w:tcPr>
          <w:p w14:paraId="31B3DAC6" w14:textId="1EE53F4D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DCB1D9" w14:textId="5E6C95A8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9FBC75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0D9A30" w14:textId="52A4A9E7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FE0FA6E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F42361" w14:textId="36DD8ECF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223,931</w:t>
            </w:r>
          </w:p>
        </w:tc>
        <w:tc>
          <w:tcPr>
            <w:tcW w:w="236" w:type="dxa"/>
          </w:tcPr>
          <w:p w14:paraId="14FE1CC7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A2BE47" w14:textId="6619823E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515EF1" w:rsidRPr="007A168E" w14:paraId="473C79BD" w14:textId="77777777" w:rsidTr="00295FBB">
        <w:tc>
          <w:tcPr>
            <w:tcW w:w="4140" w:type="dxa"/>
            <w:vAlign w:val="bottom"/>
          </w:tcPr>
          <w:p w14:paraId="28BAA55E" w14:textId="0E50A665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B66CE2F" w14:textId="06B64911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C6F29F5" w14:textId="1216F2DD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FA9A5A6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A449EB5" w14:textId="620A4AFB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817,873</w:t>
            </w:r>
          </w:p>
        </w:tc>
        <w:tc>
          <w:tcPr>
            <w:tcW w:w="236" w:type="dxa"/>
          </w:tcPr>
          <w:p w14:paraId="75895194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00B9413" w14:textId="3A0E757B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515EF1" w:rsidRPr="007A168E" w14:paraId="31A2159A" w14:textId="77777777" w:rsidTr="00295FBB">
        <w:tc>
          <w:tcPr>
            <w:tcW w:w="4140" w:type="dxa"/>
            <w:vAlign w:val="bottom"/>
          </w:tcPr>
          <w:p w14:paraId="76172385" w14:textId="39EAFF3D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70BA99AD" w14:textId="1A1DCE65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5C3886" w14:textId="156FCA00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F128EB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BC113" w14:textId="60DFAAF3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1,068,757</w:t>
            </w:r>
          </w:p>
        </w:tc>
        <w:tc>
          <w:tcPr>
            <w:tcW w:w="236" w:type="dxa"/>
          </w:tcPr>
          <w:p w14:paraId="6BEAB97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DAC41B" w14:textId="273F2779" w:rsidR="00515EF1" w:rsidRPr="002748AF" w:rsidRDefault="00515EF1" w:rsidP="00505248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EF1" w:rsidRPr="007A168E" w14:paraId="18F1236A" w14:textId="77777777" w:rsidTr="00295FBB">
        <w:tc>
          <w:tcPr>
            <w:tcW w:w="4140" w:type="dxa"/>
            <w:vAlign w:val="bottom"/>
          </w:tcPr>
          <w:p w14:paraId="06EE08C8" w14:textId="074EA14D" w:rsidR="00515EF1" w:rsidRPr="0035030C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4D3982D" w14:textId="0483BB88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1E709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6894BAA" w14:textId="1215158B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C289B4A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CDA3A40" w14:textId="722288C6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6AF99751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2EF81D" w14:textId="3CDA1DCE" w:rsidR="00515EF1" w:rsidRPr="002748AF" w:rsidRDefault="00515EF1" w:rsidP="00515EF1">
            <w:pPr>
              <w:tabs>
                <w:tab w:val="decimal" w:pos="90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515EF1" w:rsidRPr="007A168E" w14:paraId="6B1FB325" w14:textId="77777777" w:rsidTr="00295FBB">
        <w:tc>
          <w:tcPr>
            <w:tcW w:w="4140" w:type="dxa"/>
            <w:vAlign w:val="bottom"/>
          </w:tcPr>
          <w:p w14:paraId="36339B97" w14:textId="77879D6F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74E4D335" w14:textId="4CBE04C8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1BDBD2" w14:textId="606713E2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4CCE5B4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94D8C6" w14:textId="30406F76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236" w:type="dxa"/>
          </w:tcPr>
          <w:p w14:paraId="504CE81D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71859D" w14:textId="68F3FC2A" w:rsidR="00515EF1" w:rsidRPr="002748AF" w:rsidRDefault="00515EF1" w:rsidP="00505248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5EF1" w:rsidRPr="007A168E" w14:paraId="26874393" w14:textId="77777777" w:rsidTr="00295FBB">
        <w:tc>
          <w:tcPr>
            <w:tcW w:w="4140" w:type="dxa"/>
            <w:vAlign w:val="bottom"/>
          </w:tcPr>
          <w:p w14:paraId="6DDD28EA" w14:textId="28AFA17D" w:rsidR="00515EF1" w:rsidRPr="0035030C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587790BE" w14:textId="30CA4539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F8AD0D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813B85E" w14:textId="6D72B292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794D6AD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3FC6D3B" w14:textId="3AB2E471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3,585</w:t>
            </w:r>
          </w:p>
        </w:tc>
        <w:tc>
          <w:tcPr>
            <w:tcW w:w="236" w:type="dxa"/>
          </w:tcPr>
          <w:p w14:paraId="65F76E16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473348" w14:textId="731DC540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515EF1" w:rsidRPr="007A168E" w14:paraId="67832FDF" w14:textId="77777777" w:rsidTr="00E10DFF">
        <w:tc>
          <w:tcPr>
            <w:tcW w:w="4140" w:type="dxa"/>
          </w:tcPr>
          <w:p w14:paraId="3A288DD9" w14:textId="5D455764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40D69DF7" w14:textId="5ACE6A01" w:rsidR="00515EF1" w:rsidRPr="002748AF" w:rsidRDefault="002E0CD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0BA5DBC" w14:textId="74C016C2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AAE2FD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D3011D" w14:textId="250F4D49" w:rsidR="00515EF1" w:rsidRPr="002748AF" w:rsidRDefault="002E0CD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7FDEA360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EA52B" w14:textId="2288532B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515EF1" w:rsidRPr="007A168E" w14:paraId="41B5A875" w14:textId="77777777" w:rsidTr="00295FBB">
        <w:tc>
          <w:tcPr>
            <w:tcW w:w="4140" w:type="dxa"/>
          </w:tcPr>
          <w:p w14:paraId="777A5EF0" w14:textId="77777777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4D8DBE" w14:textId="77777777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D436BA5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856692" w14:textId="77777777" w:rsidR="00515EF1" w:rsidRPr="002748AF" w:rsidRDefault="00515EF1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BBE7BB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EF1" w:rsidRPr="007A168E" w14:paraId="1A1472A8" w14:textId="77777777" w:rsidTr="00295FBB">
        <w:tc>
          <w:tcPr>
            <w:tcW w:w="4140" w:type="dxa"/>
          </w:tcPr>
          <w:p w14:paraId="339CEC00" w14:textId="23FA9BA2" w:rsidR="00515EF1" w:rsidRPr="00853DF2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บางกอกสหประกันชีวิต จำกัด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6168428" w14:textId="52D6DCD6" w:rsidR="00515EF1" w:rsidRPr="002748AF" w:rsidRDefault="00704F9B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8D8C94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AF4F7C" w14:textId="4B203964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14:paraId="438930F2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1279925" w14:textId="087D431E" w:rsidR="00515EF1" w:rsidRPr="002748AF" w:rsidRDefault="006661C0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E320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5835CA" w14:textId="1108499A" w:rsidR="00515EF1" w:rsidRPr="002748AF" w:rsidRDefault="00515EF1" w:rsidP="006661C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EF1" w:rsidRPr="007A168E" w14:paraId="43C7D611" w14:textId="77777777" w:rsidTr="00295FBB">
        <w:tc>
          <w:tcPr>
            <w:tcW w:w="4140" w:type="dxa"/>
          </w:tcPr>
          <w:p w14:paraId="4B14F44E" w14:textId="77777777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DED37C3" w14:textId="745F6157" w:rsidR="00515EF1" w:rsidRPr="002748AF" w:rsidRDefault="00704F9B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847D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813578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ECF95C" w14:textId="48923963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41" w:type="dxa"/>
          </w:tcPr>
          <w:p w14:paraId="6927242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DA39F74" w14:textId="1E4F484B" w:rsidR="00515EF1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2928D519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83DD27" w14:textId="6FE1222B" w:rsidR="00515EF1" w:rsidRPr="002748AF" w:rsidRDefault="00515EF1" w:rsidP="006661C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704F9B" w:rsidRPr="007A168E" w14:paraId="0A008ED8" w14:textId="77777777" w:rsidTr="00295FBB">
        <w:tc>
          <w:tcPr>
            <w:tcW w:w="4140" w:type="dxa"/>
          </w:tcPr>
          <w:p w14:paraId="5AFC9321" w14:textId="3682D0ED" w:rsidR="00704F9B" w:rsidRPr="00704F9B" w:rsidRDefault="00704F9B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4F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704F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26A53E85" w14:textId="4EE206C4" w:rsidR="00704F9B" w:rsidRPr="006661C0" w:rsidRDefault="006661C0" w:rsidP="007B7612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6" w:type="dxa"/>
          </w:tcPr>
          <w:p w14:paraId="2C5C2C84" w14:textId="77777777" w:rsidR="00704F9B" w:rsidRPr="002748AF" w:rsidRDefault="00704F9B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7248045" w14:textId="502A7953" w:rsidR="00704F9B" w:rsidRPr="002748AF" w:rsidRDefault="006661C0" w:rsidP="006661C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E59B95E" w14:textId="77777777" w:rsidR="00704F9B" w:rsidRPr="002748AF" w:rsidRDefault="00704F9B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3295757" w14:textId="102E2E03" w:rsidR="00704F9B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</w:tcPr>
          <w:p w14:paraId="740878BF" w14:textId="77777777" w:rsidR="00704F9B" w:rsidRPr="002748AF" w:rsidRDefault="00704F9B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0D36EB" w14:textId="56A7D78B" w:rsidR="00704F9B" w:rsidRPr="002748AF" w:rsidRDefault="006661C0" w:rsidP="006661C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61C0" w:rsidRPr="007A168E" w14:paraId="5CF9EC12" w14:textId="77777777" w:rsidTr="00295FBB">
        <w:tc>
          <w:tcPr>
            <w:tcW w:w="4140" w:type="dxa"/>
          </w:tcPr>
          <w:p w14:paraId="1D4AAA30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6FC4BC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DB3D35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C7FD16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244FEDF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28E9A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555866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C2D3293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5D270055" w14:textId="77777777" w:rsidTr="00295FBB">
        <w:tc>
          <w:tcPr>
            <w:tcW w:w="4140" w:type="dxa"/>
          </w:tcPr>
          <w:p w14:paraId="78F51C54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CCBB5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2FCF13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27CA2B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D83AB4A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F4EFD4B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7DDB1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E0B907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2748F3A9" w14:textId="77777777" w:rsidTr="00295FBB">
        <w:tc>
          <w:tcPr>
            <w:tcW w:w="4140" w:type="dxa"/>
          </w:tcPr>
          <w:p w14:paraId="5A3B8BE7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308D1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2602FC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64D34D9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AF11E41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229102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1DB10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DDA67D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446B370A" w14:textId="77777777" w:rsidTr="00295FBB">
        <w:tc>
          <w:tcPr>
            <w:tcW w:w="4140" w:type="dxa"/>
          </w:tcPr>
          <w:p w14:paraId="34B8639A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D1D02E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2C4842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9DCD3C2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7B493C3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959B53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47FD1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B584566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5A5D6C96" w14:textId="77777777" w:rsidTr="00295FBB">
        <w:tc>
          <w:tcPr>
            <w:tcW w:w="4140" w:type="dxa"/>
          </w:tcPr>
          <w:p w14:paraId="602B646E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B8BC14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144F96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3E254E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29E5E5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46563BF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08341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A851F8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732F32A5" w14:textId="77777777" w:rsidTr="00295FBB">
        <w:tc>
          <w:tcPr>
            <w:tcW w:w="4140" w:type="dxa"/>
          </w:tcPr>
          <w:p w14:paraId="2039BE40" w14:textId="77777777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445213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0D7EE9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AB2F3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D3FC2F6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271110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769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79DD65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3A6C8905" w14:textId="77777777" w:rsidTr="00295FBB">
        <w:tc>
          <w:tcPr>
            <w:tcW w:w="4140" w:type="dxa"/>
          </w:tcPr>
          <w:p w14:paraId="74B6E4AA" w14:textId="03282A9A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F505C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6AA3F9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217D65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1D461EF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BBDEA49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1D1E6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F6E6D86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1C0" w:rsidRPr="007A168E" w14:paraId="014B3249" w14:textId="77777777" w:rsidTr="00295FBB">
        <w:tc>
          <w:tcPr>
            <w:tcW w:w="4140" w:type="dxa"/>
          </w:tcPr>
          <w:p w14:paraId="70D14866" w14:textId="09D70FEF" w:rsidR="006661C0" w:rsidRPr="007A168E" w:rsidRDefault="006661C0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36B1D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C10D53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D292888" w14:textId="77777777" w:rsidR="006661C0" w:rsidRPr="002748AF" w:rsidRDefault="006661C0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F04BB28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8CA787" w14:textId="77777777" w:rsidR="006661C0" w:rsidRPr="002748AF" w:rsidRDefault="006661C0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3B026" w14:textId="77777777" w:rsidR="006661C0" w:rsidRPr="002748AF" w:rsidRDefault="006661C0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896DEF" w14:textId="77777777" w:rsidR="006661C0" w:rsidRPr="002748AF" w:rsidRDefault="006661C0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B46" w:rsidRPr="007A168E" w14:paraId="605853AB" w14:textId="77777777" w:rsidTr="00295FBB">
        <w:tc>
          <w:tcPr>
            <w:tcW w:w="4140" w:type="dxa"/>
          </w:tcPr>
          <w:p w14:paraId="6C30F267" w14:textId="3BC28D5A" w:rsidR="007B0B46" w:rsidRPr="007B0B46" w:rsidRDefault="007B0B46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D03774" w14:textId="77777777" w:rsidR="007B0B46" w:rsidRPr="002748AF" w:rsidRDefault="007B0B46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EC357B" w14:textId="77777777" w:rsidR="007B0B46" w:rsidRPr="002748AF" w:rsidRDefault="007B0B46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CC8F71" w14:textId="77777777" w:rsidR="007B0B46" w:rsidRPr="002748AF" w:rsidRDefault="007B0B46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CA7C122" w14:textId="77777777" w:rsidR="007B0B46" w:rsidRPr="002748AF" w:rsidRDefault="007B0B46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AA92273" w14:textId="77777777" w:rsidR="007B0B46" w:rsidRPr="002748AF" w:rsidRDefault="007B0B46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9B5B3D" w14:textId="77777777" w:rsidR="007B0B46" w:rsidRPr="002748AF" w:rsidRDefault="007B0B46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407F540" w14:textId="77777777" w:rsidR="007B0B46" w:rsidRPr="002748AF" w:rsidRDefault="007B0B46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EF1" w:rsidRPr="007A168E" w14:paraId="721A4E46" w14:textId="77777777" w:rsidTr="00295FBB">
        <w:tc>
          <w:tcPr>
            <w:tcW w:w="4140" w:type="dxa"/>
          </w:tcPr>
          <w:p w14:paraId="646C2D27" w14:textId="77777777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0D2F59" w14:textId="0BAD8B2B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17486B" w14:textId="77777777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A41F4F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F601F4B" w14:textId="189537BB" w:rsidR="00515EF1" w:rsidRPr="002748AF" w:rsidRDefault="00515EF1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64C65A" w14:textId="77777777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EF1" w:rsidRPr="007A168E" w14:paraId="07FB9967" w14:textId="77777777" w:rsidTr="00295FBB">
        <w:trPr>
          <w:trHeight w:val="353"/>
        </w:trPr>
        <w:tc>
          <w:tcPr>
            <w:tcW w:w="4140" w:type="dxa"/>
          </w:tcPr>
          <w:p w14:paraId="7639BCA0" w14:textId="100293A9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006473B" w14:textId="533A9303" w:rsidR="00515EF1" w:rsidRPr="002748AF" w:rsidRDefault="009B59E8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2BE754B6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A99F62" w14:textId="7B6A4F16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41" w:type="dxa"/>
          </w:tcPr>
          <w:p w14:paraId="5A546790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315EDE7" w14:textId="3A03AE75" w:rsidR="00515EF1" w:rsidRPr="002748AF" w:rsidRDefault="00FA54E2" w:rsidP="00D20BF2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4BB05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976B48" w14:textId="2E258D6A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515EF1" w:rsidRPr="007A168E" w14:paraId="235B50EF" w14:textId="77777777" w:rsidTr="00295FBB">
        <w:tc>
          <w:tcPr>
            <w:tcW w:w="4140" w:type="dxa"/>
          </w:tcPr>
          <w:p w14:paraId="5A38BBCA" w14:textId="40862BAB" w:rsidR="00515EF1" w:rsidRPr="007A168E" w:rsidRDefault="00515EF1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4D891723" w14:textId="69F4A921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1F4982FE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33059D" w14:textId="58ED79E5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14:paraId="5A6B52D7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255F724" w14:textId="3A488E01" w:rsidR="00515EF1" w:rsidRPr="002748AF" w:rsidRDefault="00FA54E2" w:rsidP="00D20BF2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F715A5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60E32" w14:textId="2DE6E6C5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15EF1" w:rsidRPr="007A168E" w14:paraId="3F0F48C7" w14:textId="77777777" w:rsidTr="00295FBB">
        <w:tc>
          <w:tcPr>
            <w:tcW w:w="4140" w:type="dxa"/>
          </w:tcPr>
          <w:p w14:paraId="013CA038" w14:textId="046680DF" w:rsidR="00515EF1" w:rsidRPr="007A168E" w:rsidRDefault="007944B5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0DDB2B16" w14:textId="6A0939BE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C109AF3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1524D9" w14:textId="4F845086" w:rsidR="00515EF1" w:rsidRPr="002748AF" w:rsidRDefault="00515EF1" w:rsidP="00BF053B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A335C62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6BD8A1" w14:textId="0C7C8B7E" w:rsidR="00515EF1" w:rsidRPr="002748AF" w:rsidRDefault="00FA54E2" w:rsidP="00D20BF2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28374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59A4AD" w14:textId="2A10F040" w:rsidR="00515EF1" w:rsidRPr="002748AF" w:rsidRDefault="00515EF1" w:rsidP="00505248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5EF1" w:rsidRPr="007A168E" w14:paraId="35D236FE" w14:textId="77777777" w:rsidTr="00295FBB">
        <w:tc>
          <w:tcPr>
            <w:tcW w:w="4140" w:type="dxa"/>
          </w:tcPr>
          <w:p w14:paraId="4867E285" w14:textId="5CA0B511" w:rsidR="00515EF1" w:rsidRPr="007A168E" w:rsidRDefault="007944B5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469D531" w14:textId="34FFA051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7B24A093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311732" w14:textId="25FA79A6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41" w:type="dxa"/>
          </w:tcPr>
          <w:p w14:paraId="4153B34E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3127E85" w14:textId="21000D0F" w:rsidR="00515EF1" w:rsidRPr="002748AF" w:rsidRDefault="00FA54E2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ACC36F" w14:textId="78535E77" w:rsidR="00515EF1" w:rsidRPr="002748AF" w:rsidRDefault="00515EF1" w:rsidP="00505248">
            <w:pPr>
              <w:tabs>
                <w:tab w:val="decimal" w:pos="90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515EF1" w:rsidRPr="007A168E" w14:paraId="2815D113" w14:textId="77777777" w:rsidTr="00295FBB">
        <w:tc>
          <w:tcPr>
            <w:tcW w:w="4140" w:type="dxa"/>
          </w:tcPr>
          <w:p w14:paraId="515F6C8D" w14:textId="39465E84" w:rsidR="00515EF1" w:rsidRPr="007A168E" w:rsidRDefault="007944B5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54D43B55" w14:textId="735AF322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6CF50B1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B82C35" w14:textId="15CA6393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</w:tcPr>
          <w:p w14:paraId="2784AA9F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926689" w14:textId="1A01B957" w:rsidR="00515EF1" w:rsidRPr="002748AF" w:rsidRDefault="00FA54E2" w:rsidP="00D20BF2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46844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D0D205" w14:textId="05AC818D" w:rsidR="00515EF1" w:rsidRPr="002748AF" w:rsidRDefault="00BF053B" w:rsidP="00505248">
            <w:pPr>
              <w:tabs>
                <w:tab w:val="left" w:pos="326"/>
                <w:tab w:val="center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15E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EF1" w:rsidRPr="007A168E" w14:paraId="6B7151C3" w14:textId="77777777" w:rsidTr="00295FBB">
        <w:tc>
          <w:tcPr>
            <w:tcW w:w="4140" w:type="dxa"/>
          </w:tcPr>
          <w:p w14:paraId="4E99FB24" w14:textId="234D233E" w:rsidR="00515EF1" w:rsidRDefault="007944B5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เลี่ยวไพรัตนวิสาหกิจ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4447E68" w14:textId="57E82BB2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</w:tcPr>
          <w:p w14:paraId="52B20597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28D5956" w14:textId="6AEBC06D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41" w:type="dxa"/>
          </w:tcPr>
          <w:p w14:paraId="53A8E5CC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184ADBC" w14:textId="430AB7A7" w:rsidR="00515EF1" w:rsidRPr="00D20BF2" w:rsidRDefault="00D20BF2" w:rsidP="00D20BF2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</w:tcPr>
          <w:p w14:paraId="2A09CAFB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BCD62D" w14:textId="5C4140F3" w:rsidR="00515EF1" w:rsidRPr="002748AF" w:rsidRDefault="00515EF1" w:rsidP="00505248">
            <w:pPr>
              <w:tabs>
                <w:tab w:val="decimal" w:pos="90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515EF1" w:rsidRPr="007A168E" w14:paraId="31265E93" w14:textId="77777777" w:rsidTr="00295FBB">
        <w:tc>
          <w:tcPr>
            <w:tcW w:w="4140" w:type="dxa"/>
          </w:tcPr>
          <w:p w14:paraId="408FA733" w14:textId="77777777" w:rsidR="00515EF1" w:rsidRPr="007A168E" w:rsidRDefault="00515EF1" w:rsidP="00515EF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0E1C41" w14:textId="1581D015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F86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187D0AD1" w14:textId="7FFEFB2B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shd w:val="clear" w:color="auto" w:fill="auto"/>
          </w:tcPr>
          <w:p w14:paraId="1014A6F5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55ACDF" w14:textId="0BA7A8D0" w:rsidR="00515EF1" w:rsidRPr="002748AF" w:rsidRDefault="006C5D46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2,598,554</w:t>
            </w:r>
          </w:p>
        </w:tc>
        <w:tc>
          <w:tcPr>
            <w:tcW w:w="236" w:type="dxa"/>
          </w:tcPr>
          <w:p w14:paraId="08D58C68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3781766" w14:textId="3D0A8C1D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515EF1" w:rsidRPr="007A168E" w14:paraId="53FDBE24" w14:textId="77777777" w:rsidTr="00295FBB">
        <w:tc>
          <w:tcPr>
            <w:tcW w:w="4140" w:type="dxa"/>
            <w:vAlign w:val="bottom"/>
          </w:tcPr>
          <w:p w14:paraId="280701EC" w14:textId="77777777" w:rsidR="00515EF1" w:rsidRPr="007A168E" w:rsidRDefault="00515EF1" w:rsidP="00515EF1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19061" w14:textId="6AD380F5" w:rsidR="00515EF1" w:rsidRPr="002748AF" w:rsidRDefault="00010C36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E8916B" w14:textId="798AAE29" w:rsidR="00515EF1" w:rsidRPr="002748AF" w:rsidRDefault="00515EF1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21F6F32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F982EB" w14:textId="3A03F786" w:rsidR="00515EF1" w:rsidRPr="002748AF" w:rsidRDefault="006C5D46" w:rsidP="00515E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CB34228" w14:textId="67A4B2EC" w:rsidR="00515EF1" w:rsidRPr="002748AF" w:rsidRDefault="00515EF1" w:rsidP="001616FC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EF1" w:rsidRPr="007A168E" w14:paraId="0C79CCB5" w14:textId="77777777" w:rsidTr="00295FBB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515EF1" w:rsidRPr="007A168E" w:rsidRDefault="00515EF1" w:rsidP="00515EF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20CB8E8D" w:rsidR="00515EF1" w:rsidRPr="002748AF" w:rsidRDefault="00010C36" w:rsidP="00515EF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F86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27A2E816" w:rsidR="00515EF1" w:rsidRPr="002748AF" w:rsidRDefault="00515EF1" w:rsidP="00515EF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shd w:val="clear" w:color="auto" w:fill="auto"/>
          </w:tcPr>
          <w:p w14:paraId="458CEA37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1305CD3A" w:rsidR="00515EF1" w:rsidRPr="002748AF" w:rsidRDefault="006C5D46" w:rsidP="00515EF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2,598,554</w:t>
            </w:r>
          </w:p>
        </w:tc>
        <w:tc>
          <w:tcPr>
            <w:tcW w:w="236" w:type="dxa"/>
          </w:tcPr>
          <w:p w14:paraId="4DA55EF6" w14:textId="77777777" w:rsidR="00515EF1" w:rsidRPr="002748AF" w:rsidRDefault="00515EF1" w:rsidP="00515EF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9C495D8" w:rsidR="00515EF1" w:rsidRPr="002748AF" w:rsidRDefault="00515EF1" w:rsidP="00515EF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14:paraId="608A34CD" w14:textId="3F1F7BB6" w:rsidR="000A5749" w:rsidRDefault="000A5749"/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95"/>
        <w:gridCol w:w="735"/>
        <w:gridCol w:w="900"/>
        <w:gridCol w:w="270"/>
        <w:gridCol w:w="900"/>
        <w:gridCol w:w="241"/>
        <w:gridCol w:w="929"/>
        <w:gridCol w:w="270"/>
        <w:gridCol w:w="994"/>
      </w:tblGrid>
      <w:tr w:rsidR="00515EF1" w:rsidRPr="007A168E" w14:paraId="6523B578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7A168E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480439A1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5EF1" w:rsidRPr="007A168E" w14:paraId="15C4C452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199C4224" w14:textId="34033EB1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สำหรับงวดเก้า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2AF0CD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64B69F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6FBEDCE8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62A79B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515EF1" w:rsidRPr="007A168E" w14:paraId="074C10BD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303E4556" w14:textId="7027BFFB" w:rsidR="00515EF1" w:rsidRPr="007F491A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4DD69673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E5D9D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4A3138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3F4EFB60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52DC0D9" w14:textId="7E5E8FA5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515EF1" w:rsidRPr="007A168E" w14:paraId="5B148891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64F1EF3E" w14:textId="0CB9AB0D" w:rsidR="00515EF1" w:rsidRPr="009E3EDD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49259766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62A50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4221E5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091B1813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16C871" w14:textId="77B1A009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</w:tr>
      <w:tr w:rsidR="00515EF1" w:rsidRPr="007A168E" w14:paraId="527A0D71" w14:textId="77777777" w:rsidTr="00C43854">
        <w:trPr>
          <w:trHeight w:val="240"/>
          <w:tblHeader/>
        </w:trPr>
        <w:tc>
          <w:tcPr>
            <w:tcW w:w="3150" w:type="dxa"/>
          </w:tcPr>
          <w:p w14:paraId="3DC803A2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3D403957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63E49020" w14:textId="77777777" w:rsidR="00515EF1" w:rsidRPr="007A168E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515EF1" w:rsidRPr="007A168E" w14:paraId="6315CBED" w14:textId="77777777" w:rsidTr="00C43854">
        <w:trPr>
          <w:trHeight w:val="240"/>
          <w:tblHeader/>
        </w:trPr>
        <w:tc>
          <w:tcPr>
            <w:tcW w:w="3150" w:type="dxa"/>
          </w:tcPr>
          <w:p w14:paraId="2F627E85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  <w:gridSpan w:val="2"/>
          </w:tcPr>
          <w:p w14:paraId="709C7F51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3ECD3FCF" w14:textId="77777777" w:rsidR="00515EF1" w:rsidRPr="007A168E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515EF1" w:rsidRPr="007A168E" w14:paraId="5C18EAAD" w14:textId="77777777" w:rsidTr="00C43854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5" w:type="dxa"/>
            <w:tcBorders>
              <w:top w:val="nil"/>
            </w:tcBorders>
          </w:tcPr>
          <w:p w14:paraId="05EFE24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5" w:type="dxa"/>
            <w:tcBorders>
              <w:top w:val="nil"/>
            </w:tcBorders>
          </w:tcPr>
          <w:p w14:paraId="5EC9308F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515EF1" w:rsidRPr="007A168E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7A168E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802F9C" w14:textId="77777777" w:rsidR="00515EF1" w:rsidRPr="007A168E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4AF5814" w14:textId="77777777" w:rsidR="00515EF1" w:rsidRPr="007A168E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55D2BA07" w14:textId="77777777" w:rsidR="00515EF1" w:rsidRPr="007A168E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7A168E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3A2943C0" w14:textId="77777777" w:rsidR="00515EF1" w:rsidRPr="007A168E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15EF1" w:rsidRPr="007A168E" w14:paraId="0A2F6390" w14:textId="77777777" w:rsidTr="00C43854">
        <w:tc>
          <w:tcPr>
            <w:tcW w:w="3150" w:type="dxa"/>
          </w:tcPr>
          <w:p w14:paraId="42EFC517" w14:textId="0F1858FC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695F344F" w14:textId="548EED34" w:rsidR="00515EF1" w:rsidRPr="0077426D" w:rsidRDefault="005239C6" w:rsidP="00515EF1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7F96892E" w:rsidR="00515EF1" w:rsidRPr="007A168E" w:rsidRDefault="00515EF1" w:rsidP="00515EF1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12D746E" w14:textId="527E1F26" w:rsidR="00515EF1" w:rsidRPr="007A168E" w:rsidRDefault="00664F4D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31,753,</w:t>
            </w:r>
            <w:r w:rsidR="00A030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4B9F475A" w14:textId="6A14665B" w:rsidR="00515EF1" w:rsidRPr="00575005" w:rsidRDefault="005934E4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(31,586,139)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56E14AE1" w:rsidR="00515EF1" w:rsidRPr="007A168E" w:rsidRDefault="00B40390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166,870</w:t>
            </w:r>
          </w:p>
        </w:tc>
      </w:tr>
      <w:tr w:rsidR="00515EF1" w:rsidRPr="007A168E" w14:paraId="41BA191A" w14:textId="77777777" w:rsidTr="00C43854">
        <w:tc>
          <w:tcPr>
            <w:tcW w:w="3150" w:type="dxa"/>
          </w:tcPr>
          <w:p w14:paraId="41BF332B" w14:textId="5458E39B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23CC41BF" w14:textId="530017E1" w:rsidR="00515EF1" w:rsidRPr="007A168E" w:rsidRDefault="005239C6" w:rsidP="00515EF1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040E9E">
              <w:rPr>
                <w:rFonts w:asciiTheme="majorBidi" w:hAnsiTheme="majorBidi" w:cstheme="majorBidi"/>
                <w:sz w:val="26"/>
                <w:szCs w:val="26"/>
              </w:rPr>
              <w:t xml:space="preserve">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4D19A51E" w:rsidR="00515EF1" w:rsidRPr="007A168E" w:rsidRDefault="00515EF1" w:rsidP="00515EF1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76CB6F6F" w:rsidR="00515EF1" w:rsidRPr="007A168E" w:rsidRDefault="00A0305A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4,015,710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010D555C" w:rsidR="00515EF1" w:rsidRPr="00575005" w:rsidRDefault="005934E4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(1,634,3</w:t>
            </w:r>
            <w:r w:rsidR="00FF28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25CFCEDA" w:rsidR="00515EF1" w:rsidRPr="007A168E" w:rsidRDefault="00B40390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2,381,391</w:t>
            </w:r>
          </w:p>
        </w:tc>
      </w:tr>
      <w:tr w:rsidR="00515EF1" w:rsidRPr="007A168E" w14:paraId="0C32449E" w14:textId="77777777" w:rsidTr="00C43854">
        <w:tc>
          <w:tcPr>
            <w:tcW w:w="3150" w:type="dxa"/>
          </w:tcPr>
          <w:p w14:paraId="1B61D244" w14:textId="344128D1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ทีพีไอ โพลีน ชีวะอินทรีย์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3D67F425" w14:textId="4C77FAB8" w:rsidR="00515EF1" w:rsidRPr="007A168E" w:rsidRDefault="00040E9E" w:rsidP="00515EF1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80DF38D" w14:textId="037CBA3D" w:rsidR="00515EF1" w:rsidRPr="007A168E" w:rsidRDefault="00515EF1" w:rsidP="00515EF1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385A9452" w:rsidR="00515EF1" w:rsidRPr="007A168E" w:rsidRDefault="00A0305A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2,193,116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4F0A30E1" w:rsidR="00515EF1" w:rsidRPr="00575005" w:rsidRDefault="005934E4" w:rsidP="005934E4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(2,193,116)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6FC4279D" w:rsidR="00515EF1" w:rsidRPr="007A168E" w:rsidRDefault="00B40390" w:rsidP="00FA58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15EF1" w:rsidRPr="007A168E" w14:paraId="09157B70" w14:textId="77777777" w:rsidTr="00C43854">
        <w:tc>
          <w:tcPr>
            <w:tcW w:w="3150" w:type="dxa"/>
          </w:tcPr>
          <w:p w14:paraId="4A858ACE" w14:textId="70A33E5B" w:rsidR="00515EF1" w:rsidRPr="008E3A9F" w:rsidRDefault="00515EF1" w:rsidP="00515EF1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ไนเตรทไทย จำกัด</w:t>
            </w:r>
          </w:p>
        </w:tc>
        <w:tc>
          <w:tcPr>
            <w:tcW w:w="1530" w:type="dxa"/>
            <w:gridSpan w:val="2"/>
          </w:tcPr>
          <w:p w14:paraId="081C64A0" w14:textId="206F1FEC" w:rsidR="00515EF1" w:rsidRDefault="00040E9E" w:rsidP="00515EF1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0.01 - 5.20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4D05A6" w14:textId="176B1E79" w:rsidR="00515EF1" w:rsidRDefault="00515EF1" w:rsidP="00515EF1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DE8A02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1620A" w14:textId="751E6674" w:rsidR="00515EF1" w:rsidRPr="007A168E" w:rsidRDefault="00A0305A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1,924,290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7FB0861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D368C" w14:textId="67935CF9" w:rsidR="00515EF1" w:rsidRPr="00575005" w:rsidRDefault="00BF4691" w:rsidP="00BF469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(317,970)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A2735F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0ED88" w14:textId="4BDE084F" w:rsidR="00515EF1" w:rsidRPr="007A168E" w:rsidRDefault="00B40390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1,606,</w:t>
            </w:r>
            <w:r w:rsidR="00FA58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</w:p>
        </w:tc>
      </w:tr>
      <w:tr w:rsidR="00515EF1" w:rsidRPr="007A168E" w14:paraId="7EE18D39" w14:textId="77777777" w:rsidTr="00C43854">
        <w:tc>
          <w:tcPr>
            <w:tcW w:w="3150" w:type="dxa"/>
          </w:tcPr>
          <w:p w14:paraId="5200C873" w14:textId="3CE67B35" w:rsidR="00515EF1" w:rsidRPr="008E3A9F" w:rsidRDefault="00515EF1" w:rsidP="00515EF1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ซิลิกอน โพลีน จำกัด</w:t>
            </w:r>
          </w:p>
        </w:tc>
        <w:tc>
          <w:tcPr>
            <w:tcW w:w="1530" w:type="dxa"/>
            <w:gridSpan w:val="2"/>
          </w:tcPr>
          <w:p w14:paraId="1E1E3DEA" w14:textId="38FD4494" w:rsidR="00515EF1" w:rsidRPr="0077426D" w:rsidRDefault="00040E9E" w:rsidP="00515EF1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39EC4A" w14:textId="57AF6A1C" w:rsidR="00515EF1" w:rsidRPr="007A168E" w:rsidRDefault="00515EF1" w:rsidP="00515EF1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0CE60B2A" w:rsidR="00515EF1" w:rsidRPr="007A168E" w:rsidRDefault="00A0305A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1,994,183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567EA40C" w:rsidR="00515EF1" w:rsidRPr="00575005" w:rsidRDefault="00BF4691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(1,473,714)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03C432C8" w:rsidR="00515EF1" w:rsidRPr="007A168E" w:rsidRDefault="00FA58D1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520,469</w:t>
            </w:r>
          </w:p>
        </w:tc>
      </w:tr>
      <w:tr w:rsidR="00515EF1" w:rsidRPr="007A168E" w14:paraId="755E0877" w14:textId="77777777" w:rsidTr="00C43854">
        <w:tc>
          <w:tcPr>
            <w:tcW w:w="3150" w:type="dxa"/>
          </w:tcPr>
          <w:p w14:paraId="2DF3C21D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7B6A967E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431C564F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4FF0D186" w:rsidR="00515EF1" w:rsidRPr="007A168E" w:rsidRDefault="00515EF1" w:rsidP="00515EF1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607DE02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2B9BFC9E" w:rsidR="00515EF1" w:rsidRPr="00A0305A" w:rsidRDefault="00A0305A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030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41,880,308</w:t>
            </w:r>
          </w:p>
        </w:tc>
        <w:tc>
          <w:tcPr>
            <w:tcW w:w="241" w:type="dxa"/>
            <w:shd w:val="clear" w:color="auto" w:fill="auto"/>
          </w:tcPr>
          <w:p w14:paraId="70E8599A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021DF219" w:rsidR="00515EF1" w:rsidRPr="00B40390" w:rsidRDefault="00B40390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403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(37,205,25</w:t>
            </w:r>
            <w:r w:rsidR="00D55B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B403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284EE664" w:rsidR="00515EF1" w:rsidRPr="00FA58D1" w:rsidRDefault="00FA58D1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58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4,675,050</w:t>
            </w:r>
          </w:p>
        </w:tc>
      </w:tr>
      <w:tr w:rsidR="00515EF1" w:rsidRPr="007A168E" w14:paraId="25704DDA" w14:textId="77777777" w:rsidTr="00C43854">
        <w:trPr>
          <w:trHeight w:val="80"/>
        </w:trPr>
        <w:tc>
          <w:tcPr>
            <w:tcW w:w="3150" w:type="dxa"/>
          </w:tcPr>
          <w:p w14:paraId="3377B438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95" w:type="dxa"/>
          </w:tcPr>
          <w:p w14:paraId="12498CE8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dxa"/>
          </w:tcPr>
          <w:p w14:paraId="2AAF5B7A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65306269" w:rsidR="00515EF1" w:rsidRPr="007A168E" w:rsidRDefault="00515EF1" w:rsidP="00515EF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439A2817" w:rsidR="00515EF1" w:rsidRPr="007A168E" w:rsidRDefault="009F4B06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183,739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821652A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7179AE73" w:rsidR="00515EF1" w:rsidRPr="00575005" w:rsidRDefault="00821BA0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663C26E8" w:rsidR="00515EF1" w:rsidRPr="007A168E" w:rsidRDefault="00A207F8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180,570</w:t>
            </w:r>
          </w:p>
        </w:tc>
      </w:tr>
      <w:tr w:rsidR="00515EF1" w:rsidRPr="007A168E" w14:paraId="5418A19C" w14:textId="77777777" w:rsidTr="00C43854">
        <w:tc>
          <w:tcPr>
            <w:tcW w:w="3150" w:type="dxa"/>
          </w:tcPr>
          <w:p w14:paraId="60675C2A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5" w:type="dxa"/>
          </w:tcPr>
          <w:p w14:paraId="7847AB65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7087305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206F44C2" w:rsidR="00515EF1" w:rsidRPr="007A168E" w:rsidRDefault="00515EF1" w:rsidP="00515EF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2FA05C80" w:rsidR="00515EF1" w:rsidRPr="0077426D" w:rsidRDefault="009F4B06" w:rsidP="00515EF1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42,064,04</w:t>
            </w:r>
            <w:r w:rsidR="004C7F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101D7458" w:rsidR="00515EF1" w:rsidRPr="007A168E" w:rsidRDefault="00821BA0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(37,208,537)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5AC17547" w:rsidR="00515EF1" w:rsidRPr="007A168E" w:rsidRDefault="00A207F8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4,855,620</w:t>
            </w:r>
          </w:p>
        </w:tc>
      </w:tr>
      <w:tr w:rsidR="00515EF1" w:rsidRPr="007A168E" w14:paraId="177563D8" w14:textId="77777777" w:rsidTr="00C43854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515EF1" w:rsidRPr="007A168E" w:rsidRDefault="00515EF1" w:rsidP="00515EF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69FCECD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27179448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443D1F5D" w:rsidR="00515EF1" w:rsidRPr="007A168E" w:rsidRDefault="00515EF1" w:rsidP="00515EF1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515EF1" w:rsidRPr="007A168E" w:rsidRDefault="00515EF1" w:rsidP="00515EF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515EF1" w:rsidRPr="007A168E" w:rsidRDefault="00515EF1" w:rsidP="00515EF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515EF1" w:rsidRPr="007A168E" w:rsidRDefault="00515EF1" w:rsidP="00515EF1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2DC83D7E" w:rsidR="00515EF1" w:rsidRPr="007A168E" w:rsidRDefault="009967B7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15EF1" w:rsidRPr="007A168E" w14:paraId="26DDB11A" w14:textId="77777777" w:rsidTr="00C43854">
        <w:tc>
          <w:tcPr>
            <w:tcW w:w="3150" w:type="dxa"/>
            <w:tcBorders>
              <w:bottom w:val="nil"/>
            </w:tcBorders>
          </w:tcPr>
          <w:p w14:paraId="0D84153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5" w:type="dxa"/>
            <w:tcBorders>
              <w:bottom w:val="nil"/>
            </w:tcBorders>
          </w:tcPr>
          <w:p w14:paraId="1F2F6861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bottom w:val="nil"/>
            </w:tcBorders>
          </w:tcPr>
          <w:p w14:paraId="78C412F2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41BDF0A1" w:rsidR="00515EF1" w:rsidRPr="007A168E" w:rsidRDefault="00515EF1" w:rsidP="00515EF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515EF1" w:rsidRPr="007A168E" w:rsidRDefault="00515EF1" w:rsidP="00515EF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515EF1" w:rsidRPr="007A168E" w:rsidRDefault="00515EF1" w:rsidP="00515EF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515EF1" w:rsidRPr="007A168E" w:rsidRDefault="00515EF1" w:rsidP="00515EF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515EF1" w:rsidRPr="007A168E" w:rsidRDefault="00515EF1" w:rsidP="00515EF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515EF1" w:rsidRPr="007A168E" w:rsidRDefault="00515EF1" w:rsidP="00515EF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17CACF3F" w:rsidR="00515EF1" w:rsidRPr="007A168E" w:rsidRDefault="009967B7" w:rsidP="00515EF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4,855,620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1A14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4A1A14" w:rsidRPr="00254424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34580837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BD6CCE6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06E822C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5C7BE972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34377EB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59B325C3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A1A14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4A1A14" w:rsidRPr="00254424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1A03FE3C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21625C1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3712501C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6190BC0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0FB85E22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21DBE9B" w14:textId="77777777" w:rsidR="004A1A14" w:rsidRPr="0035030C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7B0480A5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4A1A14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4A1A14" w:rsidRPr="0035030C" w:rsidRDefault="004A1A14" w:rsidP="004A1A1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1A14" w:rsidRPr="0035030C" w14:paraId="08FA4AC9" w14:textId="77777777" w:rsidTr="00AF56B5">
        <w:tc>
          <w:tcPr>
            <w:tcW w:w="4050" w:type="dxa"/>
          </w:tcPr>
          <w:p w14:paraId="3B13E81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4A1A14" w:rsidRPr="0035030C" w:rsidRDefault="004A1A14" w:rsidP="004A1A1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A1A14" w:rsidRPr="0035030C" w14:paraId="66534D59" w14:textId="77777777" w:rsidTr="00AF56B5">
        <w:tc>
          <w:tcPr>
            <w:tcW w:w="4050" w:type="dxa"/>
          </w:tcPr>
          <w:p w14:paraId="0513C67B" w14:textId="77777777" w:rsidR="004A1A14" w:rsidRPr="0035030C" w:rsidRDefault="004A1A14" w:rsidP="004A1A14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4A1A14" w:rsidRPr="0035030C" w:rsidRDefault="004A1A14" w:rsidP="004A1A1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A1A14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4A1A14" w:rsidRPr="0035030C" w:rsidRDefault="004A1A14" w:rsidP="004A1A1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4A1A14" w:rsidRPr="0035030C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A14" w:rsidRPr="0035030C" w14:paraId="0DBFA3C6" w14:textId="77777777" w:rsidTr="00AF56B5">
        <w:tc>
          <w:tcPr>
            <w:tcW w:w="4050" w:type="dxa"/>
          </w:tcPr>
          <w:p w14:paraId="28AF5525" w14:textId="4B32019D" w:rsidR="004A1A14" w:rsidRPr="0035030C" w:rsidRDefault="004A1A14" w:rsidP="004A1A1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124ABBB6" w:rsidR="004A1A14" w:rsidRPr="00254424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3B422CFD" w:rsidR="004A1A14" w:rsidRPr="0035030C" w:rsidRDefault="004A1A14" w:rsidP="00505248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69110C62" w:rsidR="004A1A14" w:rsidRPr="00EA2A05" w:rsidRDefault="001B4EC0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</w:tcPr>
          <w:p w14:paraId="37248BBD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5DD8BFF8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4A1A14" w:rsidRPr="0035030C" w14:paraId="37E9BD99" w14:textId="77777777" w:rsidTr="00AF56B5">
        <w:tc>
          <w:tcPr>
            <w:tcW w:w="4050" w:type="dxa"/>
            <w:vAlign w:val="bottom"/>
          </w:tcPr>
          <w:p w14:paraId="0BFAA552" w14:textId="5874CB96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580FEBAA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B3957B5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7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67DAF64C" w:rsidR="004A1A14" w:rsidRPr="00EA2A05" w:rsidRDefault="001B4EC0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</w:t>
            </w:r>
            <w:r w:rsidR="00036E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E1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22A99724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00C041E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4A1A14" w:rsidRPr="0035030C" w14:paraId="41B727BA" w14:textId="77777777" w:rsidTr="00AF56B5">
        <w:tc>
          <w:tcPr>
            <w:tcW w:w="4050" w:type="dxa"/>
            <w:vAlign w:val="bottom"/>
          </w:tcPr>
          <w:p w14:paraId="1D1B7811" w14:textId="13B31462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75D0BB96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24586E7B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79DAE95C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70" w:type="dxa"/>
          </w:tcPr>
          <w:p w14:paraId="5139528C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47DE94B4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4A1A14" w:rsidRPr="0035030C" w14:paraId="63F2709D" w14:textId="77777777" w:rsidTr="00AF56B5">
        <w:tc>
          <w:tcPr>
            <w:tcW w:w="4050" w:type="dxa"/>
            <w:vAlign w:val="bottom"/>
          </w:tcPr>
          <w:p w14:paraId="2A7BD1E7" w14:textId="5821B3BD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63B959BC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C8246FD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2502A4B5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7A7A08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4912F5C0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A1A14" w:rsidRPr="0035030C" w14:paraId="198181DA" w14:textId="77777777" w:rsidTr="00AF56B5">
        <w:tc>
          <w:tcPr>
            <w:tcW w:w="4050" w:type="dxa"/>
            <w:vAlign w:val="bottom"/>
          </w:tcPr>
          <w:p w14:paraId="66D71990" w14:textId="1FF94615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58B45F08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35EF9A86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03ABC3A3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</w:t>
            </w:r>
            <w:r w:rsidR="00D04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E50C00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2040C58F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4A1A14" w:rsidRPr="0035030C" w14:paraId="000485DA" w14:textId="77777777" w:rsidTr="00AF56B5">
        <w:tc>
          <w:tcPr>
            <w:tcW w:w="4050" w:type="dxa"/>
            <w:vAlign w:val="bottom"/>
          </w:tcPr>
          <w:p w14:paraId="185F3947" w14:textId="3902671A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1AAE98AA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BA7D238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7D568535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1B5F974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1006C0E8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4A1A14" w:rsidRPr="0035030C" w14:paraId="68CCEF95" w14:textId="77777777" w:rsidTr="00AF56B5">
        <w:tc>
          <w:tcPr>
            <w:tcW w:w="4050" w:type="dxa"/>
            <w:vAlign w:val="bottom"/>
          </w:tcPr>
          <w:p w14:paraId="09C25D67" w14:textId="2C3A1143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085FF87" w14:textId="372374AB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7038B3B7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08AE85" w14:textId="0D750B58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651BEBA6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6B17C612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4A1A14" w:rsidRPr="0035030C" w14:paraId="3E386911" w14:textId="77777777" w:rsidTr="006C69C0">
        <w:tc>
          <w:tcPr>
            <w:tcW w:w="4050" w:type="dxa"/>
          </w:tcPr>
          <w:p w14:paraId="750B0362" w14:textId="4AB4EF63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28DAC0E" w14:textId="663FA5D3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4A53599C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1CC88D" w14:textId="7339A42B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1D46AADB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1CC61CF3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4A1A14" w:rsidRPr="0035030C" w14:paraId="7C668C91" w14:textId="77777777" w:rsidTr="006C69C0">
        <w:tc>
          <w:tcPr>
            <w:tcW w:w="4050" w:type="dxa"/>
          </w:tcPr>
          <w:p w14:paraId="488FA8DA" w14:textId="1A507DB6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32C98A76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209E8233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055C0321" w:rsidR="004A1A14" w:rsidRPr="00EA2A05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CE454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571F0AA8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A1A14" w:rsidRPr="0035030C" w14:paraId="70C8ED58" w14:textId="77777777" w:rsidTr="00AF56B5">
        <w:tc>
          <w:tcPr>
            <w:tcW w:w="4050" w:type="dxa"/>
          </w:tcPr>
          <w:p w14:paraId="052B832D" w14:textId="1CF3734E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78D19F8A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180E751B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7DFA534F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5AD7E30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1927755F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4A1A14" w:rsidRPr="0035030C" w14:paraId="393BC4D6" w14:textId="77777777" w:rsidTr="00CC5AAC">
        <w:tc>
          <w:tcPr>
            <w:tcW w:w="4050" w:type="dxa"/>
          </w:tcPr>
          <w:p w14:paraId="0B94EFA3" w14:textId="429B360D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1CE266B3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48B1F1A3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AF00C" w14:textId="29C0E142" w:rsidR="004A1A14" w:rsidRPr="00EA2A05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</w:t>
            </w:r>
            <w:r w:rsidR="00D040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3F7D2D3" w14:textId="77777777" w:rsidR="004A1A14" w:rsidRPr="00EA2A05" w:rsidRDefault="004A1A14" w:rsidP="004A1A14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67CDE036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4A1A14" w:rsidRPr="0035030C" w14:paraId="2FBCF8D6" w14:textId="77777777" w:rsidTr="00AF56B5">
        <w:tc>
          <w:tcPr>
            <w:tcW w:w="4050" w:type="dxa"/>
          </w:tcPr>
          <w:p w14:paraId="375AF690" w14:textId="57756BD6" w:rsidR="004A1A14" w:rsidRPr="0035030C" w:rsidRDefault="004A1A14" w:rsidP="004A1A14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348A945B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432B5EB9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08D0E81D" w:rsidR="004A1A14" w:rsidRPr="0035030C" w:rsidRDefault="00036EA9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1,682</w:t>
            </w:r>
          </w:p>
        </w:tc>
        <w:tc>
          <w:tcPr>
            <w:tcW w:w="270" w:type="dxa"/>
          </w:tcPr>
          <w:p w14:paraId="6F26B8E7" w14:textId="77777777" w:rsidR="004A1A14" w:rsidRPr="0035030C" w:rsidRDefault="004A1A14" w:rsidP="004A1A14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1D249C72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4A1A14" w:rsidRPr="0035030C" w14:paraId="64F34268" w14:textId="77777777" w:rsidTr="00036EA9">
        <w:tc>
          <w:tcPr>
            <w:tcW w:w="4050" w:type="dxa"/>
          </w:tcPr>
          <w:p w14:paraId="4EB6C5C9" w14:textId="77777777" w:rsidR="004A1A14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54CE9014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C801C" w14:textId="436A2ACB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90E07" w14:textId="602DE8C2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CA8B1" w14:textId="51654D44" w:rsidR="004A1A14" w:rsidRPr="00EA2A05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905F25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9F0E46" w14:textId="1AE75504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A1A14" w:rsidRPr="0035030C" w14:paraId="6C0E67D6" w14:textId="77777777" w:rsidTr="004B5E82">
        <w:tc>
          <w:tcPr>
            <w:tcW w:w="4050" w:type="dxa"/>
          </w:tcPr>
          <w:p w14:paraId="63478BB6" w14:textId="137A23DD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7AF97" w14:textId="5AF88F60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60FF6" w14:textId="32E85683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36521467" w:rsidR="004A1A14" w:rsidRPr="00EA2A05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4D143F" w14:textId="3FF16FA1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A1A14" w:rsidRPr="0035030C" w14:paraId="41CF68B9" w14:textId="77777777" w:rsidTr="00CC5AAC">
        <w:tc>
          <w:tcPr>
            <w:tcW w:w="4050" w:type="dxa"/>
          </w:tcPr>
          <w:p w14:paraId="3B293CFE" w14:textId="5BFBCDBA" w:rsidR="004A1A14" w:rsidRPr="0035030C" w:rsidRDefault="004A1A14" w:rsidP="004A1A1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38159CCA" w14:textId="0CA149B8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F239A" w14:textId="5DBE1A32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74CA7" w14:textId="05E58013" w:rsidR="004A1A14" w:rsidRPr="00EA2A05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94BAD0" w14:textId="3835EC0D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A1A14" w:rsidRPr="0035030C" w14:paraId="407043F2" w14:textId="77777777" w:rsidTr="00AF56B5">
        <w:tc>
          <w:tcPr>
            <w:tcW w:w="4050" w:type="dxa"/>
          </w:tcPr>
          <w:p w14:paraId="73C3B91A" w14:textId="167ED6EA" w:rsidR="004A1A14" w:rsidRPr="008C6EFE" w:rsidRDefault="004A1A14" w:rsidP="004A1A1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36A11AB9" w14:textId="2295C447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6047194E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506F0569" w:rsidR="004A1A14" w:rsidRPr="00EA2A05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276E0D36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A1A14" w:rsidRPr="0035030C" w14:paraId="710A4912" w14:textId="77777777" w:rsidTr="00AF56B5">
        <w:tc>
          <w:tcPr>
            <w:tcW w:w="4050" w:type="dxa"/>
          </w:tcPr>
          <w:p w14:paraId="146BCFBF" w14:textId="0B817113" w:rsidR="004A1A14" w:rsidRPr="0035030C" w:rsidRDefault="004A1A14" w:rsidP="004A1A14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</w:tcPr>
          <w:p w14:paraId="070D826B" w14:textId="6697A69E" w:rsidR="004A1A14" w:rsidRPr="0035030C" w:rsidRDefault="001B4EC0" w:rsidP="001B4EC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22A2B176" w:rsidR="004A1A14" w:rsidRPr="0035030C" w:rsidRDefault="004A1A14" w:rsidP="004A1A1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4E2F62F0" w:rsidR="004A1A14" w:rsidRPr="00464DF2" w:rsidRDefault="00036EA9" w:rsidP="00464DF2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4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528E7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1BB47A0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A1A14" w:rsidRPr="0035030C" w14:paraId="01D83D34" w14:textId="77777777" w:rsidTr="00AF56B5">
        <w:tc>
          <w:tcPr>
            <w:tcW w:w="4050" w:type="dxa"/>
          </w:tcPr>
          <w:p w14:paraId="29A010A1" w14:textId="1023C4DE" w:rsidR="004A1A14" w:rsidRPr="00E7450F" w:rsidRDefault="004A1A14" w:rsidP="004A1A14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CAABBB7" w14:textId="77777777" w:rsidR="004A1A14" w:rsidRPr="0035030C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5B92495" w:rsidR="004A1A14" w:rsidRPr="000C3C41" w:rsidRDefault="004A1A14" w:rsidP="004A1A14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DA636" w14:textId="77777777" w:rsidR="004A1A14" w:rsidRPr="0035030C" w:rsidRDefault="004A1A14" w:rsidP="004A1A1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E4E37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77777777" w:rsidR="004A1A14" w:rsidRPr="002810CA" w:rsidRDefault="004A1A14" w:rsidP="004A1A1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4A1A14" w:rsidRPr="0035030C" w:rsidRDefault="004A1A14" w:rsidP="004A1A14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580A2DD9" w:rsidR="004A1A14" w:rsidRPr="0035030C" w:rsidRDefault="00464DF2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</w:t>
            </w:r>
            <w:r w:rsidR="001C1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07C4BAC8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</w:tcPr>
          <w:p w14:paraId="48863C8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17E30774" w:rsidR="004A1A14" w:rsidRPr="00EA2A05" w:rsidRDefault="001C1EDC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2,147</w:t>
            </w:r>
          </w:p>
        </w:tc>
        <w:tc>
          <w:tcPr>
            <w:tcW w:w="270" w:type="dxa"/>
          </w:tcPr>
          <w:p w14:paraId="3AAE8B95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72C5A23C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4A1A14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70AEA668" w:rsidR="004A1A14" w:rsidRPr="0035030C" w:rsidRDefault="001C1EDC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2FCD01F4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60209E2C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01D26821" w:rsidR="004A1A14" w:rsidRPr="00EA2A05" w:rsidRDefault="001C1EDC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48779AF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6048532C" w:rsidR="004A1A14" w:rsidRPr="00091575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A1A14" w:rsidRPr="0035030C" w14:paraId="76E6C1B4" w14:textId="77777777" w:rsidTr="00AF56B5">
        <w:tc>
          <w:tcPr>
            <w:tcW w:w="4050" w:type="dxa"/>
            <w:vAlign w:val="bottom"/>
          </w:tcPr>
          <w:p w14:paraId="3C6B5033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F09482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E333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FA5B7" w14:textId="77777777" w:rsidR="004A1A14" w:rsidRPr="0035030C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5240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4557B4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2386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BBBF8" w14:textId="77777777" w:rsidR="004A1A14" w:rsidRPr="00091575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3C7E3DDA" w14:textId="77777777" w:rsidTr="00AF56B5">
        <w:tc>
          <w:tcPr>
            <w:tcW w:w="4050" w:type="dxa"/>
            <w:vAlign w:val="bottom"/>
          </w:tcPr>
          <w:p w14:paraId="42E09839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3C8DDC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B11E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9C03A" w14:textId="77777777" w:rsidR="004A1A14" w:rsidRPr="0035030C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A0429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278CAB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C7908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BD385" w14:textId="77777777" w:rsidR="004A1A14" w:rsidRPr="00091575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18F102D2" w14:textId="77777777" w:rsidTr="00AF56B5">
        <w:tc>
          <w:tcPr>
            <w:tcW w:w="4050" w:type="dxa"/>
            <w:vAlign w:val="bottom"/>
          </w:tcPr>
          <w:p w14:paraId="1B9C40EF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73D682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F9103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009C3" w14:textId="77777777" w:rsidR="004A1A14" w:rsidRPr="0035030C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B35A6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9EFB3A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8BEB4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8E90B" w14:textId="77777777" w:rsidR="004A1A14" w:rsidRPr="00091575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3C1F414A" w14:textId="77777777" w:rsidTr="00AF56B5">
        <w:tc>
          <w:tcPr>
            <w:tcW w:w="4050" w:type="dxa"/>
            <w:vAlign w:val="bottom"/>
          </w:tcPr>
          <w:p w14:paraId="1EFAFA79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67B931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386059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4FE1E" w14:textId="77777777" w:rsidR="004A1A14" w:rsidRPr="0035030C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2578D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990BC6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56B98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76B2" w14:textId="77777777" w:rsidR="004A1A14" w:rsidRPr="00091575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7FAF09EA" w14:textId="77777777" w:rsidTr="000C4104">
        <w:tc>
          <w:tcPr>
            <w:tcW w:w="4050" w:type="dxa"/>
          </w:tcPr>
          <w:p w14:paraId="7F150AF6" w14:textId="7CAC0F4D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4A1A14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4A1A14" w:rsidRPr="0035030C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A14" w:rsidRPr="0035030C" w14:paraId="732F2B74" w14:textId="77777777" w:rsidTr="000C4104">
        <w:tc>
          <w:tcPr>
            <w:tcW w:w="4050" w:type="dxa"/>
          </w:tcPr>
          <w:p w14:paraId="05B95042" w14:textId="1522BB9A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489D30" w14:textId="77777777" w:rsidR="004A1A14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C31088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716EDA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4A1A14" w:rsidRPr="0035030C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A14" w:rsidRPr="0035030C" w14:paraId="65F95450" w14:textId="77777777" w:rsidTr="00AF56B5">
        <w:tc>
          <w:tcPr>
            <w:tcW w:w="4050" w:type="dxa"/>
            <w:vAlign w:val="bottom"/>
          </w:tcPr>
          <w:p w14:paraId="342C79BA" w14:textId="54ACFE18" w:rsidR="004A1A14" w:rsidRPr="0066692A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4695D6" w14:textId="77777777" w:rsidR="004A1A14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EEEE3D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C10064" w14:textId="77777777" w:rsidR="004A1A14" w:rsidRPr="00EA2A05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4A1A14" w:rsidRPr="0035030C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A14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692CE07E" w:rsidR="004A1A14" w:rsidRDefault="001C1EDC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6CA7273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5C2E6F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4CC6B686" w:rsidR="004A1A14" w:rsidRPr="00EA2A05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7B7A644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4A1A14" w:rsidRPr="0035030C" w14:paraId="3A89993B" w14:textId="77777777" w:rsidTr="00AF56B5">
        <w:tc>
          <w:tcPr>
            <w:tcW w:w="4050" w:type="dxa"/>
          </w:tcPr>
          <w:p w14:paraId="69CCEA33" w14:textId="77777777" w:rsidR="004A1A14" w:rsidRPr="0035030C" w:rsidRDefault="004A1A14" w:rsidP="004A1A1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4A1A14" w:rsidRPr="0035030C" w:rsidRDefault="004A1A14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4A1A14" w:rsidRPr="0035030C" w:rsidRDefault="004A1A14" w:rsidP="004A1A1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4A1A14" w:rsidRPr="00E7450F" w:rsidRDefault="004A1A14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14" w:rsidRPr="0035030C" w14:paraId="725C89E5" w14:textId="77777777" w:rsidTr="00AF56B5">
        <w:tc>
          <w:tcPr>
            <w:tcW w:w="4050" w:type="dxa"/>
            <w:vAlign w:val="bottom"/>
          </w:tcPr>
          <w:p w14:paraId="4BC8309E" w14:textId="2A3BE364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6F3BDBB8" w:rsidR="004A1A14" w:rsidRPr="0035030C" w:rsidRDefault="001C1EDC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</w:t>
            </w:r>
            <w:r w:rsidR="004C7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15EF52EE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1348B636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1279A646" w:rsidR="004A1A14" w:rsidRPr="00AB2BB8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70,414</w:t>
            </w:r>
          </w:p>
        </w:tc>
        <w:tc>
          <w:tcPr>
            <w:tcW w:w="270" w:type="dxa"/>
          </w:tcPr>
          <w:p w14:paraId="2523A4A9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B6D9260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4A1A14" w:rsidRPr="0035030C" w14:paraId="56AC7670" w14:textId="77777777" w:rsidTr="00AF56B5">
        <w:tc>
          <w:tcPr>
            <w:tcW w:w="4050" w:type="dxa"/>
            <w:vAlign w:val="bottom"/>
          </w:tcPr>
          <w:p w14:paraId="6FF36549" w14:textId="568F4A9E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7818F70" w14:textId="7FCFE65B" w:rsidR="004A1A14" w:rsidRPr="0035030C" w:rsidRDefault="00A658F9" w:rsidP="00A658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8A782" w14:textId="68A6877F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417A82EB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6312E4C7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DF8FB7" w14:textId="5FEC801A" w:rsidR="004A1A14" w:rsidRPr="00E7450F" w:rsidRDefault="00FA30FB" w:rsidP="00FA30FB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94F20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76BF8DD9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4A1A14" w:rsidRPr="0035030C" w14:paraId="19F203D4" w14:textId="77777777" w:rsidTr="00AF56B5">
        <w:tc>
          <w:tcPr>
            <w:tcW w:w="4050" w:type="dxa"/>
            <w:vAlign w:val="bottom"/>
          </w:tcPr>
          <w:p w14:paraId="2952E61A" w14:textId="522E80B0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C522BA4" w14:textId="65C52067" w:rsidR="004A1A14" w:rsidRPr="0035030C" w:rsidRDefault="00A658F9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1154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9675B" w14:textId="3A2E19A8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167EFADB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6A7382" w14:textId="0EFB59E3" w:rsidR="004A1A14" w:rsidRPr="00E7450F" w:rsidRDefault="00FA30FB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E14CD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D0B665" w14:textId="76F9D4AD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4A1A14" w:rsidRPr="0035030C" w14:paraId="26C7B460" w14:textId="77777777" w:rsidTr="00AF56B5">
        <w:tc>
          <w:tcPr>
            <w:tcW w:w="4050" w:type="dxa"/>
            <w:vAlign w:val="bottom"/>
          </w:tcPr>
          <w:p w14:paraId="632316EB" w14:textId="2991AE8C" w:rsidR="004A1A14" w:rsidRPr="0035030C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5678F1A6" w:rsidR="004A1A14" w:rsidRPr="0035030C" w:rsidRDefault="00A658F9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36BBC052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5A1ABE24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5BB41748" w:rsidR="004A1A14" w:rsidRPr="00E7450F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490F00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084D13BD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4A1A14" w:rsidRPr="0035030C" w14:paraId="3304C450" w14:textId="77777777" w:rsidTr="00AF56B5">
        <w:tc>
          <w:tcPr>
            <w:tcW w:w="4050" w:type="dxa"/>
            <w:vAlign w:val="bottom"/>
          </w:tcPr>
          <w:p w14:paraId="565F9EEA" w14:textId="7D5716FE" w:rsidR="004A1A14" w:rsidRPr="0035030C" w:rsidRDefault="004A1A14" w:rsidP="004A1A1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78DB4C29" w:rsidR="004A1A14" w:rsidRPr="0035030C" w:rsidRDefault="00A658F9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2A1FF59A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26EDF961" w:rsidR="004A1A14" w:rsidRPr="00E7450F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24649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3FCC244F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A1A14" w:rsidRPr="0035030C" w14:paraId="23B361FE" w14:textId="77777777" w:rsidTr="007A184E">
        <w:tc>
          <w:tcPr>
            <w:tcW w:w="4050" w:type="dxa"/>
            <w:vAlign w:val="bottom"/>
          </w:tcPr>
          <w:p w14:paraId="7FE4B84A" w14:textId="2CECCFA0" w:rsidR="004A1A14" w:rsidRPr="0035030C" w:rsidRDefault="004A1A14" w:rsidP="004A1A1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1005BF74" w:rsidR="004A1A14" w:rsidRPr="00AB2BB8" w:rsidRDefault="00A658F9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44B72F18" w:rsidR="004A1A14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77F1D6C7" w14:textId="77777777" w:rsidR="004A1A14" w:rsidRPr="00091575" w:rsidRDefault="004A1A14" w:rsidP="004A1A1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C9996A" w14:textId="1284B803" w:rsidR="004A1A14" w:rsidRPr="00AB2BB8" w:rsidRDefault="00FA30FB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2191C784" w:rsidR="004A1A14" w:rsidRPr="00AB2BB8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A1A14" w:rsidRPr="0035030C" w14:paraId="3E935935" w14:textId="77777777" w:rsidTr="00DC3E8F">
        <w:tc>
          <w:tcPr>
            <w:tcW w:w="4050" w:type="dxa"/>
            <w:vAlign w:val="bottom"/>
          </w:tcPr>
          <w:p w14:paraId="73CA1EC2" w14:textId="77777777" w:rsidR="004A1A14" w:rsidRPr="0035030C" w:rsidRDefault="004A1A14" w:rsidP="004A1A1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6258F857" w:rsidR="004A1A14" w:rsidRPr="00DE40EB" w:rsidRDefault="00A658F9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A027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72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2ED68C1D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4A1A14" w:rsidRPr="0035030C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7C767057" w:rsidR="004A1A14" w:rsidRPr="00AB2BB8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215,1</w:t>
            </w:r>
            <w:r w:rsidR="006F31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6EA1D71C" w14:textId="77777777" w:rsidR="004A1A14" w:rsidRPr="0035030C" w:rsidRDefault="004A1A14" w:rsidP="004A1A1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14926B17" w:rsidR="004A1A14" w:rsidRPr="0035030C" w:rsidRDefault="004A1A14" w:rsidP="004A1A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  <w:tr w:rsidR="004A1A14" w:rsidRPr="0035030C" w14:paraId="5A48CE9D" w14:textId="77777777" w:rsidTr="004E0086">
        <w:tc>
          <w:tcPr>
            <w:tcW w:w="4050" w:type="dxa"/>
            <w:vAlign w:val="bottom"/>
          </w:tcPr>
          <w:p w14:paraId="35D21CB9" w14:textId="77777777" w:rsidR="004A1A14" w:rsidRPr="0035030C" w:rsidRDefault="004A1A14" w:rsidP="004A1A14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44CA1D76" w:rsidR="004A1A14" w:rsidRPr="0035030C" w:rsidRDefault="00FA30FB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0F3F2A7F" w:rsidR="004A1A14" w:rsidRPr="00093EB1" w:rsidRDefault="004A1A14" w:rsidP="004A1A14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4A1A14" w:rsidRPr="00550F3D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18C8258F" w:rsidR="004A1A14" w:rsidRPr="00550F3D" w:rsidRDefault="00FA30FB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4A1A14" w:rsidRPr="00550F3D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FB2F29F" w:rsidR="004A1A14" w:rsidRPr="00505248" w:rsidRDefault="004A1A14" w:rsidP="00505248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A14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4A1A14" w:rsidRPr="0035030C" w:rsidRDefault="004A1A14" w:rsidP="004A1A14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3B18AB5A" w:rsidR="004A1A14" w:rsidRPr="008C6EFE" w:rsidRDefault="00FA30FB" w:rsidP="004A1A1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A027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F20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72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19F8B431" w:rsidR="004A1A14" w:rsidRPr="0035030C" w:rsidRDefault="004A1A14" w:rsidP="004A1A1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337EDE2B" w:rsidR="004A1A14" w:rsidRPr="00306B3A" w:rsidRDefault="00FA30FB" w:rsidP="004A1A1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215,1</w:t>
            </w:r>
            <w:r w:rsidR="006F31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4A1A14" w:rsidRPr="0035030C" w:rsidRDefault="004A1A14" w:rsidP="004A1A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6A29D4CD" w:rsidR="004A1A14" w:rsidRPr="00DE40EB" w:rsidRDefault="004A1A14" w:rsidP="004A1A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1A14" w:rsidRPr="0035030C" w14:paraId="6980BBDC" w14:textId="77777777" w:rsidTr="0061755C">
        <w:tc>
          <w:tcPr>
            <w:tcW w:w="4050" w:type="dxa"/>
          </w:tcPr>
          <w:p w14:paraId="314A2F20" w14:textId="625643FB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0DE54672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8" w:type="dxa"/>
          </w:tcPr>
          <w:p w14:paraId="1802FE63" w14:textId="77777777" w:rsidR="004A1A14" w:rsidRPr="004B4843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49AA4BC2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35F4252B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31F2ACD" w14:textId="77777777" w:rsidR="004A1A14" w:rsidRPr="004B4843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063C016C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A1A14" w:rsidRPr="0035030C" w14:paraId="1E1F0D9A" w14:textId="77777777" w:rsidTr="0061755C">
        <w:tc>
          <w:tcPr>
            <w:tcW w:w="4050" w:type="dxa"/>
          </w:tcPr>
          <w:p w14:paraId="4F9A8227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3B7DA22F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8" w:type="dxa"/>
          </w:tcPr>
          <w:p w14:paraId="48B02D56" w14:textId="77777777" w:rsidR="004A1A14" w:rsidRPr="004B4843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2C0E32AD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D2EBFC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3A9F5BBF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51BA0B0" w14:textId="77777777" w:rsidR="004A1A14" w:rsidRPr="004B4843" w:rsidRDefault="004A1A14" w:rsidP="004A1A1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429BF0C4" w:rsidR="004A1A14" w:rsidRPr="004B4843" w:rsidRDefault="004A1A14" w:rsidP="004A1A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4A1A14" w:rsidRPr="0035030C" w14:paraId="4FAB4CAB" w14:textId="77777777" w:rsidTr="00AF56B5">
        <w:tc>
          <w:tcPr>
            <w:tcW w:w="4050" w:type="dxa"/>
          </w:tcPr>
          <w:p w14:paraId="0AB3C676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4A1A14" w:rsidRPr="004B4843" w:rsidRDefault="004A1A14" w:rsidP="004A1A1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1A14" w:rsidRPr="0035030C" w14:paraId="4D3A7A7F" w14:textId="77777777" w:rsidTr="00AF56B5">
        <w:tc>
          <w:tcPr>
            <w:tcW w:w="4050" w:type="dxa"/>
          </w:tcPr>
          <w:p w14:paraId="79A926D1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4A1A14" w:rsidRPr="004B4843" w:rsidRDefault="004A1A14" w:rsidP="004A1A1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A1A14" w:rsidRPr="0035030C" w14:paraId="1BD166D8" w14:textId="77777777" w:rsidTr="0061755C">
        <w:tc>
          <w:tcPr>
            <w:tcW w:w="4050" w:type="dxa"/>
          </w:tcPr>
          <w:p w14:paraId="577A36E6" w14:textId="77777777" w:rsidR="004A1A14" w:rsidRPr="004B4843" w:rsidRDefault="004A1A14" w:rsidP="004A1A1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4A1A14" w:rsidRPr="004B4843" w:rsidRDefault="004A1A14" w:rsidP="004A1A1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4A1A14" w:rsidRPr="004B4843" w:rsidRDefault="004A1A14" w:rsidP="004A1A1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4A1A14" w:rsidRPr="004B4843" w:rsidRDefault="004A1A14" w:rsidP="004A1A1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4A1A14" w:rsidRPr="004B4843" w:rsidRDefault="004A1A14" w:rsidP="004A1A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4A1A14" w:rsidRPr="004B4843" w:rsidRDefault="004A1A14" w:rsidP="004A1A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A14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4A1A14" w:rsidRPr="004B4843" w:rsidRDefault="004A1A14" w:rsidP="004A1A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20AA9B58" w:rsidR="004A1A14" w:rsidRPr="004B4843" w:rsidRDefault="00E8647F" w:rsidP="004A1A1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 w:rsidR="001636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88" w:type="dxa"/>
          </w:tcPr>
          <w:p w14:paraId="7BA1B80E" w14:textId="77777777" w:rsidR="004A1A14" w:rsidRPr="004B4843" w:rsidRDefault="004A1A14" w:rsidP="004A1A1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56A3AE0C" w:rsidR="004A1A14" w:rsidRPr="004B4843" w:rsidRDefault="004A1A14" w:rsidP="004A1A14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4A1A14" w:rsidRPr="004B4843" w:rsidRDefault="004A1A14" w:rsidP="004A1A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6DA114DB" w:rsidR="004A1A14" w:rsidRPr="004B4843" w:rsidRDefault="0016365F" w:rsidP="004A1A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4A1A14" w:rsidRPr="004B4843" w:rsidRDefault="004A1A14" w:rsidP="004A1A1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43ADAB37" w:rsidR="004A1A14" w:rsidRPr="004B4843" w:rsidRDefault="004A1A14" w:rsidP="004A1A14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35030C" w14:paraId="0CDBDBC0" w14:textId="77777777" w:rsidTr="00AF56B5">
        <w:tc>
          <w:tcPr>
            <w:tcW w:w="4050" w:type="dxa"/>
          </w:tcPr>
          <w:p w14:paraId="3AF0CD23" w14:textId="1A68596A" w:rsidR="004B4843" w:rsidRPr="0035030C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35732DD5" w:rsidR="004B4843" w:rsidRPr="0035030C" w:rsidRDefault="00050EE4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1A676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94E76D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09B2293C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924318C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18A42A26" w:rsidR="004B4843" w:rsidRPr="0035030C" w:rsidRDefault="00050EE4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1A676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324A34F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1A6E0A16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9D5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9329D5" w:rsidRPr="0035030C" w:rsidRDefault="009329D5" w:rsidP="009329D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0E315449" w:rsidR="009329D5" w:rsidRPr="0035030C" w:rsidRDefault="001250D4" w:rsidP="001250D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9329D5" w:rsidRPr="0035030C" w:rsidRDefault="009329D5" w:rsidP="001250D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077CC56B" w:rsidR="009329D5" w:rsidRPr="0035030C" w:rsidRDefault="00FF1514" w:rsidP="009329D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B3D17FB" w:rsidR="009329D5" w:rsidRPr="0035030C" w:rsidRDefault="009329D5" w:rsidP="009329D5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9329D5" w:rsidRPr="0035030C" w14:paraId="45B4D518" w14:textId="77777777" w:rsidTr="00037269">
        <w:tc>
          <w:tcPr>
            <w:tcW w:w="4050" w:type="dxa"/>
            <w:vAlign w:val="bottom"/>
          </w:tcPr>
          <w:p w14:paraId="277A5BA7" w14:textId="77777777" w:rsidR="009329D5" w:rsidRPr="0035030C" w:rsidRDefault="009329D5" w:rsidP="009329D5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EAA4" w14:textId="157B2B38" w:rsidR="009329D5" w:rsidRPr="0035030C" w:rsidRDefault="001250D4" w:rsidP="001250D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9329D5" w:rsidRPr="0035030C" w:rsidRDefault="009329D5" w:rsidP="00663280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51303764" w:rsidR="009329D5" w:rsidRPr="0035030C" w:rsidRDefault="00FF1514" w:rsidP="009329D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(538)</w:t>
            </w:r>
          </w:p>
        </w:tc>
        <w:tc>
          <w:tcPr>
            <w:tcW w:w="270" w:type="dxa"/>
          </w:tcPr>
          <w:p w14:paraId="56E219A2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56A00E25" w:rsidR="009329D5" w:rsidRPr="0035030C" w:rsidRDefault="009329D5" w:rsidP="009329D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329D5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9329D5" w:rsidRPr="0035030C" w:rsidRDefault="009329D5" w:rsidP="009329D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3135CDC0" w:rsidR="009329D5" w:rsidRPr="00C31564" w:rsidRDefault="001250D4" w:rsidP="001250D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9329D5" w:rsidRPr="001C5659" w:rsidRDefault="009329D5" w:rsidP="00663280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4A17B780" w:rsidR="009329D5" w:rsidRPr="0035030C" w:rsidRDefault="00FF1514" w:rsidP="009329D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421,446</w:t>
            </w:r>
          </w:p>
        </w:tc>
        <w:tc>
          <w:tcPr>
            <w:tcW w:w="270" w:type="dxa"/>
          </w:tcPr>
          <w:p w14:paraId="79A3CEAC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4C52247E" w:rsidR="009329D5" w:rsidRPr="0035030C" w:rsidRDefault="009329D5" w:rsidP="009329D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6F8445E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DB0E35" w:rsidRPr="00DB0E35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DB0E35" w:rsidRPr="00DB0E35">
        <w:rPr>
          <w:rFonts w:asciiTheme="majorBidi" w:hAnsiTheme="majorBidi" w:cstheme="majorBidi"/>
          <w:spacing w:val="2"/>
          <w:lang w:val="en-US"/>
        </w:rPr>
        <w:t>47</w:t>
      </w:r>
      <w:r w:rsidR="00DB0E35" w:rsidRPr="00DB0E35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DB0E35" w:rsidRPr="00DB0E35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DB0E35" w:rsidRPr="00DB0E35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7DC5C66A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DB0E35" w:rsidRPr="00DB0E35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DB0E35" w:rsidRPr="00DB0E35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DB0E35" w:rsidRPr="00DB0E35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0ADD612A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Pr="002748AF">
        <w:rPr>
          <w:rFonts w:asciiTheme="majorBidi" w:hAnsiTheme="majorBidi" w:cstheme="majorBidi"/>
          <w:lang w:val="en-US"/>
        </w:rPr>
        <w:t xml:space="preserve">30 </w:t>
      </w:r>
      <w:r w:rsidRPr="002748AF">
        <w:rPr>
          <w:rFonts w:asciiTheme="majorBidi" w:hAnsiTheme="majorBidi" w:cstheme="majorBidi"/>
          <w:cs/>
          <w:lang w:val="en-US"/>
        </w:rPr>
        <w:t>กันยายน</w:t>
      </w:r>
      <w:r w:rsidR="004A16D0" w:rsidRPr="002748AF">
        <w:rPr>
          <w:rFonts w:asciiTheme="majorBidi" w:hAnsiTheme="majorBidi" w:cstheme="majorBidi"/>
        </w:rPr>
        <w:t xml:space="preserve"> </w:t>
      </w:r>
      <w:r w:rsidR="00DB0E35" w:rsidRPr="002748AF">
        <w:rPr>
          <w:rFonts w:asciiTheme="majorBidi" w:hAnsiTheme="majorBidi" w:cstheme="majorBidi"/>
          <w:spacing w:val="6"/>
          <w:lang w:val="en-US"/>
        </w:rPr>
        <w:t>2567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FF1514">
        <w:rPr>
          <w:rFonts w:asciiTheme="majorBidi" w:hAnsiTheme="majorBidi" w:cstheme="majorBidi"/>
          <w:spacing w:val="6"/>
          <w:lang w:val="en-US"/>
        </w:rPr>
        <w:t>42</w:t>
      </w:r>
      <w:r w:rsidR="003D24E4">
        <w:rPr>
          <w:rFonts w:asciiTheme="majorBidi" w:hAnsiTheme="majorBidi" w:cstheme="majorBidi"/>
          <w:spacing w:val="6"/>
          <w:lang w:val="en-US"/>
        </w:rPr>
        <w:t>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000E69">
        <w:rPr>
          <w:rFonts w:asciiTheme="majorBidi" w:hAnsiTheme="majorBidi" w:cstheme="majorBidi"/>
          <w:lang w:val="en-US"/>
        </w:rPr>
        <w:t>35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000E69">
        <w:rPr>
          <w:rFonts w:asciiTheme="majorBidi" w:hAnsiTheme="majorBidi" w:cstheme="majorBidi"/>
          <w:lang w:val="en-US"/>
        </w:rPr>
        <w:t>134</w:t>
      </w:r>
      <w:r w:rsidR="00160F81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 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FD9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7251AD48" w:rsidR="00007FD9" w:rsidRPr="007A168E" w:rsidRDefault="00007FD9" w:rsidP="00007FD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CA70633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1AAC2828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1C7273D2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D036821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2BC82A74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FD9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12EA9EFF" w:rsidR="00007FD9" w:rsidRPr="007A168E" w:rsidRDefault="00007FD9" w:rsidP="00007FD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C6A2DD6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58BCD324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DA75A86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7FC067D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6AFEF90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737F5B04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07FD9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FD9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07FD9" w:rsidRPr="007A168E" w14:paraId="12930650" w14:textId="77777777" w:rsidTr="000B13C3">
        <w:tc>
          <w:tcPr>
            <w:tcW w:w="4050" w:type="dxa"/>
          </w:tcPr>
          <w:p w14:paraId="60A4FD00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007FD9" w:rsidRPr="007A168E" w:rsidRDefault="00007FD9" w:rsidP="00007F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007FD9" w:rsidRPr="007A168E" w:rsidRDefault="00007FD9" w:rsidP="00007F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007FD9" w:rsidRPr="007A168E" w:rsidRDefault="00007FD9" w:rsidP="00007FD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007FD9" w:rsidRPr="007A168E" w:rsidRDefault="00007FD9" w:rsidP="00007FD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7FD9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2C94EA35" w:rsidR="00007FD9" w:rsidRPr="007A168E" w:rsidRDefault="005F2AF5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4B7537E4" w:rsidR="00007FD9" w:rsidRPr="007A168E" w:rsidRDefault="004836AA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</w:t>
            </w:r>
            <w:r w:rsidR="00576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36" w:type="dxa"/>
          </w:tcPr>
          <w:p w14:paraId="349A47D6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4206B71C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007FD9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67E9BC3B" w:rsidR="00007FD9" w:rsidRPr="007A168E" w:rsidRDefault="005F2AF5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77777777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60B9B4CF" w:rsidR="00007FD9" w:rsidRPr="007A168E" w:rsidRDefault="005763BF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22,914</w:t>
            </w:r>
          </w:p>
        </w:tc>
        <w:tc>
          <w:tcPr>
            <w:tcW w:w="236" w:type="dxa"/>
          </w:tcPr>
          <w:p w14:paraId="7F179E16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32998EF0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007FD9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0CE7207E" w:rsidR="00007FD9" w:rsidRPr="007A168E" w:rsidRDefault="005F2AF5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79F571AA" w:rsidR="00007FD9" w:rsidRPr="007A168E" w:rsidRDefault="005763BF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</w:tcPr>
          <w:p w14:paraId="6A4B16D5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DB7DB3B" w14:textId="126AF276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07FD9" w:rsidRPr="007A168E" w14:paraId="4A47BFD9" w14:textId="77777777" w:rsidTr="000B13C3">
        <w:tc>
          <w:tcPr>
            <w:tcW w:w="4050" w:type="dxa"/>
          </w:tcPr>
          <w:p w14:paraId="642B4DDD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19D63B52" w:rsidR="00007FD9" w:rsidRPr="007A168E" w:rsidRDefault="005F2AF5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748ED79A" w:rsidR="00007FD9" w:rsidRPr="007A168E" w:rsidRDefault="005763BF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6,891</w:t>
            </w:r>
          </w:p>
        </w:tc>
        <w:tc>
          <w:tcPr>
            <w:tcW w:w="236" w:type="dxa"/>
          </w:tcPr>
          <w:p w14:paraId="7B9089B2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FF6161" w14:textId="419B92BB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007FD9" w:rsidRPr="007A168E" w14:paraId="4390F29D" w14:textId="77777777" w:rsidTr="000B13C3">
        <w:tc>
          <w:tcPr>
            <w:tcW w:w="4050" w:type="dxa"/>
          </w:tcPr>
          <w:p w14:paraId="3D97BA2E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62FA22C1" w:rsidR="00007FD9" w:rsidRPr="007A168E" w:rsidRDefault="004836AA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694C123B" w:rsidR="00007FD9" w:rsidRPr="007A168E" w:rsidRDefault="005763BF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</w:tcPr>
          <w:p w14:paraId="2F95C892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03C4788" w14:textId="26D55043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007FD9" w:rsidRPr="007A168E" w14:paraId="1EC406B6" w14:textId="77777777" w:rsidTr="000B13C3">
        <w:tc>
          <w:tcPr>
            <w:tcW w:w="4050" w:type="dxa"/>
          </w:tcPr>
          <w:p w14:paraId="32D10381" w14:textId="3F7DC516" w:rsidR="00007FD9" w:rsidRPr="00FE7186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31142161" w:rsidR="00007FD9" w:rsidRPr="007A168E" w:rsidRDefault="004836AA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05C9EEC5" w:rsidR="00007FD9" w:rsidRPr="007A168E" w:rsidRDefault="00007FD9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26644610" w:rsidR="00007FD9" w:rsidRPr="007A168E" w:rsidRDefault="005763BF" w:rsidP="005763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CB07599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9C49B1" w14:textId="4E5FAD88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836AA" w:rsidRPr="007A168E" w14:paraId="19863696" w14:textId="77777777" w:rsidTr="000B13C3">
        <w:tc>
          <w:tcPr>
            <w:tcW w:w="4050" w:type="dxa"/>
          </w:tcPr>
          <w:p w14:paraId="6BB9DBB8" w14:textId="77651EBA" w:rsidR="004836AA" w:rsidRPr="004836AA" w:rsidRDefault="004836AA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2F06EC" w14:textId="3F3DEAFC" w:rsidR="004836AA" w:rsidRPr="007A168E" w:rsidRDefault="004836AA" w:rsidP="00483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2966EC" w14:textId="77777777" w:rsidR="004836AA" w:rsidRPr="007A168E" w:rsidRDefault="004836AA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5E47BE" w14:textId="456CADFF" w:rsidR="004836AA" w:rsidRPr="007A168E" w:rsidRDefault="004836AA" w:rsidP="004836AA">
            <w:pPr>
              <w:spacing w:line="240" w:lineRule="atLeast"/>
              <w:ind w:left="-115"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F34653" w14:textId="77777777" w:rsidR="004836AA" w:rsidRPr="007A168E" w:rsidRDefault="004836AA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CDDB332" w14:textId="3B0E493A" w:rsidR="004836AA" w:rsidRPr="007A168E" w:rsidRDefault="005763BF" w:rsidP="005763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236" w:type="dxa"/>
          </w:tcPr>
          <w:p w14:paraId="40306539" w14:textId="77777777" w:rsidR="004836AA" w:rsidRPr="00F65602" w:rsidRDefault="004836AA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BA8104E" w14:textId="77CF7E58" w:rsidR="004836AA" w:rsidRPr="007A168E" w:rsidRDefault="00A11444" w:rsidP="00A114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7FD9" w:rsidRPr="007A168E" w14:paraId="20720AB2" w14:textId="77777777" w:rsidTr="000B13C3">
        <w:tc>
          <w:tcPr>
            <w:tcW w:w="4050" w:type="dxa"/>
          </w:tcPr>
          <w:p w14:paraId="2AB85272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007FD9" w:rsidRPr="007A168E" w:rsidRDefault="00007FD9" w:rsidP="00007FD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007FD9" w:rsidRPr="007A168E" w:rsidRDefault="00007FD9" w:rsidP="00007FD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49A59C1" w14:textId="77777777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7FD9" w:rsidRPr="007A168E" w14:paraId="630924ED" w14:textId="77777777" w:rsidTr="000B13C3">
        <w:tc>
          <w:tcPr>
            <w:tcW w:w="4050" w:type="dxa"/>
          </w:tcPr>
          <w:p w14:paraId="52111060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73777D71" w:rsidR="00007FD9" w:rsidRPr="007A168E" w:rsidRDefault="004836AA" w:rsidP="00007F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2,333</w:t>
            </w:r>
          </w:p>
        </w:tc>
        <w:tc>
          <w:tcPr>
            <w:tcW w:w="236" w:type="dxa"/>
          </w:tcPr>
          <w:p w14:paraId="78E2665D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ADF6A8F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19F64225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13AC1416" w:rsidR="00007FD9" w:rsidRPr="007A168E" w:rsidRDefault="005763BF" w:rsidP="00A1144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A8DF551" w14:textId="00A32794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</w:tr>
      <w:tr w:rsidR="00007FD9" w:rsidRPr="007A168E" w14:paraId="6683C158" w14:textId="77777777" w:rsidTr="000B13C3">
        <w:tc>
          <w:tcPr>
            <w:tcW w:w="4050" w:type="dxa"/>
          </w:tcPr>
          <w:p w14:paraId="70DA85A4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044EDBE6" w:rsidR="00007FD9" w:rsidRPr="007A168E" w:rsidRDefault="004836AA" w:rsidP="00007F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111,018</w:t>
            </w:r>
          </w:p>
        </w:tc>
        <w:tc>
          <w:tcPr>
            <w:tcW w:w="236" w:type="dxa"/>
          </w:tcPr>
          <w:p w14:paraId="33DCFBA2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4E555F8B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1A068F93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0E1F66E3" w:rsidR="00007FD9" w:rsidRPr="007A168E" w:rsidRDefault="005763BF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</w:t>
            </w:r>
            <w:r w:rsidR="00A114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</w:tcPr>
          <w:p w14:paraId="185D68AD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857FC6" w14:textId="530225A6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007FD9" w:rsidRPr="007A168E" w14:paraId="79B81AB0" w14:textId="77777777" w:rsidTr="000B13C3">
        <w:tc>
          <w:tcPr>
            <w:tcW w:w="4050" w:type="dxa"/>
          </w:tcPr>
          <w:p w14:paraId="679D34D1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791EE565" w:rsidR="00007FD9" w:rsidRPr="007A168E" w:rsidRDefault="004836AA" w:rsidP="00007F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215,882</w:t>
            </w:r>
          </w:p>
        </w:tc>
        <w:tc>
          <w:tcPr>
            <w:tcW w:w="236" w:type="dxa"/>
          </w:tcPr>
          <w:p w14:paraId="42BF31F5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39E47E17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36" w:type="dxa"/>
          </w:tcPr>
          <w:p w14:paraId="731B98B1" w14:textId="77777777" w:rsidR="00007FD9" w:rsidRPr="007A168E" w:rsidRDefault="00007FD9" w:rsidP="00007FD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032DB2A7" w:rsidR="00007FD9" w:rsidRPr="007A168E" w:rsidRDefault="00A11444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210,993</w:t>
            </w:r>
          </w:p>
        </w:tc>
        <w:tc>
          <w:tcPr>
            <w:tcW w:w="236" w:type="dxa"/>
          </w:tcPr>
          <w:p w14:paraId="7F675F6A" w14:textId="77777777" w:rsidR="00007FD9" w:rsidRPr="00F65602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BC46DE1" w14:textId="6EF59584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007FD9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09DD7354" w:rsidR="00007FD9" w:rsidRPr="007A168E" w:rsidRDefault="004836AA" w:rsidP="00007F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329,233</w:t>
            </w:r>
          </w:p>
        </w:tc>
        <w:tc>
          <w:tcPr>
            <w:tcW w:w="236" w:type="dxa"/>
          </w:tcPr>
          <w:p w14:paraId="64D9053E" w14:textId="77777777" w:rsidR="00007FD9" w:rsidRPr="007A168E" w:rsidRDefault="00007FD9" w:rsidP="00007F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2C8BC985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62A14842" w14:textId="77777777" w:rsidR="00007FD9" w:rsidRPr="007A168E" w:rsidRDefault="00007FD9" w:rsidP="00007F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488C0D72" w:rsidR="00007FD9" w:rsidRPr="007A168E" w:rsidRDefault="00A11444" w:rsidP="00007FD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419,635</w:t>
            </w:r>
          </w:p>
        </w:tc>
        <w:tc>
          <w:tcPr>
            <w:tcW w:w="236" w:type="dxa"/>
          </w:tcPr>
          <w:p w14:paraId="1100A9AA" w14:textId="77777777" w:rsidR="00007FD9" w:rsidRPr="007A168E" w:rsidRDefault="00007FD9" w:rsidP="00007F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69ACF5A9" w:rsidR="00007FD9" w:rsidRPr="007A168E" w:rsidRDefault="00007FD9" w:rsidP="00007FD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FD9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007FD9" w:rsidRPr="007A168E" w:rsidRDefault="00007FD9" w:rsidP="00007FD9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414A9153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75B09B8D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3355A582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643A05D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04858A7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70ADC90B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FD9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007FD9" w:rsidRPr="007A168E" w:rsidRDefault="00007FD9" w:rsidP="00007FD9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906F545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4EBF0BB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00F23B0E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B5B64C2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5AEAA23B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53E4F27" w14:textId="77777777" w:rsidR="00007FD9" w:rsidRPr="007A168E" w:rsidRDefault="00007FD9" w:rsidP="00007FD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357F71BB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07FD9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FD9" w:rsidRPr="007A168E" w14:paraId="7BA9A49B" w14:textId="77777777" w:rsidTr="000B13C3">
        <w:tc>
          <w:tcPr>
            <w:tcW w:w="4050" w:type="dxa"/>
          </w:tcPr>
          <w:p w14:paraId="12230D95" w14:textId="77777777" w:rsidR="00007FD9" w:rsidRPr="007A168E" w:rsidRDefault="00007FD9" w:rsidP="00007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07FD9" w:rsidRPr="007A168E" w14:paraId="00B19E05" w14:textId="77777777" w:rsidTr="000B13C3">
        <w:tc>
          <w:tcPr>
            <w:tcW w:w="4050" w:type="dxa"/>
          </w:tcPr>
          <w:p w14:paraId="361CC957" w14:textId="77777777" w:rsidR="00007FD9" w:rsidRPr="007A168E" w:rsidRDefault="00007FD9" w:rsidP="00007FD9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007FD9" w:rsidRPr="007A168E" w:rsidRDefault="00007FD9" w:rsidP="00007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07FD9" w:rsidRPr="007A168E" w14:paraId="4DD43471" w14:textId="77777777" w:rsidTr="000B13C3">
        <w:tc>
          <w:tcPr>
            <w:tcW w:w="4050" w:type="dxa"/>
          </w:tcPr>
          <w:p w14:paraId="3907D1F3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D9" w:rsidRPr="007A168E" w14:paraId="0AB3E23F" w14:textId="77777777" w:rsidTr="000B13C3">
        <w:tc>
          <w:tcPr>
            <w:tcW w:w="4050" w:type="dxa"/>
          </w:tcPr>
          <w:p w14:paraId="60ECB7AE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6E2EE8AE" w:rsidR="00007FD9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007FD9" w:rsidRPr="007A168E" w:rsidRDefault="00007FD9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5F5CAD94" w:rsidR="00007FD9" w:rsidRPr="007A168E" w:rsidRDefault="00D0045B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8,391</w:t>
            </w:r>
          </w:p>
        </w:tc>
        <w:tc>
          <w:tcPr>
            <w:tcW w:w="236" w:type="dxa"/>
          </w:tcPr>
          <w:p w14:paraId="00313CC7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1CC7667D" w:rsidR="00007FD9" w:rsidRPr="007A168E" w:rsidRDefault="00007FD9" w:rsidP="00007FD9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007FD9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18A15F03" w:rsidR="00007FD9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007FD9" w:rsidRPr="007A168E" w:rsidRDefault="00007FD9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33348C18" w:rsidR="00007FD9" w:rsidRPr="007A168E" w:rsidRDefault="000931B5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1,081,933</w:t>
            </w:r>
          </w:p>
        </w:tc>
        <w:tc>
          <w:tcPr>
            <w:tcW w:w="236" w:type="dxa"/>
          </w:tcPr>
          <w:p w14:paraId="642E45E0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725771E0" w:rsidR="00007FD9" w:rsidRPr="007A168E" w:rsidRDefault="00007FD9" w:rsidP="00007FD9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DE3F0C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DE3F0C" w:rsidRPr="007A168E" w:rsidRDefault="00DE3F0C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01C6BD0D" w:rsidR="00DE3F0C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34E1046A" w:rsidR="00DE3F0C" w:rsidRPr="007A168E" w:rsidRDefault="00DE3F0C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7734CFFA" w:rsidR="00DE3F0C" w:rsidRPr="007A168E" w:rsidRDefault="000931B5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</w:t>
            </w:r>
            <w:r w:rsidR="00E40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89B8ABD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08D383A7" w:rsidR="00DE3F0C" w:rsidRPr="007A168E" w:rsidRDefault="00DE3F0C" w:rsidP="00DE3F0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DE3F0C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DE3F0C" w:rsidRPr="007A168E" w:rsidRDefault="00DE3F0C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404F4FB9" w:rsidR="00DE3F0C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57E7A574" w:rsidR="00DE3F0C" w:rsidRPr="007A168E" w:rsidRDefault="00DE3F0C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458BB159" w:rsidR="00DE3F0C" w:rsidRPr="007A168E" w:rsidRDefault="00664037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5,280</w:t>
            </w:r>
          </w:p>
        </w:tc>
        <w:tc>
          <w:tcPr>
            <w:tcW w:w="236" w:type="dxa"/>
          </w:tcPr>
          <w:p w14:paraId="30B23F3E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62AD7B50" w:rsidR="00DE3F0C" w:rsidRPr="007A168E" w:rsidRDefault="00DE3F0C" w:rsidP="00DE3F0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0931B5" w:rsidRPr="007A168E" w14:paraId="4B2EB541" w14:textId="77777777" w:rsidTr="000B13C3">
        <w:tc>
          <w:tcPr>
            <w:tcW w:w="4050" w:type="dxa"/>
            <w:vAlign w:val="bottom"/>
          </w:tcPr>
          <w:p w14:paraId="17D22406" w14:textId="403B6C1A" w:rsidR="000931B5" w:rsidRPr="007A168E" w:rsidRDefault="000931B5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66" w:type="dxa"/>
            <w:shd w:val="clear" w:color="auto" w:fill="auto"/>
          </w:tcPr>
          <w:p w14:paraId="73BCC5DB" w14:textId="52D54F9E" w:rsidR="000931B5" w:rsidRDefault="000931B5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FF4DEF" w14:textId="77777777" w:rsidR="000931B5" w:rsidRPr="007A168E" w:rsidRDefault="000931B5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5D8889" w14:textId="5C5C3358" w:rsidR="000931B5" w:rsidRPr="007A168E" w:rsidRDefault="000931B5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4BF13F" w14:textId="77777777" w:rsidR="000931B5" w:rsidRPr="007A168E" w:rsidRDefault="000931B5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B72D2EF" w14:textId="73EDB2F3" w:rsidR="000931B5" w:rsidRPr="007A168E" w:rsidRDefault="00664037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6" w:type="dxa"/>
          </w:tcPr>
          <w:p w14:paraId="1F12D485" w14:textId="77777777" w:rsidR="000931B5" w:rsidRPr="007A168E" w:rsidRDefault="000931B5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06FC6E9" w14:textId="5C9392B8" w:rsidR="000931B5" w:rsidRPr="00DB0E35" w:rsidRDefault="00A1669C" w:rsidP="00A166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3F0C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DE3F0C" w:rsidRPr="007A168E" w:rsidRDefault="00DE3F0C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3DB2484C" w:rsidR="00DE3F0C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178D2041" w:rsidR="00DE3F0C" w:rsidRPr="007A168E" w:rsidRDefault="00DE3F0C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7FAFC16C" w:rsidR="00DE3F0C" w:rsidRPr="007A168E" w:rsidRDefault="00F162D6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</w:t>
            </w:r>
            <w:r w:rsidR="00E40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612C24C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22E8C5D3" w:rsidR="00DE3F0C" w:rsidRPr="007A168E" w:rsidRDefault="00DE3F0C" w:rsidP="00DE3F0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DE3F0C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DE3F0C" w:rsidRPr="007A168E" w:rsidRDefault="00DE3F0C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7B8C5F27" w:rsidR="00DE3F0C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5673E521" w:rsidR="00DE3F0C" w:rsidRPr="007A168E" w:rsidRDefault="00DE3F0C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544AB5D1" w:rsidR="00DE3F0C" w:rsidRPr="007A168E" w:rsidRDefault="00F162D6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236" w:type="dxa"/>
          </w:tcPr>
          <w:p w14:paraId="57C7BF5B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3818AE66" w:rsidR="00DE3F0C" w:rsidRPr="007A168E" w:rsidRDefault="00DE3F0C" w:rsidP="00DE3F0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DE3F0C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DE3F0C" w:rsidRPr="007A168E" w:rsidRDefault="00DE3F0C" w:rsidP="00DE3F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532B4950" w:rsidR="00DE3F0C" w:rsidRPr="007A168E" w:rsidRDefault="00A11444" w:rsidP="00A1144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61705BB4" w:rsidR="00DE3F0C" w:rsidRPr="007A168E" w:rsidRDefault="00DE3F0C" w:rsidP="000931B5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20A14DD7" w:rsidR="00DE3F0C" w:rsidRPr="007A168E" w:rsidRDefault="00F162D6" w:rsidP="00DE3F0C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7,211</w:t>
            </w:r>
          </w:p>
        </w:tc>
        <w:tc>
          <w:tcPr>
            <w:tcW w:w="236" w:type="dxa"/>
          </w:tcPr>
          <w:p w14:paraId="5421440C" w14:textId="77777777" w:rsidR="00DE3F0C" w:rsidRPr="007A168E" w:rsidRDefault="00DE3F0C" w:rsidP="00DE3F0C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34E5D669" w:rsidR="00DE3F0C" w:rsidRPr="007A168E" w:rsidRDefault="00DE3F0C" w:rsidP="00DE3F0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007FD9" w:rsidRPr="007A168E" w14:paraId="388E0FD4" w14:textId="77777777" w:rsidTr="000B13C3">
        <w:tc>
          <w:tcPr>
            <w:tcW w:w="4050" w:type="dxa"/>
          </w:tcPr>
          <w:p w14:paraId="5620CBA6" w14:textId="77777777" w:rsidR="00007FD9" w:rsidRPr="007A168E" w:rsidRDefault="00007FD9" w:rsidP="00007F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007FD9" w:rsidRPr="007A168E" w:rsidRDefault="00007FD9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7FD9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007FD9" w:rsidRPr="007A168E" w:rsidRDefault="00007FD9" w:rsidP="00007FD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4A4FCAE7" w:rsidR="00007FD9" w:rsidRPr="007A168E" w:rsidRDefault="00F162D6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3,575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31D11343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2475C2C4" w:rsidR="00007FD9" w:rsidRPr="007A168E" w:rsidRDefault="00C368BD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3,572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2D9AAF91" w:rsidR="00007FD9" w:rsidRPr="007A168E" w:rsidRDefault="00007FD9" w:rsidP="00007FD9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007FD9" w:rsidRPr="007A168E" w14:paraId="15782904" w14:textId="77777777" w:rsidTr="000B13C3">
        <w:tc>
          <w:tcPr>
            <w:tcW w:w="4050" w:type="dxa"/>
          </w:tcPr>
          <w:p w14:paraId="3FED09A9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7F832601" w:rsidR="00007FD9" w:rsidRPr="007A168E" w:rsidRDefault="00F162D6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50B3EFA7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54BD9BBD" w:rsidR="00007FD9" w:rsidRPr="007A168E" w:rsidRDefault="00C368BD" w:rsidP="00C368BD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68DE7842" w:rsidR="00007FD9" w:rsidRPr="007A168E" w:rsidRDefault="00007FD9" w:rsidP="00A166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7FD9" w:rsidRPr="007A168E" w14:paraId="544A836D" w14:textId="77777777" w:rsidTr="000B13C3">
        <w:tc>
          <w:tcPr>
            <w:tcW w:w="4050" w:type="dxa"/>
          </w:tcPr>
          <w:p w14:paraId="3DCA37B3" w14:textId="77777777" w:rsidR="00007FD9" w:rsidRPr="007A168E" w:rsidRDefault="00007FD9" w:rsidP="00007F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5F8D04B9" w:rsidR="00007FD9" w:rsidRPr="007A168E" w:rsidRDefault="00F162D6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2,597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2A32316E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6E13D26B" w:rsidR="00007FD9" w:rsidRPr="007A168E" w:rsidRDefault="00C368BD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2,597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007FD9" w:rsidRPr="007A168E" w:rsidRDefault="00007FD9" w:rsidP="00007FD9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0BDC1D1C" w:rsidR="00007FD9" w:rsidRPr="007A168E" w:rsidRDefault="00007FD9" w:rsidP="00007FD9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007FD9" w:rsidRPr="007A168E" w14:paraId="2496ECB8" w14:textId="77777777" w:rsidTr="000B13C3">
        <w:tc>
          <w:tcPr>
            <w:tcW w:w="4050" w:type="dxa"/>
          </w:tcPr>
          <w:p w14:paraId="3A3205B8" w14:textId="3F3C0FED" w:rsidR="00007FD9" w:rsidRPr="007A168E" w:rsidRDefault="00007FD9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007FD9" w:rsidRPr="007A168E" w:rsidRDefault="00007FD9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7FD9" w:rsidRPr="007A168E" w14:paraId="3108986F" w14:textId="77777777" w:rsidTr="000B13C3">
        <w:tc>
          <w:tcPr>
            <w:tcW w:w="4050" w:type="dxa"/>
          </w:tcPr>
          <w:p w14:paraId="65E76D73" w14:textId="77777777" w:rsidR="00007FD9" w:rsidRPr="007A168E" w:rsidRDefault="00007FD9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5B2C380F" w:rsidR="00007FD9" w:rsidRPr="007A168E" w:rsidRDefault="0086588A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4,135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4250764B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696C0730" w:rsidR="00007FD9" w:rsidRPr="007A168E" w:rsidRDefault="00EB2DA4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155B0D57" w:rsidR="00007FD9" w:rsidRPr="007A168E" w:rsidRDefault="00007FD9" w:rsidP="00007FD9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007FD9" w:rsidRPr="007A168E" w14:paraId="18CAE989" w14:textId="77777777" w:rsidTr="000B13C3">
        <w:tc>
          <w:tcPr>
            <w:tcW w:w="4050" w:type="dxa"/>
          </w:tcPr>
          <w:p w14:paraId="31CCB0F1" w14:textId="77777777" w:rsidR="00007FD9" w:rsidRPr="007A168E" w:rsidRDefault="00007FD9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01308D77" w:rsidR="00007FD9" w:rsidRPr="007A168E" w:rsidRDefault="0086588A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9051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36" w:type="dxa"/>
          </w:tcPr>
          <w:p w14:paraId="48133A8D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091A92C7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122C1E20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4F5C1F98" w:rsidR="00007FD9" w:rsidRPr="007A168E" w:rsidRDefault="00EB2DA4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14:paraId="408879B5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605381A0" w:rsidR="00007FD9" w:rsidRPr="007A168E" w:rsidRDefault="00007FD9" w:rsidP="00007FD9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007FD9" w:rsidRPr="007A168E" w14:paraId="5E9B9240" w14:textId="77777777" w:rsidTr="000B13C3">
        <w:tc>
          <w:tcPr>
            <w:tcW w:w="4050" w:type="dxa"/>
          </w:tcPr>
          <w:p w14:paraId="3B6DE4BE" w14:textId="77777777" w:rsidR="00007FD9" w:rsidRPr="007A168E" w:rsidRDefault="00007FD9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5EA70E1D" w:rsidR="00007FD9" w:rsidRPr="007A168E" w:rsidRDefault="0086588A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36" w:type="dxa"/>
          </w:tcPr>
          <w:p w14:paraId="0029F2C8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23EF3D74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77544C44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2189FB52" w:rsidR="00007FD9" w:rsidRPr="007A168E" w:rsidRDefault="00EB2DA4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36" w:type="dxa"/>
          </w:tcPr>
          <w:p w14:paraId="039AA262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760A6408" w:rsidR="00007FD9" w:rsidRPr="007A168E" w:rsidRDefault="00007FD9" w:rsidP="00007FD9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007FD9" w:rsidRPr="007A168E" w14:paraId="4CA14716" w14:textId="77777777" w:rsidTr="000B13C3">
        <w:tc>
          <w:tcPr>
            <w:tcW w:w="4050" w:type="dxa"/>
          </w:tcPr>
          <w:p w14:paraId="11468223" w14:textId="77777777" w:rsidR="00007FD9" w:rsidRPr="007A168E" w:rsidRDefault="00007FD9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1751B086" w:rsidR="00007FD9" w:rsidRPr="007A168E" w:rsidRDefault="0086588A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</w:tcPr>
          <w:p w14:paraId="360F0EA8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0755E306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BD4222A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241B5ED2" w:rsidR="00007FD9" w:rsidRPr="007A168E" w:rsidRDefault="00EB2DA4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</w:tcPr>
          <w:p w14:paraId="184C2BE2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6DC7971F" w:rsidR="00007FD9" w:rsidRPr="007A168E" w:rsidRDefault="00007FD9" w:rsidP="00007FD9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86588A" w:rsidRPr="007A168E" w14:paraId="568A6520" w14:textId="77777777" w:rsidTr="000B13C3">
        <w:tc>
          <w:tcPr>
            <w:tcW w:w="4050" w:type="dxa"/>
          </w:tcPr>
          <w:p w14:paraId="5DBED9AC" w14:textId="6DF177B0" w:rsidR="0086588A" w:rsidRPr="007A168E" w:rsidRDefault="0086588A" w:rsidP="00007FD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</w:t>
            </w:r>
            <w:r w:rsidR="00EB2DA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66" w:type="dxa"/>
            <w:shd w:val="clear" w:color="auto" w:fill="auto"/>
          </w:tcPr>
          <w:p w14:paraId="7DB183EE" w14:textId="638995F8" w:rsidR="0086588A" w:rsidRDefault="00EB2DA4" w:rsidP="00007FD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E1F499C" w14:textId="77777777" w:rsidR="0086588A" w:rsidRPr="007A168E" w:rsidRDefault="0086588A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1579ACC" w14:textId="304B2ED3" w:rsidR="0086588A" w:rsidRPr="00DB0E35" w:rsidRDefault="00EB2DA4" w:rsidP="00EB2DA4">
            <w:pPr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DA55A3" w14:textId="77777777" w:rsidR="0086588A" w:rsidRPr="007A168E" w:rsidRDefault="0086588A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B13F34E" w14:textId="20F3ECCF" w:rsidR="0086588A" w:rsidRPr="007A168E" w:rsidRDefault="00EB2DA4" w:rsidP="00007FD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769CDCF" w14:textId="77777777" w:rsidR="0086588A" w:rsidRPr="007A168E" w:rsidRDefault="0086588A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0922D8" w14:textId="2643E8F5" w:rsidR="0086588A" w:rsidRPr="00DB0E35" w:rsidRDefault="000C098D" w:rsidP="00A166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7FD9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007FD9" w:rsidRPr="007A168E" w:rsidRDefault="00007FD9" w:rsidP="00007FD9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1188E2E1" w:rsidR="00007FD9" w:rsidRPr="007A168E" w:rsidRDefault="00F35F58" w:rsidP="00007FD9">
            <w:pPr>
              <w:tabs>
                <w:tab w:val="decimal" w:pos="94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14,968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C9B18E1" w:rsidR="00007FD9" w:rsidRPr="007A168E" w:rsidRDefault="00007FD9" w:rsidP="00007FD9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7806DBD9" w:rsidR="00007FD9" w:rsidRPr="007A168E" w:rsidRDefault="00F35F58" w:rsidP="00007FD9">
            <w:pPr>
              <w:tabs>
                <w:tab w:val="decimal" w:pos="967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1,121,354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007FD9" w:rsidRPr="007A168E" w:rsidRDefault="00007FD9" w:rsidP="00007FD9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2E60B812" w:rsidR="00007FD9" w:rsidRPr="007A168E" w:rsidRDefault="00007FD9" w:rsidP="00007FD9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B13986" w:rsidRPr="00435338" w14:paraId="246A1B02" w14:textId="77777777" w:rsidTr="009D7EF6">
        <w:trPr>
          <w:tblHeader/>
        </w:trPr>
        <w:tc>
          <w:tcPr>
            <w:tcW w:w="3070" w:type="dxa"/>
            <w:vAlign w:val="bottom"/>
          </w:tcPr>
          <w:p w14:paraId="56CC17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6EA60F7A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3ACB1D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330062F" w14:textId="24A7E4B2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EA4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B13986" w:rsidRPr="00435338" w14:paraId="11359B70" w14:textId="77777777" w:rsidTr="009D7EF6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159ADEB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715ED4CA" w14:textId="47AF7AB0" w:rsidR="00B13986" w:rsidRPr="000A195B" w:rsidRDefault="00007FD9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9D7EF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E16401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4C19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9A3898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E011C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16E44C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410BC2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B6CC4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B2B77B" w14:textId="13A89357" w:rsidR="00B13986" w:rsidRPr="00435338" w:rsidRDefault="00007FD9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B13986" w:rsidRPr="00435338" w14:paraId="65168D1D" w14:textId="77777777" w:rsidTr="009D7EF6">
        <w:trPr>
          <w:tblHeader/>
        </w:trPr>
        <w:tc>
          <w:tcPr>
            <w:tcW w:w="3070" w:type="dxa"/>
          </w:tcPr>
          <w:p w14:paraId="5098E28A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437B395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F120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881C2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986" w:rsidRPr="00435338" w14:paraId="6989AC82" w14:textId="77777777" w:rsidTr="009D7EF6">
        <w:trPr>
          <w:tblHeader/>
        </w:trPr>
        <w:tc>
          <w:tcPr>
            <w:tcW w:w="3070" w:type="dxa"/>
            <w:vAlign w:val="bottom"/>
          </w:tcPr>
          <w:p w14:paraId="2D306DB3" w14:textId="77777777" w:rsidR="00B13986" w:rsidRPr="00BD080F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35ED2F8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58DD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2600AC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13986" w:rsidRPr="00435338" w14:paraId="168BCCEF" w14:textId="77777777" w:rsidTr="009D7EF6">
        <w:tc>
          <w:tcPr>
            <w:tcW w:w="3070" w:type="dxa"/>
            <w:vAlign w:val="bottom"/>
          </w:tcPr>
          <w:p w14:paraId="61ABF721" w14:textId="77777777" w:rsidR="00B13986" w:rsidRPr="00BD080F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1D34892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E60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FBFF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33406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C23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A915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27B7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09969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CA437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469F" w:rsidRPr="007A7237" w14:paraId="1E00579A" w14:textId="77777777" w:rsidTr="00191030">
        <w:tc>
          <w:tcPr>
            <w:tcW w:w="3070" w:type="dxa"/>
          </w:tcPr>
          <w:p w14:paraId="6550E241" w14:textId="3733AEB3" w:rsidR="00A9469F" w:rsidRPr="00EB4A4B" w:rsidRDefault="00A9469F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540" w:type="dxa"/>
            <w:vAlign w:val="bottom"/>
          </w:tcPr>
          <w:p w14:paraId="6B04B7BE" w14:textId="77777777" w:rsidR="00A9469F" w:rsidRPr="00435338" w:rsidRDefault="00A9469F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9F5F3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2D43EB" w14:textId="77777777" w:rsidR="00A9469F" w:rsidRDefault="00A9469F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363A3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62592E" w14:textId="77777777" w:rsidR="00A9469F" w:rsidRPr="003833DF" w:rsidRDefault="00A9469F" w:rsidP="000E263B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0401F1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CB584A" w14:textId="77777777" w:rsidR="00A9469F" w:rsidRPr="00435338" w:rsidRDefault="00A9469F" w:rsidP="00665D9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6CB47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B125B4" w14:textId="77777777" w:rsidR="00A9469F" w:rsidRDefault="00A9469F" w:rsidP="000E263B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469F" w:rsidRPr="007A7237" w14:paraId="39DA013F" w14:textId="77777777" w:rsidTr="00191030">
        <w:trPr>
          <w:trHeight w:val="398"/>
        </w:trPr>
        <w:tc>
          <w:tcPr>
            <w:tcW w:w="3070" w:type="dxa"/>
          </w:tcPr>
          <w:p w14:paraId="0E2D6BA4" w14:textId="4F3025D3" w:rsidR="00A9469F" w:rsidRPr="00115D2D" w:rsidRDefault="00115D2D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5D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540" w:type="dxa"/>
            <w:vAlign w:val="bottom"/>
          </w:tcPr>
          <w:p w14:paraId="7F872AFF" w14:textId="6FA07BFF" w:rsidR="00A9469F" w:rsidRPr="00D402FF" w:rsidRDefault="00D402FF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2.80</w:t>
            </w:r>
          </w:p>
        </w:tc>
        <w:tc>
          <w:tcPr>
            <w:tcW w:w="270" w:type="dxa"/>
          </w:tcPr>
          <w:p w14:paraId="7F897038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A310A6" w14:textId="40AD4923" w:rsidR="00A9469F" w:rsidRPr="00D85776" w:rsidRDefault="00D8577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29755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346859" w14:textId="76E43BB2" w:rsidR="00A9469F" w:rsidRPr="003833DF" w:rsidRDefault="00DC5E96" w:rsidP="008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270" w:type="dxa"/>
          </w:tcPr>
          <w:p w14:paraId="319421AF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DCFA16" w14:textId="3385E5B2" w:rsidR="00A9469F" w:rsidRPr="00435338" w:rsidRDefault="00EE298D" w:rsidP="00665D9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72EAB8" w14:textId="77777777" w:rsidR="00A9469F" w:rsidRPr="00435338" w:rsidRDefault="00A9469F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36EB0" w14:textId="182D5078" w:rsidR="00A9469F" w:rsidRDefault="00EE298D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</w:tr>
      <w:tr w:rsidR="00EB4A4B" w:rsidRPr="007A7237" w14:paraId="46BEBD03" w14:textId="77777777" w:rsidTr="00191030">
        <w:tc>
          <w:tcPr>
            <w:tcW w:w="3070" w:type="dxa"/>
          </w:tcPr>
          <w:p w14:paraId="104DC7EB" w14:textId="4AED6F55" w:rsidR="00EB4A4B" w:rsidRPr="00EB4A4B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12FB31A7" w14:textId="77777777" w:rsidR="00EB4A4B" w:rsidRPr="00435338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9EBF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2DF5F" w14:textId="77777777" w:rsidR="00EB4A4B" w:rsidRDefault="00EB4A4B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0457C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867732" w14:textId="77777777" w:rsidR="00EB4A4B" w:rsidRPr="003833DF" w:rsidRDefault="00EB4A4B" w:rsidP="000E263B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823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E91CA" w14:textId="5D5641B3" w:rsidR="00EB4A4B" w:rsidRPr="00435338" w:rsidRDefault="00EB4A4B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BBB84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57537" w14:textId="77777777" w:rsidR="00EB4A4B" w:rsidRDefault="00EB4A4B" w:rsidP="000E263B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B4A4B" w:rsidRPr="007A7237" w14:paraId="6951F4A4" w14:textId="77777777" w:rsidTr="009D7EF6">
        <w:tc>
          <w:tcPr>
            <w:tcW w:w="3070" w:type="dxa"/>
          </w:tcPr>
          <w:p w14:paraId="45241235" w14:textId="34D23050" w:rsidR="00EB4A4B" w:rsidRPr="00BD080F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13DB644E" w14:textId="61E105DE" w:rsidR="00EB4A4B" w:rsidRPr="00435338" w:rsidRDefault="00BF02AA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2.70 - 2.80</w:t>
            </w:r>
          </w:p>
        </w:tc>
        <w:tc>
          <w:tcPr>
            <w:tcW w:w="270" w:type="dxa"/>
          </w:tcPr>
          <w:p w14:paraId="62A3D123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B0C86" w14:textId="5E024DC0" w:rsidR="00EB4A4B" w:rsidRDefault="00665D90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C3E3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C3733" w14:textId="02B25DED" w:rsidR="00EB4A4B" w:rsidRPr="003833DF" w:rsidRDefault="00EE298D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619,000</w:t>
            </w:r>
          </w:p>
        </w:tc>
        <w:tc>
          <w:tcPr>
            <w:tcW w:w="270" w:type="dxa"/>
          </w:tcPr>
          <w:p w14:paraId="294E6A62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53F6B0" w14:textId="47020898" w:rsidR="00EB4A4B" w:rsidRPr="00435338" w:rsidRDefault="003C56C8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(150,000)</w:t>
            </w:r>
          </w:p>
        </w:tc>
        <w:tc>
          <w:tcPr>
            <w:tcW w:w="270" w:type="dxa"/>
          </w:tcPr>
          <w:p w14:paraId="702B838B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261E2" w14:textId="6F30DB8D" w:rsidR="00EB4A4B" w:rsidRDefault="002948FF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469,000</w:t>
            </w:r>
          </w:p>
        </w:tc>
      </w:tr>
      <w:tr w:rsidR="00EB4A4B" w:rsidRPr="007A7237" w14:paraId="273B4F3B" w14:textId="77777777" w:rsidTr="009D7EF6">
        <w:tc>
          <w:tcPr>
            <w:tcW w:w="3070" w:type="dxa"/>
          </w:tcPr>
          <w:p w14:paraId="0E387A8B" w14:textId="03B08EC8" w:rsidR="00EB4A4B" w:rsidRPr="00BD080F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27C1E882" w14:textId="3AE2411F" w:rsidR="00EB4A4B" w:rsidRPr="00435338" w:rsidRDefault="00BF02AA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2.70 - 2.80</w:t>
            </w:r>
          </w:p>
        </w:tc>
        <w:tc>
          <w:tcPr>
            <w:tcW w:w="270" w:type="dxa"/>
          </w:tcPr>
          <w:p w14:paraId="55019E0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18C52B" w14:textId="196DA960" w:rsidR="00EB4A4B" w:rsidRDefault="00665D90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0CCCC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DA792" w14:textId="08C88220" w:rsidR="00EB4A4B" w:rsidRPr="003833DF" w:rsidRDefault="00EE298D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850,000</w:t>
            </w:r>
          </w:p>
        </w:tc>
        <w:tc>
          <w:tcPr>
            <w:tcW w:w="270" w:type="dxa"/>
          </w:tcPr>
          <w:p w14:paraId="45A25060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F23F86" w14:textId="34D95104" w:rsidR="00EB4A4B" w:rsidRPr="00435338" w:rsidRDefault="003C56C8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(250,000)</w:t>
            </w:r>
          </w:p>
        </w:tc>
        <w:tc>
          <w:tcPr>
            <w:tcW w:w="270" w:type="dxa"/>
          </w:tcPr>
          <w:p w14:paraId="2E7BF0E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616F3" w14:textId="60147389" w:rsidR="00EB4A4B" w:rsidRDefault="002948FF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</w:tr>
      <w:tr w:rsidR="00730361" w:rsidRPr="007A7237" w14:paraId="2310211D" w14:textId="77777777" w:rsidTr="009D7EF6">
        <w:tc>
          <w:tcPr>
            <w:tcW w:w="3070" w:type="dxa"/>
          </w:tcPr>
          <w:p w14:paraId="4B756889" w14:textId="6C7C72B3" w:rsidR="00730361" w:rsidRDefault="005E28FF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540" w:type="dxa"/>
            <w:vAlign w:val="bottom"/>
          </w:tcPr>
          <w:p w14:paraId="72382C4E" w14:textId="3D51A78A" w:rsidR="00730361" w:rsidRPr="00435338" w:rsidRDefault="00BF02AA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700892AF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F04893" w14:textId="77077F95" w:rsidR="00730361" w:rsidRDefault="005E28FF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CF2C4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9A07FE" w14:textId="69DC1FA6" w:rsidR="00730361" w:rsidRPr="003833DF" w:rsidRDefault="00EE298D" w:rsidP="008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270" w:type="dxa"/>
          </w:tcPr>
          <w:p w14:paraId="61317D5A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A2DCFB" w14:textId="1005C672" w:rsidR="00730361" w:rsidRPr="00435338" w:rsidRDefault="003C56C8" w:rsidP="00665D9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04699D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54A379" w14:textId="4899D1D1" w:rsidR="00730361" w:rsidRDefault="002948FF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</w:tr>
      <w:tr w:rsidR="00730361" w:rsidRPr="007A7237" w14:paraId="2E7B24A5" w14:textId="77777777" w:rsidTr="009D7EF6">
        <w:tc>
          <w:tcPr>
            <w:tcW w:w="3070" w:type="dxa"/>
          </w:tcPr>
          <w:p w14:paraId="3F0097F6" w14:textId="05CF2693" w:rsidR="00730361" w:rsidRDefault="005E28FF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14D28638" w14:textId="2A394029" w:rsidR="00730361" w:rsidRPr="00435338" w:rsidRDefault="00BF02AA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6B73E19E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34AFB" w14:textId="75B68172" w:rsidR="00730361" w:rsidRDefault="005E28FF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05E45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AD43CD" w14:textId="2FA5A9BA" w:rsidR="00730361" w:rsidRPr="003833DF" w:rsidRDefault="00EE298D" w:rsidP="008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70" w:type="dxa"/>
          </w:tcPr>
          <w:p w14:paraId="4B0ED4EE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0B96EA" w14:textId="489ABB89" w:rsidR="00730361" w:rsidRPr="00435338" w:rsidRDefault="003C56C8" w:rsidP="00665D9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94A6D" w14:textId="77777777" w:rsidR="00730361" w:rsidRPr="00435338" w:rsidRDefault="00730361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991302" w14:textId="23DA46DA" w:rsidR="00730361" w:rsidRDefault="002948FF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</w:tr>
      <w:tr w:rsidR="00B13986" w:rsidRPr="007A7237" w14:paraId="03750F51" w14:textId="77777777" w:rsidTr="009D7EF6">
        <w:tc>
          <w:tcPr>
            <w:tcW w:w="3070" w:type="dxa"/>
          </w:tcPr>
          <w:p w14:paraId="17B76F80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733D42C2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714B3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21D332" w14:textId="77777777" w:rsidR="00B13986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AFF989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04C47B" w14:textId="2BD613AD" w:rsidR="00B13986" w:rsidRPr="006F5372" w:rsidRDefault="0042219F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F0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</w:tcPr>
          <w:p w14:paraId="0BF24FA5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E61FD1" w14:textId="76A997D5" w:rsidR="00B13986" w:rsidRDefault="003C56C8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270" w:type="dxa"/>
          </w:tcPr>
          <w:p w14:paraId="3C5F9292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86CD0C" w14:textId="7D151FA9" w:rsidR="00B13986" w:rsidRPr="007A7237" w:rsidRDefault="002948FF" w:rsidP="002D30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4678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</w:tr>
      <w:tr w:rsidR="00B13986" w14:paraId="7ABF9775" w14:textId="77777777" w:rsidTr="009D7EF6">
        <w:tc>
          <w:tcPr>
            <w:tcW w:w="3070" w:type="dxa"/>
          </w:tcPr>
          <w:p w14:paraId="3CD9549E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8900218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D449C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2DF21B" w14:textId="77777777" w:rsidR="00B13986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ADE30E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EC637C" w14:textId="449844DE" w:rsidR="00B13986" w:rsidRDefault="003C56C8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</w:t>
            </w:r>
            <w:r w:rsidR="004678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</w:tcPr>
          <w:p w14:paraId="62B145E4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D31E5C" w14:textId="525E3661" w:rsidR="00B13986" w:rsidRDefault="003C56C8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46781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4083C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0CCA73" w14:textId="64F18CAF" w:rsidR="00B13986" w:rsidRDefault="002948FF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4,423</w:t>
            </w:r>
          </w:p>
        </w:tc>
      </w:tr>
      <w:tr w:rsidR="00B13986" w:rsidRPr="00C6536F" w14:paraId="013B5D5A" w14:textId="77777777" w:rsidTr="009D7EF6">
        <w:tc>
          <w:tcPr>
            <w:tcW w:w="3070" w:type="dxa"/>
          </w:tcPr>
          <w:p w14:paraId="2322631C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940E988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C07BB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17E8D" w14:textId="77777777" w:rsidR="00B13986" w:rsidRPr="007620FD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F0DD76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C377" w14:textId="04AFC59E" w:rsidR="00B13986" w:rsidRPr="003833DF" w:rsidRDefault="003C56C8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1,624,629</w:t>
            </w:r>
          </w:p>
        </w:tc>
        <w:tc>
          <w:tcPr>
            <w:tcW w:w="270" w:type="dxa"/>
          </w:tcPr>
          <w:p w14:paraId="0A93B700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03DC2" w14:textId="08742EFA" w:rsidR="00B13986" w:rsidRPr="007620FD" w:rsidRDefault="002948FF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(400,20</w:t>
            </w:r>
            <w:r w:rsidR="004678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AE359C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B7E5D" w14:textId="28219A96" w:rsidR="00B13986" w:rsidRPr="00C6536F" w:rsidRDefault="002948FF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1,224,</w:t>
            </w:r>
            <w:r w:rsidR="008824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</w:t>
            </w:r>
          </w:p>
        </w:tc>
      </w:tr>
    </w:tbl>
    <w:p w14:paraId="38516415" w14:textId="297691F0" w:rsidR="00730361" w:rsidRDefault="00730361">
      <w:pPr>
        <w:spacing w:line="240" w:lineRule="auto"/>
        <w:rPr>
          <w:cs/>
        </w:rPr>
      </w:pPr>
    </w:p>
    <w:p w14:paraId="4E22D5F2" w14:textId="52B55EB2" w:rsidR="00B13986" w:rsidRDefault="00730361">
      <w:pPr>
        <w:spacing w:line="240" w:lineRule="auto"/>
      </w:pPr>
      <w:r>
        <w:rPr>
          <w:cs/>
        </w:rPr>
        <w:br w:type="page"/>
      </w: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D85776" w:rsidRPr="00435338" w14:paraId="46411732" w14:textId="77777777" w:rsidTr="00701EBE">
        <w:trPr>
          <w:tblHeader/>
        </w:trPr>
        <w:tc>
          <w:tcPr>
            <w:tcW w:w="3070" w:type="dxa"/>
            <w:vAlign w:val="bottom"/>
          </w:tcPr>
          <w:p w14:paraId="7D8F955C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0861E71B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EEBB3E0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236073A4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776" w:rsidRPr="00435338" w14:paraId="6D748F5A" w14:textId="77777777" w:rsidTr="00701EBE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4A23B0FB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56496287" w14:textId="77777777" w:rsidR="00D85776" w:rsidRPr="000A195B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855AA9C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7F0D25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A28228D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C25A76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B150F2C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F3EE91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13FEF9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298F8A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85776" w:rsidRPr="00435338" w14:paraId="0152E7BA" w14:textId="77777777" w:rsidTr="00701EBE">
        <w:trPr>
          <w:tblHeader/>
        </w:trPr>
        <w:tc>
          <w:tcPr>
            <w:tcW w:w="3070" w:type="dxa"/>
          </w:tcPr>
          <w:p w14:paraId="2BAC5107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CAD5196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01FAB60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09FE7172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5776" w:rsidRPr="00435338" w14:paraId="683EE616" w14:textId="77777777" w:rsidTr="00701EBE">
        <w:trPr>
          <w:tblHeader/>
        </w:trPr>
        <w:tc>
          <w:tcPr>
            <w:tcW w:w="3070" w:type="dxa"/>
            <w:vAlign w:val="bottom"/>
          </w:tcPr>
          <w:p w14:paraId="64907EB8" w14:textId="77777777" w:rsidR="00D85776" w:rsidRPr="00BD080F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165A42DF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424C7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42C3AFDF" w14:textId="77777777" w:rsidR="00D85776" w:rsidRPr="00435338" w:rsidRDefault="00D85776" w:rsidP="00701EB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85776" w:rsidRPr="00435338" w14:paraId="2B1D6E24" w14:textId="77777777" w:rsidTr="00701EBE">
        <w:tc>
          <w:tcPr>
            <w:tcW w:w="3070" w:type="dxa"/>
            <w:vAlign w:val="bottom"/>
          </w:tcPr>
          <w:p w14:paraId="500DBF4B" w14:textId="77777777" w:rsidR="00D85776" w:rsidRPr="00BD080F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3A709044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B4963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1B15C9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F8A0C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FD9E2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67FAD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6D021E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6EC73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9D06B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5776" w:rsidRPr="00435338" w14:paraId="2EFE699D" w14:textId="77777777" w:rsidTr="00701EBE">
        <w:tc>
          <w:tcPr>
            <w:tcW w:w="3070" w:type="dxa"/>
            <w:vAlign w:val="bottom"/>
          </w:tcPr>
          <w:p w14:paraId="231729AE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0" w:type="dxa"/>
          </w:tcPr>
          <w:p w14:paraId="4AA6C071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318CC8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F2DDC6" w14:textId="77777777" w:rsidR="00D85776" w:rsidRPr="00435338" w:rsidRDefault="00D85776" w:rsidP="00701EB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2DE5A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891257" w14:textId="77777777" w:rsidR="00D85776" w:rsidRPr="00435338" w:rsidRDefault="00D85776" w:rsidP="00701EBE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15FC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1557A0" w14:textId="77777777" w:rsidR="00D85776" w:rsidRPr="00435338" w:rsidRDefault="00D85776" w:rsidP="00701EB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CF5D48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3A69EC" w14:textId="77777777" w:rsidR="00D85776" w:rsidRPr="00435338" w:rsidRDefault="00D85776" w:rsidP="00701EBE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5776" w:rsidRPr="007A7237" w14:paraId="43BC4EB7" w14:textId="77777777" w:rsidTr="00701EBE">
        <w:tc>
          <w:tcPr>
            <w:tcW w:w="3070" w:type="dxa"/>
          </w:tcPr>
          <w:p w14:paraId="71266EA5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0" w:type="dxa"/>
            <w:vAlign w:val="bottom"/>
          </w:tcPr>
          <w:p w14:paraId="6A6F9C23" w14:textId="6CD54F04" w:rsidR="00D85776" w:rsidRPr="00EB4A4B" w:rsidRDefault="00D0130D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70" w:type="dxa"/>
          </w:tcPr>
          <w:p w14:paraId="56C5CFA4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BBBA1D" w14:textId="77777777" w:rsidR="00D85776" w:rsidRPr="00435338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FEE30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C16076" w14:textId="50BC88BA" w:rsidR="00D85776" w:rsidRPr="003833DF" w:rsidRDefault="002E045C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</w:tcPr>
          <w:p w14:paraId="079E4B1D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B44C82" w14:textId="012EC73B" w:rsidR="00D85776" w:rsidRPr="00435338" w:rsidRDefault="002E045C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45E8012D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81EF0A" w14:textId="56D53984" w:rsidR="00D85776" w:rsidRPr="007A7237" w:rsidRDefault="002E045C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D85776" w:rsidRPr="007A7237" w14:paraId="786B14C5" w14:textId="77777777" w:rsidTr="00701EBE">
        <w:tc>
          <w:tcPr>
            <w:tcW w:w="3070" w:type="dxa"/>
          </w:tcPr>
          <w:p w14:paraId="2A249487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40" w:type="dxa"/>
            <w:vAlign w:val="bottom"/>
          </w:tcPr>
          <w:p w14:paraId="5862D4E9" w14:textId="4E453DF8" w:rsidR="00D85776" w:rsidRPr="00435338" w:rsidRDefault="002E045C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628ECEA0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99C41E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56D44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3DB6A6" w14:textId="1016CE12" w:rsidR="00D85776" w:rsidRPr="003833DF" w:rsidRDefault="002E045C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1,260,000</w:t>
            </w:r>
          </w:p>
        </w:tc>
        <w:tc>
          <w:tcPr>
            <w:tcW w:w="270" w:type="dxa"/>
          </w:tcPr>
          <w:p w14:paraId="1694DC58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D5CDF2" w14:textId="4C4615D0" w:rsidR="00D85776" w:rsidRPr="00435338" w:rsidRDefault="002E045C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  <w:tc>
          <w:tcPr>
            <w:tcW w:w="270" w:type="dxa"/>
          </w:tcPr>
          <w:p w14:paraId="104A9CAD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695192" w14:textId="41BFB949" w:rsidR="00D85776" w:rsidRDefault="002E045C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960,000</w:t>
            </w:r>
          </w:p>
        </w:tc>
      </w:tr>
      <w:tr w:rsidR="00D85776" w:rsidRPr="007A7237" w14:paraId="32A1E6D9" w14:textId="77777777" w:rsidTr="00701EBE">
        <w:tc>
          <w:tcPr>
            <w:tcW w:w="3070" w:type="dxa"/>
          </w:tcPr>
          <w:p w14:paraId="3F08B563" w14:textId="77777777" w:rsidR="00D85776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4C237F7D" w14:textId="77777777" w:rsidR="00D85776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EC72A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8B472F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36C75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8B2D33" w14:textId="688DEFA1" w:rsidR="00D85776" w:rsidRPr="003833DF" w:rsidRDefault="002E045C" w:rsidP="00701EBE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2,660,000</w:t>
            </w:r>
          </w:p>
        </w:tc>
        <w:tc>
          <w:tcPr>
            <w:tcW w:w="270" w:type="dxa"/>
          </w:tcPr>
          <w:p w14:paraId="4951E561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D98AC9" w14:textId="5FA1139B" w:rsidR="00D85776" w:rsidRPr="00435338" w:rsidRDefault="002E045C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  <w:tc>
          <w:tcPr>
            <w:tcW w:w="270" w:type="dxa"/>
          </w:tcPr>
          <w:p w14:paraId="65AE24F9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CD4A22" w14:textId="3E5D6012" w:rsidR="00D85776" w:rsidRDefault="002E045C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1,660,000</w:t>
            </w:r>
          </w:p>
        </w:tc>
      </w:tr>
      <w:tr w:rsidR="00D85776" w:rsidRPr="007A7237" w14:paraId="19EF696F" w14:textId="77777777" w:rsidTr="00701EBE">
        <w:tc>
          <w:tcPr>
            <w:tcW w:w="3070" w:type="dxa"/>
          </w:tcPr>
          <w:p w14:paraId="0821ED46" w14:textId="77777777" w:rsidR="00D85776" w:rsidRPr="00EB4A4B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540" w:type="dxa"/>
            <w:vAlign w:val="bottom"/>
          </w:tcPr>
          <w:p w14:paraId="18985320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9AB0C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3BC95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67613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C777E" w14:textId="77777777" w:rsidR="00D85776" w:rsidRPr="003833DF" w:rsidRDefault="00D85776" w:rsidP="00701EBE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70E647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3F12E7" w14:textId="77777777" w:rsidR="00D85776" w:rsidRPr="00435338" w:rsidRDefault="00D85776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4EAFC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76876" w14:textId="77777777" w:rsidR="00D85776" w:rsidRDefault="00D85776" w:rsidP="00701EBE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5776" w:rsidRPr="007A7237" w14:paraId="7359F9A7" w14:textId="77777777" w:rsidTr="00701EBE">
        <w:trPr>
          <w:trHeight w:val="398"/>
        </w:trPr>
        <w:tc>
          <w:tcPr>
            <w:tcW w:w="3070" w:type="dxa"/>
          </w:tcPr>
          <w:p w14:paraId="10AC96C0" w14:textId="77777777" w:rsidR="00D85776" w:rsidRPr="00115D2D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5D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540" w:type="dxa"/>
            <w:vAlign w:val="bottom"/>
          </w:tcPr>
          <w:p w14:paraId="48200BE8" w14:textId="462DF9CF" w:rsidR="00D85776" w:rsidRPr="00435338" w:rsidRDefault="002E045C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10759A0D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A3A53D" w14:textId="77777777" w:rsidR="00D85776" w:rsidRP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06D7B2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8DACE4" w14:textId="331E0C53" w:rsidR="00D85776" w:rsidRPr="003833DF" w:rsidRDefault="002E045C" w:rsidP="0013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270" w:type="dxa"/>
          </w:tcPr>
          <w:p w14:paraId="6E2E8FE0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5277B1" w14:textId="310E0D4A" w:rsidR="00D85776" w:rsidRPr="00435338" w:rsidRDefault="002E045C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C689C1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9FA3C1" w14:textId="5AAEBF26" w:rsidR="00D85776" w:rsidRDefault="002E045C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17,000</w:t>
            </w:r>
          </w:p>
        </w:tc>
      </w:tr>
      <w:tr w:rsidR="00D85776" w:rsidRPr="007A7237" w14:paraId="24BDDD9C" w14:textId="77777777" w:rsidTr="00701EBE">
        <w:tc>
          <w:tcPr>
            <w:tcW w:w="3070" w:type="dxa"/>
          </w:tcPr>
          <w:p w14:paraId="5DCB7400" w14:textId="77777777" w:rsidR="00D85776" w:rsidRPr="00EB4A4B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612E1969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91C330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F9CD73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4B736B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97A404" w14:textId="157B2A2F" w:rsidR="00D85776" w:rsidRPr="003833DF" w:rsidRDefault="002E045C" w:rsidP="0013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270" w:type="dxa"/>
          </w:tcPr>
          <w:p w14:paraId="4D7C069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16BB15" w14:textId="03209CEA" w:rsidR="00D85776" w:rsidRPr="00435338" w:rsidRDefault="002E045C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3ECBF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6E263E" w14:textId="3EDB4975" w:rsidR="00D85776" w:rsidRDefault="002E045C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17,000</w:t>
            </w:r>
          </w:p>
        </w:tc>
      </w:tr>
      <w:tr w:rsidR="00D85776" w:rsidRPr="007A7237" w14:paraId="5BF28822" w14:textId="77777777" w:rsidTr="00701EBE">
        <w:tc>
          <w:tcPr>
            <w:tcW w:w="3070" w:type="dxa"/>
          </w:tcPr>
          <w:p w14:paraId="22EB6F48" w14:textId="77777777" w:rsidR="00D85776" w:rsidRPr="00EB4A4B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3D18ED2E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FD741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018E6A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C13C05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866E8" w14:textId="77777777" w:rsidR="00D85776" w:rsidRPr="003833DF" w:rsidRDefault="00D85776" w:rsidP="00701EBE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900D58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0D8B6B" w14:textId="77777777" w:rsidR="00D85776" w:rsidRPr="00435338" w:rsidRDefault="00D85776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51BF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0F1057" w14:textId="77777777" w:rsidR="00D85776" w:rsidRDefault="00D85776" w:rsidP="00701EBE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5776" w:rsidRPr="007A7237" w14:paraId="2A775ED7" w14:textId="77777777" w:rsidTr="00701EBE">
        <w:tc>
          <w:tcPr>
            <w:tcW w:w="3070" w:type="dxa"/>
          </w:tcPr>
          <w:p w14:paraId="025D78D7" w14:textId="77777777" w:rsidR="00D85776" w:rsidRPr="00EB4A4B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56F18694" w14:textId="77777777" w:rsidR="00D85776" w:rsidRPr="00435338" w:rsidRDefault="00D85776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4B7A2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5807E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F35EB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245189" w14:textId="77777777" w:rsidR="00D85776" w:rsidRPr="003833DF" w:rsidRDefault="00D85776" w:rsidP="00701EBE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58D474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DB3E42" w14:textId="77777777" w:rsidR="00D85776" w:rsidRPr="00435338" w:rsidRDefault="00D85776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F034D5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279477" w14:textId="77777777" w:rsidR="00D85776" w:rsidRDefault="00D85776" w:rsidP="00701EBE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5776" w:rsidRPr="007A7237" w14:paraId="3432D12E" w14:textId="77777777" w:rsidTr="00701EBE">
        <w:tc>
          <w:tcPr>
            <w:tcW w:w="3070" w:type="dxa"/>
          </w:tcPr>
          <w:p w14:paraId="407E2E21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43BC8187" w14:textId="48510035" w:rsidR="00D85776" w:rsidRPr="00435338" w:rsidRDefault="00782443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2.70 - 2.80</w:t>
            </w:r>
          </w:p>
        </w:tc>
        <w:tc>
          <w:tcPr>
            <w:tcW w:w="270" w:type="dxa"/>
          </w:tcPr>
          <w:p w14:paraId="31C1F435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C258C3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423E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733B4D" w14:textId="2050C3A5" w:rsidR="00D85776" w:rsidRPr="003833DF" w:rsidRDefault="00782443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570,000</w:t>
            </w:r>
          </w:p>
        </w:tc>
        <w:tc>
          <w:tcPr>
            <w:tcW w:w="270" w:type="dxa"/>
          </w:tcPr>
          <w:p w14:paraId="72B6CAA4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88F554" w14:textId="3F5B07FB" w:rsidR="00D85776" w:rsidRPr="00435338" w:rsidRDefault="00094345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(150,000)</w:t>
            </w:r>
          </w:p>
        </w:tc>
        <w:tc>
          <w:tcPr>
            <w:tcW w:w="270" w:type="dxa"/>
          </w:tcPr>
          <w:p w14:paraId="46388C2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669370" w14:textId="11D43AF7" w:rsidR="00D85776" w:rsidRDefault="00094345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420,000</w:t>
            </w:r>
          </w:p>
        </w:tc>
      </w:tr>
      <w:tr w:rsidR="00D85776" w:rsidRPr="007A7237" w14:paraId="4391203A" w14:textId="77777777" w:rsidTr="00701EBE">
        <w:tc>
          <w:tcPr>
            <w:tcW w:w="3070" w:type="dxa"/>
          </w:tcPr>
          <w:p w14:paraId="1C8FB2F9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4FD1BC18" w14:textId="78F18555" w:rsidR="00D85776" w:rsidRPr="00435338" w:rsidRDefault="00782443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2.70 </w:t>
            </w:r>
            <w:r w:rsidR="00610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2.80</w:t>
            </w:r>
          </w:p>
        </w:tc>
        <w:tc>
          <w:tcPr>
            <w:tcW w:w="270" w:type="dxa"/>
          </w:tcPr>
          <w:p w14:paraId="3C29C30E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2CBDDD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7C8F98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9D7890" w14:textId="1D5BD95C" w:rsidR="00D85776" w:rsidRPr="003833DF" w:rsidRDefault="00782443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750,000</w:t>
            </w:r>
          </w:p>
        </w:tc>
        <w:tc>
          <w:tcPr>
            <w:tcW w:w="270" w:type="dxa"/>
          </w:tcPr>
          <w:p w14:paraId="1926E496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1C11C8" w14:textId="6C092E9D" w:rsidR="00D85776" w:rsidRPr="00435338" w:rsidRDefault="00094345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(250,000)</w:t>
            </w:r>
          </w:p>
        </w:tc>
        <w:tc>
          <w:tcPr>
            <w:tcW w:w="270" w:type="dxa"/>
          </w:tcPr>
          <w:p w14:paraId="43E2DD7A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577785" w14:textId="61297C1A" w:rsidR="00D85776" w:rsidRDefault="00094345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</w:tr>
      <w:tr w:rsidR="002E045C" w:rsidRPr="007A7237" w14:paraId="16F69C11" w14:textId="77777777" w:rsidTr="00701EBE">
        <w:tc>
          <w:tcPr>
            <w:tcW w:w="3070" w:type="dxa"/>
          </w:tcPr>
          <w:p w14:paraId="312A3EA5" w14:textId="546F037C" w:rsidR="002E045C" w:rsidRDefault="00782443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540" w:type="dxa"/>
            <w:vAlign w:val="bottom"/>
          </w:tcPr>
          <w:p w14:paraId="3CB21EE0" w14:textId="673D2CBD" w:rsidR="002E045C" w:rsidRPr="00435338" w:rsidRDefault="00782443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18575689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9F9378" w14:textId="0E6C660C" w:rsidR="002E045C" w:rsidRDefault="00782443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E94A4C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D40811" w14:textId="7686C2DE" w:rsidR="002E045C" w:rsidRPr="003833DF" w:rsidRDefault="00782443" w:rsidP="0013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270" w:type="dxa"/>
          </w:tcPr>
          <w:p w14:paraId="624678CC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95176E" w14:textId="374E39DE" w:rsidR="002E045C" w:rsidRPr="00435338" w:rsidRDefault="00094345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0B154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8F993D" w14:textId="6B5999EB" w:rsidR="002E045C" w:rsidRDefault="00094345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</w:tr>
      <w:tr w:rsidR="002E045C" w:rsidRPr="007A7237" w14:paraId="663935AC" w14:textId="77777777" w:rsidTr="00701EBE">
        <w:tc>
          <w:tcPr>
            <w:tcW w:w="3070" w:type="dxa"/>
          </w:tcPr>
          <w:p w14:paraId="4F90C1BD" w14:textId="20511094" w:rsidR="002E045C" w:rsidRDefault="00782443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7F655BDA" w14:textId="15202D09" w:rsidR="002E045C" w:rsidRPr="00435338" w:rsidRDefault="00782443" w:rsidP="00701E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6E81C57C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8219AA" w14:textId="6F93A18A" w:rsidR="002E045C" w:rsidRDefault="00782443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F4CBA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CF375E" w14:textId="11286E6A" w:rsidR="002E045C" w:rsidRPr="003833DF" w:rsidRDefault="00782443" w:rsidP="0013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45,000</w:t>
            </w:r>
          </w:p>
        </w:tc>
        <w:tc>
          <w:tcPr>
            <w:tcW w:w="270" w:type="dxa"/>
          </w:tcPr>
          <w:p w14:paraId="608BC2AD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B84328" w14:textId="4F0EC4CD" w:rsidR="002E045C" w:rsidRPr="00435338" w:rsidRDefault="00094345" w:rsidP="00701EBE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F54D57" w14:textId="77777777" w:rsidR="002E045C" w:rsidRPr="00435338" w:rsidRDefault="002E045C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A4ED88" w14:textId="2A68C188" w:rsidR="002E045C" w:rsidRDefault="00094345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45,000</w:t>
            </w:r>
          </w:p>
        </w:tc>
      </w:tr>
      <w:tr w:rsidR="00D85776" w:rsidRPr="007A7237" w14:paraId="0FE11700" w14:textId="77777777" w:rsidTr="00701EBE">
        <w:tc>
          <w:tcPr>
            <w:tcW w:w="3070" w:type="dxa"/>
          </w:tcPr>
          <w:p w14:paraId="318E351A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3797ECBB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183F2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0FB5BA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BB801A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2E55FC" w14:textId="26ABB6C7" w:rsidR="00D85776" w:rsidRPr="006F5372" w:rsidRDefault="00094345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1,383,000</w:t>
            </w:r>
          </w:p>
        </w:tc>
        <w:tc>
          <w:tcPr>
            <w:tcW w:w="270" w:type="dxa"/>
          </w:tcPr>
          <w:p w14:paraId="5FA59E27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B136E0" w14:textId="1FA34DD4" w:rsidR="00D85776" w:rsidRDefault="00094345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270" w:type="dxa"/>
          </w:tcPr>
          <w:p w14:paraId="7C93211D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6A4B8C" w14:textId="40B4BC12" w:rsidR="00D85776" w:rsidRPr="007A7237" w:rsidRDefault="00134CC6" w:rsidP="00134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983,000</w:t>
            </w:r>
          </w:p>
        </w:tc>
      </w:tr>
      <w:tr w:rsidR="00D85776" w14:paraId="68C8BF2E" w14:textId="77777777" w:rsidTr="00701EBE">
        <w:tc>
          <w:tcPr>
            <w:tcW w:w="3070" w:type="dxa"/>
          </w:tcPr>
          <w:p w14:paraId="493C0602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1EBF5E9C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D3F05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76D12" w14:textId="77777777" w:rsidR="00D85776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0259B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5F6B86" w14:textId="037D1595" w:rsidR="00D85776" w:rsidRDefault="00094345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270" w:type="dxa"/>
          </w:tcPr>
          <w:p w14:paraId="07ACC0B6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9AF1B" w14:textId="7F523656" w:rsidR="00D85776" w:rsidRDefault="00094345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(4,049)</w:t>
            </w:r>
          </w:p>
        </w:tc>
        <w:tc>
          <w:tcPr>
            <w:tcW w:w="270" w:type="dxa"/>
          </w:tcPr>
          <w:p w14:paraId="366F5FFF" w14:textId="77777777" w:rsidR="00D85776" w:rsidRPr="00435338" w:rsidRDefault="00D85776" w:rsidP="00701E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C29486" w14:textId="44DD2056" w:rsidR="00D85776" w:rsidRDefault="00134CC6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11,871</w:t>
            </w:r>
          </w:p>
        </w:tc>
      </w:tr>
      <w:tr w:rsidR="00D85776" w:rsidRPr="00C6536F" w14:paraId="1F5EF9BC" w14:textId="77777777" w:rsidTr="00701EBE">
        <w:tc>
          <w:tcPr>
            <w:tcW w:w="3070" w:type="dxa"/>
          </w:tcPr>
          <w:p w14:paraId="785B3421" w14:textId="77777777" w:rsidR="00D85776" w:rsidRPr="00BD080F" w:rsidRDefault="00D85776" w:rsidP="00701EB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5DEBCFD2" w14:textId="77777777" w:rsidR="00D85776" w:rsidRPr="007620FD" w:rsidRDefault="00D85776" w:rsidP="00701E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0929E" w14:textId="77777777" w:rsidR="00D85776" w:rsidRPr="007620FD" w:rsidRDefault="00D85776" w:rsidP="00701E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7D61" w14:textId="77777777" w:rsidR="00D85776" w:rsidRPr="007620FD" w:rsidRDefault="00D85776" w:rsidP="00701EB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B7E51B" w14:textId="77777777" w:rsidR="00D85776" w:rsidRPr="007620FD" w:rsidRDefault="00D85776" w:rsidP="00701E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D01BD" w14:textId="6BC3829A" w:rsidR="00D85776" w:rsidRPr="003833DF" w:rsidRDefault="00094345" w:rsidP="0070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4,075,920</w:t>
            </w:r>
          </w:p>
        </w:tc>
        <w:tc>
          <w:tcPr>
            <w:tcW w:w="270" w:type="dxa"/>
          </w:tcPr>
          <w:p w14:paraId="0B98B410" w14:textId="77777777" w:rsidR="00D85776" w:rsidRPr="007620FD" w:rsidRDefault="00D85776" w:rsidP="00701E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7BC9" w14:textId="1E31F272" w:rsidR="00D85776" w:rsidRPr="007620FD" w:rsidRDefault="00094345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(1,404,049)</w:t>
            </w:r>
          </w:p>
        </w:tc>
        <w:tc>
          <w:tcPr>
            <w:tcW w:w="270" w:type="dxa"/>
          </w:tcPr>
          <w:p w14:paraId="50D9D424" w14:textId="77777777" w:rsidR="00D85776" w:rsidRPr="007620FD" w:rsidRDefault="00D85776" w:rsidP="00701E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C4850" w14:textId="2568B4B6" w:rsidR="00D85776" w:rsidRPr="00C6536F" w:rsidRDefault="00134CC6" w:rsidP="00701E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2,671,871</w:t>
            </w:r>
          </w:p>
        </w:tc>
      </w:tr>
    </w:tbl>
    <w:p w14:paraId="1F4A04FD" w14:textId="75AE1AD3" w:rsidR="00B13986" w:rsidRDefault="00B13986">
      <w:pPr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13986" w:rsidRPr="007A168E" w14:paraId="7DCF7F6D" w14:textId="77777777" w:rsidTr="000B13C3">
        <w:trPr>
          <w:tblHeader/>
        </w:trPr>
        <w:tc>
          <w:tcPr>
            <w:tcW w:w="4050" w:type="dxa"/>
          </w:tcPr>
          <w:p w14:paraId="6E5A59F1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B3956BC" w14:textId="3E133CC4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227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DB2227" w:rsidRPr="007A168E" w:rsidRDefault="00DB2227" w:rsidP="00DB2227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3D024FA4" w:rsidR="00DB2227" w:rsidRPr="007A168E" w:rsidRDefault="00DB2227" w:rsidP="00DB2227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53EFE06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10B9098C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6CAC1E2B" w:rsidR="00DB2227" w:rsidRPr="007A168E" w:rsidRDefault="00DB2227" w:rsidP="00DB2227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6C97BD96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172A3AFE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B2227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DB2227" w:rsidRPr="007A168E" w:rsidRDefault="00DB2227" w:rsidP="00DB2227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5F2F0696" w:rsidR="00DB2227" w:rsidRPr="007A168E" w:rsidRDefault="00DB2227" w:rsidP="00DB2227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A59B3EF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25FECB98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29D8AD20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258C885A" w:rsidR="00DB2227" w:rsidRPr="007A168E" w:rsidRDefault="00DB2227" w:rsidP="00DB2227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70272337" w14:textId="77777777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411FF62" w:rsidR="00DB2227" w:rsidRPr="007A168E" w:rsidRDefault="00DB2227" w:rsidP="00DB222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DB2227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DB2227" w:rsidRPr="007A168E" w:rsidRDefault="00DB2227" w:rsidP="00DB222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DB2227" w:rsidRPr="007A168E" w:rsidRDefault="00DB2227" w:rsidP="00DB222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2227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DB2227" w:rsidRPr="007A168E" w:rsidRDefault="00DB2227" w:rsidP="00DB2227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DB2227" w:rsidRPr="007A168E" w:rsidRDefault="00DB2227" w:rsidP="00DB222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2227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DB2227" w:rsidRPr="007A168E" w:rsidRDefault="00DB2227" w:rsidP="00DB2227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DB2227" w:rsidRPr="007A168E" w:rsidRDefault="00DB2227" w:rsidP="00DB222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2227" w:rsidRPr="007A168E" w14:paraId="30E8AFBA" w14:textId="77777777" w:rsidTr="000B13C3">
        <w:tc>
          <w:tcPr>
            <w:tcW w:w="4050" w:type="dxa"/>
          </w:tcPr>
          <w:p w14:paraId="030CF2EC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DB2227" w:rsidRPr="007A168E" w:rsidRDefault="00DB2227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DB2227" w:rsidRPr="007A168E" w:rsidRDefault="00DB2227" w:rsidP="00DB2227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DB2227" w:rsidRPr="007A168E" w:rsidRDefault="00DB2227" w:rsidP="00DB2227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DB2227" w:rsidRPr="007A168E" w:rsidRDefault="00DB2227" w:rsidP="00DB22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DB2227" w:rsidRPr="007A168E" w:rsidRDefault="00DB2227" w:rsidP="00DB2227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DB2227" w:rsidRPr="007A168E" w:rsidRDefault="00DB2227" w:rsidP="00DB22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DB2227" w:rsidRPr="007A168E" w:rsidRDefault="00DB2227" w:rsidP="00DB2227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27" w:rsidRPr="007A168E" w14:paraId="0A59F0BB" w14:textId="77777777" w:rsidTr="000B13C3">
        <w:tc>
          <w:tcPr>
            <w:tcW w:w="4050" w:type="dxa"/>
          </w:tcPr>
          <w:p w14:paraId="69AA3554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4AD24882" w:rsidR="00DB2227" w:rsidRPr="007A168E" w:rsidRDefault="00AF34EB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49E8F1ED" w:rsidR="00DB2227" w:rsidRPr="007A168E" w:rsidRDefault="00DB2227" w:rsidP="00DE3F0C">
            <w:pPr>
              <w:tabs>
                <w:tab w:val="decimal" w:pos="557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61779E51" w:rsidR="00DB2227" w:rsidRPr="007A168E" w:rsidRDefault="00A24CDF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1,341</w:t>
            </w:r>
          </w:p>
        </w:tc>
        <w:tc>
          <w:tcPr>
            <w:tcW w:w="245" w:type="dxa"/>
          </w:tcPr>
          <w:p w14:paraId="251F9EEE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7255F53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DB2227" w:rsidRPr="007A168E" w14:paraId="3EA41504" w14:textId="77777777" w:rsidTr="000B13C3">
        <w:tc>
          <w:tcPr>
            <w:tcW w:w="4050" w:type="dxa"/>
          </w:tcPr>
          <w:p w14:paraId="3774F985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003479FF" w:rsidR="00DB2227" w:rsidRPr="007A168E" w:rsidRDefault="00AF34EB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0895ED57" w:rsidR="00DB2227" w:rsidRPr="00DE3F0C" w:rsidRDefault="00DB2227" w:rsidP="00DE3F0C">
            <w:pPr>
              <w:tabs>
                <w:tab w:val="decimal" w:pos="557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3F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2C9FE7EA" w:rsidR="00DB2227" w:rsidRPr="007A168E" w:rsidRDefault="00A24CDF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45" w:type="dxa"/>
          </w:tcPr>
          <w:p w14:paraId="639550EB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7498A937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DB2227" w:rsidRPr="007A168E" w14:paraId="7914A366" w14:textId="77777777" w:rsidTr="000B13C3">
        <w:tc>
          <w:tcPr>
            <w:tcW w:w="4050" w:type="dxa"/>
          </w:tcPr>
          <w:p w14:paraId="37C716B1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7838EC26" w:rsidR="00DB2227" w:rsidRPr="007A168E" w:rsidRDefault="00AF34EB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7ABEC6B8" w:rsidR="00DB2227" w:rsidRPr="00DE3F0C" w:rsidRDefault="00DB2227" w:rsidP="00DE3F0C">
            <w:pPr>
              <w:tabs>
                <w:tab w:val="decimal" w:pos="557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3F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0F770D67" w:rsidR="00DB2227" w:rsidRPr="007A168E" w:rsidRDefault="00A24CDF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45" w:type="dxa"/>
          </w:tcPr>
          <w:p w14:paraId="01E2B29C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C48452B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DB2227" w:rsidRPr="007A168E" w14:paraId="521C5517" w14:textId="77777777" w:rsidTr="000B13C3">
        <w:tc>
          <w:tcPr>
            <w:tcW w:w="4050" w:type="dxa"/>
          </w:tcPr>
          <w:p w14:paraId="11AF8A82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DB2227" w:rsidRPr="007A168E" w:rsidRDefault="00DB2227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DB2227" w:rsidRPr="007A168E" w:rsidRDefault="00DB2227" w:rsidP="00DB2227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27" w:rsidRPr="007A168E" w14:paraId="162FDCB8" w14:textId="77777777" w:rsidTr="000B13C3">
        <w:tc>
          <w:tcPr>
            <w:tcW w:w="4050" w:type="dxa"/>
          </w:tcPr>
          <w:p w14:paraId="23F94732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74E3BDBD" w:rsidR="00DB2227" w:rsidRPr="007A168E" w:rsidRDefault="00194692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8,190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40400BAC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0275C3DE" w:rsidR="00DB2227" w:rsidRPr="007A168E" w:rsidRDefault="00A24CDF" w:rsidP="00A24CDF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1,634</w:t>
            </w:r>
          </w:p>
        </w:tc>
        <w:tc>
          <w:tcPr>
            <w:tcW w:w="245" w:type="dxa"/>
          </w:tcPr>
          <w:p w14:paraId="4BFB87B9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20F31FBA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DB2227" w:rsidRPr="007A168E" w14:paraId="3FE533A0" w14:textId="77777777" w:rsidTr="000B13C3">
        <w:tc>
          <w:tcPr>
            <w:tcW w:w="4050" w:type="dxa"/>
          </w:tcPr>
          <w:p w14:paraId="45333F0F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DB2227" w:rsidRPr="007A168E" w:rsidRDefault="00DB2227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DB2227" w:rsidRPr="007A168E" w:rsidRDefault="00DB2227" w:rsidP="00DB2227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DB2227" w:rsidRPr="007A168E" w:rsidRDefault="00DB2227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DB2227" w:rsidRPr="007A168E" w:rsidRDefault="00DB2227" w:rsidP="00DB2227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27" w:rsidRPr="007A168E" w14:paraId="3F2FC353" w14:textId="77777777" w:rsidTr="000B13C3">
        <w:tc>
          <w:tcPr>
            <w:tcW w:w="4050" w:type="dxa"/>
          </w:tcPr>
          <w:p w14:paraId="56FA5F9C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409ACA40" w:rsidR="00DB2227" w:rsidRPr="007A168E" w:rsidRDefault="00194692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38,095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7E52C5C9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06066BCE" w:rsidR="00DB2227" w:rsidRPr="007A168E" w:rsidRDefault="00BF6B56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</w:t>
            </w:r>
            <w:r w:rsidR="00E845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245" w:type="dxa"/>
          </w:tcPr>
          <w:p w14:paraId="798B03E3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3F1E52F8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DB2227" w:rsidRPr="007A168E" w14:paraId="1315F7B5" w14:textId="77777777" w:rsidTr="000B13C3">
        <w:tc>
          <w:tcPr>
            <w:tcW w:w="4050" w:type="dxa"/>
          </w:tcPr>
          <w:p w14:paraId="26651455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126FD3EA" w:rsidR="00DB2227" w:rsidRPr="007A168E" w:rsidRDefault="00CD102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1,054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0C6C910B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6F80D659" w:rsidR="00DB2227" w:rsidRPr="007A168E" w:rsidRDefault="00BF6B56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00B30D6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052C5DC5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DB2227" w:rsidRPr="007A168E" w14:paraId="170E24BD" w14:textId="77777777" w:rsidTr="000B13C3">
        <w:tc>
          <w:tcPr>
            <w:tcW w:w="4050" w:type="dxa"/>
          </w:tcPr>
          <w:p w14:paraId="4CCC8743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0B4181E6" w:rsidR="00DB2227" w:rsidRPr="007A168E" w:rsidRDefault="00CD102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7E15EC1C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2EDF117D" w:rsidR="00DB2227" w:rsidRPr="007A168E" w:rsidRDefault="00BF6B56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45" w:type="dxa"/>
          </w:tcPr>
          <w:p w14:paraId="117FCD63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1E9427F6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DB2227" w:rsidRPr="007A168E" w14:paraId="61DBEC22" w14:textId="77777777" w:rsidTr="00C4228C">
        <w:tc>
          <w:tcPr>
            <w:tcW w:w="4050" w:type="dxa"/>
          </w:tcPr>
          <w:p w14:paraId="14A43603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28947BE7" w:rsidR="00DB2227" w:rsidRPr="007A168E" w:rsidRDefault="00CD102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1,953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6D894A06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E7E" w14:textId="0F51CB5B" w:rsidR="00DB2227" w:rsidRPr="007A168E" w:rsidRDefault="00BF6B56" w:rsidP="00DB2227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45" w:type="dxa"/>
          </w:tcPr>
          <w:p w14:paraId="5AB88F53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5FA75BE3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DB2227" w:rsidRPr="007A168E" w14:paraId="5537471A" w14:textId="77777777" w:rsidTr="00C4228C">
        <w:tc>
          <w:tcPr>
            <w:tcW w:w="4050" w:type="dxa"/>
          </w:tcPr>
          <w:p w14:paraId="4CFEC0C6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0739BF45" w:rsidR="00DB2227" w:rsidRPr="007A168E" w:rsidRDefault="00A24CD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3,617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73F6F388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052B" w14:textId="4FF31156" w:rsidR="00DB2227" w:rsidRPr="007A168E" w:rsidRDefault="00BF6B56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D49E350" w:rsidR="00DB2227" w:rsidRPr="007A168E" w:rsidRDefault="00DB2227" w:rsidP="00DE3F0C">
            <w:pPr>
              <w:tabs>
                <w:tab w:val="decimal" w:pos="546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2227" w:rsidRPr="007A168E" w14:paraId="25FABB5B" w14:textId="77777777" w:rsidTr="001D4706">
        <w:tc>
          <w:tcPr>
            <w:tcW w:w="4050" w:type="dxa"/>
          </w:tcPr>
          <w:p w14:paraId="44AF9094" w14:textId="77777777" w:rsidR="00DB2227" w:rsidRPr="007A168E" w:rsidRDefault="00DB2227" w:rsidP="00DB222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A5955" w14:textId="0A475DBF" w:rsidR="00DB2227" w:rsidRPr="007A168E" w:rsidRDefault="00A24CD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480F" w14:textId="026DD4D9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88ABB" w14:textId="3AED01AF" w:rsidR="00DB2227" w:rsidRPr="007A168E" w:rsidRDefault="00BF6B56" w:rsidP="00DB2227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A7C9F0" w14:textId="46A25FBC" w:rsidR="00DB2227" w:rsidRPr="007A168E" w:rsidRDefault="00DB2227" w:rsidP="00DE3F0C">
            <w:pPr>
              <w:tabs>
                <w:tab w:val="decimal" w:pos="546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2227" w:rsidRPr="007A168E" w14:paraId="1191A4DA" w14:textId="77777777" w:rsidTr="001D4706">
        <w:tc>
          <w:tcPr>
            <w:tcW w:w="4050" w:type="dxa"/>
            <w:vAlign w:val="bottom"/>
          </w:tcPr>
          <w:p w14:paraId="1EF24A42" w14:textId="77777777" w:rsidR="00DB2227" w:rsidRPr="007A168E" w:rsidRDefault="00DB2227" w:rsidP="00DB222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2C99BA8D" w:rsidR="00DB2227" w:rsidRPr="007A168E" w:rsidRDefault="00A24CDF" w:rsidP="00DB222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53,896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DB2227" w:rsidRPr="007A168E" w:rsidRDefault="00DB2227" w:rsidP="00DB2227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0054BC3C" w:rsidR="00DB2227" w:rsidRPr="007A168E" w:rsidRDefault="00DB2227" w:rsidP="00DB2227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36986507" w:rsidR="00DB2227" w:rsidRPr="007A168E" w:rsidRDefault="00BF6B56" w:rsidP="00DB2227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38,623</w:t>
            </w:r>
          </w:p>
        </w:tc>
        <w:tc>
          <w:tcPr>
            <w:tcW w:w="245" w:type="dxa"/>
          </w:tcPr>
          <w:p w14:paraId="20436C5C" w14:textId="77777777" w:rsidR="00DB2227" w:rsidRPr="007A168E" w:rsidRDefault="00DB2227" w:rsidP="00DB2227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2DC7689" w:rsidR="00DB2227" w:rsidRPr="007A168E" w:rsidRDefault="00DB2227" w:rsidP="00DB2227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0D3E6B5A" w14:textId="631A1A5C" w:rsidR="00160F81" w:rsidRPr="00B13986" w:rsidRDefault="00DD7548" w:rsidP="00B13986"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E8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D01FE8" w:rsidRPr="007A168E" w:rsidRDefault="00D01FE8" w:rsidP="00D01FE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2ADCFF36" w:rsidR="00D01FE8" w:rsidRPr="007A168E" w:rsidRDefault="00D01FE8" w:rsidP="00D01FE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F7F4011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1C169766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7F8F5237" w:rsidR="00D01FE8" w:rsidRPr="007A168E" w:rsidRDefault="00D01FE8" w:rsidP="00D01FE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1A431AB6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3AC3AAD8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01FE8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D01FE8" w:rsidRPr="007A168E" w:rsidRDefault="00D01FE8" w:rsidP="00D01FE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3555A62C" w:rsidR="00D01FE8" w:rsidRPr="007A168E" w:rsidRDefault="00D01FE8" w:rsidP="00D01FE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297D1AB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278B3C2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49A7D3CD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4765CF21" w:rsidR="00D01FE8" w:rsidRPr="007A168E" w:rsidRDefault="00D01FE8" w:rsidP="00D01FE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19894AB8" w14:textId="77777777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5F8594F9" w:rsidR="00D01FE8" w:rsidRPr="007A168E" w:rsidRDefault="00D01FE8" w:rsidP="00D01FE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D01FE8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D01FE8" w:rsidRPr="007A168E" w:rsidRDefault="00D01FE8" w:rsidP="00D01FE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D01FE8" w:rsidRPr="007A168E" w:rsidRDefault="00D01FE8" w:rsidP="00D01FE8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1FE8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D01FE8" w:rsidRPr="007A168E" w:rsidRDefault="00D01FE8" w:rsidP="00D01FE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D01FE8" w:rsidRPr="007A168E" w:rsidRDefault="00D01FE8" w:rsidP="00D01FE8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1FE8" w:rsidRPr="007A168E" w14:paraId="5172DBB8" w14:textId="77777777" w:rsidTr="000B13C3">
        <w:tc>
          <w:tcPr>
            <w:tcW w:w="3870" w:type="dxa"/>
          </w:tcPr>
          <w:p w14:paraId="7ACCD62F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D01FE8" w:rsidRPr="007A168E" w:rsidRDefault="00D01FE8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D01FE8" w:rsidRPr="007A168E" w:rsidRDefault="00D01FE8" w:rsidP="00D01FE8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D01FE8" w:rsidRPr="007A168E" w:rsidRDefault="00D01FE8" w:rsidP="00D01FE8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D01FE8" w:rsidRPr="007A168E" w:rsidRDefault="00D01FE8" w:rsidP="00D01F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D01FE8" w:rsidRPr="007A168E" w:rsidRDefault="00D01FE8" w:rsidP="00D01FE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D01FE8" w:rsidRPr="007A168E" w:rsidRDefault="00D01FE8" w:rsidP="00D01F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D01FE8" w:rsidRPr="007A168E" w:rsidRDefault="00D01FE8" w:rsidP="00D01FE8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1FE8" w:rsidRPr="007A168E" w14:paraId="56611578" w14:textId="77777777" w:rsidTr="000B13C3">
        <w:tc>
          <w:tcPr>
            <w:tcW w:w="3870" w:type="dxa"/>
          </w:tcPr>
          <w:p w14:paraId="7BA68290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04559E34" w:rsidR="00D01FE8" w:rsidRPr="007A168E" w:rsidRDefault="00CA78AB" w:rsidP="00D01FE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32BCB527" w:rsidR="00D01FE8" w:rsidRPr="007A168E" w:rsidRDefault="00D01FE8" w:rsidP="00DE3F0C">
            <w:pPr>
              <w:tabs>
                <w:tab w:val="decimal" w:pos="551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2AC68AF3" w:rsidR="00D01FE8" w:rsidRPr="007A168E" w:rsidRDefault="00057A79" w:rsidP="00D01FE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14,024</w:t>
            </w:r>
          </w:p>
        </w:tc>
        <w:tc>
          <w:tcPr>
            <w:tcW w:w="245" w:type="dxa"/>
          </w:tcPr>
          <w:p w14:paraId="47C7D4DC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13A81A77" w:rsidR="00D01FE8" w:rsidRPr="007A168E" w:rsidRDefault="00D01FE8" w:rsidP="00D01FE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D01FE8" w:rsidRPr="007A168E" w14:paraId="3E71DCCF" w14:textId="77777777" w:rsidTr="000B13C3">
        <w:tc>
          <w:tcPr>
            <w:tcW w:w="3870" w:type="dxa"/>
          </w:tcPr>
          <w:p w14:paraId="65818065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D01FE8" w:rsidRPr="007A168E" w:rsidRDefault="00D01FE8" w:rsidP="00D01FE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1FE8" w:rsidRPr="007A168E" w14:paraId="5A73D6E8" w14:textId="77777777" w:rsidTr="000B13C3">
        <w:tc>
          <w:tcPr>
            <w:tcW w:w="3870" w:type="dxa"/>
          </w:tcPr>
          <w:p w14:paraId="3130B696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2BB5A634" w:rsidR="00D01FE8" w:rsidRPr="007A168E" w:rsidRDefault="00E3163C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78,131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7239A16E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3B45FEC5" w:rsidR="00D01FE8" w:rsidRPr="007A168E" w:rsidRDefault="00057A79" w:rsidP="00057A7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2,954</w:t>
            </w:r>
          </w:p>
        </w:tc>
        <w:tc>
          <w:tcPr>
            <w:tcW w:w="245" w:type="dxa"/>
          </w:tcPr>
          <w:p w14:paraId="51A0120E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7E8DB891" w:rsidR="00D01FE8" w:rsidRPr="007A168E" w:rsidRDefault="00D01FE8" w:rsidP="00DE3F0C">
            <w:pPr>
              <w:tabs>
                <w:tab w:val="decimal" w:pos="54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1FE8" w:rsidRPr="007A168E" w14:paraId="5CFD7FC5" w14:textId="77777777" w:rsidTr="000B13C3">
        <w:tc>
          <w:tcPr>
            <w:tcW w:w="3870" w:type="dxa"/>
          </w:tcPr>
          <w:p w14:paraId="29085AC6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D01FE8" w:rsidRPr="007A168E" w:rsidRDefault="00D01FE8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D01FE8" w:rsidRPr="007A168E" w:rsidRDefault="00D01FE8" w:rsidP="00D01FE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1FE8" w:rsidRPr="007A168E" w14:paraId="6CB4B2C2" w14:textId="77777777" w:rsidTr="000B13C3">
        <w:tc>
          <w:tcPr>
            <w:tcW w:w="3870" w:type="dxa"/>
          </w:tcPr>
          <w:p w14:paraId="041BA088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6BE12231" w:rsidR="00D01FE8" w:rsidRPr="007A168E" w:rsidRDefault="00E3163C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</w:t>
            </w:r>
            <w:r w:rsidR="004116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6C954F52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2DFBB927" w:rsidR="00D01FE8" w:rsidRPr="007A168E" w:rsidRDefault="00057A79" w:rsidP="00D01FE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45" w:type="dxa"/>
          </w:tcPr>
          <w:p w14:paraId="5317E25D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311C5912" w:rsidR="00D01FE8" w:rsidRPr="007A168E" w:rsidRDefault="00D01FE8" w:rsidP="00D01FE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D01FE8" w:rsidRPr="007A168E" w14:paraId="3020114D" w14:textId="77777777" w:rsidTr="000B13C3">
        <w:tc>
          <w:tcPr>
            <w:tcW w:w="3870" w:type="dxa"/>
          </w:tcPr>
          <w:p w14:paraId="6B3AAFF0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36E99741" w:rsidR="00D01FE8" w:rsidRPr="007A168E" w:rsidRDefault="004116FD" w:rsidP="004116FD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66923E42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2CFAEA9B" w:rsidR="00D01FE8" w:rsidRPr="007A168E" w:rsidRDefault="00057A79" w:rsidP="00D01FE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657428D3" w:rsidR="00D01FE8" w:rsidRPr="007A168E" w:rsidRDefault="00D01FE8" w:rsidP="00DE3F0C">
            <w:pPr>
              <w:tabs>
                <w:tab w:val="decimal" w:pos="54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1FE8" w:rsidRPr="007A168E" w14:paraId="567E14AC" w14:textId="77777777" w:rsidTr="000B13C3">
        <w:tc>
          <w:tcPr>
            <w:tcW w:w="3870" w:type="dxa"/>
          </w:tcPr>
          <w:p w14:paraId="59448F89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436FAB5D" w:rsidR="00D01FE8" w:rsidRPr="007A168E" w:rsidRDefault="004116FD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19066D35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5BD1D55D" w:rsidR="00D01FE8" w:rsidRPr="007A168E" w:rsidRDefault="00057A79" w:rsidP="00D01FE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45" w:type="dxa"/>
          </w:tcPr>
          <w:p w14:paraId="68DD69EE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3B25CDDB" w:rsidR="00D01FE8" w:rsidRPr="007A168E" w:rsidRDefault="00D01FE8" w:rsidP="00D01FE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D01FE8" w:rsidRPr="007A168E" w14:paraId="7F9058B5" w14:textId="77777777" w:rsidTr="000B13C3">
        <w:tc>
          <w:tcPr>
            <w:tcW w:w="3870" w:type="dxa"/>
          </w:tcPr>
          <w:p w14:paraId="3DEBF628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47816111" w:rsidR="00D01FE8" w:rsidRPr="007A168E" w:rsidRDefault="004116FD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54DAE831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09DCD2FB" w:rsidR="00D01FE8" w:rsidRPr="007A168E" w:rsidRDefault="00057A79" w:rsidP="00D01FE8">
            <w:pPr>
              <w:tabs>
                <w:tab w:val="left" w:pos="582"/>
              </w:tabs>
              <w:spacing w:line="380" w:lineRule="exact"/>
              <w:ind w:left="-70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45" w:type="dxa"/>
          </w:tcPr>
          <w:p w14:paraId="11CC48FC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49C34DE4" w:rsidR="00D01FE8" w:rsidRPr="007A168E" w:rsidRDefault="00D01FE8" w:rsidP="00D01FE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D01FE8" w:rsidRPr="007A168E" w14:paraId="2042ACD8" w14:textId="77777777" w:rsidTr="006B35C5">
        <w:tc>
          <w:tcPr>
            <w:tcW w:w="3870" w:type="dxa"/>
          </w:tcPr>
          <w:p w14:paraId="5FA809B8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74CF0028" w:rsidR="00D01FE8" w:rsidRPr="007A168E" w:rsidRDefault="004116FD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6A717B78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3DF8" w14:textId="7796A778" w:rsidR="00D01FE8" w:rsidRPr="007A168E" w:rsidRDefault="00057A79" w:rsidP="00D01FE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1E91336C" w:rsidR="00D01FE8" w:rsidRPr="007A168E" w:rsidRDefault="00D01FE8" w:rsidP="00DE3F0C">
            <w:pPr>
              <w:tabs>
                <w:tab w:val="decimal" w:pos="54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1FE8" w:rsidRPr="007A168E" w14:paraId="4A8515B1" w14:textId="77777777" w:rsidTr="006B35C5">
        <w:tc>
          <w:tcPr>
            <w:tcW w:w="3870" w:type="dxa"/>
          </w:tcPr>
          <w:p w14:paraId="38EDA2C6" w14:textId="77777777" w:rsidR="00D01FE8" w:rsidRPr="007A168E" w:rsidRDefault="00D01FE8" w:rsidP="00D01FE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4445EB1A" w:rsidR="00D01FE8" w:rsidRPr="007A168E" w:rsidRDefault="004116FD" w:rsidP="00D01FE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0914797D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BE1D" w14:textId="69A3A0F3" w:rsidR="00D01FE8" w:rsidRPr="007A168E" w:rsidRDefault="00057A79" w:rsidP="00D01FE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436E8B47" w:rsidR="00D01FE8" w:rsidRPr="007A168E" w:rsidRDefault="00D01FE8" w:rsidP="00DE3F0C">
            <w:pPr>
              <w:tabs>
                <w:tab w:val="decimal" w:pos="54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1FE8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D01FE8" w:rsidRPr="007A168E" w:rsidRDefault="00D01FE8" w:rsidP="00D01FE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736238CE" w:rsidR="00D01FE8" w:rsidRPr="007A168E" w:rsidRDefault="004116FD" w:rsidP="00D01FE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112,235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D01FE8" w:rsidRPr="007A168E" w:rsidRDefault="00D01FE8" w:rsidP="00D01FE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7A964020" w:rsidR="00D01FE8" w:rsidRPr="007A168E" w:rsidRDefault="00D01FE8" w:rsidP="00D01FE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62AA32EA" w:rsidR="00D01FE8" w:rsidRPr="007A168E" w:rsidRDefault="00057A79" w:rsidP="00D01FE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44,017</w:t>
            </w:r>
          </w:p>
        </w:tc>
        <w:tc>
          <w:tcPr>
            <w:tcW w:w="245" w:type="dxa"/>
          </w:tcPr>
          <w:p w14:paraId="25B85188" w14:textId="77777777" w:rsidR="00D01FE8" w:rsidRPr="007A168E" w:rsidRDefault="00D01FE8" w:rsidP="00D01FE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4C733E64" w:rsidR="00D01FE8" w:rsidRPr="007A168E" w:rsidRDefault="00D01FE8" w:rsidP="00D01FE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11BE6D7B" w14:textId="77777777" w:rsidR="007B4E91" w:rsidRDefault="007B4E9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1" w:name="_Hlk77412452"/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197C435" w14:textId="56CD0179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541395EF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DB0E35" w:rsidRPr="00DB0E35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DB0E35" w:rsidRPr="00DB0E35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DB0E35" w:rsidRPr="00DB0E35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DB0E35" w:rsidRPr="00DB0E35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654D50DA" w14:textId="77777777" w:rsidR="00B173E9" w:rsidRDefault="00B173E9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204EAE81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3D65CDEE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005015" w:rsidRPr="00A37F40">
        <w:rPr>
          <w:rFonts w:asciiTheme="majorBidi" w:hAnsiTheme="majorBidi" w:cstheme="majorBidi"/>
          <w:spacing w:val="2"/>
        </w:rPr>
        <w:t xml:space="preserve">30 </w:t>
      </w:r>
      <w:r w:rsidR="00A37F40" w:rsidRPr="00A37F40">
        <w:rPr>
          <w:rFonts w:asciiTheme="majorBidi" w:hAnsiTheme="majorBidi" w:cstheme="majorBidi" w:hint="cs"/>
          <w:spacing w:val="2"/>
          <w:cs/>
        </w:rPr>
        <w:t>กันยายน</w:t>
      </w:r>
      <w:r w:rsidR="00005015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250C7D7E" w:rsidR="003E5F5A" w:rsidRPr="003E5F5A" w:rsidRDefault="003E5F5A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Pr="00DB735F">
        <w:rPr>
          <w:rFonts w:asciiTheme="majorBidi" w:hAnsiTheme="majorBidi" w:cstheme="majorBidi"/>
          <w:lang w:val="en-US"/>
        </w:rPr>
        <w:t>30</w:t>
      </w:r>
      <w:r w:rsidRPr="003E5F5A">
        <w:rPr>
          <w:rFonts w:asciiTheme="majorBidi" w:hAnsiTheme="majorBidi" w:cstheme="majorBidi"/>
          <w:lang w:val="en-US"/>
        </w:rPr>
        <w:t xml:space="preserve"> </w:t>
      </w:r>
      <w:r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Pr="003E5F5A">
        <w:rPr>
          <w:rFonts w:asciiTheme="majorBidi" w:hAnsiTheme="majorBidi" w:cstheme="majorBidi"/>
          <w:lang w:val="en-US"/>
        </w:rPr>
        <w:t xml:space="preserve">COD) </w:t>
      </w:r>
      <w:r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Pr="0084593A">
        <w:rPr>
          <w:rFonts w:asciiTheme="majorBidi" w:hAnsiTheme="majorBidi"/>
          <w:cs/>
          <w:lang w:val="en-US"/>
        </w:rPr>
        <w:t>บริษัท</w:t>
      </w:r>
      <w:r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5DF496A7" w14:textId="518C4628" w:rsidR="003E5F5A" w:rsidRPr="00703A38" w:rsidRDefault="003E5F5A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 w:rsidRPr="003E5F5A">
        <w:rPr>
          <w:rFonts w:asciiTheme="majorBidi" w:hAnsiTheme="majorBidi"/>
          <w:cs/>
          <w:lang w:val="en-US"/>
        </w:rPr>
        <w:lastRenderedPageBreak/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583EBF">
        <w:rPr>
          <w:rFonts w:asciiTheme="majorBidi" w:hAnsiTheme="majorBidi" w:cstheme="majorBidi"/>
          <w:lang w:val="en-US"/>
        </w:rPr>
        <w:t>30</w:t>
      </w:r>
      <w:r w:rsidRPr="00703A38">
        <w:rPr>
          <w:rFonts w:asciiTheme="majorBidi" w:hAnsiTheme="majorBidi"/>
          <w:lang w:val="en-US"/>
        </w:rPr>
        <w:t xml:space="preserve"> </w:t>
      </w:r>
      <w:r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Pr="00703A38">
        <w:rPr>
          <w:rFonts w:asciiTheme="majorBidi" w:hAnsiTheme="majorBidi"/>
          <w:lang w:val="en-US"/>
        </w:rPr>
        <w:t xml:space="preserve">COD) </w:t>
      </w:r>
      <w:r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67ED82CB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DB0E35" w:rsidRPr="00813137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8246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4950"/>
        <w:gridCol w:w="1530"/>
        <w:gridCol w:w="270"/>
        <w:gridCol w:w="1496"/>
      </w:tblGrid>
      <w:tr w:rsidR="00696747" w:rsidRPr="007A168E" w14:paraId="2FDF9B42" w14:textId="77777777" w:rsidTr="00714DA5">
        <w:tc>
          <w:tcPr>
            <w:tcW w:w="4950" w:type="dxa"/>
            <w:vAlign w:val="bottom"/>
          </w:tcPr>
          <w:p w14:paraId="7EA482CD" w14:textId="27481CA3" w:rsidR="00696747" w:rsidRPr="002748AF" w:rsidRDefault="00CB3A4E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DB0E35"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714DA5">
        <w:tc>
          <w:tcPr>
            <w:tcW w:w="495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714DA5">
        <w:tc>
          <w:tcPr>
            <w:tcW w:w="495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714DA5">
        <w:tc>
          <w:tcPr>
            <w:tcW w:w="495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7983EEF5" w:rsidR="00696747" w:rsidRPr="007A168E" w:rsidRDefault="00643430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42,252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70F6E186" w:rsidR="00696747" w:rsidRPr="007A168E" w:rsidRDefault="00643430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34,181</w:t>
            </w:r>
          </w:p>
        </w:tc>
      </w:tr>
      <w:tr w:rsidR="00696747" w:rsidRPr="007A168E" w14:paraId="4E3C2EC3" w14:textId="77777777" w:rsidTr="00714DA5">
        <w:tc>
          <w:tcPr>
            <w:tcW w:w="495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7F005813" w:rsidR="00696747" w:rsidRPr="007A168E" w:rsidRDefault="00643430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24,960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05583BA5" w:rsidR="00696747" w:rsidRPr="007A168E" w:rsidRDefault="00643430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16,113</w:t>
            </w:r>
          </w:p>
        </w:tc>
      </w:tr>
      <w:tr w:rsidR="00696747" w:rsidRPr="007A168E" w14:paraId="530480A0" w14:textId="77777777" w:rsidTr="00714DA5">
        <w:tc>
          <w:tcPr>
            <w:tcW w:w="495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1252AE3D" w:rsidR="00696747" w:rsidRPr="007A168E" w:rsidRDefault="00643430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67,212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184D1689" w:rsidR="00696747" w:rsidRPr="007A168E" w:rsidRDefault="00454389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50,294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5B9571AD" w:rsidR="009A7D0C" w:rsidRPr="00F969AE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>บริษัทย่อยแห่ง</w:t>
      </w:r>
      <w:r w:rsidR="009A7D0C" w:rsidRPr="00F969AE">
        <w:rPr>
          <w:rFonts w:asciiTheme="majorBidi" w:hAnsiTheme="majorBidi"/>
          <w:cs/>
          <w:lang w:val="en-US"/>
        </w:rPr>
        <w:t>หนึ่ง</w:t>
      </w:r>
      <w:r w:rsidRPr="00F969AE">
        <w:rPr>
          <w:rFonts w:asciiTheme="majorBidi" w:hAnsi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F969AE">
        <w:rPr>
          <w:rFonts w:asciiTheme="majorBidi" w:hAnsiTheme="majorBidi"/>
          <w:cs/>
          <w:lang w:val="en-US"/>
        </w:rPr>
        <w:t>ผู้เช่า</w:t>
      </w:r>
      <w:bookmarkEnd w:id="2"/>
      <w:r w:rsidRPr="00F969AE">
        <w:rPr>
          <w:rFonts w:asciiTheme="majorBidi" w:hAnsi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F969AE">
        <w:rPr>
          <w:rFonts w:asciiTheme="majorBidi" w:hAnsiTheme="majorBidi"/>
          <w:cs/>
          <w:lang w:val="en-US"/>
        </w:rPr>
        <w:t xml:space="preserve">ณ วันที่ </w:t>
      </w:r>
      <w:r w:rsidR="00CA752D" w:rsidRPr="00F969AE">
        <w:rPr>
          <w:rFonts w:asciiTheme="majorBidi" w:hAnsiTheme="majorBidi"/>
          <w:lang w:val="en-US"/>
        </w:rPr>
        <w:t>30</w:t>
      </w:r>
      <w:r w:rsidR="00CB3A4E" w:rsidRPr="00F969AE">
        <w:rPr>
          <w:rFonts w:asciiTheme="majorBidi" w:hAnsiTheme="majorBidi"/>
          <w:cs/>
          <w:lang w:val="en-US"/>
        </w:rPr>
        <w:t xml:space="preserve"> กันยายน</w:t>
      </w:r>
      <w:r w:rsidR="00A3475D" w:rsidRPr="00F969AE">
        <w:rPr>
          <w:rFonts w:asciiTheme="majorBidi" w:hAnsiTheme="majorBidi"/>
          <w:cs/>
          <w:lang w:val="en-US"/>
        </w:rPr>
        <w:t xml:space="preserve"> </w:t>
      </w:r>
      <w:r w:rsidR="00DB0E35" w:rsidRPr="00F969AE">
        <w:rPr>
          <w:rFonts w:asciiTheme="majorBidi" w:hAnsiTheme="majorBidi"/>
          <w:lang w:val="en-US"/>
        </w:rPr>
        <w:t>2567</w:t>
      </w:r>
      <w:r w:rsidR="00782C32" w:rsidRPr="00F969AE">
        <w:rPr>
          <w:rFonts w:asciiTheme="majorBidi" w:hAnsiTheme="majorBidi"/>
          <w:cs/>
          <w:lang w:val="en-US"/>
        </w:rPr>
        <w:t xml:space="preserve"> เป็นจำนวน</w:t>
      </w:r>
      <w:r w:rsidR="00685327" w:rsidRPr="00F969AE">
        <w:rPr>
          <w:rFonts w:asciiTheme="majorBidi" w:hAnsiTheme="majorBidi"/>
          <w:lang w:val="en-US"/>
        </w:rPr>
        <w:t xml:space="preserve"> </w:t>
      </w:r>
      <w:r w:rsidR="00542B6D" w:rsidRPr="00F969AE">
        <w:rPr>
          <w:rFonts w:asciiTheme="majorBidi" w:hAnsiTheme="majorBidi"/>
          <w:lang w:val="en-US"/>
        </w:rPr>
        <w:t>1.8</w:t>
      </w:r>
      <w:r w:rsidR="007150D1" w:rsidRPr="00F969AE">
        <w:rPr>
          <w:rFonts w:asciiTheme="majorBidi" w:hAnsiTheme="majorBidi"/>
          <w:lang w:val="en-US"/>
        </w:rPr>
        <w:t xml:space="preserve"> </w:t>
      </w:r>
      <w:r w:rsidR="00782C32" w:rsidRPr="00F969AE">
        <w:rPr>
          <w:rFonts w:asciiTheme="majorBidi" w:hAnsiTheme="majorBidi"/>
          <w:cs/>
          <w:lang w:val="en-US"/>
        </w:rPr>
        <w:t xml:space="preserve">ล้านบาท </w:t>
      </w:r>
      <w:r w:rsidRPr="00FC0C95">
        <w:rPr>
          <w:rFonts w:asciiTheme="majorBidi" w:hAnsiTheme="majorBidi"/>
          <w:i/>
          <w:iCs/>
          <w:lang w:val="en-US"/>
        </w:rPr>
        <w:t>(</w:t>
      </w:r>
      <w:r w:rsidR="00DB0E35" w:rsidRPr="00FC0C95">
        <w:rPr>
          <w:rFonts w:asciiTheme="majorBidi" w:hAnsiTheme="majorBidi"/>
          <w:i/>
          <w:iCs/>
          <w:lang w:val="en-US"/>
        </w:rPr>
        <w:t>31</w:t>
      </w:r>
      <w:r w:rsidR="00782C32" w:rsidRPr="00FC0C95">
        <w:rPr>
          <w:rFonts w:asciiTheme="majorBidi" w:hAnsiTheme="majorBidi"/>
          <w:i/>
          <w:iCs/>
          <w:lang w:val="en-US"/>
        </w:rPr>
        <w:t xml:space="preserve"> </w:t>
      </w:r>
      <w:r w:rsidR="00782C32" w:rsidRPr="00FC0C95">
        <w:rPr>
          <w:rFonts w:asciiTheme="majorBidi" w:hAnsiTheme="majorBidi"/>
          <w:i/>
          <w:iCs/>
          <w:cs/>
          <w:lang w:val="en-US"/>
        </w:rPr>
        <w:t xml:space="preserve">ธันวาคม </w:t>
      </w:r>
      <w:r w:rsidR="00DB0E35" w:rsidRPr="00FC0C95">
        <w:rPr>
          <w:rFonts w:asciiTheme="majorBidi" w:hAnsiTheme="majorBidi"/>
          <w:i/>
          <w:iCs/>
          <w:lang w:val="en-US"/>
        </w:rPr>
        <w:t>256</w:t>
      </w:r>
      <w:r w:rsidR="00DB0E35" w:rsidRPr="00FC0C95">
        <w:rPr>
          <w:rFonts w:asciiTheme="majorBidi" w:hAnsiTheme="majorBidi" w:hint="cs"/>
          <w:i/>
          <w:iCs/>
          <w:lang w:val="en-US"/>
        </w:rPr>
        <w:t>6</w:t>
      </w:r>
      <w:r w:rsidRPr="00FC0C95">
        <w:rPr>
          <w:rFonts w:asciiTheme="majorBidi" w:hAnsiTheme="majorBidi"/>
          <w:i/>
          <w:iCs/>
          <w:lang w:val="en-US"/>
        </w:rPr>
        <w:t>:</w:t>
      </w:r>
      <w:r w:rsidR="00FC0A5B" w:rsidRPr="00FC0C95">
        <w:rPr>
          <w:rFonts w:asciiTheme="majorBidi" w:hAnsiTheme="majorBidi"/>
          <w:i/>
          <w:iCs/>
          <w:lang w:val="en-US"/>
        </w:rPr>
        <w:t xml:space="preserve"> </w:t>
      </w:r>
      <w:r w:rsidR="00DB0E35" w:rsidRPr="00FC0C95">
        <w:rPr>
          <w:rFonts w:asciiTheme="majorBidi" w:hAnsiTheme="majorBidi"/>
          <w:i/>
          <w:iCs/>
          <w:lang w:val="en-US"/>
        </w:rPr>
        <w:t>1</w:t>
      </w:r>
      <w:r w:rsidR="00F65602" w:rsidRPr="00FC0C95">
        <w:rPr>
          <w:rFonts w:asciiTheme="majorBidi" w:hAnsiTheme="majorBidi"/>
          <w:i/>
          <w:iCs/>
          <w:lang w:val="en-US"/>
        </w:rPr>
        <w:t>.</w:t>
      </w:r>
      <w:r w:rsidR="00DB0E35" w:rsidRPr="00FC0C95">
        <w:rPr>
          <w:rFonts w:asciiTheme="majorBidi" w:hAnsiTheme="majorBidi"/>
          <w:i/>
          <w:iCs/>
          <w:lang w:val="en-US"/>
        </w:rPr>
        <w:t>8</w:t>
      </w:r>
      <w:r w:rsidR="004B4843" w:rsidRPr="00FC0C95">
        <w:rPr>
          <w:rFonts w:asciiTheme="majorBidi" w:hAnsiTheme="majorBidi"/>
          <w:i/>
          <w:iCs/>
          <w:lang w:val="en-US"/>
        </w:rPr>
        <w:t xml:space="preserve"> </w:t>
      </w:r>
      <w:r w:rsidRPr="00FC0C95">
        <w:rPr>
          <w:rFonts w:asciiTheme="majorBidi" w:hAnsiTheme="majorBidi"/>
          <w:i/>
          <w:iCs/>
          <w:cs/>
          <w:lang w:val="en-US"/>
        </w:rPr>
        <w:t>ล้านบาท)</w:t>
      </w:r>
      <w:r w:rsidR="009348BD" w:rsidRPr="00FC0C95">
        <w:rPr>
          <w:rFonts w:asciiTheme="majorBidi" w:hAnsiTheme="majorBidi"/>
          <w:i/>
          <w:iCs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47CAAD88" w:rsidR="00ED11C5" w:rsidRPr="00F969AE" w:rsidRDefault="00ED11C5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 xml:space="preserve">เมื่อวันที่ </w:t>
      </w:r>
      <w:r w:rsidR="00DB0E35" w:rsidRPr="00F969AE">
        <w:rPr>
          <w:rFonts w:asciiTheme="majorBidi" w:hAnsiTheme="majorBidi"/>
          <w:lang w:val="en-US"/>
        </w:rPr>
        <w:t>1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ตุลาคม </w:t>
      </w:r>
      <w:r w:rsidR="00DB0E35" w:rsidRPr="00F969AE">
        <w:rPr>
          <w:rFonts w:asciiTheme="majorBidi" w:hAnsiTheme="majorBidi"/>
          <w:lang w:val="en-US"/>
        </w:rPr>
        <w:t>2566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ปี นับตั้งแต่วันที่ </w:t>
      </w:r>
      <w:r w:rsidR="00DB0E35" w:rsidRPr="00F969AE">
        <w:rPr>
          <w:rFonts w:asciiTheme="majorBidi" w:hAnsiTheme="majorBidi"/>
          <w:lang w:val="en-US"/>
        </w:rPr>
        <w:t>1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ตุลาคม </w:t>
      </w:r>
      <w:r w:rsidR="00DB0E35" w:rsidRPr="00F969AE">
        <w:rPr>
          <w:rFonts w:asciiTheme="majorBidi" w:hAnsiTheme="majorBidi"/>
          <w:lang w:val="en-US"/>
        </w:rPr>
        <w:t>2566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ถึงวันที่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กันยายน </w:t>
      </w:r>
      <w:r w:rsidR="00DB0E35" w:rsidRPr="00F969AE">
        <w:rPr>
          <w:rFonts w:asciiTheme="majorBidi" w:hAnsiTheme="majorBidi"/>
          <w:lang w:val="en-US"/>
        </w:rPr>
        <w:t>2596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0A91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FB0A91" w:rsidRPr="007A168E" w:rsidRDefault="00FB0A91" w:rsidP="00FB0A91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FB0A91" w:rsidRPr="007A168E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1A7DC220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18F1863" w14:textId="77777777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6F9005D6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4D352534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65316FC" w14:textId="77777777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75FD8746" w:rsidR="00FB0A91" w:rsidRPr="00373036" w:rsidRDefault="00FB0A91" w:rsidP="00FB0A91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0A91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FB0A91" w:rsidRPr="007A168E" w:rsidRDefault="00FB0A91" w:rsidP="00FB0A91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FB0A91" w:rsidRPr="007A168E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1D826447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D8B20EF" w14:textId="77777777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12EF50E4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EE8AC6" w14:textId="77777777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4938907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1F23701" w14:textId="77777777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1A4D4CC" w:rsidR="00FB0A91" w:rsidRPr="00373036" w:rsidRDefault="00FB0A91" w:rsidP="00FB0A91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B0A91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FB0A91" w:rsidRPr="007A168E" w:rsidRDefault="00FB0A91" w:rsidP="00FB0A91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FB0A91" w:rsidRPr="007A168E" w:rsidRDefault="00FB0A91" w:rsidP="00FB0A91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FB0A91" w:rsidRPr="007A168E" w:rsidRDefault="00FB0A91" w:rsidP="00FB0A91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A91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FB0A91" w:rsidRPr="007A168E" w:rsidRDefault="00FB0A91" w:rsidP="00FB0A9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3A62790C" w:rsidR="00FB0A91" w:rsidRPr="007A168E" w:rsidRDefault="00FB0A91" w:rsidP="00FB0A91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07386C46" w:rsidR="00FB0A91" w:rsidRPr="007A168E" w:rsidRDefault="005010D3" w:rsidP="009046C0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1,710</w:t>
            </w:r>
          </w:p>
        </w:tc>
        <w:tc>
          <w:tcPr>
            <w:tcW w:w="180" w:type="dxa"/>
          </w:tcPr>
          <w:p w14:paraId="47BF88AF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19156B82" w:rsidR="00FB0A91" w:rsidRPr="007A168E" w:rsidRDefault="00FB0A9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77CB1B9F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3C44D47E" w:rsidR="00FB0A91" w:rsidRPr="007A168E" w:rsidRDefault="00B92B81" w:rsidP="00FB0A91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2,598,</w:t>
            </w:r>
            <w:r w:rsidR="00BD17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11383E5A" w14:textId="77777777" w:rsidR="00FB0A91" w:rsidRPr="007A168E" w:rsidRDefault="00FB0A91" w:rsidP="00FB0A9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5236554A" w:rsidR="00FB0A91" w:rsidRPr="007A168E" w:rsidRDefault="00FB0A91" w:rsidP="00FB0A91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FB0A91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FB0A91" w:rsidRPr="007A168E" w:rsidRDefault="00FB0A91" w:rsidP="00FB0A9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FB0A91" w:rsidRPr="007A168E" w:rsidRDefault="00FB0A91" w:rsidP="00FB0A91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770723C7" w:rsidR="00FB0A91" w:rsidRPr="007A168E" w:rsidRDefault="005010D3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5,355,891</w:t>
            </w:r>
          </w:p>
        </w:tc>
        <w:tc>
          <w:tcPr>
            <w:tcW w:w="180" w:type="dxa"/>
          </w:tcPr>
          <w:p w14:paraId="25289195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37FCB6" w:rsidR="00FB0A91" w:rsidRPr="007A168E" w:rsidRDefault="00FB0A9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7D159EB4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2735393F" w:rsidR="00FB0A91" w:rsidRPr="007A168E" w:rsidRDefault="00BD1799" w:rsidP="00FB0A91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1,646,372</w:t>
            </w:r>
          </w:p>
        </w:tc>
        <w:tc>
          <w:tcPr>
            <w:tcW w:w="270" w:type="dxa"/>
          </w:tcPr>
          <w:p w14:paraId="75973807" w14:textId="77777777" w:rsidR="00FB0A91" w:rsidRPr="007A168E" w:rsidRDefault="00FB0A91" w:rsidP="00FB0A9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2C3E00F9" w:rsidR="00FB0A91" w:rsidRPr="007A168E" w:rsidRDefault="00FB0A91" w:rsidP="00FB0A91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FB0A91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FB0A91" w:rsidRPr="007A168E" w:rsidRDefault="00FB0A91" w:rsidP="00FB0A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FB0A91" w:rsidRPr="007A168E" w:rsidRDefault="00FB0A91" w:rsidP="00FB0A91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409DFAF9" w:rsidR="00FB0A91" w:rsidRPr="00212D82" w:rsidRDefault="00B92B8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5,357,601</w:t>
            </w:r>
          </w:p>
        </w:tc>
        <w:tc>
          <w:tcPr>
            <w:tcW w:w="180" w:type="dxa"/>
          </w:tcPr>
          <w:p w14:paraId="7E770C89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75864EC7" w:rsidR="00FB0A91" w:rsidRPr="007A168E" w:rsidRDefault="00FB0A9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11B650B1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4235639F" w:rsidR="00FB0A91" w:rsidRPr="007A168E" w:rsidRDefault="00BD1799" w:rsidP="00FB0A91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4,244,926</w:t>
            </w:r>
          </w:p>
        </w:tc>
        <w:tc>
          <w:tcPr>
            <w:tcW w:w="270" w:type="dxa"/>
          </w:tcPr>
          <w:p w14:paraId="7AE7568A" w14:textId="77777777" w:rsidR="00FB0A91" w:rsidRPr="007A168E" w:rsidRDefault="00FB0A91" w:rsidP="00FB0A91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22BC834C" w:rsidR="00FB0A91" w:rsidRPr="007A168E" w:rsidRDefault="00FB0A91" w:rsidP="00FB0A91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</w:tr>
      <w:tr w:rsidR="00FB0A91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FB0A91" w:rsidRPr="007A168E" w:rsidRDefault="00FB0A91" w:rsidP="00633CE9">
            <w:pPr>
              <w:tabs>
                <w:tab w:val="left" w:pos="450"/>
              </w:tabs>
              <w:spacing w:line="360" w:lineRule="exact"/>
              <w:ind w:left="284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FB0A91" w:rsidRPr="007A168E" w:rsidRDefault="00FB0A91" w:rsidP="00FB0A91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2E54CF4C" w:rsidR="00FB0A91" w:rsidRPr="007A168E" w:rsidRDefault="00B92B8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(9,930)</w:t>
            </w:r>
          </w:p>
        </w:tc>
        <w:tc>
          <w:tcPr>
            <w:tcW w:w="180" w:type="dxa"/>
          </w:tcPr>
          <w:p w14:paraId="4BC38A96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7EA3A572" w:rsidR="00FB0A91" w:rsidRPr="007A168E" w:rsidRDefault="00FB0A9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64207919" w:rsidR="00FB0A91" w:rsidRPr="007A168E" w:rsidRDefault="00BD1799" w:rsidP="00FB0A91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70" w:type="dxa"/>
          </w:tcPr>
          <w:p w14:paraId="0793B81D" w14:textId="77777777" w:rsidR="00FB0A91" w:rsidRPr="007A168E" w:rsidRDefault="00FB0A91" w:rsidP="00FB0A9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52FD3E8A" w:rsidR="00FB0A91" w:rsidRPr="007A168E" w:rsidRDefault="00FB0A91" w:rsidP="00FB0A91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B0A91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FB0A91" w:rsidRPr="007A168E" w:rsidRDefault="00FB0A91" w:rsidP="00FB0A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FB0A91" w:rsidRPr="007A168E" w:rsidRDefault="00FB0A91" w:rsidP="00FB0A91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4992B117" w:rsidR="00FB0A91" w:rsidRPr="007A168E" w:rsidRDefault="00B92B8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5,347,671</w:t>
            </w:r>
          </w:p>
        </w:tc>
        <w:tc>
          <w:tcPr>
            <w:tcW w:w="180" w:type="dxa"/>
          </w:tcPr>
          <w:p w14:paraId="1FD0A609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65B2B884" w:rsidR="00FB0A91" w:rsidRPr="007A168E" w:rsidRDefault="00FB0A91" w:rsidP="00FB0A91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65B6B42F" w14:textId="77777777" w:rsidR="00FB0A91" w:rsidRPr="007A168E" w:rsidRDefault="00FB0A91" w:rsidP="00FB0A91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14457350" w:rsidR="00FB0A91" w:rsidRPr="007A168E" w:rsidRDefault="00BD1799" w:rsidP="00FB0A91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4,235,874</w:t>
            </w:r>
          </w:p>
        </w:tc>
        <w:tc>
          <w:tcPr>
            <w:tcW w:w="270" w:type="dxa"/>
          </w:tcPr>
          <w:p w14:paraId="743F40A5" w14:textId="77777777" w:rsidR="00FB0A91" w:rsidRPr="007A168E" w:rsidRDefault="00FB0A91" w:rsidP="00FB0A91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3672CDF9" w:rsidR="00FB0A91" w:rsidRPr="007A168E" w:rsidRDefault="00FB0A91" w:rsidP="00FB0A91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9"/>
        <w:gridCol w:w="1170"/>
        <w:gridCol w:w="238"/>
        <w:gridCol w:w="1112"/>
        <w:gridCol w:w="269"/>
        <w:gridCol w:w="1172"/>
        <w:gridCol w:w="270"/>
        <w:gridCol w:w="1170"/>
      </w:tblGrid>
      <w:tr w:rsidR="000072E6" w:rsidRPr="007A168E" w14:paraId="4101A859" w14:textId="77777777" w:rsidTr="00B72D17">
        <w:trPr>
          <w:tblHeader/>
        </w:trPr>
        <w:tc>
          <w:tcPr>
            <w:tcW w:w="3779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899" w:rsidRPr="007A168E" w14:paraId="0E9434F8" w14:textId="77777777" w:rsidTr="00B72D17">
        <w:trPr>
          <w:tblHeader/>
        </w:trPr>
        <w:tc>
          <w:tcPr>
            <w:tcW w:w="3779" w:type="dxa"/>
          </w:tcPr>
          <w:p w14:paraId="77A427D5" w14:textId="77777777" w:rsidR="001F7899" w:rsidRPr="007A168E" w:rsidRDefault="001F7899" w:rsidP="001F789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64A89BA6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601AF741" w14:textId="77777777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8C6856" w14:textId="3A58D4EC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768B580C" w14:textId="77777777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BDB606" w14:textId="34414602" w:rsidR="001F7899" w:rsidRPr="002748AF" w:rsidRDefault="001F7899" w:rsidP="001F7899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AFCF326" w14:textId="77777777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504E0075" w:rsidR="001F7899" w:rsidRPr="002748AF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7899" w:rsidRPr="007A168E" w14:paraId="262D0C8C" w14:textId="77777777" w:rsidTr="00B72D17">
        <w:trPr>
          <w:tblHeader/>
        </w:trPr>
        <w:tc>
          <w:tcPr>
            <w:tcW w:w="3779" w:type="dxa"/>
          </w:tcPr>
          <w:p w14:paraId="66C0D2E0" w14:textId="77777777" w:rsidR="001F7899" w:rsidRPr="007A168E" w:rsidRDefault="001F7899" w:rsidP="001F789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5AD46BAE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198CDF41" w14:textId="77777777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C5D724A" w14:textId="4703FC0A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37F66B22" w14:textId="77777777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78C08F" w14:textId="37EB831C" w:rsidR="001F7899" w:rsidRPr="007A168E" w:rsidRDefault="001F7899" w:rsidP="001F7899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A7FF32F" w14:textId="77777777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033AED98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1F7899" w:rsidRPr="007A168E" w14:paraId="2B0DA3BE" w14:textId="77777777" w:rsidTr="00B72D17">
        <w:trPr>
          <w:tblHeader/>
        </w:trPr>
        <w:tc>
          <w:tcPr>
            <w:tcW w:w="3779" w:type="dxa"/>
          </w:tcPr>
          <w:p w14:paraId="29470AC9" w14:textId="77777777" w:rsidR="001F7899" w:rsidRPr="007A168E" w:rsidRDefault="001F7899" w:rsidP="001F789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25759624" w14:textId="77777777" w:rsidR="001F7899" w:rsidRPr="007A168E" w:rsidRDefault="001F7899" w:rsidP="001F789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7899" w:rsidRPr="007A168E" w14:paraId="6CDBBBAE" w14:textId="77777777" w:rsidTr="00B72D17">
        <w:tc>
          <w:tcPr>
            <w:tcW w:w="3779" w:type="dxa"/>
          </w:tcPr>
          <w:p w14:paraId="454F807F" w14:textId="77777777" w:rsidR="001F7899" w:rsidRPr="007A168E" w:rsidRDefault="001F7899" w:rsidP="001F789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1F7899" w:rsidRPr="007A168E" w:rsidRDefault="001F7899" w:rsidP="001F789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5536B92" w14:textId="77777777" w:rsidR="001F7899" w:rsidRPr="007A168E" w:rsidRDefault="001F7899" w:rsidP="001F7899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C529DFF" w14:textId="77777777" w:rsidR="001F7899" w:rsidRPr="007A168E" w:rsidRDefault="001F7899" w:rsidP="001F7899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374C" w14:textId="77777777" w:rsidR="001F7899" w:rsidRPr="007A168E" w:rsidRDefault="001F7899" w:rsidP="001F7899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1F7899" w:rsidRPr="007A168E" w:rsidRDefault="001F7899" w:rsidP="001F789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899" w:rsidRPr="007A168E" w14:paraId="046047E8" w14:textId="77777777" w:rsidTr="00B72D17">
        <w:tc>
          <w:tcPr>
            <w:tcW w:w="3779" w:type="dxa"/>
          </w:tcPr>
          <w:p w14:paraId="44BC0629" w14:textId="77777777" w:rsidR="001F7899" w:rsidRPr="007A168E" w:rsidRDefault="001F7899" w:rsidP="001F7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7C4527C9" w14:textId="304D0B2D" w:rsidR="001F7899" w:rsidRPr="007A168E" w:rsidRDefault="00182FC2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238" w:type="dxa"/>
          </w:tcPr>
          <w:p w14:paraId="04144282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482BB4" w14:textId="648A9AF3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</w:tcPr>
          <w:p w14:paraId="23C14DE4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D5F1D4" w14:textId="29523121" w:rsidR="001F7899" w:rsidRPr="007A168E" w:rsidRDefault="00A95939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2,175,698</w:t>
            </w:r>
          </w:p>
        </w:tc>
        <w:tc>
          <w:tcPr>
            <w:tcW w:w="270" w:type="dxa"/>
          </w:tcPr>
          <w:p w14:paraId="2FAB2F3A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1E9BEC28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1F7899" w:rsidRPr="007A168E" w14:paraId="77F4466D" w14:textId="77777777" w:rsidTr="00B72D17">
        <w:tc>
          <w:tcPr>
            <w:tcW w:w="3779" w:type="dxa"/>
          </w:tcPr>
          <w:p w14:paraId="7CB34800" w14:textId="77777777" w:rsidR="001F7899" w:rsidRPr="007A168E" w:rsidRDefault="001F7899" w:rsidP="001F7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04DE1519" w14:textId="7906650B" w:rsidR="001F7899" w:rsidRPr="007A168E" w:rsidRDefault="001F789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990795" w14:textId="77777777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C4C0E9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29860E" w14:textId="77777777" w:rsidR="001F7899" w:rsidRPr="007A168E" w:rsidRDefault="001F7899" w:rsidP="001F7899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7899" w:rsidRPr="007A168E" w14:paraId="66E56546" w14:textId="77777777" w:rsidTr="00B72D17">
        <w:tc>
          <w:tcPr>
            <w:tcW w:w="3779" w:type="dxa"/>
          </w:tcPr>
          <w:p w14:paraId="713EC66B" w14:textId="065BEFCF" w:rsidR="001F7899" w:rsidRPr="007A168E" w:rsidRDefault="001F7899" w:rsidP="001F789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04EFCC5" w14:textId="1847F96E" w:rsidR="001F7899" w:rsidRPr="007A168E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143DBD2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54E15A" w14:textId="39AE4B73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14:paraId="4A562046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520EA74" w14:textId="36AD02A9" w:rsidR="001F7899" w:rsidRPr="007A168E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135,703</w:t>
            </w:r>
          </w:p>
        </w:tc>
        <w:tc>
          <w:tcPr>
            <w:tcW w:w="270" w:type="dxa"/>
          </w:tcPr>
          <w:p w14:paraId="3ACF59DB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24913650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F7899" w:rsidRPr="007A168E" w14:paraId="0A726978" w14:textId="77777777" w:rsidTr="00B72D17">
        <w:tc>
          <w:tcPr>
            <w:tcW w:w="3779" w:type="dxa"/>
          </w:tcPr>
          <w:p w14:paraId="096B14EF" w14:textId="2619DC19" w:rsidR="001F7899" w:rsidRPr="007A168E" w:rsidRDefault="001F7899" w:rsidP="001F789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C0EDAE1" w14:textId="469E509D" w:rsidR="001F7899" w:rsidRPr="007A168E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8" w:type="dxa"/>
          </w:tcPr>
          <w:p w14:paraId="10EFE393" w14:textId="77777777" w:rsidR="001F7899" w:rsidRPr="007A168E" w:rsidRDefault="001F7899" w:rsidP="001F789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FA3F5D" w14:textId="765B306C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9" w:type="dxa"/>
          </w:tcPr>
          <w:p w14:paraId="645DBF21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7A47DA" w14:textId="43C743C2" w:rsidR="001F7899" w:rsidRPr="007A168E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244,344</w:t>
            </w:r>
          </w:p>
        </w:tc>
        <w:tc>
          <w:tcPr>
            <w:tcW w:w="270" w:type="dxa"/>
          </w:tcPr>
          <w:p w14:paraId="1D23617F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573C3A25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F7899" w:rsidRPr="007A168E" w14:paraId="3EE1F47F" w14:textId="77777777" w:rsidTr="00B72D17">
        <w:tc>
          <w:tcPr>
            <w:tcW w:w="3779" w:type="dxa"/>
            <w:vAlign w:val="center"/>
          </w:tcPr>
          <w:p w14:paraId="6244D32B" w14:textId="0B649037" w:rsidR="001F7899" w:rsidRPr="007A168E" w:rsidRDefault="001F7899" w:rsidP="001F789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056609C4" w14:textId="568E8D2C" w:rsidR="001F7899" w:rsidRPr="007A168E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8" w:type="dxa"/>
          </w:tcPr>
          <w:p w14:paraId="36916252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75AD86" w14:textId="24ABDAD5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9" w:type="dxa"/>
          </w:tcPr>
          <w:p w14:paraId="778E96F6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425ECB" w14:textId="56206596" w:rsidR="001F7899" w:rsidRPr="007A168E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42,804</w:t>
            </w:r>
          </w:p>
        </w:tc>
        <w:tc>
          <w:tcPr>
            <w:tcW w:w="270" w:type="dxa"/>
          </w:tcPr>
          <w:p w14:paraId="713B733A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66F9B5A9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F7899" w:rsidRPr="007A168E" w14:paraId="6568CB31" w14:textId="77777777" w:rsidTr="00B72D17">
        <w:tc>
          <w:tcPr>
            <w:tcW w:w="3779" w:type="dxa"/>
            <w:vAlign w:val="center"/>
          </w:tcPr>
          <w:p w14:paraId="7D6D7A35" w14:textId="2B9A3023" w:rsidR="001F7899" w:rsidRPr="007A168E" w:rsidRDefault="001F7899" w:rsidP="001F789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35CABAB6" w:rsidR="001F7899" w:rsidRPr="007A168E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3FD997" w14:textId="5DAA6E52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218B7AA1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33E612AB" w:rsidR="001F7899" w:rsidRPr="007A168E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758CFB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723D56F3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F7899" w:rsidRPr="007A168E" w14:paraId="3A284950" w14:textId="77777777" w:rsidTr="00B72D17">
        <w:tc>
          <w:tcPr>
            <w:tcW w:w="3779" w:type="dxa"/>
          </w:tcPr>
          <w:p w14:paraId="77E2DC9A" w14:textId="00ECB008" w:rsidR="001F7899" w:rsidRPr="007A168E" w:rsidRDefault="001F7899" w:rsidP="001F7899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535EFD0" w14:textId="22887683" w:rsidR="001F7899" w:rsidRPr="00ED7907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1,710</w:t>
            </w:r>
          </w:p>
        </w:tc>
        <w:tc>
          <w:tcPr>
            <w:tcW w:w="238" w:type="dxa"/>
          </w:tcPr>
          <w:p w14:paraId="113DDFBF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BD6C6B" w14:textId="30510961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</w:tcPr>
          <w:p w14:paraId="36F50A08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18EA17B" w14:textId="2ED493CE" w:rsidR="001F7899" w:rsidRPr="00ED7907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2,598,554</w:t>
            </w:r>
          </w:p>
        </w:tc>
        <w:tc>
          <w:tcPr>
            <w:tcW w:w="270" w:type="dxa"/>
          </w:tcPr>
          <w:p w14:paraId="07D5DDF4" w14:textId="136302F3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01EA6BC2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1F7899" w:rsidRPr="007A168E" w14:paraId="4625DBBC" w14:textId="77777777" w:rsidTr="00B72D17">
        <w:tc>
          <w:tcPr>
            <w:tcW w:w="3779" w:type="dxa"/>
            <w:vAlign w:val="center"/>
          </w:tcPr>
          <w:p w14:paraId="555F654F" w14:textId="77777777" w:rsidR="001F7899" w:rsidRPr="007A168E" w:rsidRDefault="001F7899" w:rsidP="001F7899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68374798" w:rsidR="001F7899" w:rsidRPr="008656F9" w:rsidRDefault="00A95939" w:rsidP="001F78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1F7899" w:rsidRPr="008656F9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4822EC" w14:textId="77777777" w:rsidR="001F7899" w:rsidRPr="008656F9" w:rsidRDefault="001F7899" w:rsidP="001F789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2D333D9" w14:textId="7D707552" w:rsidR="001F7899" w:rsidRPr="008656F9" w:rsidRDefault="001F7899" w:rsidP="008345A5">
            <w:pPr>
              <w:spacing w:line="380" w:lineRule="exact"/>
              <w:ind w:left="-78" w:right="-107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B78EA77" w14:textId="77777777" w:rsidR="001F7899" w:rsidRPr="008656F9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2C370CCB" w:rsidR="001F7899" w:rsidRPr="008656F9" w:rsidRDefault="004A7BAD" w:rsidP="001F78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3F55ED" w14:textId="77777777" w:rsidR="001F7899" w:rsidRPr="008656F9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AB6F97" w14:textId="77777777" w:rsidR="001F7899" w:rsidRPr="008656F9" w:rsidRDefault="001F7899" w:rsidP="000D5C8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D024F0" w14:textId="3FE4AEE6" w:rsidR="001F7899" w:rsidRPr="008656F9" w:rsidRDefault="001F7899" w:rsidP="000D5C89">
            <w:pPr>
              <w:spacing w:line="380" w:lineRule="exact"/>
              <w:ind w:left="-8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F7899" w:rsidRPr="007A168E" w14:paraId="3F23BE71" w14:textId="77777777" w:rsidTr="00B72D17">
        <w:tc>
          <w:tcPr>
            <w:tcW w:w="3779" w:type="dxa"/>
          </w:tcPr>
          <w:p w14:paraId="356B9F41" w14:textId="77777777" w:rsidR="001F7899" w:rsidRPr="007A168E" w:rsidRDefault="001F7899" w:rsidP="001F7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FED" w14:textId="65F8541B" w:rsidR="001F7899" w:rsidRPr="007A168E" w:rsidRDefault="00A9593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1,710</w:t>
            </w:r>
          </w:p>
        </w:tc>
        <w:tc>
          <w:tcPr>
            <w:tcW w:w="238" w:type="dxa"/>
          </w:tcPr>
          <w:p w14:paraId="4FA65398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4D594142" w:rsidR="001F7899" w:rsidRPr="007A168E" w:rsidRDefault="001F7899" w:rsidP="00C854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</w:tcPr>
          <w:p w14:paraId="02DBB817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202C7" w14:textId="44F2861B" w:rsidR="001F7899" w:rsidRPr="00160F81" w:rsidRDefault="004A7BAD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2,598,554</w:t>
            </w:r>
          </w:p>
        </w:tc>
        <w:tc>
          <w:tcPr>
            <w:tcW w:w="270" w:type="dxa"/>
          </w:tcPr>
          <w:p w14:paraId="13A15D85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364EE3E3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1F7899" w:rsidRPr="007A168E" w14:paraId="2FA0436D" w14:textId="77777777" w:rsidTr="00B72D17">
        <w:tc>
          <w:tcPr>
            <w:tcW w:w="3779" w:type="dxa"/>
          </w:tcPr>
          <w:p w14:paraId="7994A58B" w14:textId="77777777" w:rsidR="001F7899" w:rsidRPr="007A168E" w:rsidRDefault="001F7899" w:rsidP="001F7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9FCE3D" w14:textId="77777777" w:rsidR="001F7899" w:rsidRDefault="001F7899" w:rsidP="001F7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926F4D2" w14:textId="77777777" w:rsidR="001F7899" w:rsidRPr="007A168E" w:rsidRDefault="001F7899" w:rsidP="001F789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68B111B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701BF31A" w14:textId="77777777" w:rsidR="001F7899" w:rsidRDefault="001F7899" w:rsidP="001F789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1F7899" w:rsidRPr="007A168E" w:rsidRDefault="001F7899" w:rsidP="001F789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1F7899" w:rsidRPr="007A168E" w:rsidRDefault="001F7899" w:rsidP="001F78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527CA1" w:rsidRPr="007A168E" w14:paraId="5D7D502D" w14:textId="77777777" w:rsidTr="002A589F">
        <w:tc>
          <w:tcPr>
            <w:tcW w:w="351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899" w:rsidRPr="007A168E" w14:paraId="1A1262AD" w14:textId="77777777" w:rsidTr="000072E6">
        <w:tc>
          <w:tcPr>
            <w:tcW w:w="3510" w:type="dxa"/>
            <w:vAlign w:val="center"/>
          </w:tcPr>
          <w:p w14:paraId="2B79C569" w14:textId="77777777" w:rsidR="001F7899" w:rsidRPr="004B4843" w:rsidRDefault="001F7899" w:rsidP="001F789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9718AB" w14:textId="0C0004CA" w:rsidR="001F7899" w:rsidRPr="002748AF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349A5BEC" w14:textId="77777777" w:rsidR="001F7899" w:rsidRPr="002748AF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C533B2" w14:textId="48E99F0E" w:rsidR="001F7899" w:rsidRPr="002748AF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</w:tcPr>
          <w:p w14:paraId="485CE7AA" w14:textId="77777777" w:rsidR="001F7899" w:rsidRPr="002748AF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040D9" w14:textId="02389853" w:rsidR="001F7899" w:rsidRPr="002748AF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14:paraId="6934815F" w14:textId="77777777" w:rsidR="001F7899" w:rsidRPr="002748AF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E5410BA" w14:textId="1EB82ECD" w:rsidR="001F7899" w:rsidRPr="002748AF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7899" w:rsidRPr="007A168E" w14:paraId="5BBCB2CE" w14:textId="77777777" w:rsidTr="000072E6">
        <w:tc>
          <w:tcPr>
            <w:tcW w:w="3510" w:type="dxa"/>
            <w:vAlign w:val="center"/>
          </w:tcPr>
          <w:p w14:paraId="45D6A17D" w14:textId="77777777" w:rsidR="001F7899" w:rsidRPr="004B4843" w:rsidRDefault="001F7899" w:rsidP="001F789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E0669" w14:textId="73EB91DE" w:rsidR="001F7899" w:rsidRPr="004B4843" w:rsidRDefault="001F7899" w:rsidP="001F78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0D48C75C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14C666" w14:textId="16C2A527" w:rsidR="001F7899" w:rsidRPr="004B4843" w:rsidRDefault="001F7899" w:rsidP="001F78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040C16D1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D408A5" w14:textId="721997C6" w:rsidR="001F7899" w:rsidRPr="004B4843" w:rsidRDefault="001F7899" w:rsidP="001F78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075C8F0A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E83818" w14:textId="3BFA8AFD" w:rsidR="001F7899" w:rsidRPr="004B4843" w:rsidRDefault="001F7899" w:rsidP="001F78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1F7899" w:rsidRPr="007A168E" w14:paraId="2A0BAB95" w14:textId="77777777" w:rsidTr="00BA77E5">
        <w:tc>
          <w:tcPr>
            <w:tcW w:w="3510" w:type="dxa"/>
            <w:vAlign w:val="center"/>
          </w:tcPr>
          <w:p w14:paraId="303086DF" w14:textId="77777777" w:rsidR="001F7899" w:rsidRPr="004B4843" w:rsidRDefault="001F7899" w:rsidP="001F789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44EB1E7" w14:textId="58F5BB54" w:rsidR="001F7899" w:rsidRPr="004B4843" w:rsidRDefault="001F7899" w:rsidP="001F78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F7899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1F7899" w:rsidRPr="004B4843" w:rsidRDefault="001F7899" w:rsidP="001F789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C72EC6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899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1F7899" w:rsidRPr="004B4843" w:rsidRDefault="001F7899" w:rsidP="001F78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205E5304" w:rsidR="001F7899" w:rsidRPr="004B4843" w:rsidRDefault="00EB66FE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6634B8">
              <w:rPr>
                <w:rFonts w:ascii="Angsana New" w:hAnsi="Angsana New"/>
                <w:sz w:val="30"/>
                <w:szCs w:val="30"/>
                <w:lang w:val="en-US"/>
              </w:rPr>
              <w:t>585,947</w:t>
            </w:r>
          </w:p>
        </w:tc>
        <w:tc>
          <w:tcPr>
            <w:tcW w:w="238" w:type="dxa"/>
          </w:tcPr>
          <w:p w14:paraId="26D0DBF4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592E03B" w14:textId="55E296E6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69" w:type="dxa"/>
          </w:tcPr>
          <w:p w14:paraId="5EB100F0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12C652D2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1,456,699</w:t>
            </w:r>
          </w:p>
        </w:tc>
        <w:tc>
          <w:tcPr>
            <w:tcW w:w="242" w:type="dxa"/>
          </w:tcPr>
          <w:p w14:paraId="41DF9EAC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3804AF0C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1F7899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1F7899" w:rsidRPr="004B4843" w:rsidRDefault="001F7899" w:rsidP="001F78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E36E165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1F7899" w:rsidRPr="004B4843" w:rsidRDefault="001F7899" w:rsidP="001F7899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899" w:rsidRPr="007A168E" w14:paraId="270B40A3" w14:textId="77777777" w:rsidTr="000072E6">
        <w:tc>
          <w:tcPr>
            <w:tcW w:w="3510" w:type="dxa"/>
          </w:tcPr>
          <w:p w14:paraId="1D20F028" w14:textId="1F0A9E45" w:rsidR="001F7899" w:rsidRPr="004B4843" w:rsidRDefault="001F7899" w:rsidP="001F7899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6A37276F" w:rsidR="001F7899" w:rsidRPr="004B4843" w:rsidRDefault="006634B8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180,709</w:t>
            </w:r>
          </w:p>
        </w:tc>
        <w:tc>
          <w:tcPr>
            <w:tcW w:w="238" w:type="dxa"/>
            <w:vAlign w:val="center"/>
          </w:tcPr>
          <w:p w14:paraId="791C23B4" w14:textId="77777777" w:rsidR="001F7899" w:rsidRPr="004B4843" w:rsidRDefault="001F7899" w:rsidP="001F789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792A8F3" w14:textId="0F3A7FF1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9" w:type="dxa"/>
            <w:vAlign w:val="center"/>
          </w:tcPr>
          <w:p w14:paraId="60685628" w14:textId="77777777" w:rsidR="001F7899" w:rsidRPr="004B4843" w:rsidRDefault="001F7899" w:rsidP="001F789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3297A596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55,585</w:t>
            </w:r>
          </w:p>
        </w:tc>
        <w:tc>
          <w:tcPr>
            <w:tcW w:w="242" w:type="dxa"/>
          </w:tcPr>
          <w:p w14:paraId="2127E3C8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228B215C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1F7899" w:rsidRPr="007A168E" w14:paraId="0DD3C4F5" w14:textId="77777777" w:rsidTr="000072E6">
        <w:tc>
          <w:tcPr>
            <w:tcW w:w="3510" w:type="dxa"/>
          </w:tcPr>
          <w:p w14:paraId="75BB7A3D" w14:textId="18EA417E" w:rsidR="001F7899" w:rsidRPr="004B4843" w:rsidRDefault="001F7899" w:rsidP="001F7899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1C2D48BE" w:rsidR="001F7899" w:rsidRPr="004B4843" w:rsidRDefault="006634B8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76,253</w:t>
            </w:r>
          </w:p>
        </w:tc>
        <w:tc>
          <w:tcPr>
            <w:tcW w:w="238" w:type="dxa"/>
            <w:vAlign w:val="center"/>
          </w:tcPr>
          <w:p w14:paraId="193031A4" w14:textId="77777777" w:rsidR="001F7899" w:rsidRPr="004B4843" w:rsidRDefault="001F7899" w:rsidP="001F789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8ED1C12" w14:textId="1AAE0416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69" w:type="dxa"/>
            <w:vAlign w:val="center"/>
          </w:tcPr>
          <w:p w14:paraId="6B5AC0EB" w14:textId="77777777" w:rsidR="001F7899" w:rsidRPr="004B4843" w:rsidRDefault="001F7899" w:rsidP="001F789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75477A27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6,458</w:t>
            </w:r>
          </w:p>
        </w:tc>
        <w:tc>
          <w:tcPr>
            <w:tcW w:w="242" w:type="dxa"/>
          </w:tcPr>
          <w:p w14:paraId="2AE91592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73656E6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1F7899" w:rsidRPr="007A168E" w14:paraId="7057D386" w14:textId="77777777" w:rsidTr="000072E6">
        <w:tc>
          <w:tcPr>
            <w:tcW w:w="3510" w:type="dxa"/>
            <w:vAlign w:val="center"/>
          </w:tcPr>
          <w:p w14:paraId="1037AE25" w14:textId="3B7F64AD" w:rsidR="001F7899" w:rsidRPr="004B4843" w:rsidRDefault="001F7899" w:rsidP="001F7899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3275C5B5" w:rsidR="001F7899" w:rsidRPr="004B4843" w:rsidRDefault="006634B8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37,908</w:t>
            </w:r>
          </w:p>
        </w:tc>
        <w:tc>
          <w:tcPr>
            <w:tcW w:w="238" w:type="dxa"/>
          </w:tcPr>
          <w:p w14:paraId="4DC23D99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FC1E662" w14:textId="6B9628AB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69" w:type="dxa"/>
          </w:tcPr>
          <w:p w14:paraId="3CB0023D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5CD219F6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1,636</w:t>
            </w:r>
          </w:p>
        </w:tc>
        <w:tc>
          <w:tcPr>
            <w:tcW w:w="242" w:type="dxa"/>
          </w:tcPr>
          <w:p w14:paraId="47DD528A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72542596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1F7899" w:rsidRPr="007A168E" w14:paraId="2C1FCBF2" w14:textId="77777777" w:rsidTr="000072E6">
        <w:tc>
          <w:tcPr>
            <w:tcW w:w="3510" w:type="dxa"/>
            <w:vAlign w:val="center"/>
          </w:tcPr>
          <w:p w14:paraId="745AAE18" w14:textId="2A302EFC" w:rsidR="001F7899" w:rsidRPr="004B4843" w:rsidRDefault="001F7899" w:rsidP="001F7899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4120DC97" w:rsidR="001F7899" w:rsidRPr="004B4843" w:rsidRDefault="006634B8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475,074</w:t>
            </w:r>
          </w:p>
        </w:tc>
        <w:tc>
          <w:tcPr>
            <w:tcW w:w="238" w:type="dxa"/>
          </w:tcPr>
          <w:p w14:paraId="02CCAF63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1EC8AFD6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9" w:type="dxa"/>
          </w:tcPr>
          <w:p w14:paraId="6B378E67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724E312F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125,994</w:t>
            </w:r>
          </w:p>
        </w:tc>
        <w:tc>
          <w:tcPr>
            <w:tcW w:w="242" w:type="dxa"/>
          </w:tcPr>
          <w:p w14:paraId="51503DFF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7FFEF804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1F7899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1F7899" w:rsidRPr="004B4843" w:rsidRDefault="001F7899" w:rsidP="001F7899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3E4E1E8E" w:rsidR="001F7899" w:rsidRPr="004B4843" w:rsidRDefault="004F1032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5,355,891</w:t>
            </w:r>
          </w:p>
        </w:tc>
        <w:tc>
          <w:tcPr>
            <w:tcW w:w="238" w:type="dxa"/>
          </w:tcPr>
          <w:p w14:paraId="4B3E4E4C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04E9699" w14:textId="2DDF34F8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69" w:type="dxa"/>
          </w:tcPr>
          <w:p w14:paraId="51F42F04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761A56A5" w:rsidR="001F7899" w:rsidRPr="004B4843" w:rsidRDefault="008C29AC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1,646,</w:t>
            </w:r>
            <w:r w:rsidR="00F009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242" w:type="dxa"/>
          </w:tcPr>
          <w:p w14:paraId="21361D5D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478EB659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  <w:tr w:rsidR="001F7899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1F7899" w:rsidRPr="004B4843" w:rsidRDefault="001F7899" w:rsidP="001F7899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1DD6FFA2" w:rsidR="001F7899" w:rsidRPr="004B4843" w:rsidRDefault="004F1032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(9,930)</w:t>
            </w:r>
          </w:p>
        </w:tc>
        <w:tc>
          <w:tcPr>
            <w:tcW w:w="238" w:type="dxa"/>
          </w:tcPr>
          <w:p w14:paraId="4B173B42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54927CB" w14:textId="763B85FE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2888842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22EE3F2E" w:rsidR="001F7899" w:rsidRPr="004B4843" w:rsidRDefault="00F00933" w:rsidP="001F7899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42" w:type="dxa"/>
          </w:tcPr>
          <w:p w14:paraId="0AE86640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0051F84A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7899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1F7899" w:rsidRPr="004B4843" w:rsidRDefault="001F7899" w:rsidP="001F7899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22A00A96" w:rsidR="001F7899" w:rsidRPr="004B4843" w:rsidRDefault="004F1032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5,345,961</w:t>
            </w:r>
          </w:p>
        </w:tc>
        <w:tc>
          <w:tcPr>
            <w:tcW w:w="238" w:type="dxa"/>
          </w:tcPr>
          <w:p w14:paraId="69A96476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665A8A0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269" w:type="dxa"/>
          </w:tcPr>
          <w:p w14:paraId="22592E5A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1C80CA8F" w:rsidR="001F7899" w:rsidRPr="004B4843" w:rsidRDefault="00F00933" w:rsidP="001F7899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1,637,320</w:t>
            </w:r>
          </w:p>
        </w:tc>
        <w:tc>
          <w:tcPr>
            <w:tcW w:w="242" w:type="dxa"/>
          </w:tcPr>
          <w:p w14:paraId="7CCAFCF0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239A91C8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</w:p>
        </w:tc>
      </w:tr>
      <w:tr w:rsidR="001F7899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1F7899" w:rsidRPr="004B4843" w:rsidRDefault="001F7899" w:rsidP="001F7899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5472579" w14:textId="77777777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1F7899" w:rsidRPr="004B4843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1F7899" w:rsidRPr="004B4843" w:rsidRDefault="001F7899" w:rsidP="001F78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1F7899" w:rsidRPr="004B4843" w:rsidRDefault="001F7899" w:rsidP="001F7899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7899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1F7899" w:rsidRPr="004B4843" w:rsidRDefault="001F7899" w:rsidP="001F789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2B59F4B9" w:rsidR="001F7899" w:rsidRPr="004B4843" w:rsidRDefault="004F1032" w:rsidP="001F7899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8C29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347,671</w:t>
            </w:r>
          </w:p>
        </w:tc>
        <w:tc>
          <w:tcPr>
            <w:tcW w:w="238" w:type="dxa"/>
          </w:tcPr>
          <w:p w14:paraId="77C1E89A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3D7A449A" w:rsidR="001F7899" w:rsidRPr="004B4843" w:rsidRDefault="001F7899" w:rsidP="001F7899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69" w:type="dxa"/>
          </w:tcPr>
          <w:p w14:paraId="1679B47D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5B84E3AB" w:rsidR="001F7899" w:rsidRPr="004B4843" w:rsidRDefault="00F00933" w:rsidP="001F7899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4,235,874</w:t>
            </w:r>
          </w:p>
        </w:tc>
        <w:tc>
          <w:tcPr>
            <w:tcW w:w="242" w:type="dxa"/>
          </w:tcPr>
          <w:p w14:paraId="6B2F4255" w14:textId="77777777" w:rsidR="001F7899" w:rsidRPr="004B4843" w:rsidRDefault="001F7899" w:rsidP="001F789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1437A8D7" w:rsidR="001F7899" w:rsidRPr="004B4843" w:rsidRDefault="001F7899" w:rsidP="001F7899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20FDB28D" w:rsidR="002A3A8C" w:rsidRPr="002748AF" w:rsidRDefault="001F7899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DD6B47B" w14:textId="620C31A5" w:rsidR="002A3A8C" w:rsidRPr="007A168E" w:rsidRDefault="00DB0E35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148BF664" w:rsidR="002A3A8C" w:rsidRPr="007A168E" w:rsidRDefault="00DB0E35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172341AB" w:rsidR="002A3A8C" w:rsidRPr="007A168E" w:rsidRDefault="00DB0E35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6FD27BD2" w:rsidR="002A3A8C" w:rsidRPr="007A168E" w:rsidRDefault="00DB0E35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4D11B11A" w:rsidR="002176D4" w:rsidRPr="007A168E" w:rsidRDefault="00636D6B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387D238D" w:rsidR="002176D4" w:rsidRPr="007A168E" w:rsidRDefault="00933167" w:rsidP="00916C4C">
            <w:pPr>
              <w:tabs>
                <w:tab w:val="decimal" w:pos="100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(24,033)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3B9F4DB9" w:rsidR="002176D4" w:rsidRPr="007A168E" w:rsidRDefault="001F7899" w:rsidP="000344DC">
            <w:pPr>
              <w:tabs>
                <w:tab w:val="decimal" w:pos="5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2159432D" w:rsidR="001C3379" w:rsidRPr="00990833" w:rsidRDefault="00933167" w:rsidP="00916C4C">
            <w:pPr>
              <w:tabs>
                <w:tab w:val="decimal" w:pos="10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(24,323)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52A50C75" w:rsidR="002176D4" w:rsidRPr="007A168E" w:rsidRDefault="001F7899" w:rsidP="00030CC5">
            <w:pPr>
              <w:tabs>
                <w:tab w:val="decimal" w:pos="6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62F6438E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Pr="007A168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967DDE" w:rsidRPr="007A168E" w14:paraId="35F2ED48" w14:textId="77777777" w:rsidTr="0061004D">
        <w:tc>
          <w:tcPr>
            <w:tcW w:w="5337" w:type="dxa"/>
            <w:shd w:val="clear" w:color="auto" w:fill="auto"/>
          </w:tcPr>
          <w:p w14:paraId="0B86FA4F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720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44D5641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899" w:rsidRPr="007A168E" w14:paraId="538FA579" w14:textId="77777777" w:rsidTr="0061004D">
        <w:tc>
          <w:tcPr>
            <w:tcW w:w="5337" w:type="dxa"/>
            <w:shd w:val="clear" w:color="auto" w:fill="auto"/>
          </w:tcPr>
          <w:p w14:paraId="4385ABB0" w14:textId="44F88D5B" w:rsidR="001F7899" w:rsidRPr="007A168E" w:rsidRDefault="001F7899" w:rsidP="001F78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7A18522E" w14:textId="77777777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215A759" w14:textId="57D95D17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3C1C5E4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D19D63" w14:textId="3C0D4F51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967DDE" w:rsidRPr="007A168E" w14:paraId="4EAC03AD" w14:textId="77777777" w:rsidTr="0061004D">
        <w:tc>
          <w:tcPr>
            <w:tcW w:w="5337" w:type="dxa"/>
            <w:shd w:val="clear" w:color="auto" w:fill="auto"/>
          </w:tcPr>
          <w:p w14:paraId="48CBE9E0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804D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673DF34F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DDE" w:rsidRPr="007A168E" w14:paraId="635A3623" w14:textId="77777777" w:rsidTr="0061004D">
        <w:tc>
          <w:tcPr>
            <w:tcW w:w="5337" w:type="dxa"/>
            <w:shd w:val="clear" w:color="auto" w:fill="auto"/>
          </w:tcPr>
          <w:p w14:paraId="3815E5DB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1FCC8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4DF5A225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7899" w:rsidRPr="007A168E" w14:paraId="4B92236F" w14:textId="77777777" w:rsidTr="0061004D">
        <w:tc>
          <w:tcPr>
            <w:tcW w:w="5337" w:type="dxa"/>
            <w:shd w:val="clear" w:color="auto" w:fill="auto"/>
          </w:tcPr>
          <w:p w14:paraId="16DBCE9C" w14:textId="27D20625" w:rsidR="001F7899" w:rsidRPr="007A168E" w:rsidRDefault="001F7899" w:rsidP="001F78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0991EDBF" w14:textId="77777777" w:rsidR="001F7899" w:rsidRPr="007A168E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E5A7F45" w14:textId="504A5FCA" w:rsidR="001F7899" w:rsidRPr="007A168E" w:rsidRDefault="00805B38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31,260,826</w:t>
            </w:r>
          </w:p>
        </w:tc>
        <w:tc>
          <w:tcPr>
            <w:tcW w:w="236" w:type="dxa"/>
            <w:shd w:val="clear" w:color="auto" w:fill="auto"/>
          </w:tcPr>
          <w:p w14:paraId="30D14D76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958813" w14:textId="6A9C189D" w:rsidR="001F7899" w:rsidRPr="007A168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28,736,575</w:t>
            </w:r>
          </w:p>
        </w:tc>
      </w:tr>
      <w:tr w:rsidR="001F7899" w:rsidRPr="00A14791" w14:paraId="54EF16B7" w14:textId="77777777" w:rsidTr="0061004D">
        <w:tc>
          <w:tcPr>
            <w:tcW w:w="5337" w:type="dxa"/>
            <w:shd w:val="clear" w:color="auto" w:fill="auto"/>
          </w:tcPr>
          <w:p w14:paraId="40662DB2" w14:textId="77777777" w:rsidR="001F7899" w:rsidRPr="00A14791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2AF3CD5F" w14:textId="77777777" w:rsidR="001F7899" w:rsidRPr="00A14791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61A88D4" w14:textId="4EB8A363" w:rsidR="001F7899" w:rsidRPr="00A14791" w:rsidRDefault="00805B38" w:rsidP="001F7899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02C9F" w14:textId="77777777" w:rsidR="001F7899" w:rsidRPr="00A14791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BC900D" w14:textId="3B10F6D6" w:rsidR="001F7899" w:rsidRPr="00967DD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59,900</w:t>
            </w:r>
          </w:p>
        </w:tc>
      </w:tr>
      <w:tr w:rsidR="001F7899" w:rsidRPr="007A168E" w14:paraId="582B9677" w14:textId="77777777" w:rsidTr="0061004D">
        <w:tc>
          <w:tcPr>
            <w:tcW w:w="5337" w:type="dxa"/>
            <w:shd w:val="clear" w:color="auto" w:fill="auto"/>
          </w:tcPr>
          <w:p w14:paraId="73475C12" w14:textId="77777777" w:rsidR="001F7899" w:rsidRPr="00A14791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13A40678" w14:textId="77777777" w:rsidR="001F7899" w:rsidRPr="00A14791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98DAAD" w14:textId="1C60DFC3" w:rsidR="001F7899" w:rsidRPr="00A14791" w:rsidRDefault="00805B38" w:rsidP="001F7899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9D15A" w14:textId="77777777" w:rsidR="001F7899" w:rsidRPr="00A14791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B12D81" w14:textId="14DA4623" w:rsidR="001F7899" w:rsidRPr="00967DD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1F7899" w:rsidRPr="007A168E" w14:paraId="5B55A6D8" w14:textId="77777777" w:rsidTr="0061004D">
        <w:tc>
          <w:tcPr>
            <w:tcW w:w="5337" w:type="dxa"/>
            <w:shd w:val="clear" w:color="auto" w:fill="auto"/>
          </w:tcPr>
          <w:p w14:paraId="1B382820" w14:textId="77777777" w:rsidR="001F7899" w:rsidRPr="00A14791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546825BF" w14:textId="77777777" w:rsidR="001F7899" w:rsidRPr="00A14791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A7CED39" w14:textId="01A60F24" w:rsidR="001F7899" w:rsidRPr="00A14791" w:rsidRDefault="00BE2762" w:rsidP="001F7899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57F91" w14:textId="77777777" w:rsidR="001F7899" w:rsidRPr="00A14791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1BD20B" w14:textId="14C17C37" w:rsidR="001F7899" w:rsidRPr="00967DD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1F7899" w:rsidRPr="007A168E" w14:paraId="1D642050" w14:textId="77777777" w:rsidTr="0061004D">
        <w:tc>
          <w:tcPr>
            <w:tcW w:w="5337" w:type="dxa"/>
            <w:shd w:val="clear" w:color="auto" w:fill="auto"/>
          </w:tcPr>
          <w:p w14:paraId="7FEE84CE" w14:textId="77777777" w:rsidR="001F7899" w:rsidRPr="007A168E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7C69D8F4" w14:textId="77777777" w:rsidR="001F7899" w:rsidRPr="007A168E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3B50E3E" w14:textId="7DFE83BC" w:rsidR="001F7899" w:rsidRPr="007A168E" w:rsidRDefault="00BE2762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15D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857,515</w:t>
            </w:r>
          </w:p>
        </w:tc>
        <w:tc>
          <w:tcPr>
            <w:tcW w:w="236" w:type="dxa"/>
            <w:shd w:val="clear" w:color="auto" w:fill="auto"/>
          </w:tcPr>
          <w:p w14:paraId="53F00EE7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789E77" w14:textId="5DC7191A" w:rsidR="001F7899" w:rsidRPr="00967DD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2,555,252</w:t>
            </w:r>
          </w:p>
        </w:tc>
      </w:tr>
      <w:tr w:rsidR="001F7899" w:rsidRPr="007A168E" w14:paraId="20C721F5" w14:textId="77777777" w:rsidTr="0061004D">
        <w:tc>
          <w:tcPr>
            <w:tcW w:w="5337" w:type="dxa"/>
            <w:shd w:val="clear" w:color="auto" w:fill="auto"/>
          </w:tcPr>
          <w:p w14:paraId="253851D0" w14:textId="77777777" w:rsidR="001F7899" w:rsidRPr="007A168E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CA76D9A" w14:textId="69F399E4" w:rsidR="001F7899" w:rsidRPr="00ED7907" w:rsidRDefault="001F7899" w:rsidP="001F7899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E24B35E" w14:textId="5999073C" w:rsidR="001F7899" w:rsidRDefault="00BE2762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(1,754,624)</w:t>
            </w:r>
          </w:p>
        </w:tc>
        <w:tc>
          <w:tcPr>
            <w:tcW w:w="236" w:type="dxa"/>
            <w:shd w:val="clear" w:color="auto" w:fill="auto"/>
          </w:tcPr>
          <w:p w14:paraId="2101F1E5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9A260" w14:textId="3A1AF375" w:rsidR="001F7899" w:rsidRPr="00967DD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(1,715,999)</w:t>
            </w:r>
          </w:p>
        </w:tc>
      </w:tr>
      <w:tr w:rsidR="001F7899" w:rsidRPr="007A168E" w14:paraId="60F48749" w14:textId="77777777" w:rsidTr="0061004D">
        <w:tc>
          <w:tcPr>
            <w:tcW w:w="5337" w:type="dxa"/>
            <w:shd w:val="clear" w:color="auto" w:fill="auto"/>
          </w:tcPr>
          <w:p w14:paraId="126E68C2" w14:textId="394387AF" w:rsidR="001F7899" w:rsidRPr="00502A44" w:rsidRDefault="00C7551B" w:rsidP="001F7899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1F7899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30B58928" w14:textId="28CB1B9A" w:rsidR="001F7899" w:rsidRPr="007A168E" w:rsidRDefault="001F7899" w:rsidP="001F7899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F5BA397" w14:textId="4D5ED834" w:rsidR="001F7899" w:rsidRPr="007A168E" w:rsidRDefault="00BE2762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(251)</w:t>
            </w:r>
          </w:p>
        </w:tc>
        <w:tc>
          <w:tcPr>
            <w:tcW w:w="236" w:type="dxa"/>
            <w:shd w:val="clear" w:color="auto" w:fill="auto"/>
          </w:tcPr>
          <w:p w14:paraId="399FAC73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A79464" w14:textId="50E1010E" w:rsidR="001F7899" w:rsidRPr="007A168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</w:tr>
      <w:tr w:rsidR="001F7899" w:rsidRPr="007A168E" w14:paraId="30966664" w14:textId="77777777" w:rsidTr="0061004D">
        <w:tc>
          <w:tcPr>
            <w:tcW w:w="6417" w:type="dxa"/>
            <w:gridSpan w:val="2"/>
            <w:shd w:val="clear" w:color="auto" w:fill="auto"/>
          </w:tcPr>
          <w:p w14:paraId="1FF6D5E3" w14:textId="58CA01B5" w:rsidR="001F7899" w:rsidRPr="007A168E" w:rsidRDefault="001F7899" w:rsidP="001F78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B781B30" w14:textId="70BBEEE9" w:rsidR="001F7899" w:rsidRPr="007A168E" w:rsidRDefault="00BE2762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29B7E358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9977D2" w14:textId="08C18EEE" w:rsidR="001F7899" w:rsidRPr="007A168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1F7899" w:rsidRPr="007A168E" w14:paraId="4A6E909D" w14:textId="77777777" w:rsidTr="0061004D">
        <w:tc>
          <w:tcPr>
            <w:tcW w:w="5337" w:type="dxa"/>
            <w:shd w:val="clear" w:color="auto" w:fill="auto"/>
          </w:tcPr>
          <w:p w14:paraId="14E2DF86" w14:textId="4DF48691" w:rsidR="001F7899" w:rsidRPr="007A168E" w:rsidRDefault="001F7899" w:rsidP="001F78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5EA5DF4F" w14:textId="77777777" w:rsidR="001F7899" w:rsidRPr="007A168E" w:rsidRDefault="001F7899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CC6B" w14:textId="2AE76F63" w:rsidR="001F7899" w:rsidRPr="007A168E" w:rsidRDefault="00BE2762" w:rsidP="001F789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31,3</w:t>
            </w:r>
            <w:r w:rsidR="00821F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="00313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  <w:shd w:val="clear" w:color="auto" w:fill="auto"/>
          </w:tcPr>
          <w:p w14:paraId="47D2DBDE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9B9EC" w14:textId="5A717A82" w:rsidR="001F7899" w:rsidRPr="007A168E" w:rsidRDefault="001F7899" w:rsidP="001F7899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29,925,561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4D832D9B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B76755" w:rsidRPr="00B76755">
        <w:rPr>
          <w:rFonts w:asciiTheme="majorBidi" w:hAnsiTheme="majorBidi"/>
          <w:b w:val="0"/>
          <w:bCs w:val="0"/>
          <w:cs/>
        </w:rPr>
        <w:t>เมื่อ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8B6329">
        <w:rPr>
          <w:rFonts w:asciiTheme="majorBidi" w:hAnsiTheme="majorBidi" w:cstheme="majorBidi"/>
          <w:b w:val="0"/>
          <w:bCs w:val="0"/>
        </w:rPr>
        <w:t>30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 กันยายน</w:t>
      </w:r>
      <w:r w:rsidR="00D5758B" w:rsidRPr="002748AF">
        <w:rPr>
          <w:rFonts w:asciiTheme="majorBidi" w:hAnsiTheme="majorBidi" w:cstheme="majorBidi"/>
          <w:b w:val="0"/>
          <w:bCs w:val="0"/>
        </w:rPr>
        <w:t xml:space="preserve"> </w:t>
      </w:r>
      <w:r w:rsidR="00DB0E35" w:rsidRPr="002748AF">
        <w:rPr>
          <w:rFonts w:asciiTheme="majorBidi" w:hAnsiTheme="majorBidi" w:cstheme="majorBidi"/>
          <w:b w:val="0"/>
          <w:bCs w:val="0"/>
        </w:rPr>
        <w:t>2567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AD52FA">
        <w:rPr>
          <w:rFonts w:asciiTheme="majorBidi" w:hAnsiTheme="majorBidi" w:cstheme="majorBidi"/>
          <w:b w:val="0"/>
          <w:bCs w:val="0"/>
        </w:rPr>
        <w:t>3.08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2566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.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40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AD52FA">
        <w:rPr>
          <w:rFonts w:asciiTheme="majorBidi" w:hAnsiTheme="majorBidi" w:cstheme="majorBidi"/>
          <w:b w:val="0"/>
          <w:bCs w:val="0"/>
        </w:rPr>
        <w:t>18,172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D5758B">
        <w:rPr>
          <w:rFonts w:asciiTheme="majorBidi" w:hAnsiTheme="majorBidi" w:cstheme="majorBidi"/>
          <w:b w:val="0"/>
          <w:bCs w:val="0"/>
          <w:i/>
          <w:iCs/>
        </w:rPr>
        <w:t>6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20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,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060</w:t>
      </w:r>
      <w:r w:rsidR="00BC2C75"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ล้านบาท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18221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52AE3432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30 </w:t>
      </w:r>
      <w:r w:rsidR="00373036" w:rsidRPr="00373036">
        <w:rPr>
          <w:rFonts w:asciiTheme="majorBidi" w:hAnsiTheme="majorBidi" w:cstheme="majorBidi"/>
          <w:cs/>
        </w:rPr>
        <w:t>กันยายน</w:t>
      </w:r>
      <w:r w:rsidR="004F2FEB" w:rsidRPr="00373036">
        <w:rPr>
          <w:rFonts w:asciiTheme="majorBidi" w:hAnsiTheme="majorBidi" w:cstheme="majorBidi"/>
          <w:cs/>
        </w:rPr>
        <w:t xml:space="preserve"> </w:t>
      </w:r>
      <w:r w:rsidR="00DB0E35" w:rsidRPr="00373036">
        <w:rPr>
          <w:rFonts w:asciiTheme="majorBidi" w:hAnsiTheme="majorBidi" w:cstheme="majorBidi"/>
          <w:lang w:val="en-US"/>
        </w:rPr>
        <w:t>2567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DB0E35" w:rsidRPr="00373036">
        <w:rPr>
          <w:rFonts w:asciiTheme="majorBidi" w:hAnsiTheme="majorBidi" w:cstheme="majorBidi"/>
          <w:lang w:val="en-US"/>
        </w:rPr>
        <w:t>2566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 xml:space="preserve">งวดเก้าเดือนสิ้นสุดวันที่ </w:t>
      </w:r>
      <w:r w:rsidR="00E43D4B">
        <w:rPr>
          <w:rFonts w:asciiTheme="majorBidi" w:hAnsiTheme="majorBidi" w:cstheme="majorBidi"/>
        </w:rPr>
        <w:t>30</w:t>
      </w:r>
      <w:r w:rsidR="00373036" w:rsidRPr="00373036">
        <w:rPr>
          <w:rFonts w:asciiTheme="majorBidi" w:hAnsiTheme="majorBidi" w:cstheme="majorBidi"/>
          <w:cs/>
        </w:rPr>
        <w:t xml:space="preserve"> กันยายน</w:t>
      </w:r>
      <w:r w:rsidR="004F2FEB" w:rsidRPr="00373036">
        <w:rPr>
          <w:rFonts w:asciiTheme="majorBidi" w:hAnsiTheme="majorBidi" w:cstheme="majorBidi"/>
          <w:cs/>
        </w:rPr>
        <w:t xml:space="preserve"> </w:t>
      </w:r>
      <w:r w:rsidR="00DB0E35" w:rsidRPr="00373036">
        <w:rPr>
          <w:rFonts w:asciiTheme="majorBidi" w:hAnsiTheme="majorBidi" w:cstheme="majorBidi"/>
          <w:lang w:val="en-US"/>
        </w:rPr>
        <w:t>2567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2566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71E4A70D" w:rsidR="00C2566B" w:rsidRPr="00080602" w:rsidRDefault="00B40C0C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เก้า</w:t>
            </w:r>
            <w:r w:rsidR="0011315F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C2566B" w:rsidRPr="00080602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373036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373036" w:rsidRPr="00080602" w:rsidRDefault="00373036" w:rsidP="00373036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373036" w:rsidRPr="00080602" w:rsidRDefault="00373036" w:rsidP="00373036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0F006FB5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01351A1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4DA7C5E8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5B44BDB8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F014B7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66CF702E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51F93BE3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AAA0D2D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55CC92EA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6FADCCFB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24D8F07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2E20D34A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5E2D46BA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D9D8174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1E2A26B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</w:tr>
      <w:tr w:rsidR="00373036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373036" w:rsidRPr="00080602" w:rsidRDefault="00373036" w:rsidP="00373036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373036" w:rsidRPr="00080602" w:rsidRDefault="00373036" w:rsidP="00373036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77D8F45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5EFDC455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74CC00C4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FA42D39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343882C1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112CBB06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21DC6369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AC988E6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6116DAC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FA7B362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6C73EE6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4D112138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13B4D9B6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615ED9C5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2638622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49BA7B4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B14B76D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2A59784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350F6469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373036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373036" w:rsidRPr="00080602" w:rsidRDefault="00373036" w:rsidP="00373036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373036" w:rsidRPr="00080602" w:rsidRDefault="00373036" w:rsidP="00373036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373036" w:rsidRPr="00080602" w:rsidRDefault="00373036" w:rsidP="0037303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373036" w:rsidRPr="00080602" w:rsidRDefault="00373036" w:rsidP="00373036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373036" w:rsidRPr="00080602" w:rsidRDefault="00373036" w:rsidP="00373036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73036" w:rsidRPr="00080602" w14:paraId="2B1136BA" w14:textId="77777777" w:rsidTr="00C2566B">
        <w:tc>
          <w:tcPr>
            <w:tcW w:w="2699" w:type="dxa"/>
          </w:tcPr>
          <w:p w14:paraId="2B1D69B8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373036" w:rsidRPr="00080602" w:rsidRDefault="00373036" w:rsidP="00373036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373036" w:rsidRPr="00080602" w:rsidRDefault="00373036" w:rsidP="0037303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373036" w:rsidRPr="00080602" w:rsidRDefault="00373036" w:rsidP="00373036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73036" w:rsidRPr="00080602" w14:paraId="37903760" w14:textId="77777777" w:rsidTr="00C3255B">
        <w:trPr>
          <w:trHeight w:val="254"/>
        </w:trPr>
        <w:tc>
          <w:tcPr>
            <w:tcW w:w="2699" w:type="dxa"/>
          </w:tcPr>
          <w:p w14:paraId="4E6D4ABF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6D433374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1E46EB0D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206B7466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6A4A1592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4D99F74A" w:rsidR="00373036" w:rsidRPr="00480785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373036" w:rsidRPr="00080602" w:rsidRDefault="00373036" w:rsidP="00373036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60CB55A5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0E497131" w:rsidR="00373036" w:rsidRPr="00080602" w:rsidRDefault="00225D07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</w:t>
            </w:r>
            <w:r w:rsidR="007F11A8">
              <w:rPr>
                <w:rFonts w:asciiTheme="majorBidi" w:hAnsiTheme="majorBidi" w:cstheme="majorBidi"/>
                <w:lang w:val="en-US"/>
              </w:rPr>
              <w:t>76,672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373036" w:rsidRPr="00080602" w:rsidRDefault="00373036" w:rsidP="0037303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33DF93A3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950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0B01A452" w:rsidR="00373036" w:rsidRPr="00080602" w:rsidRDefault="002F6DEF" w:rsidP="002F58B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5C8CE2A0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450CCA57" w14:textId="77777777" w:rsidTr="00A82444">
        <w:tc>
          <w:tcPr>
            <w:tcW w:w="2699" w:type="dxa"/>
          </w:tcPr>
          <w:p w14:paraId="32A93E4F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373036" w:rsidRPr="00080602" w:rsidRDefault="00373036" w:rsidP="00373036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0B7A0C21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6A39325A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490A3BC3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63758FF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7103E790" w:rsidR="00373036" w:rsidRPr="00080602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60174D4F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7A1BEE12" w:rsidR="00373036" w:rsidRPr="00080602" w:rsidRDefault="007F11A8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23,2</w:t>
            </w:r>
            <w:r w:rsidR="0015135A">
              <w:rPr>
                <w:rFonts w:asciiTheme="majorBidi" w:hAnsiTheme="majorBidi" w:cstheme="majorBidi"/>
                <w:lang w:val="en-US"/>
              </w:rPr>
              <w:t>32,815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373036" w:rsidRPr="00080602" w:rsidRDefault="00373036" w:rsidP="0037303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48EB2BEE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836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538C0AB0" w:rsidR="00373036" w:rsidRPr="00080602" w:rsidRDefault="002F6DEF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1,239,000</w:t>
            </w:r>
          </w:p>
        </w:tc>
        <w:tc>
          <w:tcPr>
            <w:tcW w:w="90" w:type="dxa"/>
          </w:tcPr>
          <w:p w14:paraId="111BCE7C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23DF05DE" w:rsidR="00373036" w:rsidRPr="00080602" w:rsidRDefault="00373036" w:rsidP="00373036">
            <w:pPr>
              <w:tabs>
                <w:tab w:val="decimal" w:pos="806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1,416,000</w:t>
            </w:r>
          </w:p>
        </w:tc>
      </w:tr>
      <w:tr w:rsidR="00373036" w:rsidRPr="00080602" w14:paraId="69987A07" w14:textId="77777777" w:rsidTr="00A82444">
        <w:tc>
          <w:tcPr>
            <w:tcW w:w="2699" w:type="dxa"/>
          </w:tcPr>
          <w:p w14:paraId="16BB3B68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373036" w:rsidRPr="00080602" w:rsidRDefault="00373036" w:rsidP="00373036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2A66925D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3481BE0B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29CF3A6E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8018B0F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67B977EF" w:rsidR="00373036" w:rsidRPr="00080602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1CBFE3F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1289EB6E" w:rsidR="00373036" w:rsidRPr="00080602" w:rsidRDefault="007F11A8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618,100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373036" w:rsidRPr="00080602" w:rsidRDefault="00373036" w:rsidP="0037303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26C00350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733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3E82D5C8" w:rsidR="00373036" w:rsidRPr="00080602" w:rsidRDefault="002F6DEF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3DF0E526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4C29DC2A" w14:textId="77777777" w:rsidTr="00A82444">
        <w:tc>
          <w:tcPr>
            <w:tcW w:w="2699" w:type="dxa"/>
          </w:tcPr>
          <w:p w14:paraId="198E3E61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0A03C11B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25CF7205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32AE6FE2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</w:t>
            </w:r>
            <w:r w:rsidR="00A0018A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2312C4E5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6128C8C4" w:rsidR="00373036" w:rsidRPr="00080602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</w:t>
            </w:r>
            <w:r w:rsidR="00A1669C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341ED842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30B5D0BA" w:rsidR="00373036" w:rsidRPr="00080602" w:rsidRDefault="007F11A8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1,685,087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3131C565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722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3C503D50" w:rsidR="00373036" w:rsidRPr="00080602" w:rsidRDefault="002F6DEF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5D93B1ED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6546924C" w14:textId="77777777" w:rsidTr="00A82444">
        <w:tc>
          <w:tcPr>
            <w:tcW w:w="2699" w:type="dxa"/>
          </w:tcPr>
          <w:p w14:paraId="7CF02507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7FDB99FA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5544F35C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7ACDEEAA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373036" w:rsidRPr="00080602" w:rsidRDefault="00373036" w:rsidP="0037303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0A944195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6A7D3552" w:rsidR="00373036" w:rsidRPr="00080602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4BE25BC5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4A1537BA" w:rsidR="00373036" w:rsidRPr="00080602" w:rsidRDefault="007F11A8" w:rsidP="00C3255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4903E6A6" w:rsidR="00373036" w:rsidRPr="00080602" w:rsidRDefault="00373036" w:rsidP="00CB4C0C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373036" w:rsidRPr="00080602" w:rsidRDefault="00373036" w:rsidP="00373036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6D4CEFDD" w:rsidR="00373036" w:rsidRPr="00080602" w:rsidRDefault="002F6DEF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061DCA1C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73D9DF2D" w14:textId="77777777" w:rsidTr="00A82444">
        <w:tc>
          <w:tcPr>
            <w:tcW w:w="2699" w:type="dxa"/>
          </w:tcPr>
          <w:p w14:paraId="5F6762A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35345103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028521BF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1440FF55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373036" w:rsidRPr="00080602" w:rsidRDefault="00373036" w:rsidP="0037303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562FD1E1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468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6E8A7844" w:rsidR="00373036" w:rsidRPr="00080602" w:rsidRDefault="00BB5B5A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0CAB354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784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76E3CAC4" w:rsidR="00373036" w:rsidRPr="00080602" w:rsidRDefault="007F11A8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</w:t>
            </w:r>
            <w:r w:rsidR="00994E62">
              <w:rPr>
                <w:rFonts w:asciiTheme="majorBidi" w:hAnsiTheme="majorBidi" w:cstheme="majorBidi"/>
                <w:lang w:val="en-US"/>
              </w:rPr>
              <w:t>90,490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3451397D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434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373036" w:rsidRPr="00080602" w:rsidRDefault="00373036" w:rsidP="00373036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4AA45D57" w:rsidR="00373036" w:rsidRPr="00080602" w:rsidRDefault="00A25B08" w:rsidP="00373036">
            <w:pPr>
              <w:tabs>
                <w:tab w:val="decimal" w:pos="90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  <w:tc>
          <w:tcPr>
            <w:tcW w:w="90" w:type="dxa"/>
          </w:tcPr>
          <w:p w14:paraId="7D984C52" w14:textId="77777777" w:rsidR="00373036" w:rsidRPr="00080602" w:rsidRDefault="00373036" w:rsidP="00373036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3FDF550F" w:rsidR="00373036" w:rsidRPr="00080602" w:rsidRDefault="00373036" w:rsidP="00373036">
            <w:pPr>
              <w:tabs>
                <w:tab w:val="decimal" w:pos="806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299,999</w:t>
            </w:r>
          </w:p>
        </w:tc>
      </w:tr>
      <w:tr w:rsidR="00373036" w:rsidRPr="00080602" w14:paraId="218127EA" w14:textId="77777777" w:rsidTr="00A82444">
        <w:tc>
          <w:tcPr>
            <w:tcW w:w="2699" w:type="dxa"/>
          </w:tcPr>
          <w:p w14:paraId="0853A57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373036" w:rsidRPr="00080602" w:rsidRDefault="00373036" w:rsidP="00373036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28994437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33C4A956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709B3A10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373036" w:rsidRPr="00080602" w:rsidRDefault="00373036" w:rsidP="0037303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E8195AF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5633F82F" w:rsidR="00373036" w:rsidRPr="00080602" w:rsidRDefault="00F94838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2854C19" w14:textId="77777777" w:rsidR="00373036" w:rsidRPr="00080602" w:rsidRDefault="00373036" w:rsidP="00373036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33135728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12135B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1FF0EACB" w:rsidR="00373036" w:rsidRPr="00080602" w:rsidRDefault="00994E62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63,261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62438614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</w:tcPr>
          <w:p w14:paraId="7546F16E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1E9DB404" w:rsidR="00373036" w:rsidRPr="00080602" w:rsidRDefault="00A25B08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5CF05D3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7CD44757" w14:textId="77777777" w:rsidTr="00A82444">
        <w:tc>
          <w:tcPr>
            <w:tcW w:w="2699" w:type="dxa"/>
          </w:tcPr>
          <w:p w14:paraId="72E4FAB8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4F667EEF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C602B13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081D6ADA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26C89FCD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5D8EF547" w:rsidR="00373036" w:rsidRPr="00080602" w:rsidRDefault="00F94838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50CA3736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175C11C0" w:rsidR="00373036" w:rsidRPr="00080602" w:rsidRDefault="006278F2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</w:t>
            </w:r>
            <w:r w:rsidR="003477BD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5F313916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2302C7">
              <w:rPr>
                <w:rFonts w:asciiTheme="majorBidi" w:hAnsiTheme="majorBidi" w:cstheme="majorBidi"/>
                <w:lang w:val="en-US"/>
              </w:rPr>
              <w:t>25,</w:t>
            </w:r>
            <w:r w:rsidR="004C53F7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230FB607" w:rsidR="00373036" w:rsidRPr="00080602" w:rsidRDefault="00A25B08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221F66A4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610385A2" w14:textId="77777777" w:rsidTr="00A82444">
        <w:tc>
          <w:tcPr>
            <w:tcW w:w="2699" w:type="dxa"/>
          </w:tcPr>
          <w:p w14:paraId="76C1C24C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11CCE155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682C250E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95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107CF817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6345D251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7402BB20" w:rsidR="00373036" w:rsidRPr="00080602" w:rsidRDefault="00F94838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2ADBA440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28390467" w:rsidR="00373036" w:rsidRPr="00080602" w:rsidRDefault="00994E62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16,710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2EAC2153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2CC6E357" w:rsidR="00373036" w:rsidRPr="00080602" w:rsidRDefault="00A25B08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29B16624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546DF78E" w14:textId="77777777" w:rsidTr="00A82444">
        <w:tc>
          <w:tcPr>
            <w:tcW w:w="2699" w:type="dxa"/>
          </w:tcPr>
          <w:p w14:paraId="5F2A9461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4AE724CA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23346374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264B3400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091CEB0E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47FD4AC1" w:rsidR="00373036" w:rsidRPr="00080602" w:rsidRDefault="00F94838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118E7688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179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3DA6CB2B" w:rsidR="00373036" w:rsidRPr="00080602" w:rsidRDefault="002F6DEF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161,001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62EFDE39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164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650C4E4E" w:rsidR="00373036" w:rsidRPr="00080602" w:rsidRDefault="00A25B08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15A82E46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69FE3899" w14:textId="77777777" w:rsidTr="00A82444">
        <w:tc>
          <w:tcPr>
            <w:tcW w:w="2699" w:type="dxa"/>
          </w:tcPr>
          <w:p w14:paraId="19BEE6C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373036" w:rsidRPr="00080602" w:rsidRDefault="00373036" w:rsidP="0037303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373036" w:rsidRPr="00080602" w:rsidRDefault="00373036" w:rsidP="00373036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785F538A" w:rsidR="00373036" w:rsidRPr="00080602" w:rsidRDefault="000F073E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2D90ECA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4F0E343D" w:rsidR="00373036" w:rsidRPr="00080602" w:rsidRDefault="004D5345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553B4F20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4E33A983" w:rsidR="00373036" w:rsidRPr="00080602" w:rsidRDefault="00F94838" w:rsidP="00373036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125B6028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373036" w:rsidRPr="00080602" w:rsidRDefault="00373036" w:rsidP="0037303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105AEB4D" w:rsidR="00373036" w:rsidRPr="00080602" w:rsidRDefault="002F6DEF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204,216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373036" w:rsidRPr="00080602" w:rsidRDefault="00373036" w:rsidP="0037303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4819F803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205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2424EE0A" w:rsidR="00373036" w:rsidRPr="00080602" w:rsidRDefault="00A25B08" w:rsidP="0031542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7003F9EF" w:rsidR="00373036" w:rsidRPr="00080602" w:rsidRDefault="00373036" w:rsidP="002F58B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438F26B2" w14:textId="77777777" w:rsidTr="00C2566B">
        <w:tc>
          <w:tcPr>
            <w:tcW w:w="2699" w:type="dxa"/>
          </w:tcPr>
          <w:p w14:paraId="58CE2D82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373036" w:rsidRPr="00080602" w:rsidRDefault="00373036" w:rsidP="0037303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73036" w:rsidRPr="00080602" w14:paraId="343AF664" w14:textId="77777777" w:rsidTr="00C2566B">
        <w:tc>
          <w:tcPr>
            <w:tcW w:w="2699" w:type="dxa"/>
          </w:tcPr>
          <w:p w14:paraId="31FD8C8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373036" w:rsidRPr="00080602" w:rsidRDefault="00373036" w:rsidP="0037303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73036" w:rsidRPr="00080602" w14:paraId="1C55E7DF" w14:textId="77777777" w:rsidTr="00C2566B">
        <w:tc>
          <w:tcPr>
            <w:tcW w:w="2699" w:type="dxa"/>
          </w:tcPr>
          <w:p w14:paraId="0356469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373036" w:rsidRPr="00080602" w:rsidRDefault="00373036" w:rsidP="0037303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373036" w:rsidRPr="00080602" w:rsidRDefault="00373036" w:rsidP="0037303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73036" w:rsidRPr="00080602" w14:paraId="69260205" w14:textId="77777777" w:rsidTr="00A82444">
        <w:tc>
          <w:tcPr>
            <w:tcW w:w="2699" w:type="dxa"/>
          </w:tcPr>
          <w:p w14:paraId="26AD1CF8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721E56F3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4BEC01A2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83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14E9BA5B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75BB61B9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36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07E79828" w:rsidR="00373036" w:rsidRPr="00080602" w:rsidRDefault="00B85340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0B4916EA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059CE45C" w:rsidR="00373036" w:rsidRPr="00080602" w:rsidRDefault="00A25B08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9,810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62A986B1" w:rsidR="00373036" w:rsidRPr="00080602" w:rsidRDefault="00373036" w:rsidP="0037303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62AECD76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1CBB6A4F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371AE5CB" w14:textId="77777777" w:rsidTr="00A82444">
        <w:tc>
          <w:tcPr>
            <w:tcW w:w="2699" w:type="dxa"/>
          </w:tcPr>
          <w:p w14:paraId="72285E5E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4E2310AD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52A4449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1652575D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6807CFC2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5AC4F864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6AF4E157" w:rsidR="00373036" w:rsidRPr="00080602" w:rsidRDefault="003477BD" w:rsidP="003477B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486E9188" w:rsidR="00373036" w:rsidRPr="00080602" w:rsidRDefault="00383009" w:rsidP="0038300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670D0CF2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5CEA24AD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11050D70" w14:textId="77777777" w:rsidTr="00A82444">
        <w:tc>
          <w:tcPr>
            <w:tcW w:w="2699" w:type="dxa"/>
          </w:tcPr>
          <w:p w14:paraId="018EAE5F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0363E3D3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3CD5C0AA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4EC1CD66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3CECA752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187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517A0791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3BF86ADF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7AB67B06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1D8DE1BB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6ADD9339" w14:textId="77777777" w:rsidTr="00A82444">
        <w:tc>
          <w:tcPr>
            <w:tcW w:w="2699" w:type="dxa"/>
          </w:tcPr>
          <w:p w14:paraId="09E14F18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23E4434A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6C100085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4EA9276B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B96342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51812D73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4428C966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0B982311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459A9096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67199773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34D7589B" w14:textId="77777777" w:rsidTr="00A82444">
        <w:tc>
          <w:tcPr>
            <w:tcW w:w="2699" w:type="dxa"/>
          </w:tcPr>
          <w:p w14:paraId="5165CF84" w14:textId="77777777" w:rsidR="00373036" w:rsidRPr="00080602" w:rsidRDefault="00373036" w:rsidP="00373036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7A776A69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6BAFF363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0DFBAF83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E31663D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63B98492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6BC32678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5851483E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55A9AAA0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5BD412C8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286B1A78" w14:textId="77777777" w:rsidTr="00A82444">
        <w:tc>
          <w:tcPr>
            <w:tcW w:w="2699" w:type="dxa"/>
          </w:tcPr>
          <w:p w14:paraId="446EF1A0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78FE8044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5E3BDBA8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1465E19D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7EF5AA28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5F1FAF2D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38A7B052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690397AF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1E17418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3022AB94" w14:textId="77777777" w:rsidTr="00A82444">
        <w:tc>
          <w:tcPr>
            <w:tcW w:w="2699" w:type="dxa"/>
          </w:tcPr>
          <w:p w14:paraId="2FE33B98" w14:textId="64871161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7C4DAD18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383B753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15BBA0FB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53850891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5D903EE4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142414D4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49DF136D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12FBD11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1B1AB52C" w14:textId="77777777" w:rsidTr="00A82444">
        <w:tc>
          <w:tcPr>
            <w:tcW w:w="2699" w:type="dxa"/>
          </w:tcPr>
          <w:p w14:paraId="3D1D1C91" w14:textId="77777777" w:rsidR="00373036" w:rsidRPr="00080602" w:rsidRDefault="00373036" w:rsidP="00373036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51B8C92C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0CAE5732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0B9FDC27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37DE7FA2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01C9A01A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473FD717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0DF92A4C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4F753B39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080602" w14:paraId="5F7CB20C" w14:textId="77777777" w:rsidTr="00A82444">
        <w:tc>
          <w:tcPr>
            <w:tcW w:w="2699" w:type="dxa"/>
          </w:tcPr>
          <w:p w14:paraId="6AA52556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373036" w:rsidRPr="00080602" w:rsidRDefault="00373036" w:rsidP="0037303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373036" w:rsidRPr="00080602" w:rsidRDefault="00373036" w:rsidP="0037303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040E55E0" w:rsidR="00373036" w:rsidRPr="00080602" w:rsidRDefault="00B85340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3422E6D5" w:rsidR="00373036" w:rsidRPr="00080602" w:rsidRDefault="00373036" w:rsidP="0037303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7E5093C1" w:rsidR="00373036" w:rsidRPr="00080602" w:rsidRDefault="00B85340" w:rsidP="0037303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373036" w:rsidRPr="00080602" w:rsidRDefault="00373036" w:rsidP="0037303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2DD9C31D" w:rsidR="00373036" w:rsidRPr="00080602" w:rsidRDefault="00373036" w:rsidP="0037303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2F0FAECF" w:rsidR="00373036" w:rsidRPr="00080602" w:rsidRDefault="00B85340" w:rsidP="00070A7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373036" w:rsidRPr="00080602" w:rsidRDefault="00373036" w:rsidP="0037303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373036" w:rsidRPr="00080602" w:rsidRDefault="00373036" w:rsidP="00070A7A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772B7188" w:rsidR="00373036" w:rsidRPr="00080602" w:rsidRDefault="00A25B08" w:rsidP="006B3826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373036" w:rsidRPr="00080602" w:rsidRDefault="00373036" w:rsidP="006B38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373036" w:rsidRPr="00080602" w:rsidRDefault="00373036" w:rsidP="0037303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2AD85617" w:rsidR="00373036" w:rsidRPr="00080602" w:rsidRDefault="00F37317" w:rsidP="006B3826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373036" w:rsidRPr="00080602" w:rsidRDefault="00373036" w:rsidP="0037303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F6DD1E5" w:rsidR="00373036" w:rsidRPr="00080602" w:rsidRDefault="00373036" w:rsidP="00A37E1F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73036" w:rsidRPr="007A168E" w14:paraId="2CAD0D12" w14:textId="77777777" w:rsidTr="00A82444">
        <w:tc>
          <w:tcPr>
            <w:tcW w:w="2699" w:type="dxa"/>
          </w:tcPr>
          <w:p w14:paraId="4DC758D1" w14:textId="77777777" w:rsidR="00373036" w:rsidRPr="00080602" w:rsidRDefault="00373036" w:rsidP="00373036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373036" w:rsidRPr="00080602" w:rsidRDefault="00373036" w:rsidP="00373036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373036" w:rsidRPr="00080602" w:rsidRDefault="00373036" w:rsidP="00373036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373036" w:rsidRPr="00080602" w:rsidRDefault="00373036" w:rsidP="00373036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373036" w:rsidRPr="00080602" w:rsidRDefault="00373036" w:rsidP="00373036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373036" w:rsidRPr="00080602" w:rsidRDefault="00373036" w:rsidP="00373036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373036" w:rsidRPr="00080602" w:rsidRDefault="00373036" w:rsidP="00373036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0114E8D2" w:rsidR="00373036" w:rsidRPr="00080602" w:rsidRDefault="000D5AC6" w:rsidP="00373036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373036" w:rsidRPr="00080602" w:rsidRDefault="00373036" w:rsidP="00373036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7D53FCEE" w:rsidR="00373036" w:rsidRPr="00080602" w:rsidRDefault="00373036" w:rsidP="00373036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373036" w:rsidRPr="00080602" w:rsidRDefault="00373036" w:rsidP="00373036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4B29E861" w:rsidR="00373036" w:rsidRPr="00080602" w:rsidRDefault="00A25B08" w:rsidP="00373036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</w:t>
            </w:r>
            <w:r w:rsidR="00F37317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270CA">
              <w:rPr>
                <w:rFonts w:asciiTheme="majorBidi" w:hAnsiTheme="majorBidi" w:cstheme="majorBidi"/>
                <w:b/>
                <w:bCs/>
                <w:lang w:val="en-US"/>
              </w:rPr>
              <w:t>63,483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373036" w:rsidRPr="00080602" w:rsidRDefault="00373036" w:rsidP="00373036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3C05C418" w:rsidR="00373036" w:rsidRPr="00080602" w:rsidRDefault="00373036" w:rsidP="00373036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260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373036" w:rsidRPr="00080602" w:rsidRDefault="00373036" w:rsidP="00373036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3F9DB15C" w:rsidR="00373036" w:rsidRPr="00080602" w:rsidRDefault="00F37317" w:rsidP="00373036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1,754,624</w:t>
            </w:r>
          </w:p>
        </w:tc>
        <w:tc>
          <w:tcPr>
            <w:tcW w:w="90" w:type="dxa"/>
          </w:tcPr>
          <w:p w14:paraId="54CF94B5" w14:textId="77777777" w:rsidR="00373036" w:rsidRPr="00080602" w:rsidRDefault="00373036" w:rsidP="00373036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131A3661" w:rsidR="00373036" w:rsidRPr="001454F2" w:rsidRDefault="00373036" w:rsidP="00373036">
            <w:pPr>
              <w:tabs>
                <w:tab w:val="decimal" w:pos="806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1,715,999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613D7A" w14:paraId="478F380D" w14:textId="77777777" w:rsidTr="0061004D">
        <w:trPr>
          <w:tblHeader/>
        </w:trPr>
        <w:tc>
          <w:tcPr>
            <w:tcW w:w="200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036" w14:paraId="72A817AA" w14:textId="77777777" w:rsidTr="006472A1">
        <w:trPr>
          <w:trHeight w:val="305"/>
          <w:tblHeader/>
        </w:trPr>
        <w:tc>
          <w:tcPr>
            <w:tcW w:w="2008" w:type="pct"/>
            <w:gridSpan w:val="2"/>
          </w:tcPr>
          <w:p w14:paraId="5C661413" w14:textId="1ABD7817" w:rsidR="00373036" w:rsidRDefault="00373036" w:rsidP="00373036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เก้าเดือน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38" w:type="pct"/>
            <w:hideMark/>
          </w:tcPr>
          <w:p w14:paraId="531D166F" w14:textId="07F57698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pct"/>
          </w:tcPr>
          <w:p w14:paraId="1DF291FE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7DD785CD" w14:textId="265E8E3C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50350315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1CC40EFA" w14:textId="3CEA573E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pct"/>
          </w:tcPr>
          <w:p w14:paraId="287F5833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38676C07" w14:textId="2801CA22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13D7A" w14:paraId="491BEAFB" w14:textId="77777777" w:rsidTr="0061004D">
        <w:trPr>
          <w:tblHeader/>
        </w:trPr>
        <w:tc>
          <w:tcPr>
            <w:tcW w:w="1617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3D7A" w14:paraId="08E7B465" w14:textId="77777777" w:rsidTr="0061004D">
        <w:tc>
          <w:tcPr>
            <w:tcW w:w="1617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D7A" w14:paraId="480AD7A8" w14:textId="77777777" w:rsidTr="00E02DA1">
        <w:tc>
          <w:tcPr>
            <w:tcW w:w="1617" w:type="pct"/>
            <w:hideMark/>
          </w:tcPr>
          <w:p w14:paraId="3C004ABA" w14:textId="3D3A26E8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23F98B6" w14:textId="77777777" w:rsidR="00613D7A" w:rsidRDefault="00613D7A" w:rsidP="00613D7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CD2617A" w14:textId="5031660E" w:rsidR="00613D7A" w:rsidRPr="004D3ECB" w:rsidRDefault="00DB0E35" w:rsidP="002056F2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  <w:r w:rsidR="007C5E93" w:rsidRPr="004D3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D3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7" w:type="pct"/>
            <w:vAlign w:val="bottom"/>
          </w:tcPr>
          <w:p w14:paraId="7DF23366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FAAC518" w14:textId="6ED37ABD" w:rsidR="00613D7A" w:rsidRDefault="00DB0E35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vAlign w:val="bottom"/>
          </w:tcPr>
          <w:p w14:paraId="6557F911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AFAE8B9" w14:textId="484925C2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</w:tcPr>
          <w:p w14:paraId="06BF0276" w14:textId="77777777" w:rsidR="00613D7A" w:rsidRDefault="00613D7A" w:rsidP="00613D7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CE2914" w14:textId="548D24F9" w:rsidR="00613D7A" w:rsidRDefault="00DB0E35" w:rsidP="008E6FE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373036" w14:paraId="34004838" w14:textId="77777777" w:rsidTr="00BE1608">
        <w:trPr>
          <w:trHeight w:val="353"/>
        </w:trPr>
        <w:tc>
          <w:tcPr>
            <w:tcW w:w="2008" w:type="pct"/>
            <w:gridSpan w:val="2"/>
            <w:hideMark/>
          </w:tcPr>
          <w:p w14:paraId="63001761" w14:textId="135C2B25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158DCBCB" w14:textId="4C669686" w:rsidR="00373036" w:rsidRDefault="00D16109" w:rsidP="00373036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</w:t>
            </w:r>
            <w:r w:rsidR="003C04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  <w:vAlign w:val="bottom"/>
          </w:tcPr>
          <w:p w14:paraId="7BCFDF44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B54091" w14:textId="46DCEB5F" w:rsidR="00373036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17,032</w:t>
            </w:r>
          </w:p>
        </w:tc>
        <w:tc>
          <w:tcPr>
            <w:tcW w:w="148" w:type="pct"/>
            <w:vAlign w:val="bottom"/>
          </w:tcPr>
          <w:p w14:paraId="747AE718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007DA1" w14:textId="38366345" w:rsidR="00373036" w:rsidRDefault="005B50F4" w:rsidP="00373036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19,93</w:t>
            </w:r>
            <w:r w:rsidR="00EE7F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8" w:type="pct"/>
            <w:vAlign w:val="bottom"/>
          </w:tcPr>
          <w:p w14:paraId="6FE05158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B9D7E3B" w14:textId="70A344E4" w:rsidR="00373036" w:rsidRDefault="00373036" w:rsidP="00373036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17,032</w:t>
            </w:r>
          </w:p>
        </w:tc>
      </w:tr>
      <w:tr w:rsidR="00373036" w14:paraId="0C7A8760" w14:textId="77777777" w:rsidTr="00BE1608">
        <w:tc>
          <w:tcPr>
            <w:tcW w:w="2008" w:type="pct"/>
            <w:gridSpan w:val="2"/>
            <w:hideMark/>
          </w:tcPr>
          <w:p w14:paraId="09DF5B52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2FEB8F0D" w:rsidR="00373036" w:rsidRDefault="002056F2" w:rsidP="00373036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B0577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  <w:vAlign w:val="bottom"/>
          </w:tcPr>
          <w:p w14:paraId="36DB80A2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7237BC5E" w:rsidR="00373036" w:rsidRPr="00373036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148" w:type="pct"/>
            <w:vAlign w:val="bottom"/>
          </w:tcPr>
          <w:p w14:paraId="1619A791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3C534D94" w:rsidR="00373036" w:rsidRDefault="005B50F4" w:rsidP="00D611AC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B057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8" w:type="pct"/>
            <w:vAlign w:val="bottom"/>
          </w:tcPr>
          <w:p w14:paraId="79545C70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4296CD6C" w:rsidR="00373036" w:rsidRDefault="00373036" w:rsidP="00373036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E0D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3036" w14:paraId="46AD3221" w14:textId="77777777" w:rsidTr="00874033">
        <w:trPr>
          <w:trHeight w:val="269"/>
        </w:trPr>
        <w:tc>
          <w:tcPr>
            <w:tcW w:w="1617" w:type="pct"/>
            <w:hideMark/>
          </w:tcPr>
          <w:p w14:paraId="53A8308F" w14:textId="729988BF" w:rsidR="00373036" w:rsidRDefault="00373036" w:rsidP="0037303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92" w:type="pct"/>
          </w:tcPr>
          <w:p w14:paraId="765BD11C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0D7AC283" w:rsidR="00373036" w:rsidRDefault="002056F2" w:rsidP="00447CC1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7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,08</w:t>
            </w:r>
            <w:r w:rsidR="00EE7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7" w:type="pct"/>
            <w:vAlign w:val="bottom"/>
          </w:tcPr>
          <w:p w14:paraId="2535CB86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126CF5FE" w:rsidR="00373036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873,109</w:t>
            </w:r>
          </w:p>
        </w:tc>
        <w:tc>
          <w:tcPr>
            <w:tcW w:w="148" w:type="pct"/>
            <w:vAlign w:val="bottom"/>
          </w:tcPr>
          <w:p w14:paraId="36C3FB55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38ADF7D7" w:rsidR="00373036" w:rsidRDefault="005B50F4" w:rsidP="00373036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901,08</w:t>
            </w:r>
            <w:r w:rsidR="008E5F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8" w:type="pct"/>
            <w:vAlign w:val="bottom"/>
          </w:tcPr>
          <w:p w14:paraId="3573CF2E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4402CCE5" w:rsidR="00373036" w:rsidRDefault="00373036" w:rsidP="00373036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873,109</w:t>
            </w:r>
          </w:p>
        </w:tc>
      </w:tr>
      <w:tr w:rsidR="00373036" w14:paraId="430470CF" w14:textId="77777777" w:rsidTr="0061004D">
        <w:trPr>
          <w:trHeight w:val="269"/>
        </w:trPr>
        <w:tc>
          <w:tcPr>
            <w:tcW w:w="1617" w:type="pct"/>
            <w:hideMark/>
          </w:tcPr>
          <w:p w14:paraId="7D68FAFE" w14:textId="77777777" w:rsidR="00373036" w:rsidRDefault="00373036" w:rsidP="0037303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3F71EEC4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373036" w:rsidRDefault="00373036" w:rsidP="0037303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98269A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373036" w:rsidRDefault="00373036" w:rsidP="00373036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D039304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373036" w:rsidRDefault="00373036" w:rsidP="00373036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908A278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373036" w:rsidRDefault="00373036" w:rsidP="00373036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73036" w14:paraId="15EB63AF" w14:textId="77777777" w:rsidTr="00613D7A">
        <w:trPr>
          <w:trHeight w:val="269"/>
        </w:trPr>
        <w:tc>
          <w:tcPr>
            <w:tcW w:w="1617" w:type="pct"/>
            <w:hideMark/>
          </w:tcPr>
          <w:p w14:paraId="1C688E37" w14:textId="10BE3193" w:rsidR="00373036" w:rsidRDefault="00373036" w:rsidP="0037303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7224A5B9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2F6B0EF" w14:textId="42CA37CD" w:rsidR="00373036" w:rsidRPr="00806890" w:rsidRDefault="00373036" w:rsidP="00373036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7" w:type="pct"/>
            <w:vAlign w:val="bottom"/>
          </w:tcPr>
          <w:p w14:paraId="4CEE64B7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709A9A8B" w14:textId="58687958" w:rsidR="00373036" w:rsidRPr="008E6FEA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6F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148" w:type="pct"/>
            <w:vAlign w:val="bottom"/>
          </w:tcPr>
          <w:p w14:paraId="7627C413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E99F739" w14:textId="11C048D5" w:rsidR="00373036" w:rsidRPr="00A31099" w:rsidRDefault="00373036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1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3AE3C52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E4CDDF1" w14:textId="77777777" w:rsidR="00373036" w:rsidRDefault="00373036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73036" w14:paraId="070CD5B6" w14:textId="77777777" w:rsidTr="00275723">
        <w:trPr>
          <w:trHeight w:val="269"/>
        </w:trPr>
        <w:tc>
          <w:tcPr>
            <w:tcW w:w="1617" w:type="pct"/>
            <w:hideMark/>
          </w:tcPr>
          <w:p w14:paraId="025BF13E" w14:textId="77777777" w:rsidR="00373036" w:rsidRDefault="00373036" w:rsidP="0037303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77777777" w:rsidR="00373036" w:rsidRDefault="00373036" w:rsidP="0037303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E7400D7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351128C" w14:textId="76834239" w:rsidR="00373036" w:rsidRDefault="00E67113" w:rsidP="00373036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3,714</w:t>
            </w:r>
          </w:p>
        </w:tc>
        <w:tc>
          <w:tcPr>
            <w:tcW w:w="147" w:type="pct"/>
            <w:vAlign w:val="bottom"/>
          </w:tcPr>
          <w:p w14:paraId="5841418D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A7C9D02" w14:textId="61654593" w:rsidR="00373036" w:rsidRPr="00613D7A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2,557</w:t>
            </w:r>
          </w:p>
        </w:tc>
        <w:tc>
          <w:tcPr>
            <w:tcW w:w="148" w:type="pct"/>
            <w:vAlign w:val="bottom"/>
          </w:tcPr>
          <w:p w14:paraId="79A03DF3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758685" w14:textId="0FF7F4A9" w:rsidR="00373036" w:rsidRDefault="005B50F4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B65DE2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13E49798" w14:textId="77777777" w:rsidR="00373036" w:rsidRPr="00A31099" w:rsidRDefault="00373036" w:rsidP="00A31099">
            <w:pPr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3C581B" w14:textId="43985C37" w:rsidR="00373036" w:rsidRPr="00A31099" w:rsidRDefault="00373036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1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3036" w14:paraId="009BEB47" w14:textId="77777777" w:rsidTr="00373036">
        <w:trPr>
          <w:trHeight w:val="269"/>
        </w:trPr>
        <w:tc>
          <w:tcPr>
            <w:tcW w:w="1617" w:type="pct"/>
            <w:hideMark/>
          </w:tcPr>
          <w:p w14:paraId="126F48B0" w14:textId="7FA50F68" w:rsidR="00373036" w:rsidRDefault="00373036" w:rsidP="0037303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92" w:type="pct"/>
          </w:tcPr>
          <w:p w14:paraId="524449CC" w14:textId="77777777" w:rsidR="00373036" w:rsidRDefault="00373036" w:rsidP="00373036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3D7D378B" w:rsidR="00373036" w:rsidRDefault="005B50F4" w:rsidP="00373036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256,872</w:t>
            </w:r>
          </w:p>
        </w:tc>
        <w:tc>
          <w:tcPr>
            <w:tcW w:w="147" w:type="pct"/>
            <w:vAlign w:val="bottom"/>
          </w:tcPr>
          <w:p w14:paraId="6829E01B" w14:textId="77777777" w:rsidR="00373036" w:rsidRDefault="00373036" w:rsidP="0037303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052B055A" w:rsidR="00373036" w:rsidRDefault="00373036" w:rsidP="00373036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252,451</w:t>
            </w:r>
          </w:p>
        </w:tc>
        <w:tc>
          <w:tcPr>
            <w:tcW w:w="148" w:type="pct"/>
            <w:vAlign w:val="bottom"/>
          </w:tcPr>
          <w:p w14:paraId="48D1FD15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3671AE65" w:rsidR="00373036" w:rsidRDefault="005B50F4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4A651341" w14:textId="77777777" w:rsidR="00373036" w:rsidRDefault="00373036" w:rsidP="0037303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457" w14:textId="47167416" w:rsidR="00373036" w:rsidRDefault="00373036" w:rsidP="000C038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75C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4C8D4452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0738DA" w:rsidRPr="000738DA">
        <w:rPr>
          <w:rFonts w:asciiTheme="majorBidi" w:hAnsiTheme="majorBidi" w:cstheme="majorBidi"/>
          <w:lang w:val="en-US"/>
        </w:rPr>
        <w:t xml:space="preserve">30 </w:t>
      </w:r>
      <w:r w:rsidR="000738DA" w:rsidRPr="000738DA">
        <w:rPr>
          <w:rFonts w:asciiTheme="majorBidi" w:hAnsiTheme="majorBidi" w:cstheme="majorBidi"/>
          <w:cs/>
          <w:lang w:val="en-US"/>
        </w:rPr>
        <w:t>กันยายน</w:t>
      </w:r>
      <w:r w:rsidR="000C2D58" w:rsidRPr="000738DA">
        <w:rPr>
          <w:rFonts w:asciiTheme="majorBidi" w:hAnsiTheme="majorBidi" w:cstheme="majorBidi"/>
          <w:cs/>
        </w:rPr>
        <w:t xml:space="preserve"> </w:t>
      </w:r>
      <w:r w:rsidR="00DB0E35" w:rsidRPr="000738DA">
        <w:rPr>
          <w:rFonts w:asciiTheme="majorBidi" w:hAnsiTheme="majorBidi" w:cstheme="majorBidi"/>
          <w:lang w:val="en-US"/>
        </w:rPr>
        <w:t>2567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D50B29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0738DA" w:rsidRPr="000738DA">
        <w:rPr>
          <w:i/>
          <w:iCs/>
          <w:lang w:val="en-US"/>
        </w:rPr>
        <w:t xml:space="preserve">30 </w:t>
      </w:r>
      <w:r w:rsidR="000738DA" w:rsidRPr="000738DA">
        <w:rPr>
          <w:i/>
          <w:iCs/>
          <w:cs/>
          <w:lang w:val="en-US"/>
        </w:rPr>
        <w:t>กันยายน</w:t>
      </w:r>
      <w:r w:rsidR="000738DA">
        <w:rPr>
          <w:i/>
          <w:i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DB0E35" w:rsidRPr="00DB0E35">
        <w:rPr>
          <w:rFonts w:asciiTheme="majorBidi" w:hAnsiTheme="majorBidi" w:cstheme="majorBidi" w:hint="cs"/>
          <w:i/>
          <w:iCs/>
          <w:spacing w:val="-2"/>
          <w:lang w:val="en-US"/>
        </w:rPr>
        <w:t>6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5F3312A6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 xml:space="preserve">เงินลงทุนในบริษัทร่วม ณ วันที่ </w:t>
      </w:r>
      <w:r w:rsidR="00BC54C2">
        <w:rPr>
          <w:rFonts w:asciiTheme="majorBidi" w:hAnsiTheme="majorBidi"/>
        </w:rPr>
        <w:t>30</w:t>
      </w:r>
      <w:r w:rsidRPr="00F84512">
        <w:rPr>
          <w:rFonts w:asciiTheme="majorBidi" w:hAnsiTheme="majorBidi"/>
          <w:cs/>
        </w:rPr>
        <w:t xml:space="preserve"> กันยายน</w:t>
      </w:r>
      <w:r w:rsidR="00522446" w:rsidRPr="00916005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6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F84512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F84512" w:rsidRPr="007A168E" w:rsidRDefault="00F84512" w:rsidP="00F84512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2E95722D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581701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4FCFC248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40F83E6D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F73FA3E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5620C72F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323C266C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274B1C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7345F318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58F4FFAC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C2FF4C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2E3B706B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84512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F84512" w:rsidRPr="007A168E" w:rsidRDefault="00F84512" w:rsidP="00F84512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38CDF17B" w:rsidR="00F84512" w:rsidRPr="007A168E" w:rsidRDefault="00F84512" w:rsidP="00F8451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9C40F0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2CF08565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039B21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0BA56030" w:rsidR="00F84512" w:rsidRPr="007A168E" w:rsidRDefault="00F84512" w:rsidP="00F8451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967A55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3CAEAD4F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CDF686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3FC0F049" w:rsidR="00F84512" w:rsidRPr="007A168E" w:rsidRDefault="00F84512" w:rsidP="00F8451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C66BAE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57BBC206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B89181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0BE2DC07" w:rsidR="00F84512" w:rsidRPr="007A168E" w:rsidRDefault="00F84512" w:rsidP="00F8451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597B0AB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1B5D62CC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F84512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F84512" w:rsidRPr="007A168E" w:rsidRDefault="00F84512" w:rsidP="00F84512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F84512" w:rsidRPr="007A168E" w:rsidRDefault="00F84512" w:rsidP="00F8451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F84512" w:rsidRPr="007A168E" w:rsidRDefault="00F84512" w:rsidP="00F84512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84512" w:rsidRPr="007A168E" w14:paraId="1959AC64" w14:textId="77777777" w:rsidTr="000B13C3">
        <w:tc>
          <w:tcPr>
            <w:tcW w:w="2970" w:type="dxa"/>
          </w:tcPr>
          <w:p w14:paraId="5DEBF48B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F84512" w:rsidRPr="007A168E" w:rsidRDefault="00F84512" w:rsidP="00F8451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F84512" w:rsidRPr="007A168E" w:rsidRDefault="00F84512" w:rsidP="00F84512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84512" w:rsidRPr="007A168E" w14:paraId="34CB47D6" w14:textId="77777777" w:rsidTr="000B13C3">
        <w:tc>
          <w:tcPr>
            <w:tcW w:w="2970" w:type="dxa"/>
          </w:tcPr>
          <w:p w14:paraId="20373C4A" w14:textId="77777777" w:rsidR="00F84512" w:rsidRPr="007A168E" w:rsidRDefault="00F84512" w:rsidP="00F8451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0D85738A" w:rsidR="00F84512" w:rsidRPr="007A168E" w:rsidRDefault="00AA2F33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C3D30CD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3F2C26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148EC8E4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C825A09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99884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3102927F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31134604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02CCCE56" w:rsidR="00F84512" w:rsidRPr="007A168E" w:rsidRDefault="00D50B29" w:rsidP="00F8451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115,89</w:t>
            </w:r>
            <w:r w:rsidR="008C61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47" w:type="dxa"/>
          </w:tcPr>
          <w:p w14:paraId="49AE7FA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6DFD5A29" w:rsidR="00F84512" w:rsidRPr="007A168E" w:rsidRDefault="00F84512" w:rsidP="00F8451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F84512" w:rsidRPr="007A168E" w14:paraId="393FC78B" w14:textId="77777777" w:rsidTr="000B13C3">
        <w:tc>
          <w:tcPr>
            <w:tcW w:w="2970" w:type="dxa"/>
          </w:tcPr>
          <w:p w14:paraId="758F9F5A" w14:textId="77777777" w:rsidR="00F84512" w:rsidRPr="007A168E" w:rsidRDefault="00F84512" w:rsidP="00F8451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5D328FFA" w:rsidR="00F84512" w:rsidRPr="007A168E" w:rsidRDefault="00AA2F33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25A0FAA1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FEE63F2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7504D872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0442321F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F9A1D0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2B8F73CD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0E8EC080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6A00F2C5" w:rsidR="00F84512" w:rsidRPr="007A168E" w:rsidRDefault="00D50B29" w:rsidP="00F84512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785,183</w:t>
            </w:r>
          </w:p>
        </w:tc>
        <w:tc>
          <w:tcPr>
            <w:tcW w:w="247" w:type="dxa"/>
          </w:tcPr>
          <w:p w14:paraId="302FC088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43E1FB68" w:rsidR="00F84512" w:rsidRPr="007A168E" w:rsidRDefault="00F84512" w:rsidP="00F84512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F84512" w:rsidRPr="007A168E" w14:paraId="4C437A86" w14:textId="77777777" w:rsidTr="000B13C3">
        <w:tc>
          <w:tcPr>
            <w:tcW w:w="2970" w:type="dxa"/>
          </w:tcPr>
          <w:p w14:paraId="5ED702ED" w14:textId="77777777" w:rsidR="00F84512" w:rsidRPr="007A168E" w:rsidRDefault="00F84512" w:rsidP="00F84512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F84512" w:rsidRPr="007A168E" w:rsidRDefault="00F84512" w:rsidP="00F84512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F84512" w:rsidRPr="007A168E" w:rsidRDefault="00F84512" w:rsidP="00F84512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F84512" w:rsidRPr="007A168E" w:rsidRDefault="00F84512" w:rsidP="00F84512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F84512" w:rsidRPr="007A168E" w:rsidRDefault="00F84512" w:rsidP="00F84512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F84512" w:rsidRPr="007A168E" w:rsidRDefault="00F84512" w:rsidP="00F84512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363019D4" w:rsidR="00F84512" w:rsidRPr="007A168E" w:rsidRDefault="00AB570A" w:rsidP="00F84512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1BDF28D5" w:rsidR="00F84512" w:rsidRPr="007A168E" w:rsidRDefault="00F84512" w:rsidP="00F84512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60FA54C3" w:rsidR="00F84512" w:rsidRPr="007A168E" w:rsidRDefault="00D50B29" w:rsidP="00F84512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901,</w:t>
            </w:r>
            <w:r w:rsidR="002B215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</w:t>
            </w:r>
            <w:r w:rsidR="008E5FF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5B5E20AB" w14:textId="77777777" w:rsidR="00F84512" w:rsidRPr="007A168E" w:rsidRDefault="00F84512" w:rsidP="00F84512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2F78C1D4" w:rsidR="00F84512" w:rsidRPr="007A168E" w:rsidRDefault="00F84512" w:rsidP="00F84512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</w:tr>
      <w:tr w:rsidR="00F84512" w:rsidRPr="007A168E" w14:paraId="6B3EB595" w14:textId="77777777" w:rsidTr="000B13C3">
        <w:tc>
          <w:tcPr>
            <w:tcW w:w="2970" w:type="dxa"/>
          </w:tcPr>
          <w:p w14:paraId="53C053ED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F84512" w:rsidRPr="007A168E" w:rsidRDefault="00F84512" w:rsidP="00F8451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F84512" w:rsidRPr="007A168E" w:rsidRDefault="00F84512" w:rsidP="00F8451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84512" w:rsidRPr="007A168E" w14:paraId="4F094426" w14:textId="77777777" w:rsidTr="000B13C3">
        <w:tc>
          <w:tcPr>
            <w:tcW w:w="2970" w:type="dxa"/>
          </w:tcPr>
          <w:p w14:paraId="5FC90C7D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28011A90" w:rsidR="00F84512" w:rsidRPr="007A168E" w:rsidRDefault="00AA2F33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9C624C8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273211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0CFC3B8A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18C4FC0F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FE96F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2BD736BB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195BBA69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47176D91" w:rsidR="00F84512" w:rsidRPr="007A168E" w:rsidRDefault="002B2159" w:rsidP="008378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F84512" w:rsidRPr="007A168E" w:rsidRDefault="00F84512" w:rsidP="0083782F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84512" w:rsidRPr="007A168E" w14:paraId="3C5C455C" w14:textId="77777777" w:rsidTr="000B13C3">
        <w:tc>
          <w:tcPr>
            <w:tcW w:w="2970" w:type="dxa"/>
          </w:tcPr>
          <w:p w14:paraId="31885107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2E5B1A7A" w:rsidR="00F84512" w:rsidRPr="007A168E" w:rsidRDefault="00AA2F33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A403560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B0EAF22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423768AF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03919366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E1885E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7A5B632B" w:rsidR="00F84512" w:rsidRPr="007A168E" w:rsidRDefault="00AB570A" w:rsidP="00376EC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F84512" w:rsidRPr="007A168E" w:rsidRDefault="00F84512" w:rsidP="0083782F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68D324D2" w:rsidR="00F84512" w:rsidRPr="007A168E" w:rsidRDefault="002B2159" w:rsidP="008378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F84512" w:rsidRPr="007A168E" w:rsidRDefault="00F84512" w:rsidP="0083782F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84512" w:rsidRPr="007A168E" w14:paraId="55DDB1FB" w14:textId="77777777" w:rsidTr="000B13C3">
        <w:tc>
          <w:tcPr>
            <w:tcW w:w="2970" w:type="dxa"/>
          </w:tcPr>
          <w:p w14:paraId="3ADDB802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199622D7" w:rsidR="00F84512" w:rsidRPr="007A168E" w:rsidRDefault="00AA2F33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27E8153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9801C5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7F357155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A160B69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76112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1EF87484" w:rsidR="00F84512" w:rsidRPr="007A168E" w:rsidRDefault="00AB570A" w:rsidP="00376EC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F84512" w:rsidRPr="007A168E" w:rsidRDefault="00F84512" w:rsidP="0083782F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073881A1" w:rsidR="00F84512" w:rsidRPr="007A168E" w:rsidRDefault="002B2159" w:rsidP="008378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F84512" w:rsidRPr="007A168E" w:rsidRDefault="00F84512" w:rsidP="0083782F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84512" w:rsidRPr="007A168E" w14:paraId="2AB2A6D0" w14:textId="77777777" w:rsidTr="000B13C3">
        <w:tc>
          <w:tcPr>
            <w:tcW w:w="2970" w:type="dxa"/>
          </w:tcPr>
          <w:p w14:paraId="3501CFB6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34D21F99" w:rsidR="00F84512" w:rsidRPr="007A168E" w:rsidRDefault="00AB570A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27D89F34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59DC152C" w:rsidR="00F84512" w:rsidRPr="007A168E" w:rsidRDefault="002B2159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901,08</w:t>
            </w:r>
            <w:r w:rsidR="008E5F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0FC3528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662E5D3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F84512" w:rsidRPr="007A168E" w14:paraId="6C1394C3" w14:textId="77777777" w:rsidTr="000B13C3">
        <w:tc>
          <w:tcPr>
            <w:tcW w:w="2970" w:type="dxa"/>
          </w:tcPr>
          <w:p w14:paraId="22B64C83" w14:textId="77777777" w:rsidR="00F84512" w:rsidRPr="007A168E" w:rsidRDefault="00F84512" w:rsidP="00F84512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F84512" w:rsidRPr="007A168E" w:rsidRDefault="00F84512" w:rsidP="00F84512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F84512" w:rsidRPr="007A168E" w:rsidRDefault="00F84512" w:rsidP="00F8451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F84512" w:rsidRPr="007A168E" w:rsidRDefault="00F84512" w:rsidP="00F8451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F84512" w:rsidRPr="007A168E" w:rsidRDefault="00F84512" w:rsidP="00F84512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F84512" w:rsidRPr="007A168E" w:rsidRDefault="00F84512" w:rsidP="00F84512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F84512" w:rsidRPr="007A168E" w:rsidRDefault="00F84512" w:rsidP="00F8451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F84512" w:rsidRPr="007A168E" w:rsidRDefault="00F84512" w:rsidP="00F8451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F84512" w:rsidRPr="007A168E" w:rsidRDefault="00F84512" w:rsidP="00F84512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F84512" w:rsidRPr="007A168E" w:rsidRDefault="00F84512" w:rsidP="00F8451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F84512" w:rsidRPr="007A168E" w:rsidRDefault="00F84512" w:rsidP="00F84512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84512" w:rsidRPr="007A168E" w14:paraId="10422A36" w14:textId="77777777" w:rsidTr="000B13C3">
        <w:tc>
          <w:tcPr>
            <w:tcW w:w="2970" w:type="dxa"/>
          </w:tcPr>
          <w:p w14:paraId="463EF94C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4512" w:rsidRPr="007A168E" w14:paraId="6336AD1B" w14:textId="77777777" w:rsidTr="000B13C3">
        <w:tc>
          <w:tcPr>
            <w:tcW w:w="2970" w:type="dxa"/>
          </w:tcPr>
          <w:p w14:paraId="555A05C0" w14:textId="77777777" w:rsidR="00F84512" w:rsidRPr="007A168E" w:rsidRDefault="00F84512" w:rsidP="00F8451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68E0F975" w:rsidR="00F84512" w:rsidRPr="007A168E" w:rsidRDefault="00274218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57BB7A18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41C8B826" w:rsidR="00F84512" w:rsidRPr="007A168E" w:rsidRDefault="00274218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4C91D5DF" w:rsidR="00F84512" w:rsidRPr="007A168E" w:rsidRDefault="00F84512" w:rsidP="00F84512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59720A8E" w:rsidR="00F84512" w:rsidRPr="007A168E" w:rsidRDefault="00274218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29448505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583480FC" w:rsidR="00F84512" w:rsidRPr="007A168E" w:rsidRDefault="002B2159" w:rsidP="00F84512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256,872</w:t>
            </w:r>
          </w:p>
        </w:tc>
        <w:tc>
          <w:tcPr>
            <w:tcW w:w="247" w:type="dxa"/>
          </w:tcPr>
          <w:p w14:paraId="445BA23C" w14:textId="77777777" w:rsidR="00F84512" w:rsidRPr="007A168E" w:rsidRDefault="00F84512" w:rsidP="00F84512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1870A3E6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F84512" w:rsidRPr="007A168E" w14:paraId="0507B893" w14:textId="77777777" w:rsidTr="000B13C3">
        <w:tc>
          <w:tcPr>
            <w:tcW w:w="2970" w:type="dxa"/>
          </w:tcPr>
          <w:p w14:paraId="439BCED5" w14:textId="77777777" w:rsidR="00F84512" w:rsidRPr="007A168E" w:rsidRDefault="00F84512" w:rsidP="00F84512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F84512" w:rsidRPr="007A168E" w:rsidRDefault="00F84512" w:rsidP="00F8451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F84512" w:rsidRPr="007A168E" w:rsidRDefault="00F84512" w:rsidP="00F8451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135BBB36" w:rsidR="00F84512" w:rsidRPr="007A168E" w:rsidRDefault="00274218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65DA374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66E307C4" w:rsidR="00F84512" w:rsidRPr="007A168E" w:rsidRDefault="002B2159" w:rsidP="00F84512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256,872</w:t>
            </w:r>
          </w:p>
        </w:tc>
        <w:tc>
          <w:tcPr>
            <w:tcW w:w="247" w:type="dxa"/>
          </w:tcPr>
          <w:p w14:paraId="6EB77116" w14:textId="77777777" w:rsidR="00F84512" w:rsidRPr="007A168E" w:rsidRDefault="00F84512" w:rsidP="00F8451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3A40431" w:rsidR="00F84512" w:rsidRPr="007A168E" w:rsidRDefault="00F84512" w:rsidP="00F8451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E0AEE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E0AEE" w:rsidRPr="007A168E" w:rsidRDefault="004E0AEE" w:rsidP="004E0A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1C97FD83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AAC9F9C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2E150927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20EEE19F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FBC676D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C5B0F72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7B2F223A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6ECA1CA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0CDBA849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115D3D18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D9A4643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59688F99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E0AEE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E0AEE" w:rsidRPr="007A168E" w:rsidRDefault="004E0AEE" w:rsidP="004E0A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66D63695" w:rsidR="004E0AEE" w:rsidRPr="007A168E" w:rsidRDefault="004E0AEE" w:rsidP="004E0A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7496B92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313B60F6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54E8C669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5E4B340A" w:rsidR="004E0AEE" w:rsidRPr="007A168E" w:rsidRDefault="004E0AEE" w:rsidP="004E0A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45EACCA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3148E35E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CC0DC54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6D4B41FC" w:rsidR="004E0AEE" w:rsidRPr="007A168E" w:rsidRDefault="004E0AEE" w:rsidP="004E0A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B4B4AAD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4A7BFC47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113B3250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62D080CE" w:rsidR="004E0AEE" w:rsidRPr="007A168E" w:rsidRDefault="004E0AEE" w:rsidP="004E0A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9863050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45784F8C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4E0AEE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E0AEE" w:rsidRPr="007A168E" w:rsidRDefault="004E0AEE" w:rsidP="004E0A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E0AEE" w:rsidRPr="007A168E" w:rsidRDefault="004E0AEE" w:rsidP="004E0A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E0AEE" w:rsidRPr="007A168E" w:rsidRDefault="004E0AEE" w:rsidP="004E0AE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E0AEE" w:rsidRPr="007A168E" w14:paraId="37C21E1E" w14:textId="77777777" w:rsidTr="000B13C3">
        <w:tc>
          <w:tcPr>
            <w:tcW w:w="2970" w:type="dxa"/>
          </w:tcPr>
          <w:p w14:paraId="7D5DF806" w14:textId="77777777" w:rsidR="004E0AEE" w:rsidRPr="007A168E" w:rsidRDefault="004E0AEE" w:rsidP="004E0A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E0AEE" w:rsidRPr="007A168E" w:rsidRDefault="004E0AEE" w:rsidP="004E0A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E0AEE" w:rsidRPr="007A168E" w:rsidRDefault="004E0AEE" w:rsidP="004E0A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E0AEE" w:rsidRPr="007A168E" w:rsidRDefault="004E0AEE" w:rsidP="004E0AE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E0AEE" w:rsidRPr="007A168E" w14:paraId="1322FC51" w14:textId="77777777" w:rsidTr="000B13C3">
        <w:tc>
          <w:tcPr>
            <w:tcW w:w="2970" w:type="dxa"/>
          </w:tcPr>
          <w:p w14:paraId="2D0A30E1" w14:textId="77777777" w:rsidR="004E0AEE" w:rsidRPr="007A168E" w:rsidRDefault="004E0AEE" w:rsidP="004E0AE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4E0AEE" w:rsidRPr="007A168E" w:rsidRDefault="004E0AEE" w:rsidP="004E0A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2407B435" w:rsidR="004E0AEE" w:rsidRPr="007A168E" w:rsidRDefault="00274218" w:rsidP="004E0AEE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4D0DCE9A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1FBCCF79" w:rsidR="004E0AEE" w:rsidRPr="007A168E" w:rsidRDefault="00274218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CAD59F4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581918ED" w:rsidR="004E0AEE" w:rsidRPr="007A168E" w:rsidRDefault="00274218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26DBB96E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590B6E5A" w:rsidR="004E0AEE" w:rsidRPr="007A168E" w:rsidRDefault="00407CBF" w:rsidP="004E0A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115,89</w:t>
            </w:r>
            <w:r w:rsidR="000032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47" w:type="dxa"/>
          </w:tcPr>
          <w:p w14:paraId="7E90CCFF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00C2DA84" w:rsidR="004E0AEE" w:rsidRPr="007A168E" w:rsidRDefault="004E0AEE" w:rsidP="004E0A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4E0AEE" w:rsidRPr="007A168E" w14:paraId="78CF78EB" w14:textId="77777777" w:rsidTr="000B13C3">
        <w:tc>
          <w:tcPr>
            <w:tcW w:w="2970" w:type="dxa"/>
          </w:tcPr>
          <w:p w14:paraId="40367AA7" w14:textId="77777777" w:rsidR="004E0AEE" w:rsidRPr="007A168E" w:rsidRDefault="004E0AEE" w:rsidP="004E0AE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4E0AEE" w:rsidRPr="007A168E" w:rsidRDefault="004E0AEE" w:rsidP="004E0A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55C0C870" w:rsidR="004E0AEE" w:rsidRPr="007A168E" w:rsidRDefault="00274218" w:rsidP="004E0AEE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12BDCB1" w:rsidR="004E0AEE" w:rsidRPr="007A168E" w:rsidRDefault="004E0AEE" w:rsidP="004E0A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241DF2C8" w:rsidR="004E0AEE" w:rsidRPr="007A168E" w:rsidRDefault="00274218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3EFFA5D6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4D16D557" w:rsidR="004E0AEE" w:rsidRPr="007A168E" w:rsidRDefault="00274218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15877701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16EB620F" w:rsidR="004E0AEE" w:rsidRPr="007A168E" w:rsidRDefault="00407CBF" w:rsidP="004E0AEE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785,183</w:t>
            </w:r>
          </w:p>
        </w:tc>
        <w:tc>
          <w:tcPr>
            <w:tcW w:w="247" w:type="dxa"/>
          </w:tcPr>
          <w:p w14:paraId="2E254929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0A0BD05E" w:rsidR="004E0AEE" w:rsidRPr="007A168E" w:rsidRDefault="004E0AEE" w:rsidP="004E0AEE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4E0AEE" w:rsidRPr="007A168E" w14:paraId="50C88DD7" w14:textId="77777777" w:rsidTr="000B13C3">
        <w:tc>
          <w:tcPr>
            <w:tcW w:w="2970" w:type="dxa"/>
          </w:tcPr>
          <w:p w14:paraId="4A5EC9E1" w14:textId="77777777" w:rsidR="004E0AEE" w:rsidRPr="007A168E" w:rsidRDefault="004E0AEE" w:rsidP="004E0AE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4E0AEE" w:rsidRPr="007A168E" w:rsidRDefault="004E0AEE" w:rsidP="004E0A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4E0AEE" w:rsidRPr="007A168E" w:rsidRDefault="004E0AEE" w:rsidP="004E0AEE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4E0AEE" w:rsidRPr="007A168E" w:rsidRDefault="004E0AEE" w:rsidP="004E0AEE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2C12B917" w:rsidR="004E0AEE" w:rsidRPr="007A168E" w:rsidRDefault="00274218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5CC0C6B5" w:rsidR="004E0AEE" w:rsidRPr="007A168E" w:rsidRDefault="004E0AEE" w:rsidP="004E0A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4CBC465E" w:rsidR="004E0AEE" w:rsidRPr="007A168E" w:rsidRDefault="00407CBF" w:rsidP="004E0A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901,08</w:t>
            </w:r>
            <w:r w:rsidR="000032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56308242" w14:textId="77777777" w:rsidR="004E0AEE" w:rsidRPr="007A168E" w:rsidRDefault="004E0AEE" w:rsidP="004E0A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140F30D3" w:rsidR="004E0AEE" w:rsidRPr="007A168E" w:rsidRDefault="004E0AEE" w:rsidP="004E0A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359B6D88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 xml:space="preserve">งวดเก้าเดือนสิ้นสุดวันที่ </w:t>
      </w:r>
      <w:r w:rsidR="00B80E20">
        <w:rPr>
          <w:lang w:val="en-US"/>
        </w:rPr>
        <w:t>30</w:t>
      </w:r>
      <w:r w:rsidR="004E0AEE" w:rsidRPr="004E0AEE">
        <w:rPr>
          <w:cs/>
          <w:lang w:val="en-US"/>
        </w:rPr>
        <w:t xml:space="preserve"> กันยายน</w:t>
      </w:r>
      <w:r w:rsidR="00AF4899">
        <w:rPr>
          <w:rFonts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7FBF991D" w:rsidR="0096592E" w:rsidRPr="001C0172" w:rsidRDefault="004E0AE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69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1C01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1C01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C0172" w:rsidRPr="001C01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3561BC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7439F621" w:rsidR="0096592E" w:rsidRPr="00110072" w:rsidRDefault="002C1069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6354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3E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354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E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5AA00BC3" w:rsidR="0096592E" w:rsidRPr="008C752E" w:rsidRDefault="00B723E2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</w:t>
            </w:r>
            <w:r w:rsidR="006354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77,454</w:t>
            </w:r>
          </w:p>
        </w:tc>
      </w:tr>
      <w:tr w:rsidR="001C0172" w:rsidRPr="008C752E" w14:paraId="6A9EBBA7" w14:textId="77777777" w:rsidTr="003561BC">
        <w:tc>
          <w:tcPr>
            <w:tcW w:w="338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698C725" w14:textId="44FC02F3" w:rsidR="001C0172" w:rsidRPr="00DB0E35" w:rsidRDefault="00B723E2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10,919</w:t>
            </w:r>
          </w:p>
        </w:tc>
        <w:tc>
          <w:tcPr>
            <w:tcW w:w="149" w:type="pct"/>
            <w:shd w:val="clear" w:color="auto" w:fill="auto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7DD189C1" w14:textId="0ED900C8" w:rsidR="001C0172" w:rsidRPr="00DB0E35" w:rsidRDefault="00B723E2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10,287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1BC43ED0" w:rsidR="002B5A0A" w:rsidRPr="008C752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4E0AEE">
        <w:rPr>
          <w:rFonts w:asciiTheme="majorBidi" w:hAnsiTheme="majorBidi"/>
          <w:cs/>
          <w:lang w:val="en-US"/>
        </w:rPr>
        <w:t xml:space="preserve">ณ วันที่ </w:t>
      </w:r>
      <w:r w:rsidR="00E71D81">
        <w:rPr>
          <w:rFonts w:asciiTheme="majorBidi" w:hAnsiTheme="majorBidi"/>
          <w:lang w:val="en-US"/>
        </w:rPr>
        <w:t>30</w:t>
      </w:r>
      <w:r w:rsidRPr="004E0AEE">
        <w:rPr>
          <w:rFonts w:asciiTheme="majorBidi" w:hAnsiTheme="majorBidi"/>
          <w:cs/>
          <w:lang w:val="en-US"/>
        </w:rPr>
        <w:t xml:space="preserve"> กันยายน</w:t>
      </w:r>
      <w:r w:rsidR="001C0172">
        <w:rPr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="002B5A0A" w:rsidRPr="008C752E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="002B5A0A"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="002B5A0A"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B723E2">
        <w:rPr>
          <w:rFonts w:asciiTheme="majorBidi" w:hAnsiTheme="majorBidi" w:cstheme="majorBidi"/>
          <w:lang w:val="en-US"/>
        </w:rPr>
        <w:t>5,38</w:t>
      </w:r>
      <w:r w:rsidR="00A87FFA">
        <w:rPr>
          <w:rFonts w:asciiTheme="majorBidi" w:hAnsiTheme="majorBidi" w:cstheme="majorBidi"/>
          <w:lang w:val="en-US"/>
        </w:rPr>
        <w:t>7</w:t>
      </w:r>
      <w:r w:rsidR="001C0172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459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0419CF25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B35A38" w:rsidRPr="00B35A38">
        <w:rPr>
          <w:rFonts w:ascii="Angsana New" w:hAnsi="Angsana New"/>
          <w:sz w:val="30"/>
          <w:szCs w:val="30"/>
          <w:cs/>
        </w:rPr>
        <w:t xml:space="preserve">งวดเก้าเดือนสิ้นสุดวันที่ </w:t>
      </w:r>
      <w:r w:rsidR="00E71D81">
        <w:rPr>
          <w:rFonts w:ascii="Angsana New" w:hAnsi="Angsana New"/>
          <w:sz w:val="30"/>
          <w:szCs w:val="30"/>
        </w:rPr>
        <w:t>30</w:t>
      </w:r>
      <w:r w:rsidR="00B35A38" w:rsidRPr="00B35A38">
        <w:rPr>
          <w:rFonts w:ascii="Angsana New" w:hAnsi="Angsana New"/>
          <w:sz w:val="30"/>
          <w:szCs w:val="30"/>
          <w:cs/>
        </w:rPr>
        <w:t xml:space="preserve"> กันยายน</w:t>
      </w:r>
      <w:r w:rsidR="00C70F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="Angsana New" w:hAnsi="Angsana New"/>
          <w:sz w:val="30"/>
          <w:szCs w:val="30"/>
          <w:lang w:val="en-US"/>
        </w:rPr>
        <w:t>256</w:t>
      </w:r>
      <w:r w:rsidR="00C70FAE">
        <w:rPr>
          <w:rFonts w:ascii="Angsana New" w:hAnsi="Angsana New"/>
          <w:sz w:val="30"/>
          <w:szCs w:val="30"/>
          <w:lang w:val="en-US"/>
        </w:rPr>
        <w:t>7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041"/>
        <w:gridCol w:w="1620"/>
        <w:gridCol w:w="270"/>
        <w:gridCol w:w="1440"/>
        <w:gridCol w:w="270"/>
        <w:gridCol w:w="1530"/>
      </w:tblGrid>
      <w:tr w:rsidR="00B04AF8" w:rsidRPr="006B10B4" w14:paraId="1A21C90C" w14:textId="51E342E1" w:rsidTr="00825AA3">
        <w:tc>
          <w:tcPr>
            <w:tcW w:w="4041" w:type="dxa"/>
          </w:tcPr>
          <w:p w14:paraId="7D64F6B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1689A38F" w14:textId="38CEC127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04AF8" w:rsidRPr="006B10B4" w14:paraId="5BC8CEB3" w14:textId="3954550E" w:rsidTr="00825AA3">
        <w:tc>
          <w:tcPr>
            <w:tcW w:w="4041" w:type="dxa"/>
          </w:tcPr>
          <w:p w14:paraId="1D2A940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7E5D2A" w14:textId="77777777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B04AF8" w:rsidRPr="006B10B4" w:rsidRDefault="00B04AF8" w:rsidP="00B04AF8">
            <w:pPr>
              <w:spacing w:line="240" w:lineRule="atLeast"/>
              <w:ind w:left="-200" w:right="-102" w:firstLine="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530" w:type="dxa"/>
          </w:tcPr>
          <w:p w14:paraId="734FC516" w14:textId="1E882BFE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04AF8" w:rsidRPr="006B10B4" w14:paraId="1FD12522" w14:textId="5648D660" w:rsidTr="00825AA3">
        <w:tc>
          <w:tcPr>
            <w:tcW w:w="4041" w:type="dxa"/>
          </w:tcPr>
          <w:p w14:paraId="41AE9CF1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4355049B" w14:textId="79FA3651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04AF8" w:rsidRPr="006B10B4" w14:paraId="0FED17F9" w14:textId="2F9E7F15" w:rsidTr="00825AA3">
        <w:tc>
          <w:tcPr>
            <w:tcW w:w="4041" w:type="dxa"/>
          </w:tcPr>
          <w:p w14:paraId="358A4080" w14:textId="4AB45A40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3D93C5B" w14:textId="16423A50" w:rsidR="00B04AF8" w:rsidRPr="00356FF2" w:rsidRDefault="00B04AF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270" w:type="dxa"/>
          </w:tcPr>
          <w:p w14:paraId="78CEE467" w14:textId="77777777" w:rsidR="00B04AF8" w:rsidRPr="00B04AF8" w:rsidRDefault="00B04AF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77C64CFF" w14:textId="3719EE11" w:rsidR="00B04AF8" w:rsidRPr="00DB0E35" w:rsidRDefault="00B04AF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305A51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530" w:type="dxa"/>
          </w:tcPr>
          <w:p w14:paraId="6E7E1B1F" w14:textId="02A2A213" w:rsidR="00B04AF8" w:rsidRPr="00DB0E35" w:rsidRDefault="00B04AF8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9,407,680</w:t>
            </w:r>
          </w:p>
        </w:tc>
      </w:tr>
      <w:tr w:rsidR="00B04AF8" w:rsidRPr="006B10B4" w14:paraId="7AACC3AF" w14:textId="76E373F0" w:rsidTr="00825AA3">
        <w:tc>
          <w:tcPr>
            <w:tcW w:w="4041" w:type="dxa"/>
          </w:tcPr>
          <w:p w14:paraId="15BD65AE" w14:textId="763DA8BC" w:rsidR="00B04AF8" w:rsidRPr="001C5557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226F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26F0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226F0F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F27CDC" w14:textId="7F0BAE34" w:rsidR="00B04AF8" w:rsidRPr="002F13B9" w:rsidRDefault="00226F0F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(3,193,798)</w:t>
            </w:r>
          </w:p>
        </w:tc>
        <w:tc>
          <w:tcPr>
            <w:tcW w:w="270" w:type="dxa"/>
          </w:tcPr>
          <w:p w14:paraId="627893EB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28C70651" w:rsidR="00B04AF8" w:rsidRPr="002F13B9" w:rsidRDefault="00226F0F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F868D4">
              <w:rPr>
                <w:rFonts w:ascii="Angsana New" w:hAnsi="Angsana New"/>
                <w:sz w:val="30"/>
                <w:szCs w:val="30"/>
              </w:rPr>
              <w:t>76,612</w:t>
            </w:r>
          </w:p>
        </w:tc>
        <w:tc>
          <w:tcPr>
            <w:tcW w:w="270" w:type="dxa"/>
          </w:tcPr>
          <w:p w14:paraId="78810AA3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E3ABD0" w14:textId="6E58C541" w:rsidR="00B04AF8" w:rsidRPr="002F13B9" w:rsidRDefault="00F868D4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(1,317,186)</w:t>
            </w:r>
          </w:p>
        </w:tc>
      </w:tr>
      <w:tr w:rsidR="00B35A38" w:rsidRPr="007E0FE6" w14:paraId="38CFA197" w14:textId="4F42F426" w:rsidTr="00825AA3">
        <w:tc>
          <w:tcPr>
            <w:tcW w:w="4041" w:type="dxa"/>
          </w:tcPr>
          <w:p w14:paraId="50DC0084" w14:textId="6AA92492" w:rsidR="00B35A38" w:rsidRPr="006B10B4" w:rsidRDefault="00B35A38" w:rsidP="00B35A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012BC1E0" w:rsidR="00B35A38" w:rsidRPr="002F13B9" w:rsidRDefault="00226F0F" w:rsidP="00B35A38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6,213,882</w:t>
            </w:r>
          </w:p>
        </w:tc>
        <w:tc>
          <w:tcPr>
            <w:tcW w:w="270" w:type="dxa"/>
          </w:tcPr>
          <w:p w14:paraId="21269713" w14:textId="77777777" w:rsidR="00B35A38" w:rsidRPr="00B04AF8" w:rsidRDefault="00B35A38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2A9198" w14:textId="47190E41" w:rsidR="00B35A38" w:rsidRPr="002F13B9" w:rsidRDefault="00F868D4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1,876,612</w:t>
            </w:r>
          </w:p>
        </w:tc>
        <w:tc>
          <w:tcPr>
            <w:tcW w:w="270" w:type="dxa"/>
          </w:tcPr>
          <w:p w14:paraId="5CF27510" w14:textId="77777777" w:rsidR="00B35A38" w:rsidRPr="00B04AF8" w:rsidRDefault="00B35A38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228A332F" w:rsidR="00B35A38" w:rsidRPr="002F13B9" w:rsidRDefault="00F868D4" w:rsidP="00B35A3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8,090,494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9B61266" w14:textId="77777777" w:rsidR="001C3379" w:rsidRPr="009F1C04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677A3825" w:rsidR="00C563B2" w:rsidRDefault="00A8188D" w:rsidP="00C563B2">
      <w:pPr>
        <w:pStyle w:val="Bo-C1Content"/>
        <w:ind w:right="-25"/>
        <w:rPr>
          <w:rFonts w:asciiTheme="majorBidi" w:hAnsiTheme="majorBidi" w:cstheme="majorBidi"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471789" w:rsidRPr="00471789">
        <w:rPr>
          <w:rFonts w:asciiTheme="majorBidi" w:hAnsiTheme="majorBidi" w:cstheme="majorBidi"/>
        </w:rPr>
        <w:t>30</w:t>
      </w:r>
      <w:r w:rsidRPr="00A8188D">
        <w:rPr>
          <w:rFonts w:asciiTheme="majorBidi" w:hAnsiTheme="majorBidi" w:cstheme="majorBidi"/>
          <w:cs/>
        </w:rPr>
        <w:t xml:space="preserve"> กันยายน</w:t>
      </w:r>
      <w:r w:rsidR="00C70FAE" w:rsidRPr="00A8188D">
        <w:rPr>
          <w:rFonts w:asciiTheme="majorBidi" w:hAnsiTheme="majorBidi" w:cstheme="majorBidi"/>
          <w:cs/>
        </w:rPr>
        <w:t xml:space="preserve"> </w:t>
      </w:r>
      <w:r w:rsidR="00DB0E35" w:rsidRPr="00471789">
        <w:rPr>
          <w:rFonts w:asciiTheme="majorBidi" w:hAnsiTheme="majorBidi" w:cstheme="majorBidi"/>
        </w:rPr>
        <w:t>2567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50229C">
        <w:rPr>
          <w:rFonts w:asciiTheme="majorBidi" w:hAnsiTheme="majorBidi" w:cstheme="majorBidi"/>
          <w:lang w:val="en-US"/>
        </w:rPr>
        <w:t>71,</w:t>
      </w:r>
      <w:r w:rsidR="00EE185F">
        <w:rPr>
          <w:rFonts w:asciiTheme="majorBidi" w:hAnsiTheme="majorBidi" w:cstheme="majorBidi"/>
          <w:lang w:val="en-US"/>
        </w:rPr>
        <w:t>481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EE185F">
        <w:rPr>
          <w:rFonts w:asciiTheme="majorBidi" w:hAnsiTheme="majorBidi" w:cstheme="majorBidi"/>
          <w:lang w:val="en-US"/>
        </w:rPr>
        <w:t>46,063</w:t>
      </w:r>
      <w:r w:rsidR="001C1DAF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DB0E35" w:rsidRPr="00DB0E35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398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54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190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394BE178" w:rsidR="00506746" w:rsidRPr="00ED11C5" w:rsidRDefault="009C6002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0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C60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C70FAE" w:rsidRPr="004841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B0E35" w:rsidRPr="004841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73EF586C" w14:textId="77777777" w:rsidTr="000344DC">
        <w:tc>
          <w:tcPr>
            <w:tcW w:w="1440" w:type="dxa"/>
          </w:tcPr>
          <w:p w14:paraId="6168883B" w14:textId="5E85CE2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23F30CE" w14:textId="633D9EB6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9FF482" w14:textId="07B5EFC4" w:rsidR="008C40E4" w:rsidRPr="00ED11C5" w:rsidRDefault="008C40E4" w:rsidP="009B699C">
            <w:pPr>
              <w:spacing w:line="240" w:lineRule="atLeast"/>
              <w:ind w:left="-110" w:right="-107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97DBD02" w14:textId="59608444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7C8CFD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DDB3ED4" w14:textId="4A73F26F" w:rsidR="008C40E4" w:rsidRPr="00ED11C5" w:rsidRDefault="00DB0E35" w:rsidP="00ED11C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5F063A48" w14:textId="418371E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0CF6D252" w14:textId="6E98FCD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563A8FCF" w14:textId="77777777" w:rsidTr="000344DC">
        <w:tc>
          <w:tcPr>
            <w:tcW w:w="1440" w:type="dxa"/>
          </w:tcPr>
          <w:p w14:paraId="0999B58E" w14:textId="725E4FB2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8D6CD98" w14:textId="35400A48" w:rsidR="004E2879" w:rsidRPr="00ED11C5" w:rsidRDefault="004E2879" w:rsidP="008C40E4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2CFDB" w14:textId="005A882F" w:rsidR="004E2879" w:rsidRPr="00406D0D" w:rsidRDefault="004E2879" w:rsidP="009B699C">
            <w:pPr>
              <w:spacing w:line="240" w:lineRule="atLeast"/>
              <w:ind w:left="-110" w:right="-107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653241B" w14:textId="76F8AA22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2E9CF7ED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6E009F3" w14:textId="71E52F4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6BEA9AB9" w14:textId="2C90C1E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223E972E" w14:textId="57A5D03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4E2879" w:rsidRPr="00ED11C5" w14:paraId="6F45E07B" w14:textId="77777777" w:rsidTr="000344DC">
        <w:tc>
          <w:tcPr>
            <w:tcW w:w="1440" w:type="dxa"/>
          </w:tcPr>
          <w:p w14:paraId="1FABD8B6" w14:textId="15B14F99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A56FCC" w14:textId="20CCBC7F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6607D7" w14:textId="579CBC56" w:rsidR="004E2879" w:rsidRPr="00ED11C5" w:rsidRDefault="004E2879" w:rsidP="00406D0D">
            <w:pPr>
              <w:spacing w:line="240" w:lineRule="atLeast"/>
              <w:ind w:left="-92" w:right="-2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602EF" w14:textId="098CE53A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3FAB78F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00BD33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061830B9" w14:textId="43D2A0C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69E5C7B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143A7FED" w14:textId="77777777" w:rsidTr="000344DC">
        <w:tc>
          <w:tcPr>
            <w:tcW w:w="1440" w:type="dxa"/>
          </w:tcPr>
          <w:p w14:paraId="66C1D208" w14:textId="3E68B843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4A366C8" w14:textId="70782071" w:rsidR="004E2879" w:rsidRPr="00ED11C5" w:rsidRDefault="004E2879" w:rsidP="00406D0D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C3070" w14:textId="40CC8B8A" w:rsidR="004E2879" w:rsidRPr="00ED11C5" w:rsidRDefault="004E2879" w:rsidP="009B699C">
            <w:pPr>
              <w:spacing w:line="240" w:lineRule="atLeast"/>
              <w:ind w:left="-110" w:right="-107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B6BE277" w14:textId="0A1ADF31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4DBDFB2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21A23B" w14:textId="114208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4F5980EF" w14:textId="38649D84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7B41FF3" w14:textId="7CE8A10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72C63949" w14:textId="77777777" w:rsidTr="000344DC">
        <w:tc>
          <w:tcPr>
            <w:tcW w:w="1440" w:type="dxa"/>
          </w:tcPr>
          <w:p w14:paraId="234A67FD" w14:textId="0655B4ED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88413EC" w14:textId="2D2A9D28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E8ECC3" w14:textId="497F0C6C" w:rsidR="004E2879" w:rsidRPr="00ED11C5" w:rsidRDefault="004E2879" w:rsidP="00406D0D">
            <w:pPr>
              <w:spacing w:line="240" w:lineRule="atLeast"/>
              <w:ind w:left="-92" w:right="-2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6236B4B" w14:textId="363B5658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37D7F603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5F5632FF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39369842" w14:textId="604961F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02F881E3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3B8D019A" w14:textId="77777777" w:rsidTr="000344DC">
        <w:tc>
          <w:tcPr>
            <w:tcW w:w="1440" w:type="dxa"/>
          </w:tcPr>
          <w:p w14:paraId="3990AC9E" w14:textId="7488806A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E3AF00D" w14:textId="0140F013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73CE8" w14:textId="3DE62DB1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6A4F3D1" w14:textId="6E880525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12A78D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1C216FD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4F66DDE8" w14:textId="1D9A449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10229FF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55784691" w14:textId="77777777" w:rsidTr="000344DC">
        <w:tc>
          <w:tcPr>
            <w:tcW w:w="1440" w:type="dxa"/>
          </w:tcPr>
          <w:p w14:paraId="2B834FE2" w14:textId="12B88C61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79C49E5" w14:textId="654275A2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1B0751" w14:textId="5A28EFFC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99B92BA" w14:textId="54EA460C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5058B06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79DD20D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62446F16" w14:textId="0B31E06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73F5BFC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3E290A3F" w14:textId="77777777" w:rsidTr="000344DC">
        <w:tc>
          <w:tcPr>
            <w:tcW w:w="1440" w:type="dxa"/>
          </w:tcPr>
          <w:p w14:paraId="02380105" w14:textId="42F4CF09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98BD636" w14:textId="4CD79AB2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23B21" w14:textId="3CF82E71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D3AFB83" w14:textId="4CAAD52E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CFB24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1B741AF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CA801C2" w14:textId="672FC97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458650A" w14:textId="2A93853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1C830A53" w14:textId="77777777" w:rsidTr="000344DC">
        <w:tc>
          <w:tcPr>
            <w:tcW w:w="1440" w:type="dxa"/>
          </w:tcPr>
          <w:p w14:paraId="477AF604" w14:textId="7EA0EEF8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33CDD34" w14:textId="3A7C2DEE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A0461" w14:textId="58A18052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F61D9A" w14:textId="00A3AAB7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9DA599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19F9735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7EEDC653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1519DEBF" w14:textId="259644C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44A6A537" w14:textId="77777777" w:rsidTr="000344DC">
        <w:tc>
          <w:tcPr>
            <w:tcW w:w="1440" w:type="dxa"/>
          </w:tcPr>
          <w:p w14:paraId="6A2FC9D2" w14:textId="7762108F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65E7BEB" w14:textId="23A8FC13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E66B19" w14:textId="05CCE132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84C9D1" w14:textId="214A6947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403F2D9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53C090FD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D212B5C" w14:textId="6152A6D4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C8926E9" w14:textId="621E412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7B98D864" w14:textId="77777777" w:rsidTr="000344DC">
        <w:tc>
          <w:tcPr>
            <w:tcW w:w="1440" w:type="dxa"/>
          </w:tcPr>
          <w:p w14:paraId="17BFEB04" w14:textId="307340D6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8A7A8DC" w14:textId="06222428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44B39" w14:textId="1B3E0E87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C61EFE1" w14:textId="007A087C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243C312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069C1C4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D3D0815" w14:textId="151CDF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96BE765" w14:textId="39A4A47F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1EC145BC" w14:textId="77777777" w:rsidTr="000344DC">
        <w:tc>
          <w:tcPr>
            <w:tcW w:w="1440" w:type="dxa"/>
          </w:tcPr>
          <w:p w14:paraId="31AD8F5B" w14:textId="5B8E949D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6A616E79" w14:textId="7128E80B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25A8A" w14:textId="3DB94B92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FB63776" w14:textId="5737536B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C7A7DB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7D17863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C4C7FE2" w14:textId="38AAC8E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7DD2E5A7" w14:textId="4355397D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0F1AE456" w14:textId="77777777" w:rsidTr="000344DC">
        <w:tc>
          <w:tcPr>
            <w:tcW w:w="1440" w:type="dxa"/>
          </w:tcPr>
          <w:p w14:paraId="0B733BC8" w14:textId="766162C5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EC91489" w14:textId="406F6BA0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C8E31" w14:textId="1C81295D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A641AFC" w14:textId="3D2292D0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D6C0BB6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750EE7E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656B7409" w14:textId="2384F18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418B98C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6D6DF869" w14:textId="77777777" w:rsidTr="000344DC">
        <w:tc>
          <w:tcPr>
            <w:tcW w:w="1440" w:type="dxa"/>
          </w:tcPr>
          <w:p w14:paraId="3C8B1A1B" w14:textId="2F4DFAE6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F755A6C" w14:textId="390A3A4F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33A2A" w14:textId="38F91AF8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263C7DF" w14:textId="72530678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8F7AD3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14300CC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E37621" w14:textId="73D2581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218010CC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1A30494B" w14:textId="77777777" w:rsidTr="000344DC">
        <w:tc>
          <w:tcPr>
            <w:tcW w:w="1440" w:type="dxa"/>
          </w:tcPr>
          <w:p w14:paraId="2E6E1D7A" w14:textId="3355A08C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16D8E63" w14:textId="60D9ED7C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455F0D" w14:textId="61CE2376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B1A5C59" w14:textId="1A6C9763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D5593C7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1FD5C1D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45E53AA" w14:textId="7A28376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5734160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4EB4EFC1" w14:textId="77777777" w:rsidTr="000344DC">
        <w:tc>
          <w:tcPr>
            <w:tcW w:w="1440" w:type="dxa"/>
          </w:tcPr>
          <w:p w14:paraId="10FC997A" w14:textId="5E093235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598A327" w14:textId="78ED3CD5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1C3043" w14:textId="7CF88E23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92B6A6" w14:textId="36ABFC6F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675D9F1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3DF5B41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C23804E" w14:textId="084E6C9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197E180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2005E61D" w14:textId="77777777" w:rsidTr="000344DC">
        <w:tc>
          <w:tcPr>
            <w:tcW w:w="1440" w:type="dxa"/>
          </w:tcPr>
          <w:p w14:paraId="5F78E490" w14:textId="10B209C2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E5533C" w14:textId="70E47A7B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7B9790" w14:textId="7660E1D9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BCD1AC" w14:textId="12948FAE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5C46DC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2E4E6CD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5EBB524E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455F0DB" w14:textId="7250916E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3B918A72" w14:textId="77777777" w:rsidTr="000344DC">
        <w:tc>
          <w:tcPr>
            <w:tcW w:w="1440" w:type="dxa"/>
          </w:tcPr>
          <w:p w14:paraId="12643EFA" w14:textId="3F944C9C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AD0BB77" w14:textId="735192AE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92E8D" w14:textId="77F05213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4458FA" w14:textId="104BB43F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781632B4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36FD478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5F782CAD" w14:textId="735E407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63686AD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48336B5C" w14:textId="77777777" w:rsidTr="000344DC">
        <w:tc>
          <w:tcPr>
            <w:tcW w:w="1440" w:type="dxa"/>
          </w:tcPr>
          <w:p w14:paraId="569B4584" w14:textId="716E1CAA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1350" w:type="dxa"/>
            <w:shd w:val="clear" w:color="auto" w:fill="auto"/>
          </w:tcPr>
          <w:p w14:paraId="1DC6D004" w14:textId="68C0C876" w:rsidR="004E2879" w:rsidRPr="00ED11C5" w:rsidRDefault="004E2879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6F4F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11E9F" w14:textId="4C655408" w:rsidR="004E2879" w:rsidRPr="00ED11C5" w:rsidRDefault="004E287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E5080B9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166ED35" w14:textId="7D3F8E4E" w:rsidR="004E2879" w:rsidRPr="00ED11C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4A6E65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4E94B4E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656BC46F" w14:textId="3029F30C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2E429EA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E2879" w:rsidRPr="00ED11C5" w14:paraId="5D2F100B" w14:textId="77777777" w:rsidTr="000344DC">
        <w:tc>
          <w:tcPr>
            <w:tcW w:w="1440" w:type="dxa"/>
          </w:tcPr>
          <w:p w14:paraId="3093DA45" w14:textId="699BB405" w:rsidR="004E2879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2/2567</w:t>
            </w:r>
          </w:p>
        </w:tc>
        <w:tc>
          <w:tcPr>
            <w:tcW w:w="1350" w:type="dxa"/>
            <w:shd w:val="clear" w:color="auto" w:fill="auto"/>
          </w:tcPr>
          <w:p w14:paraId="332946E2" w14:textId="5A0BF136" w:rsidR="004E2879" w:rsidRDefault="00842FC2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12052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91C9EC" w14:textId="6E3440C0" w:rsidR="004E2879" w:rsidRDefault="00842FC2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EFC3E4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DEEC219" w14:textId="36C6F2D6" w:rsidR="004E2879" w:rsidRDefault="00842FC2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B9926C6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42D92A34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44F44145" w14:textId="1709FE83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6978DFD0" w14:textId="2507D384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26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กรก</w:t>
            </w:r>
            <w:r w:rsidR="00950F9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ฎาคม </w:t>
            </w:r>
            <w:r w:rsidR="00E532DA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E2879" w:rsidRPr="00ED11C5" w14:paraId="6D38FD82" w14:textId="77777777" w:rsidTr="003B0C6D">
        <w:tc>
          <w:tcPr>
            <w:tcW w:w="1440" w:type="dxa"/>
          </w:tcPr>
          <w:p w14:paraId="2715C6D2" w14:textId="07F4BB2F" w:rsidR="004E2879" w:rsidRPr="00DB0E3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91F77" w14:textId="47684272" w:rsidR="004E2879" w:rsidRPr="00ED11C5" w:rsidRDefault="004E2879" w:rsidP="00406D0D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E4B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0,403,300</w:t>
            </w:r>
          </w:p>
        </w:tc>
        <w:tc>
          <w:tcPr>
            <w:tcW w:w="270" w:type="dxa"/>
            <w:shd w:val="clear" w:color="auto" w:fill="auto"/>
          </w:tcPr>
          <w:p w14:paraId="06B8BC0D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2EB74" w14:textId="335B6B7E" w:rsidR="004E2879" w:rsidRPr="00DB0E35" w:rsidRDefault="00DE4B1E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61,077,700</w:t>
            </w:r>
          </w:p>
        </w:tc>
        <w:tc>
          <w:tcPr>
            <w:tcW w:w="270" w:type="dxa"/>
            <w:shd w:val="clear" w:color="auto" w:fill="auto"/>
          </w:tcPr>
          <w:p w14:paraId="08DFABD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23C3" w14:textId="2F284C1B" w:rsidR="004E2879" w:rsidRPr="00DB0E35" w:rsidRDefault="004E287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71,481,000</w:t>
            </w:r>
          </w:p>
        </w:tc>
        <w:tc>
          <w:tcPr>
            <w:tcW w:w="270" w:type="dxa"/>
          </w:tcPr>
          <w:p w14:paraId="56F89C59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</w:tr>
      <w:tr w:rsidR="00504526" w:rsidRPr="00ED11C5" w14:paraId="759CB33B" w14:textId="77777777" w:rsidTr="00504526">
        <w:tc>
          <w:tcPr>
            <w:tcW w:w="1440" w:type="dxa"/>
          </w:tcPr>
          <w:p w14:paraId="16D5B5DC" w14:textId="77777777" w:rsidR="00504526" w:rsidRPr="00ED11C5" w:rsidRDefault="00504526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AE7F6F" w14:textId="77777777" w:rsidR="00504526" w:rsidRPr="00ED11C5" w:rsidRDefault="00504526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B75E2" w14:textId="77777777" w:rsidR="00504526" w:rsidRPr="00ED11C5" w:rsidRDefault="00504526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C60730" w14:textId="77777777" w:rsidR="00504526" w:rsidRPr="00ED11C5" w:rsidRDefault="00504526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0E9D1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AD87B3" w14:textId="77777777" w:rsidR="00504526" w:rsidRPr="00ED11C5" w:rsidRDefault="00504526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504526" w:rsidRPr="00ED11C5" w:rsidRDefault="00504526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263331C4" w:rsidR="00506746" w:rsidRPr="00ED11C5" w:rsidRDefault="009C6002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0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C6002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A57B5B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318A" w:rsidRPr="00ED11C5" w14:paraId="3489CAAE" w14:textId="77777777" w:rsidTr="0005318A">
        <w:tc>
          <w:tcPr>
            <w:tcW w:w="1440" w:type="dxa"/>
          </w:tcPr>
          <w:p w14:paraId="342CFF92" w14:textId="07CB2E0A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D556153" w14:textId="5F1528EB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06681" w14:textId="06C399F2" w:rsidR="0005318A" w:rsidRPr="00ED11C5" w:rsidRDefault="0005318A" w:rsidP="00406D0D">
            <w:pPr>
              <w:spacing w:line="240" w:lineRule="atLeast"/>
              <w:ind w:left="-92" w:right="-19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22D5E" w14:textId="7F23F5CB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8A320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F8A53" w14:textId="13E76F9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303A6DCA" w14:textId="7C3D405A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C92BDD7" w14:textId="7065225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4BD34AC0" w14:textId="77777777" w:rsidTr="0005318A">
        <w:tc>
          <w:tcPr>
            <w:tcW w:w="1440" w:type="dxa"/>
          </w:tcPr>
          <w:p w14:paraId="033763B1" w14:textId="2B8A8260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EF81CB1" w14:textId="7395672F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780081" w14:textId="19B3F81C" w:rsidR="0005318A" w:rsidRPr="00ED11C5" w:rsidRDefault="0005318A" w:rsidP="00406D0D">
            <w:pPr>
              <w:spacing w:line="240" w:lineRule="atLeast"/>
              <w:ind w:left="-92" w:right="-19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A219A" w14:textId="152A2F50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07F7B4C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4DE6FEF" w14:textId="119D7C0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24790E86" w14:textId="68C3305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32EF755" w14:textId="2438EFF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5318A" w:rsidRPr="00ED11C5" w14:paraId="1CD3436C" w14:textId="77777777" w:rsidTr="0005318A">
        <w:tc>
          <w:tcPr>
            <w:tcW w:w="1440" w:type="dxa"/>
          </w:tcPr>
          <w:p w14:paraId="03E77D8C" w14:textId="7CCAE1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2C81682" w14:textId="2C7B0EDB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4CD099" w14:textId="122A8CA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9B4ED" w14:textId="63E99CA5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57CEB78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BE41A3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7F6BB9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30665A6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01EA091" w14:textId="77777777" w:rsidTr="0005318A">
        <w:tc>
          <w:tcPr>
            <w:tcW w:w="1440" w:type="dxa"/>
          </w:tcPr>
          <w:p w14:paraId="6FCE4C11" w14:textId="20F458B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8490D1A" w14:textId="3A7DAB9B" w:rsidR="0005318A" w:rsidRPr="00ED11C5" w:rsidRDefault="004D30D3" w:rsidP="004D30D3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582DB4" w14:textId="1CAB2EFD" w:rsidR="0005318A" w:rsidRPr="00ED11C5" w:rsidRDefault="004D30D3" w:rsidP="00406D0D">
            <w:pPr>
              <w:spacing w:line="240" w:lineRule="atLeast"/>
              <w:ind w:left="-92" w:right="-19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8762C8" w14:textId="690B944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AE5483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910D467" w14:textId="5766E8F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25B14CA9" w14:textId="3ACFE79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DD6AFAF" w14:textId="03043A6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536E3FC" w14:textId="77777777" w:rsidTr="0005318A">
        <w:tc>
          <w:tcPr>
            <w:tcW w:w="1440" w:type="dxa"/>
          </w:tcPr>
          <w:p w14:paraId="4202CC44" w14:textId="45C1DAA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06334A2" w14:textId="78686A7A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D3275" w14:textId="20F1EF40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F1A397" w14:textId="106F658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1DAF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07AAE0C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1A7D99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0E85575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053C871" w14:textId="77777777" w:rsidTr="0005318A">
        <w:tc>
          <w:tcPr>
            <w:tcW w:w="1440" w:type="dxa"/>
          </w:tcPr>
          <w:p w14:paraId="35D50C72" w14:textId="0F97B3A3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94B3958" w14:textId="58C9B9D0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3C40A" w14:textId="362E3CE4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AD4A6" w14:textId="72398F3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30CC56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6798FD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017456F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E633E24" w14:textId="6FDAD2D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40F8B83A" w14:textId="77777777" w:rsidTr="0005318A">
        <w:tc>
          <w:tcPr>
            <w:tcW w:w="1440" w:type="dxa"/>
          </w:tcPr>
          <w:p w14:paraId="493D56F7" w14:textId="2D6868D8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13E193F" w14:textId="4DEA4531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A29E6" w14:textId="170B577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E67A75" w14:textId="60EBDA7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F49912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0AB88F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40AF831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DDF7783" w14:textId="416026F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DF7E928" w14:textId="77777777" w:rsidTr="0005318A">
        <w:tc>
          <w:tcPr>
            <w:tcW w:w="1440" w:type="dxa"/>
          </w:tcPr>
          <w:p w14:paraId="5DDB2538" w14:textId="7FE61E6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2FBF72" w14:textId="2F6D4078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135A44" w14:textId="677D89F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0BB2B" w14:textId="1E6926F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2E915A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6EEE54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0F69CC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7E4BD359" w14:textId="5349953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AC02CE7" w14:textId="77777777" w:rsidTr="0005318A">
        <w:tc>
          <w:tcPr>
            <w:tcW w:w="1440" w:type="dxa"/>
          </w:tcPr>
          <w:p w14:paraId="790F5AE6" w14:textId="13446D25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D1F257C" w14:textId="0D4F0301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36BC2B" w14:textId="258401B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9B2075" w14:textId="28C4D2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0838DEAE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55DE80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0248AA7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5C1E6CD" w14:textId="6542487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C41A6BD" w14:textId="77777777" w:rsidTr="0005318A">
        <w:tc>
          <w:tcPr>
            <w:tcW w:w="1440" w:type="dxa"/>
          </w:tcPr>
          <w:p w14:paraId="5089C304" w14:textId="1EB14E8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0B5B3A" w14:textId="2B32F4D0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A9BC0D" w14:textId="44A0F6C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4E4452" w14:textId="3C07379A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9FE14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486C528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37E201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6E9A3E7" w14:textId="0DBCE6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0D147B75" w14:textId="77777777" w:rsidTr="0005318A">
        <w:tc>
          <w:tcPr>
            <w:tcW w:w="1440" w:type="dxa"/>
          </w:tcPr>
          <w:p w14:paraId="375605DD" w14:textId="240DB131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A2BAED2" w14:textId="5CE692EC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06E774" w14:textId="5F99C5FD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16112" w14:textId="15DEBF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0B5A59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04740A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553CC3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D8331A5" w14:textId="6839BBA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3F8529EF" w14:textId="77777777" w:rsidTr="00BD3E2C">
        <w:tc>
          <w:tcPr>
            <w:tcW w:w="1440" w:type="dxa"/>
          </w:tcPr>
          <w:p w14:paraId="02805A5F" w14:textId="1EC8931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1179960" w14:textId="149F4CE4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A775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1C0B18" w14:textId="0D041AB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9E27E8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C963F" w14:textId="522D4996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50BCD83C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FA111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01F2AF3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3AB15135" w14:textId="7DA8BC2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6B236FD5" w14:textId="77777777" w:rsidTr="00BD3E2C">
        <w:tc>
          <w:tcPr>
            <w:tcW w:w="1440" w:type="dxa"/>
          </w:tcPr>
          <w:p w14:paraId="16F873F4" w14:textId="007D450E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851EE6" w14:textId="3E55828C" w:rsidR="0005318A" w:rsidRPr="00ED11C5" w:rsidRDefault="0005318A" w:rsidP="00406D0D">
            <w:pPr>
              <w:spacing w:line="240" w:lineRule="atLeast"/>
              <w:ind w:left="-92" w:right="-64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7EA091" w14:textId="681E4EE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98D9B" w14:textId="7703D3C8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68A471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0CFFA5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7B83EA1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6530CEA" w14:textId="5713AE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2ED21ADD" w14:textId="77777777" w:rsidTr="0005318A">
        <w:tc>
          <w:tcPr>
            <w:tcW w:w="1440" w:type="dxa"/>
          </w:tcPr>
          <w:p w14:paraId="20C06888" w14:textId="77777777" w:rsidR="0005318A" w:rsidRPr="00ED11C5" w:rsidRDefault="0005318A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62B2BA4A" w:rsidR="0005318A" w:rsidRPr="00ED11C5" w:rsidRDefault="004D30D3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10,403,300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1A35504D" w:rsidR="0005318A" w:rsidRPr="00ED11C5" w:rsidRDefault="004D30D3" w:rsidP="000921C3">
            <w:pPr>
              <w:tabs>
                <w:tab w:val="decimal" w:pos="70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35,659,900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04080E50" w:rsidR="0005318A" w:rsidRPr="00ED11C5" w:rsidRDefault="004D30D3" w:rsidP="000921C3">
            <w:pPr>
              <w:tabs>
                <w:tab w:val="decimal" w:pos="79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46,063,200</w:t>
            </w:r>
          </w:p>
        </w:tc>
        <w:tc>
          <w:tcPr>
            <w:tcW w:w="270" w:type="dxa"/>
          </w:tcPr>
          <w:p w14:paraId="4D1B4C9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05318A" w:rsidRPr="00ED11C5" w:rsidRDefault="0005318A" w:rsidP="0005318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  <w:shd w:val="clear" w:color="auto" w:fill="auto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  <w:shd w:val="clear" w:color="auto" w:fill="auto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F13A91" w:rsidRPr="007A168E" w14:paraId="1F5AC907" w14:textId="77777777" w:rsidTr="0061004D">
        <w:tc>
          <w:tcPr>
            <w:tcW w:w="3690" w:type="dxa"/>
            <w:shd w:val="clear" w:color="auto" w:fill="auto"/>
            <w:vAlign w:val="bottom"/>
          </w:tcPr>
          <w:p w14:paraId="29363630" w14:textId="6A0D0EF1" w:rsidR="00F13A91" w:rsidRPr="007A168E" w:rsidRDefault="00BD3E2C" w:rsidP="0061004D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247F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247F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98803" w14:textId="59914586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393E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D392B" w14:textId="36DCB74A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6E7F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D8AD5" w14:textId="68B3143E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3C54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F3FB9A" w14:textId="5EE98594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0F60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4293D7" w14:textId="1620D851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E814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21BF3C" w14:textId="49CF739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16BE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81F6ED6" w14:textId="6B31FA77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BCC3A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906A7A9" w14:textId="150808C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13A91" w:rsidRPr="007A168E" w14:paraId="57D2BBC2" w14:textId="77777777" w:rsidTr="0061004D">
        <w:tc>
          <w:tcPr>
            <w:tcW w:w="3690" w:type="dxa"/>
            <w:shd w:val="clear" w:color="auto" w:fill="auto"/>
          </w:tcPr>
          <w:p w14:paraId="78DEC1B8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14BAA82E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247F2" w:rsidRPr="007A168E" w14:paraId="5CD79A80" w14:textId="77777777" w:rsidTr="00D17F3E">
        <w:tc>
          <w:tcPr>
            <w:tcW w:w="3690" w:type="dxa"/>
            <w:shd w:val="clear" w:color="auto" w:fill="auto"/>
            <w:vAlign w:val="center"/>
          </w:tcPr>
          <w:p w14:paraId="4A79F384" w14:textId="77777777" w:rsidR="003247F2" w:rsidRPr="007A168E" w:rsidRDefault="003247F2" w:rsidP="003247F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FFA53" w14:textId="6F9C9235" w:rsidR="003247F2" w:rsidRPr="007C7330" w:rsidRDefault="00453273" w:rsidP="003247F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</w:t>
            </w:r>
            <w:r w:rsidR="00AE7324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457,178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32728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F1FDAD" w14:textId="2D07BB8A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18,929,783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9DAF02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4FE5C6" w14:textId="524B270A" w:rsidR="003247F2" w:rsidRPr="007C7330" w:rsidRDefault="00E539B7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4,744,236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EB51F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E73815" w14:textId="6EE6E7EC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4,087,974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64F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B0D0FD" w14:textId="2F53C247" w:rsidR="003247F2" w:rsidRPr="007C7330" w:rsidRDefault="00A70176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20,201,414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E466A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8F01571" w14:textId="5C8D784C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23,017,757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36E16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0531A42" w14:textId="6FB9B4BD" w:rsidR="003247F2" w:rsidRPr="007C7330" w:rsidRDefault="00D17F3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1,896,033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232EC3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3C5F86A" w14:textId="22D3D2ED" w:rsidR="003247F2" w:rsidRPr="007C7330" w:rsidRDefault="003247F2" w:rsidP="003247F2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2,134,790</w:t>
            </w:r>
          </w:p>
        </w:tc>
      </w:tr>
      <w:tr w:rsidR="003247F2" w:rsidRPr="007A168E" w14:paraId="7C49FCB1" w14:textId="77777777" w:rsidTr="00D17F3E">
        <w:tc>
          <w:tcPr>
            <w:tcW w:w="3690" w:type="dxa"/>
            <w:shd w:val="clear" w:color="auto" w:fill="auto"/>
            <w:vAlign w:val="center"/>
          </w:tcPr>
          <w:p w14:paraId="564F0FD8" w14:textId="77777777" w:rsidR="003247F2" w:rsidRPr="007A168E" w:rsidRDefault="003247F2" w:rsidP="003247F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1FA829" w14:textId="53B4ECEF" w:rsidR="003247F2" w:rsidRPr="007C7330" w:rsidRDefault="00AE7324" w:rsidP="003247F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5,436,736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830CCF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8F017E" w14:textId="1CB255B5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8,340,130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3923A0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189DB3" w14:textId="6DB57AEE" w:rsidR="003247F2" w:rsidRPr="007C7330" w:rsidRDefault="00E539B7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2,528,593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69713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EBE6C7A" w14:textId="2B5C4A83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345,471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43D1E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B97599" w14:textId="1C44AAE5" w:rsidR="003247F2" w:rsidRPr="007C7330" w:rsidRDefault="00A70176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7,965,329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5649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B7F0FB" w14:textId="3A4CDE5E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8,685,601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4AB71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352123A" w14:textId="7E5FFE2C" w:rsidR="003247F2" w:rsidRPr="007C7330" w:rsidRDefault="00D17F3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955,323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91FE6D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1DAA71E" w14:textId="334FA5B1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2,314,496</w:t>
            </w:r>
          </w:p>
        </w:tc>
      </w:tr>
      <w:tr w:rsidR="003247F2" w:rsidRPr="007A168E" w14:paraId="6CAE20A0" w14:textId="77777777" w:rsidTr="00D17F3E">
        <w:tc>
          <w:tcPr>
            <w:tcW w:w="3690" w:type="dxa"/>
            <w:shd w:val="clear" w:color="auto" w:fill="auto"/>
            <w:vAlign w:val="center"/>
          </w:tcPr>
          <w:p w14:paraId="3D70077D" w14:textId="77777777" w:rsidR="003247F2" w:rsidRPr="007A168E" w:rsidRDefault="003247F2" w:rsidP="003247F2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C238D" w14:textId="2F5276D4" w:rsidR="003247F2" w:rsidRPr="007C7330" w:rsidRDefault="00AE7324" w:rsidP="003247F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5,948,659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C833B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53524F" w14:textId="008EB98E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6,169,296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89A5C6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A9672F" w14:textId="45F036D2" w:rsidR="003247F2" w:rsidRPr="007C7330" w:rsidRDefault="00E539B7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1,998,048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85023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57354B" w14:textId="0EA34E26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2,138,276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44B59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EB6BA7" w14:textId="690F25E9" w:rsidR="003247F2" w:rsidRPr="007C7330" w:rsidRDefault="00D305BD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7,946,707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DA2BD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4A8E190" w14:textId="31FB7F10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8,307,572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20DED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3D3B46" w14:textId="5FCA7DCB" w:rsidR="003247F2" w:rsidRPr="007C7330" w:rsidRDefault="00D17F3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3,509,260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7E82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C315C48" w14:textId="119437BE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3,672,893</w:t>
            </w:r>
          </w:p>
        </w:tc>
      </w:tr>
      <w:tr w:rsidR="003247F2" w:rsidRPr="007A168E" w14:paraId="1AA89C56" w14:textId="77777777" w:rsidTr="00D17F3E">
        <w:tc>
          <w:tcPr>
            <w:tcW w:w="3690" w:type="dxa"/>
            <w:shd w:val="clear" w:color="auto" w:fill="auto"/>
            <w:vAlign w:val="center"/>
          </w:tcPr>
          <w:p w14:paraId="6F269E98" w14:textId="77777777" w:rsidR="003247F2" w:rsidRPr="007A168E" w:rsidRDefault="003247F2" w:rsidP="002806EA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F32D1" w14:textId="5007C915" w:rsidR="003247F2" w:rsidRPr="007C7330" w:rsidRDefault="00AE7324" w:rsidP="002806EA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97,099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6D50AB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BC9AAC" w14:textId="7E7123EB" w:rsidR="003247F2" w:rsidRPr="007C7330" w:rsidRDefault="003247F2" w:rsidP="002806EA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89,012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6775A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9D7A61" w14:textId="46F6E4DF" w:rsidR="003247F2" w:rsidRPr="007C7330" w:rsidRDefault="00E539B7" w:rsidP="002806EA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33,016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6CCE67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537264E" w14:textId="29F9B104" w:rsidR="003247F2" w:rsidRPr="007C7330" w:rsidRDefault="003247F2" w:rsidP="002806EA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88,075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52C7E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8B36B" w14:textId="21220711" w:rsidR="003247F2" w:rsidRPr="007C7330" w:rsidRDefault="00D305BD" w:rsidP="002806EA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130,115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17DAF4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377644" w14:textId="18464429" w:rsidR="003247F2" w:rsidRPr="007C7330" w:rsidRDefault="003247F2" w:rsidP="002806EA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177,087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0EE50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E834435" w14:textId="23782CDA" w:rsidR="003247F2" w:rsidRPr="007C7330" w:rsidRDefault="001771DE" w:rsidP="002806EA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23,552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9A98" w14:textId="77777777" w:rsidR="003247F2" w:rsidRPr="002806EA" w:rsidRDefault="003247F2" w:rsidP="002806EA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237E15" w14:textId="7E2B2F97" w:rsidR="003247F2" w:rsidRPr="007C7330" w:rsidRDefault="003247F2" w:rsidP="002806EA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</w:rPr>
              <w:t>4,256</w:t>
            </w:r>
          </w:p>
        </w:tc>
      </w:tr>
      <w:tr w:rsidR="003247F2" w:rsidRPr="007A168E" w14:paraId="1FBADEA7" w14:textId="77777777" w:rsidTr="00D17F3E">
        <w:tc>
          <w:tcPr>
            <w:tcW w:w="3690" w:type="dxa"/>
            <w:shd w:val="clear" w:color="auto" w:fill="auto"/>
            <w:vAlign w:val="center"/>
          </w:tcPr>
          <w:p w14:paraId="51824544" w14:textId="77777777" w:rsidR="003247F2" w:rsidRPr="007A168E" w:rsidRDefault="003247F2" w:rsidP="003247F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1A1F" w14:textId="47F3B45F" w:rsidR="003247F2" w:rsidRPr="007C7330" w:rsidRDefault="00E539B7" w:rsidP="003247F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26,939,672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ED7A1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2F017" w14:textId="557BFC6F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33,528,221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16976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7BC2B" w14:textId="0E511404" w:rsidR="003247F2" w:rsidRPr="007C7330" w:rsidRDefault="00A70176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9,303,893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1A9178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B65E4" w14:textId="6B08BC8B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6,659,796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07F45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F50AE" w14:textId="2E0F2B53" w:rsidR="003247F2" w:rsidRPr="007C7330" w:rsidRDefault="00D305BD" w:rsidP="003247F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36,243,565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77228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3ECCE" w14:textId="5AB186F9" w:rsidR="003247F2" w:rsidRPr="007C7330" w:rsidRDefault="003247F2" w:rsidP="003247F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40,188,017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08649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C6421" w14:textId="13BAF4DA" w:rsidR="003247F2" w:rsidRPr="007C7330" w:rsidRDefault="001771D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6,384,168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A160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4AA0" w14:textId="59CD9D34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8,126,435</w:t>
            </w:r>
          </w:p>
        </w:tc>
      </w:tr>
      <w:tr w:rsidR="003247F2" w:rsidRPr="007A168E" w14:paraId="573B708D" w14:textId="77777777" w:rsidTr="00D17F3E">
        <w:tc>
          <w:tcPr>
            <w:tcW w:w="3690" w:type="dxa"/>
            <w:shd w:val="clear" w:color="auto" w:fill="auto"/>
            <w:vAlign w:val="center"/>
          </w:tcPr>
          <w:p w14:paraId="5EFC702D" w14:textId="77777777" w:rsidR="003247F2" w:rsidRPr="007A168E" w:rsidRDefault="003247F2" w:rsidP="003247F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86171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6EDF86" w14:textId="77777777" w:rsidR="003247F2" w:rsidRPr="007351C7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20FB8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A1B8DF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E113C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81CE9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08FC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678C6D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32C7B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E4054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A197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721E35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B6DC" w14:textId="25683EBB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D0D6F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92A5F" w14:textId="77777777" w:rsidR="003247F2" w:rsidRPr="003247F2" w:rsidRDefault="003247F2" w:rsidP="003247F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3247F2" w:rsidRPr="007A168E" w14:paraId="0D9C8B0A" w14:textId="77777777" w:rsidTr="00D17F3E">
        <w:tc>
          <w:tcPr>
            <w:tcW w:w="3690" w:type="dxa"/>
            <w:shd w:val="clear" w:color="auto" w:fill="auto"/>
            <w:vAlign w:val="center"/>
          </w:tcPr>
          <w:p w14:paraId="1E59BC99" w14:textId="3B2A958A" w:rsidR="003247F2" w:rsidRPr="007A168E" w:rsidRDefault="003247F2" w:rsidP="003247F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4F838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D376DB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3626F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422F9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9EA4D1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25B13B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0CECF7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EB92FB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725318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EA8422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DBB99D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646C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55968" w14:textId="077B8BCA" w:rsidR="003247F2" w:rsidRPr="007C7330" w:rsidRDefault="001771D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399EA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6326" w14:textId="7C006A22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3247F2" w:rsidRPr="007A168E" w14:paraId="4E361FB1" w14:textId="77777777" w:rsidTr="00D17F3E">
        <w:tc>
          <w:tcPr>
            <w:tcW w:w="3690" w:type="dxa"/>
            <w:shd w:val="clear" w:color="auto" w:fill="auto"/>
            <w:vAlign w:val="center"/>
          </w:tcPr>
          <w:p w14:paraId="498EB721" w14:textId="77777777" w:rsidR="003247F2" w:rsidRPr="007A168E" w:rsidRDefault="003247F2" w:rsidP="003247F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4452F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AEC789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2993BC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57048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28163F4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E473C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39DDCE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FED2C5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E8AC79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2DA727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724D20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582D1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8785CA0" w14:textId="59952E67" w:rsidR="003247F2" w:rsidRPr="007C7330" w:rsidRDefault="001771DE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6,384,</w:t>
            </w:r>
            <w:r w:rsidR="004241FC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631A7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32BB11A" w14:textId="36F4A69E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8,127,121</w:t>
            </w:r>
          </w:p>
        </w:tc>
      </w:tr>
      <w:tr w:rsidR="003247F2" w:rsidRPr="007A168E" w14:paraId="27F609E8" w14:textId="77777777" w:rsidTr="00D17F3E">
        <w:tc>
          <w:tcPr>
            <w:tcW w:w="3690" w:type="dxa"/>
            <w:shd w:val="clear" w:color="auto" w:fill="auto"/>
            <w:vAlign w:val="center"/>
          </w:tcPr>
          <w:p w14:paraId="0D6A9CB3" w14:textId="77777777" w:rsidR="003247F2" w:rsidRPr="007A168E" w:rsidRDefault="003247F2" w:rsidP="003247F2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A38DF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A58A" w14:textId="77777777" w:rsidR="003247F2" w:rsidRPr="007351C7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3BF99DD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EA182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06B332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155D22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A29E44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9E8A64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930098C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3D4A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9B1C6B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E1B39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E873831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38B84" w14:textId="77777777" w:rsidR="003247F2" w:rsidRPr="003247F2" w:rsidRDefault="003247F2" w:rsidP="003247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58C0704" w14:textId="77777777" w:rsidR="003247F2" w:rsidRPr="003247F2" w:rsidRDefault="003247F2" w:rsidP="003247F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3247F2" w:rsidRPr="007A168E" w14:paraId="1CDEFBA7" w14:textId="77777777" w:rsidTr="00D17F3E">
        <w:tc>
          <w:tcPr>
            <w:tcW w:w="3690" w:type="dxa"/>
            <w:shd w:val="clear" w:color="auto" w:fill="auto"/>
            <w:vAlign w:val="center"/>
          </w:tcPr>
          <w:p w14:paraId="24E6E0E0" w14:textId="77777777" w:rsidR="003247F2" w:rsidRPr="007A168E" w:rsidRDefault="003247F2" w:rsidP="003247F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B1D0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AB5A7E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3BB7D20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BF6F0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FD2582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94E1A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A11C41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5D4FC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88AC8E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50715F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19FC50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168C0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4C3F95" w14:textId="16134767" w:rsidR="003247F2" w:rsidRPr="007C7330" w:rsidRDefault="004241FC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(1,801,160)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FE297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147BD2" w14:textId="4B6596E2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(1,487,818)</w:t>
            </w:r>
          </w:p>
        </w:tc>
      </w:tr>
      <w:tr w:rsidR="003247F2" w:rsidRPr="007A168E" w14:paraId="5372D9A6" w14:textId="77777777" w:rsidTr="00D17F3E">
        <w:tc>
          <w:tcPr>
            <w:tcW w:w="3690" w:type="dxa"/>
            <w:shd w:val="clear" w:color="auto" w:fill="auto"/>
            <w:vAlign w:val="center"/>
          </w:tcPr>
          <w:p w14:paraId="3168EE21" w14:textId="77777777" w:rsidR="003247F2" w:rsidRPr="007A168E" w:rsidRDefault="003247F2" w:rsidP="003247F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42984" w14:textId="77777777" w:rsidR="003247F2" w:rsidRPr="007351C7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396DA7" w14:textId="77777777" w:rsidR="003247F2" w:rsidRPr="007351C7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086CF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B07AFC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6AC979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FFC14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364BEE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0BB9EF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AE8E2CF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0901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300AC1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199271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13BB0F" w14:textId="33A89187" w:rsidR="003247F2" w:rsidRPr="007C7330" w:rsidRDefault="004241FC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(2,405,224)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C2FA0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BBECA8" w14:textId="135A4168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(2,404,404)</w:t>
            </w:r>
          </w:p>
        </w:tc>
      </w:tr>
      <w:tr w:rsidR="003247F2" w:rsidRPr="007A168E" w14:paraId="7F527A97" w14:textId="77777777" w:rsidTr="00D17F3E">
        <w:tc>
          <w:tcPr>
            <w:tcW w:w="6030" w:type="dxa"/>
            <w:gridSpan w:val="4"/>
            <w:shd w:val="clear" w:color="auto" w:fill="auto"/>
            <w:vAlign w:val="center"/>
          </w:tcPr>
          <w:p w14:paraId="78148F5E" w14:textId="6038D221" w:rsidR="003247F2" w:rsidRPr="003247F2" w:rsidRDefault="003247F2" w:rsidP="003247F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CEFBA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C157FAD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CFBFCC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FDFEE7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28BF42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3E0A8F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280A02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14C485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3FB56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8DBDA0" w14:textId="1B901A8E" w:rsidR="003247F2" w:rsidRPr="007C7330" w:rsidRDefault="004241FC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0837D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CB10D28" w14:textId="4C8F9843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19,589</w:t>
            </w:r>
          </w:p>
        </w:tc>
      </w:tr>
      <w:tr w:rsidR="003247F2" w:rsidRPr="007A168E" w14:paraId="670DAA90" w14:textId="77777777" w:rsidTr="00D17F3E">
        <w:tc>
          <w:tcPr>
            <w:tcW w:w="6030" w:type="dxa"/>
            <w:gridSpan w:val="4"/>
            <w:shd w:val="clear" w:color="auto" w:fill="auto"/>
            <w:vAlign w:val="center"/>
          </w:tcPr>
          <w:p w14:paraId="1A35E280" w14:textId="20C07E96" w:rsidR="003247F2" w:rsidRPr="003247F2" w:rsidRDefault="003247F2" w:rsidP="003247F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14DB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FCC8F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749DE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A497ACD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F8EA4E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419864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FF6F1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314162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63187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FB95" w14:textId="5892E151" w:rsidR="003247F2" w:rsidRPr="007C7330" w:rsidRDefault="004241FC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(281,8</w:t>
            </w:r>
            <w:r w:rsidR="002B29E0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E606B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5A1D2" w14:textId="3BD123D2" w:rsidR="003247F2" w:rsidRPr="007C7330" w:rsidRDefault="003247F2" w:rsidP="002806EA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(59,119)</w:t>
            </w:r>
          </w:p>
        </w:tc>
      </w:tr>
      <w:tr w:rsidR="003247F2" w:rsidRPr="007A168E" w14:paraId="6F6D7D26" w14:textId="77777777" w:rsidTr="00D17F3E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125535C6" w14:textId="77777777" w:rsidR="003247F2" w:rsidRPr="003247F2" w:rsidRDefault="003247F2" w:rsidP="003247F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FCB023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FE2C4C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62392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BF6837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0DC718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9BB7A3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0D2D6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0547C9" w14:textId="77777777" w:rsidR="003247F2" w:rsidRPr="003247F2" w:rsidRDefault="003247F2" w:rsidP="003247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FE787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1E31C" w14:textId="138AC8F2" w:rsidR="003247F2" w:rsidRPr="007C7330" w:rsidRDefault="002B29E0" w:rsidP="003247F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1,920,386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2846F" w14:textId="77777777" w:rsidR="003247F2" w:rsidRPr="003247F2" w:rsidRDefault="003247F2" w:rsidP="003247F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F794E" w14:textId="61581531" w:rsidR="003247F2" w:rsidRPr="007C7330" w:rsidRDefault="003247F2" w:rsidP="003247F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4,195,369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322D68DD" w:rsidR="003247F2" w:rsidRPr="003247F2" w:rsidRDefault="003247F2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6" w:type="dxa"/>
            <w:shd w:val="clear" w:color="auto" w:fill="auto"/>
          </w:tcPr>
          <w:p w14:paraId="787E6437" w14:textId="6EC9933A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5B485935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247F2" w:rsidRPr="00E15351" w14:paraId="34F79F8A" w14:textId="77777777" w:rsidTr="007539D5">
        <w:tc>
          <w:tcPr>
            <w:tcW w:w="5904" w:type="dxa"/>
            <w:shd w:val="clear" w:color="auto" w:fill="auto"/>
          </w:tcPr>
          <w:p w14:paraId="49BAEC51" w14:textId="77777777" w:rsidR="003247F2" w:rsidRPr="00501184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004A31F3" w:rsidR="003247F2" w:rsidRPr="007539D5" w:rsidRDefault="007539D5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(233,</w:t>
            </w:r>
            <w:r w:rsidR="00404B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820)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41BAC618" w:rsidR="003247F2" w:rsidRPr="00501184" w:rsidRDefault="003247F2" w:rsidP="003247F2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76,971</w:t>
            </w:r>
          </w:p>
        </w:tc>
      </w:tr>
      <w:tr w:rsidR="003247F2" w:rsidRPr="00E15351" w14:paraId="1951E4DA" w14:textId="77777777" w:rsidTr="007539D5">
        <w:tc>
          <w:tcPr>
            <w:tcW w:w="5904" w:type="dxa"/>
            <w:shd w:val="clear" w:color="auto" w:fill="auto"/>
          </w:tcPr>
          <w:p w14:paraId="1AB04834" w14:textId="77777777" w:rsidR="003247F2" w:rsidRPr="00501184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3E4744BB" w:rsidR="003247F2" w:rsidRPr="007539D5" w:rsidRDefault="00404BDF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668,922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354E63DB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2,164,791</w:t>
            </w:r>
          </w:p>
        </w:tc>
      </w:tr>
      <w:tr w:rsidR="003247F2" w:rsidRPr="00E15351" w14:paraId="5F653D4B" w14:textId="77777777" w:rsidTr="007539D5">
        <w:tc>
          <w:tcPr>
            <w:tcW w:w="5904" w:type="dxa"/>
            <w:shd w:val="clear" w:color="auto" w:fill="auto"/>
          </w:tcPr>
          <w:p w14:paraId="75C52CAD" w14:textId="77777777" w:rsidR="003247F2" w:rsidRPr="00501184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7712F787" w:rsidR="003247F2" w:rsidRPr="007539D5" w:rsidRDefault="00404BDF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2,520,778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1B5999EF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2,841,238</w:t>
            </w:r>
          </w:p>
        </w:tc>
      </w:tr>
      <w:tr w:rsidR="003247F2" w:rsidRPr="00E15351" w14:paraId="100749E8" w14:textId="77777777" w:rsidTr="007539D5">
        <w:tc>
          <w:tcPr>
            <w:tcW w:w="5904" w:type="dxa"/>
            <w:shd w:val="clear" w:color="auto" w:fill="auto"/>
          </w:tcPr>
          <w:p w14:paraId="49ED4F5F" w14:textId="77777777" w:rsidR="003247F2" w:rsidRPr="00501184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31978933" w:rsidR="003247F2" w:rsidRPr="007539D5" w:rsidRDefault="00570059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(37,593)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57732357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(22,814)</w:t>
            </w:r>
          </w:p>
        </w:tc>
      </w:tr>
      <w:tr w:rsidR="003247F2" w:rsidRPr="00E15351" w14:paraId="6B40119A" w14:textId="77777777" w:rsidTr="007539D5">
        <w:tc>
          <w:tcPr>
            <w:tcW w:w="5904" w:type="dxa"/>
            <w:shd w:val="clear" w:color="auto" w:fill="auto"/>
          </w:tcPr>
          <w:p w14:paraId="02AB0587" w14:textId="77777777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30662B66" w:rsidR="003247F2" w:rsidRPr="007539D5" w:rsidRDefault="00570059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2,918,287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771F9F50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5,060,186</w:t>
            </w:r>
          </w:p>
        </w:tc>
      </w:tr>
      <w:tr w:rsidR="003247F2" w:rsidRPr="00501184" w14:paraId="47E7FF05" w14:textId="77777777" w:rsidTr="007539D5">
        <w:tc>
          <w:tcPr>
            <w:tcW w:w="5904" w:type="dxa"/>
            <w:shd w:val="clear" w:color="auto" w:fill="auto"/>
          </w:tcPr>
          <w:p w14:paraId="13F03D2E" w14:textId="77777777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3247F2" w:rsidRPr="007539D5" w:rsidRDefault="003247F2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3247F2" w:rsidRPr="00E15351" w14:paraId="2EF423CD" w14:textId="77777777" w:rsidTr="007539D5">
        <w:tc>
          <w:tcPr>
            <w:tcW w:w="5904" w:type="dxa"/>
            <w:shd w:val="clear" w:color="auto" w:fill="auto"/>
          </w:tcPr>
          <w:p w14:paraId="2A2F2C9F" w14:textId="4E9AF9FD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5C4F0B00" w:rsidR="003247F2" w:rsidRPr="007539D5" w:rsidRDefault="00570059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(558)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132FB0AF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(2,839)</w:t>
            </w:r>
          </w:p>
        </w:tc>
      </w:tr>
      <w:tr w:rsidR="003247F2" w:rsidRPr="00501184" w14:paraId="42063071" w14:textId="77777777" w:rsidTr="007539D5">
        <w:tc>
          <w:tcPr>
            <w:tcW w:w="5904" w:type="dxa"/>
            <w:shd w:val="clear" w:color="auto" w:fill="auto"/>
          </w:tcPr>
          <w:p w14:paraId="670E4903" w14:textId="77777777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3247F2" w:rsidRPr="007539D5" w:rsidRDefault="003247F2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3247F2" w:rsidRPr="00E15351" w14:paraId="55AEACF8" w14:textId="77777777" w:rsidTr="007539D5">
        <w:tc>
          <w:tcPr>
            <w:tcW w:w="5904" w:type="dxa"/>
            <w:shd w:val="clear" w:color="auto" w:fill="auto"/>
          </w:tcPr>
          <w:p w14:paraId="027D2D48" w14:textId="77777777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640CD509" w:rsidR="003247F2" w:rsidRPr="007539D5" w:rsidRDefault="008E6540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(947,438)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2799DD5A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(837,152)</w:t>
            </w:r>
          </w:p>
        </w:tc>
      </w:tr>
      <w:tr w:rsidR="003247F2" w:rsidRPr="00E15351" w14:paraId="112E0543" w14:textId="77777777" w:rsidTr="007539D5">
        <w:tc>
          <w:tcPr>
            <w:tcW w:w="5904" w:type="dxa"/>
            <w:shd w:val="clear" w:color="auto" w:fill="auto"/>
            <w:vAlign w:val="center"/>
          </w:tcPr>
          <w:p w14:paraId="292E870D" w14:textId="5A74E904" w:rsidR="003247F2" w:rsidRPr="004523FD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01928C72" w:rsidR="003247F2" w:rsidRPr="007539D5" w:rsidRDefault="008E6540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(49,905)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3247F2" w:rsidRPr="007351C7" w:rsidRDefault="003247F2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54CD8CE0" w:rsidR="003247F2" w:rsidRPr="00501184" w:rsidRDefault="003247F2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(24,826)</w:t>
            </w:r>
          </w:p>
        </w:tc>
      </w:tr>
      <w:tr w:rsidR="003247F2" w:rsidRPr="00E15351" w14:paraId="07DEDF0C" w14:textId="77777777" w:rsidTr="007539D5">
        <w:tc>
          <w:tcPr>
            <w:tcW w:w="5904" w:type="dxa"/>
            <w:shd w:val="clear" w:color="auto" w:fill="auto"/>
          </w:tcPr>
          <w:p w14:paraId="2D8C98B5" w14:textId="74AE4A56" w:rsidR="003247F2" w:rsidRPr="00501184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5550FE76" w:rsidR="003247F2" w:rsidRPr="007539D5" w:rsidRDefault="008E6540" w:rsidP="003247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1,920,386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3247F2" w:rsidRPr="007351C7" w:rsidRDefault="003247F2" w:rsidP="003247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6CA25CA4" w:rsidR="003247F2" w:rsidRPr="00501184" w:rsidRDefault="003247F2" w:rsidP="003247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4,195,369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3DC465A2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01161AA8" w:rsidR="003247F2" w:rsidRPr="009464D9" w:rsidRDefault="003247F2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3EE37E59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36C155A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3247F2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247F2" w:rsidRPr="007A168E" w14:paraId="0280FDAA" w14:textId="77777777" w:rsidTr="008E6540">
        <w:tc>
          <w:tcPr>
            <w:tcW w:w="4860" w:type="dxa"/>
            <w:shd w:val="clear" w:color="auto" w:fill="auto"/>
            <w:vAlign w:val="center"/>
          </w:tcPr>
          <w:p w14:paraId="28CD307F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0122B7C7" w:rsidR="003247F2" w:rsidRPr="009464D9" w:rsidRDefault="00AF7153" w:rsidP="00474C7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C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,866,646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17507BBD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BA1C3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628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314</w:t>
            </w:r>
          </w:p>
        </w:tc>
      </w:tr>
      <w:tr w:rsidR="003247F2" w:rsidRPr="007A168E" w14:paraId="1E39E77F" w14:textId="77777777" w:rsidTr="008E6540">
        <w:tc>
          <w:tcPr>
            <w:tcW w:w="4860" w:type="dxa"/>
            <w:shd w:val="clear" w:color="auto" w:fill="auto"/>
            <w:vAlign w:val="center"/>
          </w:tcPr>
          <w:p w14:paraId="2990084C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548341EB" w:rsidR="003247F2" w:rsidRPr="0044446B" w:rsidRDefault="00AF7153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16,002,801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24E8F0E3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B275F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374</w:t>
            </w:r>
            <w:r w:rsidRPr="00B275F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972</w:t>
            </w:r>
          </w:p>
        </w:tc>
      </w:tr>
      <w:tr w:rsidR="003247F2" w:rsidRPr="007A168E" w14:paraId="1AFDBB88" w14:textId="77777777" w:rsidTr="008E6540">
        <w:tc>
          <w:tcPr>
            <w:tcW w:w="4860" w:type="dxa"/>
            <w:shd w:val="clear" w:color="auto" w:fill="auto"/>
            <w:vAlign w:val="center"/>
          </w:tcPr>
          <w:p w14:paraId="2E72B6E0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2C5217AC" w:rsidR="003247F2" w:rsidRPr="0044446B" w:rsidRDefault="00AF7153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63,721,399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15BFCBE1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5174E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190522">
              <w:rPr>
                <w:rFonts w:ascii="Angsana New" w:hAnsi="Angsana New"/>
                <w:sz w:val="30"/>
                <w:szCs w:val="30"/>
                <w:lang w:val="en-US"/>
              </w:rPr>
              <w:t>979,518</w:t>
            </w:r>
          </w:p>
        </w:tc>
      </w:tr>
      <w:tr w:rsidR="003247F2" w:rsidRPr="007A168E" w14:paraId="19BCDDDD" w14:textId="77777777" w:rsidTr="008E6540">
        <w:tc>
          <w:tcPr>
            <w:tcW w:w="4860" w:type="dxa"/>
            <w:shd w:val="clear" w:color="auto" w:fill="auto"/>
            <w:vAlign w:val="center"/>
          </w:tcPr>
          <w:p w14:paraId="13100DDA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79D23248" w:rsidR="003247F2" w:rsidRPr="0044446B" w:rsidRDefault="00861875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2,080,516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5F48FE7A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B275F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104</w:t>
            </w:r>
            <w:r w:rsidRPr="00B275F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168</w:t>
            </w:r>
          </w:p>
        </w:tc>
      </w:tr>
      <w:tr w:rsidR="003247F2" w:rsidRPr="007A168E" w14:paraId="1F1C86C6" w14:textId="77777777" w:rsidTr="008E6540">
        <w:tc>
          <w:tcPr>
            <w:tcW w:w="4860" w:type="dxa"/>
            <w:shd w:val="clear" w:color="auto" w:fill="auto"/>
            <w:vAlign w:val="center"/>
          </w:tcPr>
          <w:p w14:paraId="7D9813B7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776A50FE" w:rsidR="003247F2" w:rsidRPr="0044446B" w:rsidRDefault="00861875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4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461,192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E2EF16E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  <w:r w:rsidRPr="00B275F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437</w:t>
            </w:r>
          </w:p>
        </w:tc>
      </w:tr>
      <w:tr w:rsidR="003247F2" w:rsidRPr="007A168E" w14:paraId="7886D804" w14:textId="77777777" w:rsidTr="008E6540">
        <w:tc>
          <w:tcPr>
            <w:tcW w:w="4860" w:type="dxa"/>
            <w:shd w:val="clear" w:color="auto" w:fill="auto"/>
          </w:tcPr>
          <w:p w14:paraId="246B0DB5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2F4FE2F0" w:rsidR="003247F2" w:rsidRPr="0044446B" w:rsidRDefault="00861875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44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169,132,554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097458B5" w:rsidR="003247F2" w:rsidRPr="00B275F7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275F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1905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4,547,409</w:t>
            </w:r>
          </w:p>
        </w:tc>
      </w:tr>
      <w:tr w:rsidR="003247F2" w:rsidRPr="007A168E" w14:paraId="510D03A9" w14:textId="77777777" w:rsidTr="008E6540">
        <w:tc>
          <w:tcPr>
            <w:tcW w:w="4860" w:type="dxa"/>
            <w:shd w:val="clear" w:color="auto" w:fill="auto"/>
          </w:tcPr>
          <w:p w14:paraId="681A12A1" w14:textId="77777777" w:rsidR="003247F2" w:rsidRPr="009464D9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40E7315E" w:rsidR="003247F2" w:rsidRPr="009464D9" w:rsidRDefault="00F22B5A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2,810,059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2724EAAD" w:rsidR="003247F2" w:rsidRPr="009464D9" w:rsidRDefault="0019052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C2DE4">
              <w:rPr>
                <w:rFonts w:ascii="Angsana New" w:hAnsi="Angsana New"/>
                <w:sz w:val="30"/>
                <w:szCs w:val="30"/>
                <w:lang w:val="en-US"/>
              </w:rPr>
              <w:t>846,993</w:t>
            </w:r>
          </w:p>
        </w:tc>
      </w:tr>
      <w:tr w:rsidR="003247F2" w:rsidRPr="007A168E" w14:paraId="5B17E9C3" w14:textId="77777777" w:rsidTr="008E6540">
        <w:tc>
          <w:tcPr>
            <w:tcW w:w="4860" w:type="dxa"/>
            <w:shd w:val="clear" w:color="auto" w:fill="auto"/>
          </w:tcPr>
          <w:p w14:paraId="7B52402F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44F0862E" w:rsidR="003247F2" w:rsidRPr="0044446B" w:rsidRDefault="001B0B19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44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171,942,613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7D6B6E22" w:rsidR="003247F2" w:rsidRPr="00B275F7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75F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167,394,402</w:t>
            </w:r>
          </w:p>
        </w:tc>
      </w:tr>
      <w:tr w:rsidR="003247F2" w:rsidRPr="007A168E" w14:paraId="5C33CB5D" w14:textId="77777777" w:rsidTr="008E6540">
        <w:tc>
          <w:tcPr>
            <w:tcW w:w="4860" w:type="dxa"/>
            <w:shd w:val="clear" w:color="auto" w:fill="auto"/>
          </w:tcPr>
          <w:p w14:paraId="3F6FD07B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7F08F115" w:rsidR="003247F2" w:rsidRPr="009464D9" w:rsidRDefault="001B0B19" w:rsidP="00332AD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(13,627,076)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EE8E663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979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724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247F2" w:rsidRPr="007A168E" w14:paraId="7EAF5AED" w14:textId="77777777" w:rsidTr="008E6540">
        <w:tc>
          <w:tcPr>
            <w:tcW w:w="4860" w:type="dxa"/>
            <w:shd w:val="clear" w:color="auto" w:fill="auto"/>
          </w:tcPr>
          <w:p w14:paraId="4A0D863A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3247F2" w:rsidRPr="009464D9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3247F2" w:rsidRPr="009464D9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100D9D8D" w:rsidR="003247F2" w:rsidRPr="00332AD4" w:rsidRDefault="001B0B19" w:rsidP="0044446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2A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158,315,</w:t>
            </w:r>
            <w:r w:rsidR="002E3A12" w:rsidRPr="00332A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3247F2" w:rsidRPr="009464D9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58B81A2E" w:rsidR="003247F2" w:rsidRPr="009464D9" w:rsidRDefault="003247F2" w:rsidP="00B275F7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247F2" w:rsidRPr="007470B8" w14:paraId="68AB561A" w14:textId="77777777" w:rsidTr="00CA52AE">
        <w:tc>
          <w:tcPr>
            <w:tcW w:w="4850" w:type="dxa"/>
          </w:tcPr>
          <w:p w14:paraId="72340A8D" w14:textId="6C520F06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9" w:type="dxa"/>
          </w:tcPr>
          <w:p w14:paraId="5185BD48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62B0F477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D22EDFD" w14:textId="77777777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3F583D88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247F2" w:rsidRPr="007470B8" w14:paraId="0FB1802B" w14:textId="77777777" w:rsidTr="007012F3">
        <w:tc>
          <w:tcPr>
            <w:tcW w:w="4850" w:type="dxa"/>
            <w:vAlign w:val="center"/>
          </w:tcPr>
          <w:p w14:paraId="0748A668" w14:textId="77777777" w:rsidR="003247F2" w:rsidRPr="007470B8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0D8869D3" w:rsidR="003247F2" w:rsidRPr="007470B8" w:rsidRDefault="007012F3" w:rsidP="003247F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15,113,811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3247F2" w:rsidRPr="007470B8" w:rsidRDefault="003247F2" w:rsidP="003247F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423DCCC4" w:rsidR="003247F2" w:rsidRPr="00800EAF" w:rsidRDefault="003247F2" w:rsidP="003247F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19,065,983</w:t>
            </w:r>
          </w:p>
        </w:tc>
      </w:tr>
      <w:tr w:rsidR="003247F2" w:rsidRPr="007470B8" w14:paraId="66837181" w14:textId="77777777" w:rsidTr="007012F3">
        <w:tc>
          <w:tcPr>
            <w:tcW w:w="4850" w:type="dxa"/>
            <w:vAlign w:val="center"/>
          </w:tcPr>
          <w:p w14:paraId="278EB1B0" w14:textId="77777777" w:rsidR="003247F2" w:rsidRPr="007470B8" w:rsidRDefault="003247F2" w:rsidP="003247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51456B9F" w:rsidR="003247F2" w:rsidRPr="00800EAF" w:rsidRDefault="007012F3" w:rsidP="003247F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4,123,192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3247F2" w:rsidRPr="007470B8" w:rsidRDefault="003247F2" w:rsidP="003247F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57E55856" w:rsidR="003247F2" w:rsidRPr="00800EAF" w:rsidRDefault="003247F2" w:rsidP="003247F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6,488,347</w:t>
            </w:r>
          </w:p>
        </w:tc>
      </w:tr>
      <w:tr w:rsidR="003247F2" w:rsidRPr="007470B8" w14:paraId="4CD4CFCB" w14:textId="77777777" w:rsidTr="007012F3">
        <w:tc>
          <w:tcPr>
            <w:tcW w:w="4850" w:type="dxa"/>
          </w:tcPr>
          <w:p w14:paraId="5BA6546D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577E5ABA" w:rsidR="003247F2" w:rsidRPr="00800EAF" w:rsidRDefault="007012F3" w:rsidP="003247F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19,237,003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3247F2" w:rsidRPr="007470B8" w:rsidRDefault="003247F2" w:rsidP="003247F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147AD2FB" w:rsidR="003247F2" w:rsidRPr="00484152" w:rsidRDefault="003247F2" w:rsidP="003247F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25,554,330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247F2" w:rsidRPr="00964878" w14:paraId="1252420D" w14:textId="77777777" w:rsidTr="00CA52AE">
        <w:tc>
          <w:tcPr>
            <w:tcW w:w="4836" w:type="dxa"/>
          </w:tcPr>
          <w:p w14:paraId="6306FB91" w14:textId="25FCD5D5" w:rsidR="003247F2" w:rsidRPr="00511D9D" w:rsidRDefault="003247F2" w:rsidP="003247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7" w:type="dxa"/>
          </w:tcPr>
          <w:p w14:paraId="1DEDE6E2" w14:textId="77777777" w:rsidR="003247F2" w:rsidRPr="00964878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3247F2" w:rsidRPr="00964878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51312C71" w:rsidR="003247F2" w:rsidRPr="0089415E" w:rsidRDefault="003247F2" w:rsidP="003247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</w:tcPr>
          <w:p w14:paraId="17110CE3" w14:textId="77777777" w:rsidR="003247F2" w:rsidRPr="00964878" w:rsidRDefault="003247F2" w:rsidP="003247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6B3E7EB2" w:rsidR="003247F2" w:rsidRPr="00964878" w:rsidRDefault="003247F2" w:rsidP="003247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501C7" w:rsidRPr="00964878" w14:paraId="0CCDC2C0" w14:textId="77777777" w:rsidTr="00CA52AE">
        <w:tc>
          <w:tcPr>
            <w:tcW w:w="4836" w:type="dxa"/>
          </w:tcPr>
          <w:p w14:paraId="78BCA909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F501C7" w:rsidRPr="00964878" w:rsidRDefault="00F501C7" w:rsidP="00F501C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F501C7" w:rsidRPr="00964878" w:rsidRDefault="00F501C7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247F2" w:rsidRPr="00964878" w14:paraId="4BAB981C" w14:textId="77777777" w:rsidTr="00CA52AE">
        <w:tc>
          <w:tcPr>
            <w:tcW w:w="4836" w:type="dxa"/>
            <w:vAlign w:val="center"/>
          </w:tcPr>
          <w:p w14:paraId="4CB4F912" w14:textId="77777777" w:rsidR="003247F2" w:rsidRPr="00A541C3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3247F2" w:rsidRPr="00964878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3247F2" w:rsidRPr="00964878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630B0159" w:rsidR="003247F2" w:rsidRPr="006A5FB2" w:rsidRDefault="00933BC6" w:rsidP="003247F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642,078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3247F2" w:rsidRPr="00964878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0E466C48" w:rsidR="003247F2" w:rsidRPr="00020D75" w:rsidRDefault="003247F2" w:rsidP="003247F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554,240</w:t>
            </w:r>
          </w:p>
        </w:tc>
      </w:tr>
      <w:tr w:rsidR="003247F2" w:rsidRPr="00964878" w14:paraId="4754155A" w14:textId="77777777" w:rsidTr="00CA52AE">
        <w:tc>
          <w:tcPr>
            <w:tcW w:w="4836" w:type="dxa"/>
            <w:vAlign w:val="center"/>
          </w:tcPr>
          <w:p w14:paraId="10F74C8E" w14:textId="77777777" w:rsidR="003247F2" w:rsidRPr="00964878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3247F2" w:rsidRPr="00964878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3247F2" w:rsidRPr="00964878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3753CB05" w:rsidR="003247F2" w:rsidRPr="00484152" w:rsidRDefault="00EE1E1D" w:rsidP="003247F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63,979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3247F2" w:rsidRPr="00964878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3EB4AF71" w:rsidR="003247F2" w:rsidRPr="00020D75" w:rsidRDefault="003247F2" w:rsidP="003247F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53,511</w:t>
            </w:r>
          </w:p>
        </w:tc>
      </w:tr>
      <w:tr w:rsidR="003247F2" w:rsidRPr="00964878" w14:paraId="1D8FAC86" w14:textId="77777777" w:rsidTr="00CA52AE">
        <w:tc>
          <w:tcPr>
            <w:tcW w:w="4836" w:type="dxa"/>
            <w:vAlign w:val="center"/>
          </w:tcPr>
          <w:p w14:paraId="7FC3FF8C" w14:textId="77777777" w:rsidR="003247F2" w:rsidRPr="00964878" w:rsidRDefault="003247F2" w:rsidP="00324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3247F2" w:rsidRPr="00964878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3247F2" w:rsidRPr="00964878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4711F7CF" w:rsidR="003247F2" w:rsidRPr="00484152" w:rsidRDefault="00CB586A" w:rsidP="003247F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947,438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3247F2" w:rsidRPr="00964878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34BB5F1D" w:rsidR="003247F2" w:rsidRDefault="003247F2" w:rsidP="003247F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837,152</w:t>
            </w:r>
          </w:p>
        </w:tc>
      </w:tr>
      <w:tr w:rsidR="003247F2" w:rsidRPr="00964878" w14:paraId="71010B48" w14:textId="77777777" w:rsidTr="00CA52AE">
        <w:tc>
          <w:tcPr>
            <w:tcW w:w="4836" w:type="dxa"/>
          </w:tcPr>
          <w:p w14:paraId="2BDA4C53" w14:textId="77777777" w:rsidR="003247F2" w:rsidRPr="00A541C3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3247F2" w:rsidRPr="00964878" w:rsidRDefault="003247F2" w:rsidP="003247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3247F2" w:rsidRPr="00964878" w:rsidRDefault="003247F2" w:rsidP="003247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2895AC1C" w:rsidR="003247F2" w:rsidRPr="00484152" w:rsidRDefault="00CB586A" w:rsidP="003247F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1,653,495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3247F2" w:rsidRPr="00964878" w:rsidRDefault="003247F2" w:rsidP="003247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133CA5F1" w:rsidR="003247F2" w:rsidRPr="001E40D2" w:rsidRDefault="003247F2" w:rsidP="003247F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1,444,903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17FEEB02" w:rsidR="00D0262D" w:rsidRPr="009B5D70" w:rsidRDefault="00501184" w:rsidP="008C2A12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3247F2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เก้าเดือนสิ้นสุดวันที่ </w:t>
      </w:r>
      <w:r w:rsidR="0079689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3247F2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</w:t>
      </w:r>
      <w:r w:rsidR="00511D9D" w:rsidRPr="0079689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0E35" w:rsidRPr="0079689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</w:t>
      </w:r>
      <w:r w:rsidR="00511D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30793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FA2DAF">
        <w:rPr>
          <w:rFonts w:asciiTheme="majorBidi" w:hAnsiTheme="majorBidi" w:cstheme="majorBidi"/>
          <w:spacing w:val="-2"/>
          <w:sz w:val="30"/>
          <w:szCs w:val="30"/>
          <w:lang w:val="en-US"/>
        </w:rPr>
        <w:t>3.17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C6CF3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307935">
        <w:rPr>
          <w:rFonts w:asciiTheme="majorBidi" w:hAnsiTheme="majorBidi" w:cstheme="majorBidi"/>
          <w:spacing w:val="-2"/>
          <w:sz w:val="30"/>
          <w:szCs w:val="30"/>
        </w:rPr>
        <w:t>1.</w:t>
      </w:r>
      <w:r w:rsidR="00FA2DAF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247F2" w:rsidRPr="003247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30 </w:t>
      </w:r>
      <w:r w:rsidR="003247F2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กันยายน</w:t>
      </w:r>
      <w:r w:rsidR="00511D9D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511D9D" w:rsidRPr="003247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2566</w:t>
      </w:r>
      <w:r w:rsidR="00511D9D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BB0266">
        <w:rPr>
          <w:rFonts w:asciiTheme="majorBidi" w:hAnsiTheme="majorBidi" w:cstheme="majorBidi"/>
          <w:i/>
          <w:iCs/>
          <w:spacing w:val="-2"/>
          <w:sz w:val="30"/>
          <w:szCs w:val="30"/>
        </w:rPr>
        <w:t>7.20</w:t>
      </w:r>
      <w:r w:rsidR="003247F2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</w:t>
      </w:r>
      <w:r w:rsidR="00BB0266">
        <w:rPr>
          <w:rFonts w:asciiTheme="majorBidi" w:hAnsiTheme="majorBidi" w:cstheme="majorBidi"/>
          <w:i/>
          <w:iCs/>
          <w:spacing w:val="-2"/>
          <w:sz w:val="30"/>
          <w:szCs w:val="30"/>
        </w:rPr>
        <w:t>3.34</w:t>
      </w:r>
      <w:r w:rsidR="003247F2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เปลี่ยนแปลง</w:t>
      </w:r>
      <w:r w:rsidRPr="008A202A">
        <w:rPr>
          <w:rFonts w:asciiTheme="majorBidi" w:hAnsiTheme="majorBidi" w:cstheme="majorBidi"/>
          <w:spacing w:val="-2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CE16A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การ</w:t>
      </w:r>
      <w:r w:rsidR="008A202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ลดลง</w:t>
      </w:r>
      <w:r w:rsidR="00CE16A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ของรายได้ที่ไม่ต้องเสียภาษีและ</w:t>
      </w:r>
      <w:r w:rsidR="00DB7073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การรับรู้</w:t>
      </w:r>
      <w:r w:rsidR="00706255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7C3FCE">
        <w:rPr>
          <w:rStyle w:val="ui-provider"/>
          <w:rFonts w:asciiTheme="majorBidi" w:hAnsiTheme="majorBidi" w:cstheme="majorBidi" w:hint="cs"/>
          <w:sz w:val="30"/>
          <w:szCs w:val="30"/>
          <w:cs/>
        </w:rPr>
        <w:t>ภาษีเงินได้</w:t>
      </w:r>
      <w:r w:rsidR="00BC32DD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รอการตัดบัญชีจาก</w:t>
      </w:r>
      <w:r w:rsidR="00DB7073">
        <w:rPr>
          <w:rStyle w:val="ui-provider"/>
          <w:rFonts w:asciiTheme="majorBidi" w:hAnsiTheme="majorBidi" w:cstheme="majorBidi" w:hint="cs"/>
          <w:sz w:val="30"/>
          <w:szCs w:val="30"/>
          <w:cs/>
        </w:rPr>
        <w:t>ผลขาดทุนทางภาษี</w:t>
      </w:r>
    </w:p>
    <w:p w14:paraId="22BB3DD7" w14:textId="77777777" w:rsidR="00D0262D" w:rsidRPr="00E82D11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1CC79ECA" w14:textId="77777777" w:rsidR="00894932" w:rsidRDefault="00894932" w:rsidP="00894932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211F357B" w14:textId="4EB35283" w:rsidR="00663441" w:rsidRDefault="00663441" w:rsidP="00EB22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C144F9" w14:paraId="074FF558" w14:textId="77777777" w:rsidTr="00FC0CBD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72996E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318DD91B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9CEB076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54559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6366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144F9" w14:paraId="3CD4273B" w14:textId="77777777" w:rsidTr="00FC0CBD">
        <w:trPr>
          <w:tblHeader/>
        </w:trPr>
        <w:tc>
          <w:tcPr>
            <w:tcW w:w="2970" w:type="dxa"/>
            <w:shd w:val="clear" w:color="auto" w:fill="auto"/>
          </w:tcPr>
          <w:p w14:paraId="2183EFE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D97874C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92E5DA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2CBB0DA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7B4C653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144F9" w14:paraId="6F4E6147" w14:textId="77777777" w:rsidTr="00FC0CBD">
        <w:tc>
          <w:tcPr>
            <w:tcW w:w="2970" w:type="dxa"/>
            <w:shd w:val="clear" w:color="auto" w:fill="auto"/>
            <w:hideMark/>
          </w:tcPr>
          <w:p w14:paraId="31F1CF16" w14:textId="1AA837B1" w:rsidR="00C144F9" w:rsidRPr="00F501C7" w:rsidRDefault="00DB0E35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24A251DD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22B61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5538154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53CE7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44F9" w14:paraId="6011E97C" w14:textId="77777777" w:rsidTr="00FC0CBD">
        <w:tc>
          <w:tcPr>
            <w:tcW w:w="2970" w:type="dxa"/>
            <w:shd w:val="clear" w:color="auto" w:fill="auto"/>
          </w:tcPr>
          <w:p w14:paraId="1B64BE06" w14:textId="450CF0D9" w:rsidR="00C144F9" w:rsidRPr="00F501C7" w:rsidRDefault="008D3A35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C0CBD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2DABDC8" w14:textId="72328C1A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1CAF4DB7" w14:textId="5E05B512" w:rsidR="00C144F9" w:rsidRPr="00F501C7" w:rsidRDefault="00DB0E35" w:rsidP="006D4C3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C4537D5" w14:textId="4552B773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67BA265" w14:textId="3991FE02" w:rsidR="00C144F9" w:rsidRPr="00F501C7" w:rsidRDefault="00DB0E35" w:rsidP="0034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325</w:t>
            </w:r>
          </w:p>
        </w:tc>
      </w:tr>
      <w:tr w:rsidR="00112599" w14:paraId="639F7C70" w14:textId="77777777" w:rsidTr="00467469">
        <w:tc>
          <w:tcPr>
            <w:tcW w:w="2970" w:type="dxa"/>
            <w:shd w:val="clear" w:color="auto" w:fill="auto"/>
          </w:tcPr>
          <w:p w14:paraId="0835BB7A" w14:textId="41CA67D6" w:rsidR="00112599" w:rsidRPr="00E54C14" w:rsidRDefault="00112599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4C1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</w:t>
            </w:r>
            <w:r w:rsidR="00E54C14" w:rsidRPr="00E54C14">
              <w:rPr>
                <w:rFonts w:ascii="Angsana New" w:hAnsi="Angsana New" w:cs="Angsana New" w:hint="cs"/>
                <w:sz w:val="30"/>
                <w:szCs w:val="30"/>
                <w:cs/>
              </w:rPr>
              <w:t>ลระหว่างกาล</w:t>
            </w:r>
            <w:r w:rsidR="00E54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E54C14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065E21C" w14:textId="5C3FDF94" w:rsidR="00112599" w:rsidRPr="00467469" w:rsidRDefault="0046746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46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29 </w:t>
            </w:r>
            <w:r w:rsidRPr="004674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67469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2F9FF4C9" w14:textId="1E700B2D" w:rsidR="00112599" w:rsidRPr="005D7771" w:rsidRDefault="005D7771" w:rsidP="005D7771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4F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D777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67E87BB" w14:textId="6E937CEA" w:rsidR="00112599" w:rsidRPr="00DB0E35" w:rsidRDefault="00E54C14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0.02</w:t>
            </w:r>
          </w:p>
        </w:tc>
        <w:tc>
          <w:tcPr>
            <w:tcW w:w="990" w:type="dxa"/>
            <w:shd w:val="clear" w:color="auto" w:fill="auto"/>
          </w:tcPr>
          <w:p w14:paraId="5F29DA10" w14:textId="6FDBAB23" w:rsidR="00112599" w:rsidRPr="00DB0E35" w:rsidRDefault="00E54C14" w:rsidP="00E54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C14"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</w:p>
        </w:tc>
      </w:tr>
      <w:tr w:rsidR="00C144F9" w14:paraId="0409629C" w14:textId="77777777" w:rsidTr="00FC0CBD">
        <w:tc>
          <w:tcPr>
            <w:tcW w:w="2970" w:type="dxa"/>
            <w:shd w:val="clear" w:color="auto" w:fill="auto"/>
          </w:tcPr>
          <w:p w14:paraId="2A37305C" w14:textId="77777777" w:rsidR="00C144F9" w:rsidRPr="00F501C7" w:rsidRDefault="00C144F9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470BF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AA3EF8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2A0416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EB903D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1C7" w14:paraId="5D6610B8" w14:textId="77777777" w:rsidTr="00FC0CBD">
        <w:tc>
          <w:tcPr>
            <w:tcW w:w="2970" w:type="dxa"/>
            <w:shd w:val="clear" w:color="auto" w:fill="auto"/>
            <w:hideMark/>
          </w:tcPr>
          <w:p w14:paraId="7718A41B" w14:textId="774D9DB9" w:rsidR="00F501C7" w:rsidRPr="00F501C7" w:rsidRDefault="00DB0E35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75C8ACF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45E95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0916572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B0A47" w14:textId="77777777" w:rsidR="00F501C7" w:rsidRPr="00F501C7" w:rsidRDefault="00F501C7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1C7" w14:paraId="7FADB7BE" w14:textId="77777777" w:rsidTr="00FC0CBD">
        <w:tc>
          <w:tcPr>
            <w:tcW w:w="2970" w:type="dxa"/>
            <w:shd w:val="clear" w:color="auto" w:fill="auto"/>
          </w:tcPr>
          <w:p w14:paraId="7836724C" w14:textId="20DAE0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BCBC318" w14:textId="01CC4216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0868BB" w14:textId="0F09BAA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4A68ED2" w14:textId="58D4EF68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64C1F3AA" w14:textId="01EE3DB3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F501C7" w:rsidRPr="00AB302E" w14:paraId="7CDFE125" w14:textId="77777777" w:rsidTr="00CB659D">
        <w:tc>
          <w:tcPr>
            <w:tcW w:w="2970" w:type="dxa"/>
            <w:shd w:val="clear" w:color="auto" w:fill="auto"/>
          </w:tcPr>
          <w:p w14:paraId="792C64E6" w14:textId="6FF2AD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727C0F8" w14:textId="00E4FF20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0B22B5DA" w14:textId="0BA54C2C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DA711CF" w14:textId="1647A7F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1D631315" w14:textId="60644E58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568</w:t>
            </w:r>
          </w:p>
        </w:tc>
      </w:tr>
    </w:tbl>
    <w:p w14:paraId="15EEFAC6" w14:textId="2A7ACDFF" w:rsidR="008D3A35" w:rsidRDefault="008D3A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8B2A8C" w14:textId="36E75423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72911F51" w:rsidR="00CE46C4" w:rsidRPr="005B477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DB0E35" w:rsidRPr="005B47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5B47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3108C5E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0088166B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389FC72A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672D4104" w:rsidR="00B1286F" w:rsidRPr="007A168E" w:rsidRDefault="00430B03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056CBB38" w:rsidR="00B1286F" w:rsidRPr="007A168E" w:rsidRDefault="00144DC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79C4B754" w:rsidR="00B1286F" w:rsidRPr="007A168E" w:rsidRDefault="00144DC3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0798D0D0" w:rsidR="00B1286F" w:rsidRPr="007A168E" w:rsidRDefault="004574FD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77DFAD5B" w:rsidR="00B1286F" w:rsidRPr="007A168E" w:rsidRDefault="004C2131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1D34411E" w:rsidR="00B1286F" w:rsidRPr="007A168E" w:rsidRDefault="004C213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7BCBF376" w:rsidR="00B1286F" w:rsidRPr="007A168E" w:rsidRDefault="0012208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304CF675" w:rsidR="00D523AD" w:rsidRPr="007A168E" w:rsidRDefault="00122081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4E2419E2" w:rsidR="00B1286F" w:rsidRPr="007A168E" w:rsidRDefault="00430B03" w:rsidP="000D1F7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4C4D0BE5" w:rsidR="00B1286F" w:rsidRPr="007A168E" w:rsidRDefault="00144DC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170A0B87" w:rsidR="00B1286F" w:rsidRPr="007A168E" w:rsidRDefault="00144DC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39,879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5A50145B" w:rsidR="00B1286F" w:rsidRPr="007A168E" w:rsidRDefault="004574FD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41,120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74E93985" w:rsidR="00B1286F" w:rsidRPr="007A168E" w:rsidRDefault="004C2131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3F56858B" w:rsidR="00B1286F" w:rsidRPr="007A168E" w:rsidRDefault="004C2131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41,219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5A47E6B5" w:rsidR="00B1286F" w:rsidRPr="007A168E" w:rsidRDefault="0012208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64509AD9" w:rsidR="00B1286F" w:rsidRPr="007A168E" w:rsidRDefault="00122081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41,219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5A01CE5D" w:rsidR="00B1286F" w:rsidRPr="00B1286F" w:rsidRDefault="00430B03" w:rsidP="000D1F7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058F6A2F" w:rsidR="00B1286F" w:rsidRPr="007A168E" w:rsidRDefault="00144DC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1,348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7935F15F" w:rsidR="00B1286F" w:rsidRPr="007A168E" w:rsidRDefault="009958E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39,879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612F3F6A" w:rsidR="00B1286F" w:rsidRPr="007A168E" w:rsidRDefault="004574FD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41,227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74209D2" w:rsidR="007973BE" w:rsidRPr="007A168E" w:rsidRDefault="00DB0E35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1E656B13" w14:textId="50ED9D75" w:rsidR="007973BE" w:rsidRPr="00A50EB3" w:rsidRDefault="00144DC3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32A666AF" w:rsidR="007973BE" w:rsidRPr="007A168E" w:rsidRDefault="00144DC3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317C0FD8" w:rsidR="007973BE" w:rsidRPr="007A168E" w:rsidRDefault="009958E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71,481,000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2B353977" w:rsidR="007973BE" w:rsidRPr="007A168E" w:rsidRDefault="004574FD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71,481,000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5B16B1A1" w:rsidR="007973BE" w:rsidRPr="007A168E" w:rsidRDefault="004C2131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45E84C82" w:rsidR="007973BE" w:rsidRPr="007A168E" w:rsidRDefault="00122081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72,133,092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7C10FF29" w:rsidR="007973BE" w:rsidRPr="007A168E" w:rsidRDefault="00122081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7F62AE22" w:rsidR="007973BE" w:rsidRPr="007A168E" w:rsidRDefault="00122081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72,133,092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46BE6DE4" w:rsidR="007973BE" w:rsidRPr="00164087" w:rsidRDefault="00144DC3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34BE0B4F" w:rsidR="007973BE" w:rsidRPr="00B1286F" w:rsidRDefault="00144DC3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2972594B" w:rsidR="007973BE" w:rsidRPr="005443EB" w:rsidRDefault="009958E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7156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443E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481,000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619F2E7E" w:rsidR="007973BE" w:rsidRPr="007A168E" w:rsidRDefault="004574FD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7156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1,481,000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00E963A5" w:rsidR="007973BE" w:rsidRPr="007A168E" w:rsidRDefault="007973BE" w:rsidP="004C213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271DF6A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5E478FD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6EB140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49C398F5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2B065178" w:rsidR="00B72A44" w:rsidRPr="00B72A44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6ED16C2A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670B0C84" w:rsidR="00B72A44" w:rsidRPr="00B72A44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2CE22D84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F74F23A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63CEA93C" w:rsidR="00B72A44" w:rsidRPr="00B72A44" w:rsidRDefault="00B72A44" w:rsidP="00FC1546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0A3F4BDA" w:rsidR="00B72A44" w:rsidRPr="00B72A44" w:rsidRDefault="00B72A44" w:rsidP="00FC1546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2602770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4A07C8D9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274879F8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4CFDCA4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1012B679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9AE2D68" w:rsidR="00B72A44" w:rsidRPr="00B72A44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3123F39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64EF7F43" w:rsidR="00B72A44" w:rsidRPr="00B72A44" w:rsidRDefault="00B72A44" w:rsidP="00FC1546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32A8FE05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</w:tr>
      <w:tr w:rsidR="00B72A4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3C8F2FFA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49D5425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6111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466F2772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135E650C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B72A44" w:rsidRPr="00B72A44" w:rsidRDefault="00B72A44" w:rsidP="00B72A4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41FE5CE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1E0936B" w14:textId="0DDAC5C7" w:rsidR="00B72A44" w:rsidRPr="00EC0043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00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1CE211AD" w:rsidR="00B72A44" w:rsidRPr="00EC0043" w:rsidRDefault="00B72A44" w:rsidP="00FC1546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00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0BBAE5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173E3DB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287B47A9" w:rsidR="00B72A44" w:rsidRPr="00B72A44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3D8654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671FEFBE" w:rsidR="00B72A44" w:rsidRPr="00B72A44" w:rsidRDefault="00B72A44" w:rsidP="00FC154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1470BA4B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11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</w:tr>
      <w:tr w:rsidR="00B72A4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CD8E7CB" w:rsidR="00B72A44" w:rsidRPr="001E4E6F" w:rsidRDefault="00B72A44" w:rsidP="00FC154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E4E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28414411" w:rsidR="00B72A44" w:rsidRPr="001E4E6F" w:rsidRDefault="00B72A44" w:rsidP="00FC1546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E4E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19C341CA" w:rsidR="00B72A44" w:rsidRPr="00B72A44" w:rsidRDefault="00F418B2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75,397,600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710144B7" w:rsidR="00B72A44" w:rsidRPr="00B72A44" w:rsidRDefault="00F418B2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75,397,600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40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9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296826D" w14:textId="797E9546" w:rsidR="00CE46C4" w:rsidRPr="004F630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8238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247F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="005B47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388872C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445EDFD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580703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4C3D36BE" w:rsidR="00C9460A" w:rsidRPr="007A168E" w:rsidRDefault="00B24167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411B53FE" w:rsidR="00C9460A" w:rsidRPr="007A168E" w:rsidRDefault="00B24167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40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4E24069B" w:rsidR="00C9460A" w:rsidRPr="007A168E" w:rsidRDefault="00FF23B0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0A1A8AE0" w:rsidR="00C9460A" w:rsidRPr="007A168E" w:rsidRDefault="003A405B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2E57B0A6" w:rsidR="00C9460A" w:rsidRPr="007A168E" w:rsidRDefault="0092369F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05860D00" w:rsidR="00C9460A" w:rsidRPr="007A168E" w:rsidRDefault="0092369F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77DFBC80" w:rsidR="00C9460A" w:rsidRPr="007A168E" w:rsidRDefault="0051416C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3BEC8C9A" w:rsidR="00C9460A" w:rsidRPr="007A168E" w:rsidRDefault="0051416C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  <w:tr w:rsidR="00A10C84" w:rsidRPr="007A168E" w14:paraId="7E210A9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6369E52C" w:rsidR="00A10C84" w:rsidRPr="007A168E" w:rsidRDefault="00B24167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5072196E" w:rsidR="00A10C84" w:rsidRPr="007A168E" w:rsidRDefault="00B2416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61CC9AD3" w:rsidR="00A10C84" w:rsidRPr="007A168E" w:rsidRDefault="00FF23B0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28,619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6D7D9397" w:rsidR="00A10C84" w:rsidRPr="007A168E" w:rsidRDefault="003A405B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28,619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7520A6B2" w:rsidR="00A10C84" w:rsidRPr="007A168E" w:rsidRDefault="0092369F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7A5C5CB1" w:rsidR="00A10C84" w:rsidRPr="007A168E" w:rsidRDefault="0092369F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28,625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5D4F6E1D" w:rsidR="00A10C84" w:rsidRPr="007A168E" w:rsidRDefault="0051416C" w:rsidP="00A10C84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399DD962" w:rsidR="00A10C84" w:rsidRPr="007A168E" w:rsidRDefault="0051416C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</w:t>
            </w:r>
            <w:r w:rsidR="00E53776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A10C84" w:rsidRPr="007A168E" w14:paraId="1B4E4E9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7089B421" w:rsidR="00A10C84" w:rsidRPr="00C9460A" w:rsidRDefault="00B24167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6AC3FFAC" w:rsidR="00A10C84" w:rsidRPr="007A168E" w:rsidRDefault="00B24167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</w:t>
            </w:r>
          </w:p>
        </w:tc>
        <w:tc>
          <w:tcPr>
            <w:tcW w:w="240" w:type="dxa"/>
            <w:shd w:val="clear" w:color="auto" w:fill="auto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28171C51" w:rsidR="00A10C84" w:rsidRPr="007A168E" w:rsidRDefault="00FF23B0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28,619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3A03D044" w:rsidR="00A10C84" w:rsidRPr="007A168E" w:rsidRDefault="003A405B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28,726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1FBD6D22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0702C90D" w:rsidR="00A10C84" w:rsidRPr="007A168E" w:rsidRDefault="00DB0E35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655DC3B" w14:textId="6B11B85C" w:rsidR="00A10C84" w:rsidRPr="007A168E" w:rsidRDefault="00B24167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24C6FB13" w:rsidR="00A10C84" w:rsidRPr="007A168E" w:rsidRDefault="00FF23B0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7C7D0E48" w:rsidR="00A10C84" w:rsidRPr="007A168E" w:rsidRDefault="00FF23B0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3AFA3BA0" w:rsidR="00A10C84" w:rsidRPr="007A168E" w:rsidRDefault="003A405B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440B6DF4" w:rsidR="00A10C84" w:rsidRPr="007A168E" w:rsidRDefault="0092369F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1E3F279F" w:rsidR="00A10C84" w:rsidRPr="007A168E" w:rsidRDefault="0092369F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</w:t>
            </w:r>
            <w:r w:rsidR="0051416C">
              <w:rPr>
                <w:rFonts w:asciiTheme="majorBidi" w:hAnsiTheme="majorBidi" w:cstheme="majorBidi"/>
                <w:sz w:val="26"/>
                <w:szCs w:val="26"/>
              </w:rPr>
              <w:t>576,589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78EC2A70" w:rsidR="00A10C84" w:rsidRPr="007A168E" w:rsidRDefault="0051416C" w:rsidP="00A10C8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7269B727" w:rsidR="00A10C84" w:rsidRPr="007A168E" w:rsidRDefault="00E53776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46,576,589</w:t>
            </w:r>
          </w:p>
        </w:tc>
      </w:tr>
      <w:tr w:rsidR="00A10C84" w:rsidRPr="007A168E" w14:paraId="4C6670C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21DA8082" w:rsidR="00A10C84" w:rsidRPr="00C9460A" w:rsidRDefault="00B24167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009ACFD6" w:rsidR="00A10C84" w:rsidRPr="00C9460A" w:rsidRDefault="00FF23B0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52758A99" w:rsidR="00A10C84" w:rsidRPr="007A168E" w:rsidRDefault="00413270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2A7AB7DD" w:rsidR="00A10C84" w:rsidRPr="007A168E" w:rsidRDefault="00413270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0"/>
        <w:gridCol w:w="1008"/>
        <w:gridCol w:w="236"/>
        <w:gridCol w:w="1044"/>
      </w:tblGrid>
      <w:tr w:rsidR="00CE46C4" w:rsidRPr="007A168E" w14:paraId="4DA27A51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1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328C3B8" w14:textId="7311C4B5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0CA3A8F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6A70E42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3C1E8B99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6EBF5D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B5F275B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6EFEC4BE" w:rsidR="00B72A44" w:rsidRPr="00B72A44" w:rsidRDefault="00B72A44" w:rsidP="005C386A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3A9536E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155D6F59" w:rsidR="00B72A44" w:rsidRPr="00B72A44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2AEE3061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4C86E50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6E5264D1" w:rsidR="00B72A44" w:rsidRPr="00B72A44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FEDA6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69F2A407" w:rsidR="00B72A44" w:rsidRPr="00E803B5" w:rsidRDefault="00B72A44" w:rsidP="003646A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44F17F72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48323B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E66531A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31EDA4B8" w:rsidR="00B72A44" w:rsidRPr="00B72A44" w:rsidRDefault="00B72A44" w:rsidP="005C386A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04D4E676" w:rsidR="00B72A44" w:rsidRPr="00B72A44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094E031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26BB5A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18C65021" w:rsidR="00B72A44" w:rsidRPr="00B72A44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1FDA919E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  <w:tc>
          <w:tcPr>
            <w:tcW w:w="240" w:type="dxa"/>
            <w:shd w:val="clear" w:color="auto" w:fill="auto"/>
          </w:tcPr>
          <w:p w14:paraId="148D9AD4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1B770BA8" w:rsidR="00B72A44" w:rsidRPr="00E803B5" w:rsidRDefault="00B72A44" w:rsidP="003646A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6FC09457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</w:tr>
      <w:tr w:rsidR="00B72A44" w:rsidRPr="007A168E" w14:paraId="7C511FA4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5FE8C5D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4051A90B" w:rsidR="00B72A44" w:rsidRPr="00E803B5" w:rsidRDefault="00B72A44" w:rsidP="005C386A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3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4BADC7E5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AA8DDA0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2D13EB16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B72A44" w:rsidRPr="00B72A44" w:rsidRDefault="00B72A44" w:rsidP="00406D0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31C614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298B1455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F37E0E5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B72A44" w:rsidRPr="00B72A44" w:rsidRDefault="00B72A44" w:rsidP="00406D0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2AF20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1267EE9F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797BB19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B72A44" w:rsidRPr="00B72A44" w:rsidRDefault="00B72A44" w:rsidP="00406D0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E25D86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2F5FC4E7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6DF7ED0" w14:textId="77777777" w:rsidR="00B72A44" w:rsidRPr="00B72A44" w:rsidRDefault="00B72A44" w:rsidP="00B72A44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5CC123A0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4C57A912" w14:textId="048D1F31" w:rsidR="00B72A44" w:rsidRPr="00B72A44" w:rsidRDefault="00B72A44" w:rsidP="005C386A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34F2522C" w:rsidR="00B72A44" w:rsidRPr="00B72A44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424F7EAE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1D14E36C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30158588" w:rsidR="00B72A44" w:rsidRPr="00E803B5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588BB655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  <w:tc>
          <w:tcPr>
            <w:tcW w:w="240" w:type="dxa"/>
            <w:shd w:val="clear" w:color="auto" w:fill="auto"/>
          </w:tcPr>
          <w:p w14:paraId="628F3E7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433227DF" w:rsidR="00B72A44" w:rsidRPr="00E803B5" w:rsidRDefault="00B72A44" w:rsidP="00364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36D8B0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</w:tr>
      <w:tr w:rsidR="00B72A44" w:rsidRPr="007A168E" w14:paraId="10C366C9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811AB63" w14:textId="77777777" w:rsidR="00B72A44" w:rsidRPr="00B72A44" w:rsidRDefault="00B72A44" w:rsidP="00B72A44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39A7A23B" w:rsidR="00B72A44" w:rsidRPr="00B72A44" w:rsidRDefault="00B72A44" w:rsidP="005C386A">
            <w:pPr>
              <w:ind w:left="-70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6F079490" w:rsidR="00B72A44" w:rsidRPr="003646AA" w:rsidRDefault="00B72A44" w:rsidP="00364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46A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44B1701B" w:rsidR="00B72A44" w:rsidRPr="00B72A44" w:rsidRDefault="00CB5FB4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54,190,200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597E365A" w:rsidR="00B72A44" w:rsidRPr="00B72A44" w:rsidRDefault="00CB5FB4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54,190,200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FCED3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0467824F" w:rsidR="00140286" w:rsidRPr="00F501C7" w:rsidRDefault="004A0BA5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A31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A57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5B477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1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61B84EA8" w:rsidR="00140286" w:rsidRPr="00F501C7" w:rsidRDefault="00246AF8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</w:t>
            </w:r>
            <w:r w:rsidR="006A67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16,656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2972E404" w:rsidR="00140286" w:rsidRPr="00F501C7" w:rsidRDefault="0078455B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1,730,</w:t>
            </w:r>
            <w:r w:rsidR="001A1A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</w:p>
        </w:tc>
      </w:tr>
      <w:tr w:rsidR="00140286" w:rsidRPr="00CE693F" w14:paraId="2DAF44F8" w14:textId="77777777" w:rsidTr="00C11CDC">
        <w:trPr>
          <w:trHeight w:val="179"/>
        </w:trPr>
        <w:tc>
          <w:tcPr>
            <w:tcW w:w="5490" w:type="dxa"/>
            <w:shd w:val="clear" w:color="auto" w:fill="auto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2AE106F9" w:rsidR="00C9460A" w:rsidRPr="00F501C7" w:rsidRDefault="006A67D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2,236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37A23BAE" w:rsidR="00C9460A" w:rsidRPr="00F501C7" w:rsidRDefault="001A1A55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55EBEECE" w:rsidR="00C9460A" w:rsidRPr="00F501C7" w:rsidRDefault="006A67D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191,042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3442787A" w:rsidR="00C9460A" w:rsidRPr="00F501C7" w:rsidRDefault="001A1A5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191,042</w:t>
            </w:r>
          </w:p>
        </w:tc>
      </w:tr>
      <w:tr w:rsidR="00C9460A" w:rsidRPr="00CE693F" w14:paraId="1EFBF9D9" w14:textId="77777777" w:rsidTr="00C11CDC">
        <w:tc>
          <w:tcPr>
            <w:tcW w:w="5490" w:type="dxa"/>
            <w:shd w:val="clear" w:color="auto" w:fill="auto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3C048E3E" w:rsidR="00C9460A" w:rsidRPr="00F501C7" w:rsidRDefault="006A67D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91,041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624C0029" w:rsidR="00C9460A" w:rsidRPr="00F501C7" w:rsidRDefault="001A1A5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86,656</w:t>
            </w:r>
          </w:p>
        </w:tc>
      </w:tr>
      <w:tr w:rsidR="00C9460A" w:rsidRPr="00CE693F" w14:paraId="7D6B7B69" w14:textId="77777777" w:rsidTr="00E56938">
        <w:tc>
          <w:tcPr>
            <w:tcW w:w="5490" w:type="dxa"/>
            <w:shd w:val="clear" w:color="auto" w:fill="auto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229CBB44" w:rsidR="00C9460A" w:rsidRPr="00C11CDC" w:rsidRDefault="006A67DB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542,656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3A42A622" w:rsidR="00C9460A" w:rsidRPr="00C11CDC" w:rsidRDefault="001A1A5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209,802</w:t>
            </w:r>
          </w:p>
        </w:tc>
      </w:tr>
      <w:tr w:rsidR="00C9460A" w:rsidRPr="00CE693F" w14:paraId="4B9A9362" w14:textId="77777777" w:rsidTr="00E56938">
        <w:trPr>
          <w:trHeight w:val="50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71B8B700" w:rsidR="00C9460A" w:rsidRPr="00F501C7" w:rsidRDefault="006A67DB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826,975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1904ED40" w:rsidR="00C9460A" w:rsidRPr="00F501C7" w:rsidRDefault="001A1A55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487,500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77777777" w:rsidR="00FF2DB6" w:rsidRPr="00090D48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090D48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2AAF8D41" w:rsidR="008D2723" w:rsidRPr="0035030C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0BA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A57EC">
        <w:rPr>
          <w:rFonts w:asciiTheme="majorBidi" w:hAnsiTheme="majorBidi"/>
          <w:sz w:val="30"/>
          <w:szCs w:val="30"/>
        </w:rPr>
        <w:t>30</w:t>
      </w:r>
      <w:r w:rsidRPr="004A0BA5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5B4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0E35" w:rsidRPr="00DB0E3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="008D2723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312121B8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243C8E36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38B62AE4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4FD0604F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1B7E0ABE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2982C45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7696AEF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4AC0C5C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393EC6A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5D8E2773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916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5631BCD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6E1EAD7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41B7D720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1D48E1E4" w:rsidR="008D2723" w:rsidRPr="00D710A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 w:rsidRPr="00D710AC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การพิจารณาของศาลฎีกา</w:t>
      </w:r>
    </w:p>
    <w:p w14:paraId="2F6BB7AF" w14:textId="77777777" w:rsidR="00DD1CA5" w:rsidRPr="00D710AC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FC29D" w14:textId="7508E155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979EAFB" w14:textId="4BFE6EA8" w:rsidR="00DD1CA5" w:rsidRPr="00C24224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C24224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C24224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บริษัทยื่นคำร้องขอให้ศาล</w:t>
      </w:r>
      <w:r w:rsidR="001B5C3C">
        <w:rPr>
          <w:rFonts w:asciiTheme="majorBidi" w:hAnsiTheme="majorBidi" w:cstheme="majorBidi" w:hint="cs"/>
          <w:sz w:val="30"/>
          <w:szCs w:val="30"/>
          <w:cs/>
          <w:lang w:val="en-US"/>
        </w:rPr>
        <w:t>แพ่ง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57CDA7F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1C694579" w14:textId="17D1DB00" w:rsidR="00FD0F11" w:rsidRPr="00B82DFF" w:rsidRDefault="00FD0F11" w:rsidP="00FD0F1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2DFF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B82DF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B82DF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2DFF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B82DF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82DF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2DFF">
        <w:rPr>
          <w:rFonts w:asciiTheme="majorBidi" w:hAnsiTheme="majorBidi"/>
          <w:sz w:val="30"/>
          <w:szCs w:val="30"/>
          <w:cs/>
          <w:lang w:val="en-US"/>
        </w:rPr>
        <w:t xml:space="preserve">ศาลแพ่งมีคำสั่งยกคำร้องขอให้ศาลเพิกถอนการอายัดสิทธิเรียกร้องเงินในบัญชีเงินฝากของบริษัท </w:t>
      </w:r>
      <w:r w:rsidRPr="00B82DFF">
        <w:rPr>
          <w:rFonts w:asciiTheme="majorBidi" w:hAnsiTheme="majorBidi" w:hint="cs"/>
          <w:sz w:val="30"/>
          <w:szCs w:val="30"/>
          <w:cs/>
          <w:lang w:val="en-US"/>
        </w:rPr>
        <w:t>บริษัท</w:t>
      </w:r>
      <w:r w:rsidRPr="00B82DFF">
        <w:rPr>
          <w:rFonts w:asciiTheme="majorBidi" w:hAnsiTheme="majorBidi"/>
          <w:sz w:val="30"/>
          <w:szCs w:val="30"/>
          <w:cs/>
          <w:lang w:val="en-US"/>
        </w:rPr>
        <w:t xml:space="preserve">อยู่ระหว่างการจัดทำอุทธรณ์คำสั่ง ซึ่งจะครบกำหนดอุทธรณ์คำสั่งวันที่ </w:t>
      </w:r>
      <w:r w:rsidR="00B82DF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B82DF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2DFF">
        <w:rPr>
          <w:rFonts w:asciiTheme="majorBidi" w:hAnsiTheme="majorBidi"/>
          <w:sz w:val="30"/>
          <w:szCs w:val="30"/>
          <w:cs/>
          <w:lang w:val="en-US"/>
        </w:rPr>
        <w:t xml:space="preserve">พฤศจิกายน </w:t>
      </w:r>
      <w:r w:rsidR="00B82DFF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4152B151" w14:textId="77777777" w:rsidR="00FD0F11" w:rsidRPr="00333E20" w:rsidRDefault="00FD0F11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0C11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075079D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49BFA8" w14:textId="3656F14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3FD83C2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DE4EF2" w14:textId="191B12A3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EE707B2" w14:textId="77777777" w:rsidR="00B65D7D" w:rsidRDefault="008D2723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65D7D" w:rsidRPr="00CC41AB">
        <w:rPr>
          <w:rFonts w:asciiTheme="majorBidi" w:hAnsiTheme="majorBidi"/>
          <w:sz w:val="30"/>
          <w:szCs w:val="30"/>
          <w:cs/>
          <w:lang w:val="en-US"/>
        </w:rPr>
        <w:t>คดีอยู่ระหว่างการพิจารณาของศาลปกครองกลาง</w:t>
      </w:r>
    </w:p>
    <w:p w14:paraId="6EF53667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1293B729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5034FE56" w:rsidR="00DD1CA5" w:rsidRDefault="00DD1CA5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12F6D91A" w14:textId="36BC9E15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803D142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125178" w14:textId="28EF12BA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085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194C2E29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16E09689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16659BE3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4512D45D" w:rsidR="00DD1CA5" w:rsidRDefault="00DD1CA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p w14:paraId="29E8F962" w14:textId="213B9582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0174A91D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56BA36" w14:textId="35D0F5F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6644FFB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368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6C6CC50" w14:textId="3BCF60A5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5A1EA126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2EB85BC3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ACF27DE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4724E" w14:textId="02ABF73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4B5A13A9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58660F0C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6A8C753A" w14:textId="5AD5B53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1EF032" w14:textId="54B22825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6CA962E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226DD966" w:rsidR="008D2723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A69B561" w14:textId="77777777" w:rsid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6395E56E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350CBD0E" w14:textId="77777777" w:rsidR="005A52E7" w:rsidRP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DFCC662" w14:textId="32C071D6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33ED0B2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5F343228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06039F" w14:textId="684673C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42D0536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0800EEA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618E3F78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D63D048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C7498F3" w14:textId="789B199E" w:rsidR="008D2723" w:rsidRDefault="008D2723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132ADD8" w14:textId="77777777" w:rsidR="00DD1CA5" w:rsidRPr="003F172C" w:rsidRDefault="00DD1CA5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B1E471" w14:textId="1D5E23B0" w:rsidR="008D2723" w:rsidRPr="003F172C" w:rsidRDefault="008D2723" w:rsidP="00DD1CA5">
      <w:pPr>
        <w:tabs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B477A">
        <w:rPr>
          <w:rFonts w:asciiTheme="majorBidi" w:hAnsiTheme="majorBidi" w:cstheme="majorBidi" w:hint="cs"/>
          <w:sz w:val="30"/>
          <w:szCs w:val="30"/>
          <w:lang w:val="en-US"/>
        </w:rPr>
        <w:t xml:space="preserve">30 </w:t>
      </w:r>
      <w:r w:rsidR="00DE6CFB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5B4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6FC4D48F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1CCC6C28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1C092833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418B715C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4F0E3184" w14:textId="77777777" w:rsidR="00D625B5" w:rsidRDefault="00D625B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15CC4832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43/2560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54/2561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E5B2A2A" w14:textId="4E136E22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F961FA" w:rsidRPr="00F961FA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A6D830C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492B84" w14:textId="53B02818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003937" w14:textId="57557C31" w:rsidR="00D625B5" w:rsidRPr="003F172C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222 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>คนยื่นอุทธรณ์คำพิพากษาศาลปกครองกลางต่อศาลปกครองสูงสุด อยู่ระหว่างการการพิจารณาของศาลปกครองสูงสุดว่าจะรับอุทธรณ์หรือไม่</w:t>
      </w:r>
    </w:p>
    <w:p w14:paraId="2E06BEFC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35D290" w14:textId="205E831A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4C2ED1F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77777777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</w:p>
    <w:p w14:paraId="3B014FE9" w14:textId="34D2010E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77777777" w:rsidR="00243C2E" w:rsidRPr="005A1ABA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2AD5312B" w:rsidR="00243C2E" w:rsidRDefault="00243C2E" w:rsidP="0087246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hint="cs"/>
          <w:sz w:val="30"/>
          <w:szCs w:val="30"/>
          <w:cs/>
        </w:rPr>
        <w:t>ด</w:t>
      </w:r>
      <w:r w:rsidR="00A50EB3">
        <w:rPr>
          <w:rFonts w:asciiTheme="majorBidi" w:hAnsiTheme="majorBidi" w:hint="cs"/>
          <w:sz w:val="30"/>
          <w:szCs w:val="30"/>
          <w:cs/>
        </w:rPr>
        <w:t>ั</w:t>
      </w:r>
      <w:r w:rsidR="0087246C">
        <w:rPr>
          <w:rFonts w:asciiTheme="majorBidi" w:hAnsiTheme="majorBidi" w:hint="cs"/>
          <w:sz w:val="30"/>
          <w:szCs w:val="30"/>
          <w:cs/>
        </w:rPr>
        <w:t>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0215CD8F" w14:textId="77777777" w:rsidR="000A1914" w:rsidRPr="0087246C" w:rsidRDefault="000A1914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p w14:paraId="6E680307" w14:textId="1C4E534A" w:rsidR="00FB7FCB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175566">
        <w:rPr>
          <w:rFonts w:asciiTheme="majorBidi" w:hAnsiTheme="majorBidi" w:cstheme="majorBidi"/>
          <w:sz w:val="30"/>
          <w:szCs w:val="30"/>
        </w:rPr>
        <w:t>2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493F6502" w14:textId="55BD09DC" w:rsidR="00FB7FCB" w:rsidRDefault="00DE7541" w:rsidP="0066532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8345F5" w14:textId="299E62B3" w:rsidR="00FB7FCB" w:rsidRPr="000E790C" w:rsidRDefault="00FB7FCB" w:rsidP="00C11CDC">
      <w:pPr>
        <w:pStyle w:val="Caption"/>
        <w:ind w:hanging="900"/>
        <w:rPr>
          <w:rFonts w:asciiTheme="majorBidi" w:hAnsiTheme="majorBidi" w:cstheme="majorBidi"/>
          <w:cs/>
        </w:rPr>
      </w:pPr>
      <w:r w:rsidRPr="000E790C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0D5E090B" w14:textId="77777777" w:rsidR="00D80FB8" w:rsidRPr="005B477A" w:rsidRDefault="00D80FB8" w:rsidP="00C11CDC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E8A0A9D" w14:textId="724B8974" w:rsidR="00FB7FCB" w:rsidRDefault="006F395B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ระหว่างวันที่ </w:t>
      </w:r>
      <w:r w:rsidR="002F7504">
        <w:rPr>
          <w:rFonts w:asciiTheme="majorBidi" w:hAnsiTheme="majorBidi" w:cstheme="majorBidi"/>
          <w:sz w:val="30"/>
          <w:szCs w:val="30"/>
        </w:rPr>
        <w:t>5</w:t>
      </w:r>
      <w:r w:rsidRPr="006F395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-</w:t>
      </w:r>
      <w:r w:rsidRPr="006F395B">
        <w:rPr>
          <w:rFonts w:asciiTheme="majorBidi" w:hAnsiTheme="majorBidi" w:cstheme="majorBidi"/>
          <w:sz w:val="30"/>
          <w:szCs w:val="30"/>
        </w:rPr>
        <w:t xml:space="preserve"> </w:t>
      </w:r>
      <w:r w:rsidR="002F7504">
        <w:rPr>
          <w:rFonts w:asciiTheme="majorBidi" w:hAnsiTheme="majorBidi" w:cstheme="majorBidi"/>
          <w:sz w:val="30"/>
          <w:szCs w:val="30"/>
        </w:rPr>
        <w:t>7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7504">
        <w:rPr>
          <w:rFonts w:asciiTheme="majorBidi" w:hAnsiTheme="majorBidi" w:cstheme="majorBidi"/>
          <w:sz w:val="30"/>
          <w:szCs w:val="30"/>
        </w:rPr>
        <w:t xml:space="preserve"> </w:t>
      </w:r>
      <w:r w:rsidR="002F7504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พ.ศ.</w:t>
      </w:r>
      <w:r w:rsidR="009604FB">
        <w:rPr>
          <w:rFonts w:asciiTheme="majorBidi" w:hAnsiTheme="majorBidi" w:cstheme="majorBidi"/>
          <w:sz w:val="30"/>
          <w:szCs w:val="30"/>
        </w:rPr>
        <w:t xml:space="preserve"> </w:t>
      </w:r>
      <w:r w:rsidRPr="006F395B">
        <w:rPr>
          <w:rFonts w:asciiTheme="majorBidi" w:hAnsiTheme="majorBidi" w:cstheme="majorBidi"/>
          <w:sz w:val="30"/>
          <w:szCs w:val="30"/>
        </w:rPr>
        <w:t xml:space="preserve">2567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2F7504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เสนอขายหุ้นก</w:t>
      </w:r>
      <w:r w:rsidR="00A85D37">
        <w:rPr>
          <w:rFonts w:asciiTheme="majorBidi" w:hAnsiTheme="majorBidi" w:cstheme="majorBidi" w:hint="cs"/>
          <w:sz w:val="30"/>
          <w:szCs w:val="30"/>
          <w:cs/>
        </w:rPr>
        <w:t>ู้</w:t>
      </w:r>
      <w:r w:rsidR="002F7504">
        <w:rPr>
          <w:rFonts w:asciiTheme="majorBidi" w:hAnsiTheme="majorBidi" w:cstheme="majorBidi" w:hint="cs"/>
          <w:sz w:val="30"/>
          <w:szCs w:val="30"/>
          <w:cs/>
        </w:rPr>
        <w:t xml:space="preserve"> ชุดที่ </w:t>
      </w:r>
      <w:r w:rsidR="002F7504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 w:rsidR="002F750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395B">
        <w:rPr>
          <w:rFonts w:asciiTheme="majorBidi" w:hAnsiTheme="majorBidi" w:cstheme="majorBidi"/>
          <w:sz w:val="30"/>
          <w:szCs w:val="30"/>
        </w:rPr>
        <w:t xml:space="preserve">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2F7504">
        <w:rPr>
          <w:rFonts w:asciiTheme="majorBidi" w:hAnsiTheme="majorBidi" w:cstheme="majorBidi"/>
          <w:sz w:val="30"/>
          <w:szCs w:val="30"/>
        </w:rPr>
        <w:t xml:space="preserve">4 </w:t>
      </w:r>
      <w:r w:rsidR="002F7504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อัตราดอกเบี้ยคงที่ร้อยละ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>3.85</w:t>
      </w:r>
      <w:r w:rsidRPr="006F395B">
        <w:rPr>
          <w:rFonts w:asciiTheme="majorBidi" w:hAnsiTheme="majorBidi" w:cstheme="majorBidi"/>
          <w:sz w:val="30"/>
          <w:szCs w:val="30"/>
        </w:rPr>
        <w:t xml:space="preserve">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ชำระดอกเบี้ยทุก </w:t>
      </w:r>
      <w:r w:rsidRPr="006F395B">
        <w:rPr>
          <w:rFonts w:asciiTheme="majorBidi" w:hAnsiTheme="majorBidi" w:cstheme="majorBidi"/>
          <w:sz w:val="30"/>
          <w:szCs w:val="30"/>
        </w:rPr>
        <w:t xml:space="preserve">3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เดือน มูลค่าเสนอขายไม่เกิน</w:t>
      </w:r>
      <w:r w:rsidR="000E790C">
        <w:rPr>
          <w:rFonts w:asciiTheme="majorBidi" w:hAnsiTheme="majorBidi" w:cstheme="majorBidi"/>
          <w:sz w:val="30"/>
          <w:szCs w:val="30"/>
        </w:rPr>
        <w:t xml:space="preserve">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F395B">
        <w:rPr>
          <w:rFonts w:asciiTheme="majorBidi" w:hAnsiTheme="majorBidi" w:cstheme="majorBidi"/>
          <w:sz w:val="30"/>
          <w:szCs w:val="30"/>
        </w:rPr>
        <w:t xml:space="preserve">,000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E790C">
        <w:rPr>
          <w:rFonts w:asciiTheme="majorBidi" w:hAnsiTheme="majorBidi" w:cstheme="majorBidi"/>
          <w:sz w:val="30"/>
          <w:szCs w:val="30"/>
        </w:rPr>
        <w:t xml:space="preserve"> </w:t>
      </w:r>
      <w:r w:rsidR="000E790C">
        <w:rPr>
          <w:rFonts w:asciiTheme="majorBidi" w:hAnsiTheme="majorBidi" w:cstheme="majorBidi" w:hint="cs"/>
          <w:sz w:val="30"/>
          <w:szCs w:val="30"/>
          <w:cs/>
        </w:rPr>
        <w:t xml:space="preserve">และชุดที่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อายุ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อัตราดอกเบี้ยคงที่ ร้อยละ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4.00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ชำระดอกเบี้ยทุก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เดือน มูลค่าเสนอขายไม่เกิน </w:t>
      </w:r>
      <w:r w:rsidR="000E790C">
        <w:rPr>
          <w:rFonts w:asciiTheme="majorBidi" w:hAnsiTheme="majorBidi" w:cstheme="majorBidi"/>
          <w:sz w:val="30"/>
          <w:szCs w:val="30"/>
          <w:lang w:val="en-US"/>
        </w:rPr>
        <w:t xml:space="preserve">7,000 </w:t>
      </w:r>
      <w:r w:rsidR="000E790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0364B254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FA883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839E7E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435C0D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36D1C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8E5DFE" w14:textId="77777777" w:rsidR="008C5EB3" w:rsidRPr="000E790C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8C5EB3" w:rsidRPr="000E790C" w:rsidSect="000B7DA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B1C67" w14:textId="77777777" w:rsidR="005C5BBB" w:rsidRDefault="005C5BBB">
      <w:r>
        <w:separator/>
      </w:r>
    </w:p>
  </w:endnote>
  <w:endnote w:type="continuationSeparator" w:id="0">
    <w:p w14:paraId="75A4E6B3" w14:textId="77777777" w:rsidR="005C5BBB" w:rsidRDefault="005C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ABAE5AA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C52D9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C52D9" w:rsidRPr="00BC52D9">
          <w:rPr>
            <w:rFonts w:asciiTheme="majorBidi" w:hAnsiTheme="majorBidi" w:cstheme="majorBidi"/>
            <w:noProof/>
            <w:sz w:val="30"/>
            <w:szCs w:val="30"/>
            <w:lang w:val="en-US"/>
          </w:rPr>
          <w:t>68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67502F95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C52D9"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2051B45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C52D9">
      <w:rPr>
        <w:rStyle w:val="PageNumber"/>
        <w:rFonts w:ascii="Angsana New" w:hAnsi="Angsana New" w:cs="Angsana New"/>
        <w:noProof/>
        <w:sz w:val="30"/>
        <w:szCs w:val="30"/>
      </w:rPr>
      <w:t>39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19E8984E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BC52D9">
      <w:rPr>
        <w:rStyle w:val="PageNumber"/>
        <w:rFonts w:ascii="Angsana New" w:cs="Angsana New"/>
        <w:noProof/>
        <w:sz w:val="30"/>
        <w:szCs w:val="30"/>
        <w:lang w:val="en-US"/>
      </w:rPr>
      <w:t>41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0CE425F5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BC52D9">
      <w:rPr>
        <w:rStyle w:val="PageNumber"/>
        <w:rFonts w:ascii="Angsana New" w:cs="Angsana New"/>
        <w:noProof/>
        <w:sz w:val="30"/>
        <w:szCs w:val="30"/>
        <w:lang w:val="en-US"/>
      </w:rPr>
      <w:t>42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7F22362A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BC52D9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5E6DAC18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BC52D9">
      <w:rPr>
        <w:rFonts w:ascii="Angsana New" w:hAnsi="Angsana New"/>
        <w:noProof/>
        <w:sz w:val="30"/>
        <w:szCs w:val="30"/>
      </w:rPr>
      <w:t>46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7B538E62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C52D9" w:rsidRPr="00BC52D9">
          <w:rPr>
            <w:rFonts w:asciiTheme="majorBidi" w:hAnsiTheme="majorBidi" w:cstheme="majorBidi"/>
            <w:noProof/>
            <w:sz w:val="30"/>
            <w:szCs w:val="30"/>
            <w:lang w:val="en-US"/>
          </w:rPr>
          <w:t>49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3A2585A8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C52D9" w:rsidRPr="00BC52D9">
          <w:rPr>
            <w:rFonts w:asciiTheme="majorBidi" w:hAnsiTheme="majorBidi" w:cstheme="majorBidi"/>
            <w:noProof/>
            <w:sz w:val="30"/>
            <w:szCs w:val="30"/>
            <w:lang w:val="en-US"/>
          </w:rPr>
          <w:t>53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383A1" w14:textId="77777777" w:rsidR="005C5BBB" w:rsidRDefault="005C5BBB">
      <w:r>
        <w:separator/>
      </w:r>
    </w:p>
  </w:footnote>
  <w:footnote w:type="continuationSeparator" w:id="0">
    <w:p w14:paraId="355FE481" w14:textId="77777777" w:rsidR="005C5BBB" w:rsidRDefault="005C5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2CE16596" w:rsidR="0001110F" w:rsidRPr="00720668" w:rsidRDefault="008E1AF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37CA8C67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44061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5B477A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5BBC0170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0C75A1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4F2FEB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4F2FEB">
      <w:rPr>
        <w:rFonts w:ascii="Angsana New" w:hAnsi="Angsana New"/>
        <w:b/>
        <w:bCs/>
        <w:sz w:val="32"/>
        <w:szCs w:val="32"/>
        <w:lang w:val="en-US"/>
      </w:rPr>
      <w:t>2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61B735C8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D30DD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F14AB6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450865BF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74327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1F3EB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2C9D66C4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74327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6273DE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6B088708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F87D2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1C017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017F7656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F87D2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7FE7826F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3A25F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4DCB938F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44061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5B477A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2A0"/>
    <w:rsid w:val="00003411"/>
    <w:rsid w:val="0000345A"/>
    <w:rsid w:val="00003A89"/>
    <w:rsid w:val="00003C8D"/>
    <w:rsid w:val="00003D0B"/>
    <w:rsid w:val="000040AB"/>
    <w:rsid w:val="0000414B"/>
    <w:rsid w:val="000046F7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A79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F4"/>
    <w:rsid w:val="00062556"/>
    <w:rsid w:val="000629B5"/>
    <w:rsid w:val="00062A5F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377"/>
    <w:rsid w:val="000706B0"/>
    <w:rsid w:val="00070A7A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6CB"/>
    <w:rsid w:val="000C08B3"/>
    <w:rsid w:val="000C098D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5B5"/>
    <w:rsid w:val="0010066A"/>
    <w:rsid w:val="00100821"/>
    <w:rsid w:val="00100E9A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529"/>
    <w:rsid w:val="0010374E"/>
    <w:rsid w:val="00103DD9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D4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5A"/>
    <w:rsid w:val="00151365"/>
    <w:rsid w:val="00151785"/>
    <w:rsid w:val="00152234"/>
    <w:rsid w:val="0015259E"/>
    <w:rsid w:val="001527D6"/>
    <w:rsid w:val="00152957"/>
    <w:rsid w:val="00152D0D"/>
    <w:rsid w:val="00152D40"/>
    <w:rsid w:val="00152EC3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B48"/>
    <w:rsid w:val="00171049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6D24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A3E"/>
    <w:rsid w:val="00182DF6"/>
    <w:rsid w:val="00182F51"/>
    <w:rsid w:val="00182FC2"/>
    <w:rsid w:val="00183146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4EC0"/>
    <w:rsid w:val="001B52AB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4E6F"/>
    <w:rsid w:val="001E514B"/>
    <w:rsid w:val="001E5369"/>
    <w:rsid w:val="001E53D4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1F57"/>
    <w:rsid w:val="001F2188"/>
    <w:rsid w:val="001F2747"/>
    <w:rsid w:val="001F2BD0"/>
    <w:rsid w:val="001F2E65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8FF"/>
    <w:rsid w:val="00294A5D"/>
    <w:rsid w:val="00294B83"/>
    <w:rsid w:val="00294F56"/>
    <w:rsid w:val="002952F9"/>
    <w:rsid w:val="00295617"/>
    <w:rsid w:val="00295B2B"/>
    <w:rsid w:val="00295BB3"/>
    <w:rsid w:val="00295FBB"/>
    <w:rsid w:val="0029614A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07935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E02"/>
    <w:rsid w:val="0031609E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C7D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65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5F2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1FC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D8E"/>
    <w:rsid w:val="00430014"/>
    <w:rsid w:val="004301C0"/>
    <w:rsid w:val="004307C6"/>
    <w:rsid w:val="00430B03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F2E"/>
    <w:rsid w:val="00444F3F"/>
    <w:rsid w:val="00445221"/>
    <w:rsid w:val="00445427"/>
    <w:rsid w:val="004455C9"/>
    <w:rsid w:val="00445961"/>
    <w:rsid w:val="00445B25"/>
    <w:rsid w:val="00445D2B"/>
    <w:rsid w:val="00445F8A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20"/>
    <w:rsid w:val="00464DF2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A30"/>
    <w:rsid w:val="00475A3A"/>
    <w:rsid w:val="00475B81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0D3"/>
    <w:rsid w:val="0050117C"/>
    <w:rsid w:val="00501184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634"/>
    <w:rsid w:val="00517182"/>
    <w:rsid w:val="005171DA"/>
    <w:rsid w:val="00517305"/>
    <w:rsid w:val="00517418"/>
    <w:rsid w:val="005174E7"/>
    <w:rsid w:val="005175BB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46B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BB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F12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B1C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0F"/>
    <w:rsid w:val="00632DF3"/>
    <w:rsid w:val="00632E1F"/>
    <w:rsid w:val="006338A0"/>
    <w:rsid w:val="00633CE9"/>
    <w:rsid w:val="00633E08"/>
    <w:rsid w:val="006341AC"/>
    <w:rsid w:val="00634AAE"/>
    <w:rsid w:val="00634CA2"/>
    <w:rsid w:val="00634F88"/>
    <w:rsid w:val="00635297"/>
    <w:rsid w:val="00635457"/>
    <w:rsid w:val="00635C1B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1C0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2CCE"/>
    <w:rsid w:val="006F318F"/>
    <w:rsid w:val="006F33D4"/>
    <w:rsid w:val="006F3631"/>
    <w:rsid w:val="006F395B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43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7EC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612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72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A8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B38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2FC2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21F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75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6C0"/>
    <w:rsid w:val="00904724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BC6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0F9F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62"/>
    <w:rsid w:val="00994EAA"/>
    <w:rsid w:val="0099511E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002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5FD"/>
    <w:rsid w:val="009E179A"/>
    <w:rsid w:val="009E1A8C"/>
    <w:rsid w:val="009E206B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D00"/>
    <w:rsid w:val="009F406E"/>
    <w:rsid w:val="009F45EA"/>
    <w:rsid w:val="009F47F2"/>
    <w:rsid w:val="009F4B06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D1"/>
    <w:rsid w:val="00A02B33"/>
    <w:rsid w:val="00A02C7E"/>
    <w:rsid w:val="00A02DD3"/>
    <w:rsid w:val="00A0305A"/>
    <w:rsid w:val="00A0312C"/>
    <w:rsid w:val="00A0327D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3DE7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69C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581"/>
    <w:rsid w:val="00A419A3"/>
    <w:rsid w:val="00A41F68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93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3"/>
    <w:rsid w:val="00AB5614"/>
    <w:rsid w:val="00AB56CC"/>
    <w:rsid w:val="00AB570A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561"/>
    <w:rsid w:val="00AF166D"/>
    <w:rsid w:val="00AF16F0"/>
    <w:rsid w:val="00AF1ADA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08F5"/>
    <w:rsid w:val="00B10A11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E20"/>
    <w:rsid w:val="00B80FE1"/>
    <w:rsid w:val="00B81251"/>
    <w:rsid w:val="00B81463"/>
    <w:rsid w:val="00B81767"/>
    <w:rsid w:val="00B81B09"/>
    <w:rsid w:val="00B824F8"/>
    <w:rsid w:val="00B82DFF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2D9"/>
    <w:rsid w:val="00BC5363"/>
    <w:rsid w:val="00BC5382"/>
    <w:rsid w:val="00BC54C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A72"/>
    <w:rsid w:val="00BF1AE3"/>
    <w:rsid w:val="00BF1B63"/>
    <w:rsid w:val="00BF1CEC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224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94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6B3"/>
    <w:rsid w:val="00C67751"/>
    <w:rsid w:val="00C6788E"/>
    <w:rsid w:val="00C67A45"/>
    <w:rsid w:val="00C67C74"/>
    <w:rsid w:val="00C67DB8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CFB"/>
    <w:rsid w:val="00DE6DC4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2D11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984"/>
    <w:rsid w:val="00EA4C6E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1B3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279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33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DF8"/>
    <w:rsid w:val="00F21E42"/>
    <w:rsid w:val="00F21E81"/>
    <w:rsid w:val="00F223DF"/>
    <w:rsid w:val="00F22432"/>
    <w:rsid w:val="00F227B2"/>
    <w:rsid w:val="00F22863"/>
    <w:rsid w:val="00F229EC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512"/>
    <w:rsid w:val="00F847D5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83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77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77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EDFBF-F7F0-469F-B68D-37665ABFA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0EB0D-1D01-400B-AE90-8D61D949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51</Pages>
  <Words>13603</Words>
  <Characters>56493</Characters>
  <Application>Microsoft Office Word</Application>
  <DocSecurity>0</DocSecurity>
  <Lines>470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3</cp:revision>
  <cp:lastPrinted>2024-11-08T09:21:00Z</cp:lastPrinted>
  <dcterms:created xsi:type="dcterms:W3CDTF">2024-11-11T11:19:00Z</dcterms:created>
  <dcterms:modified xsi:type="dcterms:W3CDTF">2024-11-11T11:28:00Z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