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862FB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Hlk44506557"/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D0F4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8E9F6A6" w14:textId="77777777" w:rsidR="00CE1E58" w:rsidRPr="005E7C9A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94AE084" w14:textId="6A5EB265" w:rsidR="006E3AE4" w:rsidRPr="00507DDD" w:rsidRDefault="006E3AE4" w:rsidP="006E3AE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1" w:name="_Hlk14033565"/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DEEB5E4" w14:textId="1C5AE370" w:rsidR="00507DDD" w:rsidRDefault="00507DDD" w:rsidP="00507DDD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07DDD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004D432B" w14:textId="1CBB4077" w:rsidR="007F1BE2" w:rsidRPr="0099267C" w:rsidRDefault="007F1BE2" w:rsidP="00507DDD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9267C">
        <w:rPr>
          <w:rFonts w:ascii="Angsana New" w:hAnsi="Angsana New" w:cs="Angsana New"/>
          <w:sz w:val="30"/>
          <w:szCs w:val="30"/>
          <w:cs/>
          <w:lang w:bidi="th-TH"/>
        </w:rPr>
        <w:t>การซื้อบริษัทย่อย</w:t>
      </w:r>
    </w:p>
    <w:p w14:paraId="4E06207E" w14:textId="4FCA3FF2"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040DB8" w14:textId="706048E3"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8D91A03" w14:textId="219B47D6" w:rsidR="000A6BAE" w:rsidRDefault="000A6BAE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0CA13EDF" w14:textId="139C0484" w:rsidR="008D6BCF" w:rsidRDefault="00D411FA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  <w:r w:rsidR="0046784B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46784B" w:rsidRPr="0046784B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</w:p>
    <w:p w14:paraId="49836425" w14:textId="77777777" w:rsidR="00F8324E" w:rsidRPr="005A13BE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7F0444DF" w14:textId="22D671D6" w:rsidR="00DC794B" w:rsidRPr="00B30A4A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17D9E16E" w14:textId="0FFFBF0E" w:rsidR="00B30A4A" w:rsidRPr="00F313FD" w:rsidRDefault="00B30A4A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94D8AB9" w14:textId="77777777"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9EA40F7" w14:textId="3099D81B" w:rsidR="00CB6332" w:rsidRPr="00826D86" w:rsidRDefault="00DD4626" w:rsidP="00AD447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B6332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B6332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14:paraId="19044A65" w14:textId="2AE43299" w:rsidR="00826D86" w:rsidRPr="00826D86" w:rsidRDefault="00826D86" w:rsidP="00867E02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bookmarkEnd w:id="0"/>
    <w:bookmarkEnd w:id="1"/>
    <w:p w14:paraId="5602A87B" w14:textId="77777777"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3F0667E7" w14:textId="77777777" w:rsidR="0025275A" w:rsidRPr="005E7C9A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3CCCE00" w14:textId="796B0932"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71C05">
        <w:rPr>
          <w:rFonts w:ascii="Angsana New" w:hAnsi="Angsana New"/>
          <w:sz w:val="30"/>
          <w:szCs w:val="30"/>
          <w:cs/>
        </w:rPr>
        <w:t>วันที่</w:t>
      </w:r>
      <w:r w:rsidR="00BC416F">
        <w:rPr>
          <w:rFonts w:ascii="Angsana New" w:hAnsi="Angsana New"/>
          <w:sz w:val="30"/>
          <w:szCs w:val="30"/>
        </w:rPr>
        <w:t xml:space="preserve"> </w:t>
      </w:r>
      <w:r w:rsidR="00997B13" w:rsidRPr="00997B13">
        <w:rPr>
          <w:rFonts w:ascii="Angsana New" w:hAnsi="Angsana New"/>
          <w:sz w:val="30"/>
          <w:szCs w:val="30"/>
        </w:rPr>
        <w:t>14</w:t>
      </w:r>
      <w:r w:rsidR="00A53144">
        <w:rPr>
          <w:rFonts w:ascii="Angsana New" w:hAnsi="Angsana New"/>
          <w:sz w:val="30"/>
          <w:szCs w:val="30"/>
        </w:rPr>
        <w:t xml:space="preserve"> </w:t>
      </w:r>
      <w:r w:rsidR="00A53144" w:rsidRPr="00571C05">
        <w:rPr>
          <w:rFonts w:ascii="Angsana New" w:hAnsi="Angsana New" w:hint="cs"/>
          <w:sz w:val="30"/>
          <w:szCs w:val="30"/>
          <w:cs/>
        </w:rPr>
        <w:t>พฤศจิกายน</w:t>
      </w:r>
      <w:r w:rsidR="00A53144" w:rsidRPr="00571C05">
        <w:rPr>
          <w:rFonts w:ascii="Angsana New" w:hAnsi="Angsana New"/>
          <w:sz w:val="30"/>
          <w:szCs w:val="30"/>
        </w:rPr>
        <w:t xml:space="preserve"> </w:t>
      </w:r>
      <w:r w:rsidR="00997B13" w:rsidRPr="00997B13">
        <w:rPr>
          <w:rFonts w:ascii="Angsana New" w:hAnsi="Angsana New"/>
          <w:sz w:val="30"/>
          <w:szCs w:val="30"/>
        </w:rPr>
        <w:t>2567</w:t>
      </w:r>
    </w:p>
    <w:p w14:paraId="6590F54D" w14:textId="1979AF84" w:rsidR="006E3AE4" w:rsidRPr="00CE458C" w:rsidRDefault="006E3AE4" w:rsidP="0028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03CACBB" w14:textId="2B3B1FF8" w:rsidR="006E3AE4" w:rsidRPr="00826D86" w:rsidRDefault="006E3AE4" w:rsidP="00826D8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26D86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5FDDAAA3" w14:textId="77777777" w:rsidR="001001BD" w:rsidRPr="005E7C9A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D1C3A16" w14:textId="3028FDB9" w:rsidR="002944FB" w:rsidRDefault="00F54BC7" w:rsidP="0011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54BC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t xml:space="preserve"> 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F54BC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97B13" w:rsidRPr="00997B13">
        <w:rPr>
          <w:rFonts w:ascii="Angsana New" w:hAnsi="Angsana New"/>
          <w:spacing w:val="-6"/>
          <w:sz w:val="30"/>
          <w:szCs w:val="30"/>
        </w:rPr>
        <w:t>34</w:t>
      </w:r>
      <w:r w:rsidRPr="00F54BC7">
        <w:rPr>
          <w:rFonts w:ascii="Angsana New" w:hAnsi="Angsana New"/>
          <w:sz w:val="30"/>
          <w:szCs w:val="30"/>
          <w:cs/>
        </w:rPr>
        <w:t xml:space="preserve"> เรื่อง </w:t>
      </w:r>
      <w:r w:rsidRPr="00F54BC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3C7C4A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54BC7">
        <w:rPr>
          <w:rFonts w:ascii="Angsana New" w:hAnsi="Angsana New"/>
          <w:spacing w:val="-6"/>
          <w:sz w:val="30"/>
          <w:szCs w:val="30"/>
          <w:cs/>
        </w:rPr>
        <w:t xml:space="preserve"> โดยงบการเงินระหว่างกาลนี้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F54BC7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F54BC7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997B13" w:rsidRPr="00997B13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997B13" w:rsidRPr="00997B13">
        <w:rPr>
          <w:rFonts w:ascii="Angsana New" w:hAnsi="Angsana New"/>
          <w:sz w:val="30"/>
          <w:szCs w:val="30"/>
        </w:rPr>
        <w:t>2566</w:t>
      </w:r>
    </w:p>
    <w:p w14:paraId="7668B4FB" w14:textId="77777777" w:rsidR="00F82A24" w:rsidRPr="00D504D5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14:paraId="42563217" w14:textId="05C0BC77" w:rsidR="00284462" w:rsidRPr="00507DDD" w:rsidRDefault="00634DE6" w:rsidP="0011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34DE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นโยบายการบัญชีวิธีการคำนวณ</w:t>
      </w:r>
      <w:r w:rsidR="001104F2">
        <w:rPr>
          <w:rFonts w:ascii="Angsana New" w:hAnsi="Angsana New" w:hint="cs"/>
          <w:sz w:val="30"/>
          <w:szCs w:val="30"/>
          <w:cs/>
        </w:rPr>
        <w:t xml:space="preserve"> </w:t>
      </w:r>
      <w:r w:rsidRPr="00634DE6">
        <w:rPr>
          <w:rFonts w:ascii="Angsana New" w:hAnsi="Angsana New"/>
          <w:sz w:val="30"/>
          <w:szCs w:val="30"/>
          <w:cs/>
        </w:rPr>
        <w:t>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507DDD">
        <w:rPr>
          <w:rFonts w:ascii="Angsana New" w:hAnsi="Angsana New"/>
          <w:sz w:val="30"/>
          <w:szCs w:val="30"/>
          <w:cs/>
        </w:rPr>
        <w:t>อธิบายไว้ในงบการเงินสำหรับปีสิ้นสุดวันที่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="00997B13" w:rsidRPr="00997B13">
        <w:rPr>
          <w:rFonts w:ascii="Angsana New" w:hAnsi="Angsana New"/>
          <w:sz w:val="30"/>
          <w:szCs w:val="30"/>
        </w:rPr>
        <w:t>31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Pr="00507DDD">
        <w:rPr>
          <w:rFonts w:ascii="Angsana New" w:hAnsi="Angsana New"/>
          <w:sz w:val="30"/>
          <w:szCs w:val="30"/>
          <w:cs/>
        </w:rPr>
        <w:t>ธันวาคม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="00997B13" w:rsidRPr="00997B13">
        <w:rPr>
          <w:rFonts w:ascii="Angsana New" w:hAnsi="Angsana New"/>
          <w:sz w:val="30"/>
          <w:szCs w:val="30"/>
        </w:rPr>
        <w:t>2566</w:t>
      </w:r>
    </w:p>
    <w:p w14:paraId="1BBB9EFF" w14:textId="77777777" w:rsidR="00D83AA6" w:rsidRPr="00D83AA6" w:rsidRDefault="00D83AA6" w:rsidP="00D83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4086E41F" w14:textId="05A7F87B" w:rsidR="00507DDD" w:rsidRDefault="00507DDD" w:rsidP="00826D8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07DDD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17F448B3" w14:textId="2075CD08" w:rsidR="00507DDD" w:rsidRDefault="00507DDD" w:rsidP="00507D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2477AA7" w14:textId="0AF3383A" w:rsidR="00507DDD" w:rsidRDefault="00507DDD" w:rsidP="0050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07DDD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997B13" w:rsidRPr="00997B13">
        <w:rPr>
          <w:rFonts w:ascii="Angsana New" w:hAnsi="Angsana New"/>
          <w:sz w:val="30"/>
          <w:szCs w:val="30"/>
        </w:rPr>
        <w:t>12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Pr="00507DDD">
        <w:rPr>
          <w:rFonts w:ascii="Angsana New" w:hAnsi="Angsana New"/>
          <w:sz w:val="30"/>
          <w:szCs w:val="30"/>
          <w:cs/>
        </w:rPr>
        <w:t xml:space="preserve"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997B13" w:rsidRPr="00997B13">
        <w:rPr>
          <w:rFonts w:ascii="Angsana New" w:hAnsi="Angsana New"/>
          <w:sz w:val="30"/>
          <w:szCs w:val="30"/>
        </w:rPr>
        <w:t>1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Pr="00507DDD">
        <w:rPr>
          <w:rFonts w:ascii="Angsana New" w:hAnsi="Angsana New"/>
          <w:sz w:val="30"/>
          <w:szCs w:val="30"/>
          <w:cs/>
        </w:rPr>
        <w:t xml:space="preserve">มกราคม </w:t>
      </w:r>
      <w:r w:rsidR="00997B13" w:rsidRPr="00997B13">
        <w:rPr>
          <w:rFonts w:ascii="Angsana New" w:hAnsi="Angsana New"/>
          <w:sz w:val="30"/>
          <w:szCs w:val="30"/>
        </w:rPr>
        <w:t>2567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Pr="00507DDD">
        <w:rPr>
          <w:rFonts w:ascii="Angsana New" w:hAnsi="Angsana New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25275C86" w14:textId="72154EC1" w:rsidR="00507DDD" w:rsidRDefault="00507DDD" w:rsidP="0050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3AFB8721" w14:textId="67357B07" w:rsidR="00F91B84" w:rsidRPr="00F91B84" w:rsidRDefault="00507DDD" w:rsidP="0050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  <w:r w:rsidRPr="00F91B84">
        <w:rPr>
          <w:rFonts w:ascii="Angsana New" w:hAnsi="Angsana New"/>
          <w:spacing w:val="6"/>
          <w:sz w:val="30"/>
          <w:szCs w:val="30"/>
          <w:cs/>
        </w:rPr>
        <w:lastRenderedPageBreak/>
        <w:t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</w:t>
      </w:r>
      <w:r w:rsidRPr="00F91B84">
        <w:rPr>
          <w:rFonts w:ascii="Angsana New" w:hAnsi="Angsana New"/>
          <w:spacing w:val="10"/>
          <w:sz w:val="30"/>
          <w:szCs w:val="30"/>
          <w:cs/>
        </w:rPr>
        <w:t>การใช้แยกจากกัน อย่างไรก็ตา</w:t>
      </w:r>
      <w:r w:rsidR="00F91B84" w:rsidRPr="00F91B84">
        <w:rPr>
          <w:rFonts w:ascii="Angsana New" w:hAnsi="Angsana New" w:hint="cs"/>
          <w:spacing w:val="10"/>
          <w:sz w:val="30"/>
          <w:szCs w:val="30"/>
          <w:cs/>
        </w:rPr>
        <w:t>ม</w:t>
      </w:r>
      <w:r w:rsidRPr="00F91B84">
        <w:rPr>
          <w:rFonts w:ascii="Angsana New" w:hAnsi="Angsana New"/>
          <w:spacing w:val="10"/>
          <w:sz w:val="30"/>
          <w:szCs w:val="30"/>
          <w:cs/>
        </w:rPr>
        <w:t xml:space="preserve"> </w:t>
      </w:r>
    </w:p>
    <w:p w14:paraId="367B264B" w14:textId="4AABC6EE" w:rsidR="00507DDD" w:rsidRDefault="00507DDD" w:rsidP="0050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1744E">
        <w:rPr>
          <w:rFonts w:ascii="Angsana New" w:hAnsi="Angsana New"/>
          <w:spacing w:val="-4"/>
          <w:sz w:val="30"/>
          <w:szCs w:val="30"/>
          <w:cs/>
        </w:rPr>
        <w:t>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</w:t>
      </w:r>
      <w:r w:rsidRPr="00507DDD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="00997B13" w:rsidRPr="00997B13">
        <w:rPr>
          <w:rFonts w:ascii="Angsana New" w:hAnsi="Angsana New"/>
          <w:sz w:val="30"/>
          <w:szCs w:val="30"/>
        </w:rPr>
        <w:t>12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Pr="00507DDD">
        <w:rPr>
          <w:rFonts w:ascii="Angsana New" w:hAnsi="Angsana New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="00997B13" w:rsidRPr="00997B13">
        <w:rPr>
          <w:rFonts w:ascii="Angsana New" w:hAnsi="Angsana New"/>
          <w:sz w:val="30"/>
          <w:szCs w:val="30"/>
        </w:rPr>
        <w:t>1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Pr="00507DDD">
        <w:rPr>
          <w:rFonts w:ascii="Angsana New" w:hAnsi="Angsana New"/>
          <w:sz w:val="30"/>
          <w:szCs w:val="30"/>
          <w:cs/>
        </w:rPr>
        <w:t xml:space="preserve">มกราคม </w:t>
      </w:r>
      <w:r w:rsidR="00997B13" w:rsidRPr="00997B13">
        <w:rPr>
          <w:rFonts w:ascii="Angsana New" w:hAnsi="Angsana New"/>
          <w:sz w:val="30"/>
          <w:szCs w:val="30"/>
        </w:rPr>
        <w:t>2566</w:t>
      </w:r>
      <w:r w:rsidRPr="00507DDD">
        <w:rPr>
          <w:rFonts w:ascii="Angsana New" w:hAnsi="Angsana New"/>
          <w:sz w:val="30"/>
          <w:szCs w:val="30"/>
        </w:rPr>
        <w:t xml:space="preserve"> </w:t>
      </w:r>
      <w:r w:rsidRPr="00507DDD">
        <w:rPr>
          <w:rFonts w:ascii="Angsana New" w:hAnsi="Angsana New"/>
          <w:sz w:val="30"/>
          <w:szCs w:val="30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42944B5C" w14:textId="77777777" w:rsidR="002F7B43" w:rsidRDefault="002F7B43" w:rsidP="00F91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39098F9" w14:textId="787D15E7" w:rsidR="002F7B43" w:rsidRDefault="002F7B43" w:rsidP="002F7B43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07DDD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2F7B43">
        <w:rPr>
          <w:rFonts w:ascii="Angsana New" w:hAnsi="Angsana New"/>
          <w:b/>
          <w:bCs/>
          <w:sz w:val="30"/>
          <w:szCs w:val="30"/>
          <w:cs/>
        </w:rPr>
        <w:t>ซื้อบริษัทย่อย</w:t>
      </w:r>
    </w:p>
    <w:p w14:paraId="1901F478" w14:textId="77777777" w:rsidR="002F7B43" w:rsidRDefault="002F7B43" w:rsidP="002F7B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D56E670" w14:textId="04BCF3C8" w:rsidR="002F7B43" w:rsidRPr="00B764DB" w:rsidRDefault="002F7B43" w:rsidP="00B7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spacing w:val="-4"/>
          <w:sz w:val="30"/>
          <w:szCs w:val="30"/>
        </w:rPr>
      </w:pPr>
      <w:r w:rsidRPr="00867E95">
        <w:rPr>
          <w:rFonts w:ascii="Angsana New" w:hAnsi="Angsana New"/>
          <w:spacing w:val="8"/>
          <w:sz w:val="30"/>
          <w:szCs w:val="30"/>
          <w:cs/>
        </w:rPr>
        <w:t xml:space="preserve">เมื่อวันที่ </w:t>
      </w:r>
      <w:r w:rsidR="00997B13" w:rsidRPr="00867E95">
        <w:rPr>
          <w:rFonts w:ascii="Angsana New" w:hAnsi="Angsana New"/>
          <w:spacing w:val="8"/>
          <w:sz w:val="30"/>
          <w:szCs w:val="30"/>
        </w:rPr>
        <w:t>1</w:t>
      </w:r>
      <w:r w:rsidRPr="00867E95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7F1BE2" w:rsidRPr="00867E95">
        <w:rPr>
          <w:rFonts w:ascii="Angsana New" w:hAnsi="Angsana New" w:hint="cs"/>
          <w:spacing w:val="8"/>
          <w:sz w:val="30"/>
          <w:szCs w:val="30"/>
          <w:cs/>
        </w:rPr>
        <w:t>กรก</w:t>
      </w:r>
      <w:r w:rsidR="00F33F6F" w:rsidRPr="00867E95">
        <w:rPr>
          <w:rFonts w:ascii="Angsana New" w:hAnsi="Angsana New" w:hint="cs"/>
          <w:spacing w:val="8"/>
          <w:sz w:val="30"/>
          <w:szCs w:val="30"/>
          <w:cs/>
        </w:rPr>
        <w:t>ฎ</w:t>
      </w:r>
      <w:r w:rsidR="007F1BE2" w:rsidRPr="00867E95">
        <w:rPr>
          <w:rFonts w:ascii="Angsana New" w:hAnsi="Angsana New" w:hint="cs"/>
          <w:spacing w:val="8"/>
          <w:sz w:val="30"/>
          <w:szCs w:val="30"/>
          <w:cs/>
        </w:rPr>
        <w:t xml:space="preserve">าคม </w:t>
      </w:r>
      <w:r w:rsidR="00997B13" w:rsidRPr="00867E95">
        <w:rPr>
          <w:rFonts w:ascii="Angsana New" w:hAnsi="Angsana New"/>
          <w:spacing w:val="8"/>
          <w:sz w:val="30"/>
          <w:szCs w:val="30"/>
        </w:rPr>
        <w:t>2567</w:t>
      </w:r>
      <w:r w:rsidR="007F1BE2" w:rsidRPr="00867E95">
        <w:rPr>
          <w:rFonts w:ascii="Angsana New" w:hAnsi="Angsana New"/>
          <w:spacing w:val="8"/>
          <w:sz w:val="30"/>
          <w:szCs w:val="30"/>
        </w:rPr>
        <w:t xml:space="preserve"> </w:t>
      </w:r>
      <w:r w:rsidRPr="00867E95">
        <w:rPr>
          <w:rFonts w:ascii="Angsana New" w:hAnsi="Angsana New"/>
          <w:spacing w:val="8"/>
          <w:sz w:val="30"/>
          <w:szCs w:val="30"/>
          <w:cs/>
        </w:rPr>
        <w:t>กลุ่มบริษัทได้มาซึ่งอำนาจควบคุมใน</w:t>
      </w:r>
      <w:r w:rsidR="007F1BE2" w:rsidRPr="00867E95">
        <w:rPr>
          <w:rFonts w:ascii="Angsana New" w:hAnsi="Angsana New"/>
          <w:spacing w:val="8"/>
          <w:sz w:val="30"/>
          <w:szCs w:val="30"/>
          <w:cs/>
        </w:rPr>
        <w:t xml:space="preserve">บริษัท เด็กดี อินเตอร์แอคทีฟ จำกัด </w:t>
      </w:r>
      <w:r w:rsidRPr="00867E95">
        <w:rPr>
          <w:rFonts w:ascii="Angsana New" w:hAnsi="Angsana New"/>
          <w:spacing w:val="8"/>
          <w:sz w:val="30"/>
          <w:szCs w:val="30"/>
          <w:cs/>
        </w:rPr>
        <w:t>ซึ่งเป็น</w:t>
      </w:r>
      <w:r w:rsidR="00B764DB" w:rsidRPr="00867E95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867E95">
        <w:rPr>
          <w:rFonts w:ascii="Angsana New" w:hAnsi="Angsana New"/>
          <w:spacing w:val="8"/>
          <w:sz w:val="30"/>
          <w:szCs w:val="30"/>
          <w:cs/>
        </w:rPr>
        <w:t>ผู้</w:t>
      </w:r>
      <w:r w:rsidR="000E2D1B" w:rsidRPr="00B764DB">
        <w:rPr>
          <w:rFonts w:ascii="Angsana New" w:hAnsi="Angsana New" w:hint="cs"/>
          <w:spacing w:val="2"/>
          <w:sz w:val="30"/>
          <w:szCs w:val="30"/>
          <w:cs/>
        </w:rPr>
        <w:t>จัดสร้างสื่อบนอินเตอร์เน็ต</w:t>
      </w:r>
      <w:r w:rsidR="00B764DB" w:rsidRPr="00B764DB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3B7046" w:rsidRPr="00B764DB">
        <w:rPr>
          <w:rFonts w:ascii="Angsana New" w:hAnsi="Angsana New" w:hint="cs"/>
          <w:spacing w:val="2"/>
          <w:sz w:val="30"/>
          <w:szCs w:val="30"/>
          <w:cs/>
        </w:rPr>
        <w:t>เว็บไซต์ และโปรแกรมคอมพิวเตอร์ และให้บริการโฆษณาผ่านสื่ออินเตอร์เน็ต และการ</w:t>
      </w:r>
      <w:r w:rsidR="003B7046" w:rsidRPr="00B764DB">
        <w:rPr>
          <w:rFonts w:ascii="Angsana New" w:hAnsi="Angsana New" w:hint="cs"/>
          <w:spacing w:val="-4"/>
          <w:sz w:val="30"/>
          <w:szCs w:val="30"/>
          <w:cs/>
        </w:rPr>
        <w:t>จัดกิ</w:t>
      </w:r>
      <w:r w:rsidR="00B764DB" w:rsidRPr="00B764DB">
        <w:rPr>
          <w:rFonts w:ascii="Angsana New" w:hAnsi="Angsana New" w:hint="cs"/>
          <w:spacing w:val="-4"/>
          <w:sz w:val="30"/>
          <w:szCs w:val="30"/>
          <w:cs/>
        </w:rPr>
        <w:t>จ</w:t>
      </w:r>
      <w:r w:rsidR="003B7046" w:rsidRPr="00B764DB">
        <w:rPr>
          <w:rFonts w:ascii="Angsana New" w:hAnsi="Angsana New" w:hint="cs"/>
          <w:spacing w:val="-4"/>
          <w:sz w:val="30"/>
          <w:szCs w:val="30"/>
          <w:cs/>
        </w:rPr>
        <w:t xml:space="preserve">กรรมเพื่อการศึกษา </w:t>
      </w:r>
      <w:r w:rsidRPr="00B764DB">
        <w:rPr>
          <w:rFonts w:ascii="Angsana New" w:hAnsi="Angsana New"/>
          <w:spacing w:val="-4"/>
          <w:sz w:val="30"/>
          <w:szCs w:val="30"/>
          <w:cs/>
        </w:rPr>
        <w:t>โด</w:t>
      </w:r>
      <w:r w:rsidR="00606868" w:rsidRPr="00B764DB">
        <w:rPr>
          <w:rFonts w:ascii="Angsana New" w:hAnsi="Angsana New" w:hint="cs"/>
          <w:spacing w:val="-4"/>
          <w:sz w:val="30"/>
          <w:szCs w:val="30"/>
          <w:cs/>
        </w:rPr>
        <w:t>ยการ</w:t>
      </w:r>
      <w:r w:rsidRPr="00B764DB">
        <w:rPr>
          <w:rFonts w:ascii="Angsana New" w:hAnsi="Angsana New"/>
          <w:spacing w:val="-4"/>
          <w:sz w:val="30"/>
          <w:szCs w:val="30"/>
          <w:cs/>
        </w:rPr>
        <w:t>ซื้อหุ้นทุนและสิทธิออกเสียง</w:t>
      </w:r>
      <w:r w:rsidR="00FA3590">
        <w:rPr>
          <w:rFonts w:ascii="Angsana New" w:hAnsi="Angsana New" w:hint="cs"/>
          <w:spacing w:val="-4"/>
          <w:sz w:val="30"/>
          <w:szCs w:val="30"/>
          <w:cs/>
        </w:rPr>
        <w:t>ในบริษัท</w:t>
      </w:r>
      <w:r w:rsidR="003B7046" w:rsidRPr="00B764DB">
        <w:rPr>
          <w:rFonts w:ascii="Angsana New" w:hAnsi="Angsana New" w:hint="cs"/>
          <w:spacing w:val="-4"/>
          <w:sz w:val="30"/>
          <w:szCs w:val="30"/>
          <w:cs/>
        </w:rPr>
        <w:t>เพิ่มเติม</w:t>
      </w:r>
      <w:r w:rsidR="00EF7608" w:rsidRPr="00B764DB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="00997B13" w:rsidRPr="00B764DB">
        <w:rPr>
          <w:rFonts w:ascii="Angsana New" w:hAnsi="Angsana New"/>
          <w:spacing w:val="-4"/>
          <w:sz w:val="30"/>
          <w:szCs w:val="30"/>
        </w:rPr>
        <w:t>25</w:t>
      </w:r>
      <w:r w:rsidR="00EF7608" w:rsidRPr="00B764DB">
        <w:rPr>
          <w:rFonts w:ascii="Angsana New" w:hAnsi="Angsana New"/>
          <w:spacing w:val="-4"/>
          <w:sz w:val="30"/>
          <w:szCs w:val="30"/>
          <w:cs/>
        </w:rPr>
        <w:t>.</w:t>
      </w:r>
      <w:r w:rsidR="00997B13" w:rsidRPr="00B764DB">
        <w:rPr>
          <w:rFonts w:ascii="Angsana New" w:hAnsi="Angsana New"/>
          <w:spacing w:val="-4"/>
          <w:sz w:val="30"/>
          <w:szCs w:val="30"/>
        </w:rPr>
        <w:t>90</w:t>
      </w:r>
      <w:r w:rsidR="00EF7608" w:rsidRPr="00B764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764DB">
        <w:rPr>
          <w:rFonts w:ascii="Angsana New" w:hAnsi="Angsana New"/>
          <w:spacing w:val="-4"/>
          <w:sz w:val="30"/>
          <w:szCs w:val="30"/>
          <w:cs/>
        </w:rPr>
        <w:t>ทำให้กลุ่มบริษัทมีส่วนได้เสียใน</w:t>
      </w:r>
      <w:r w:rsidR="00671DD3" w:rsidRPr="00B764DB">
        <w:rPr>
          <w:rFonts w:ascii="Angsana New" w:hAnsi="Angsana New"/>
          <w:spacing w:val="-4"/>
          <w:sz w:val="30"/>
          <w:szCs w:val="30"/>
          <w:cs/>
        </w:rPr>
        <w:t xml:space="preserve">บริษัท เด็กดี อินเตอร์แอคทีฟ จำกัด </w:t>
      </w:r>
      <w:r w:rsidRPr="00B764DB">
        <w:rPr>
          <w:rFonts w:ascii="Angsana New" w:hAnsi="Angsana New"/>
          <w:spacing w:val="-4"/>
          <w:sz w:val="30"/>
          <w:szCs w:val="30"/>
          <w:cs/>
        </w:rPr>
        <w:t xml:space="preserve">เพิ่มขึ้นจากเดิมร้อยละ </w:t>
      </w:r>
      <w:r w:rsidR="00997B13" w:rsidRPr="00B764DB">
        <w:rPr>
          <w:rFonts w:ascii="Angsana New" w:hAnsi="Angsana New"/>
          <w:spacing w:val="-4"/>
          <w:sz w:val="30"/>
          <w:szCs w:val="30"/>
        </w:rPr>
        <w:t>25</w:t>
      </w:r>
      <w:r w:rsidR="00D42CEF" w:rsidRPr="00B764DB">
        <w:rPr>
          <w:rFonts w:ascii="Angsana New" w:hAnsi="Angsana New"/>
          <w:spacing w:val="-4"/>
          <w:sz w:val="30"/>
          <w:szCs w:val="30"/>
        </w:rPr>
        <w:t>.</w:t>
      </w:r>
      <w:r w:rsidR="00997B13" w:rsidRPr="00B764DB">
        <w:rPr>
          <w:rFonts w:ascii="Angsana New" w:hAnsi="Angsana New"/>
          <w:spacing w:val="-4"/>
          <w:sz w:val="30"/>
          <w:szCs w:val="30"/>
        </w:rPr>
        <w:t>10</w:t>
      </w:r>
      <w:r w:rsidRPr="00B764DB">
        <w:rPr>
          <w:rFonts w:ascii="Angsana New" w:hAnsi="Angsana New"/>
          <w:spacing w:val="-4"/>
          <w:sz w:val="30"/>
          <w:szCs w:val="30"/>
        </w:rPr>
        <w:t xml:space="preserve"> </w:t>
      </w:r>
      <w:r w:rsidRPr="00B764DB">
        <w:rPr>
          <w:rFonts w:ascii="Angsana New" w:hAnsi="Angsana New"/>
          <w:spacing w:val="-4"/>
          <w:sz w:val="30"/>
          <w:szCs w:val="30"/>
          <w:cs/>
        </w:rPr>
        <w:t>เป็นร้อยละ</w:t>
      </w:r>
      <w:r w:rsidR="00D42CEF" w:rsidRPr="00B764DB">
        <w:rPr>
          <w:rFonts w:ascii="Angsana New" w:hAnsi="Angsana New"/>
          <w:spacing w:val="-4"/>
          <w:sz w:val="30"/>
          <w:szCs w:val="30"/>
        </w:rPr>
        <w:t xml:space="preserve"> </w:t>
      </w:r>
      <w:r w:rsidR="00997B13" w:rsidRPr="00B764DB">
        <w:rPr>
          <w:rFonts w:ascii="Angsana New" w:hAnsi="Angsana New"/>
          <w:spacing w:val="-4"/>
          <w:sz w:val="30"/>
          <w:szCs w:val="30"/>
        </w:rPr>
        <w:t>51</w:t>
      </w:r>
      <w:r w:rsidR="00B764DB" w:rsidRPr="00B764DB">
        <w:rPr>
          <w:rFonts w:ascii="Angsana New" w:hAnsi="Angsana New"/>
          <w:spacing w:val="-4"/>
          <w:sz w:val="30"/>
          <w:szCs w:val="30"/>
        </w:rPr>
        <w:t>.00</w:t>
      </w:r>
      <w:r w:rsidRPr="00B764DB">
        <w:rPr>
          <w:rFonts w:ascii="Angsana New" w:hAnsi="Angsana New"/>
          <w:spacing w:val="-4"/>
          <w:sz w:val="30"/>
          <w:szCs w:val="30"/>
        </w:rPr>
        <w:t xml:space="preserve"> </w:t>
      </w:r>
      <w:r w:rsidRPr="00B764DB">
        <w:rPr>
          <w:rFonts w:ascii="Angsana New" w:hAnsi="Angsana New"/>
          <w:spacing w:val="-4"/>
          <w:sz w:val="30"/>
          <w:szCs w:val="30"/>
          <w:cs/>
        </w:rPr>
        <w:t>สิ่งตอบแทนที่จ่าย</w:t>
      </w:r>
      <w:r w:rsidRPr="004D2BA4">
        <w:rPr>
          <w:rFonts w:ascii="Angsana New" w:hAnsi="Angsana New"/>
          <w:spacing w:val="6"/>
          <w:sz w:val="30"/>
          <w:szCs w:val="30"/>
          <w:cs/>
        </w:rPr>
        <w:t xml:space="preserve">ประกอบด้วยเงินสดจำนวน </w:t>
      </w:r>
      <w:r w:rsidR="00997B13" w:rsidRPr="004D2BA4">
        <w:rPr>
          <w:rFonts w:ascii="Angsana New" w:hAnsi="Angsana New"/>
          <w:spacing w:val="6"/>
          <w:sz w:val="30"/>
          <w:szCs w:val="30"/>
        </w:rPr>
        <w:t>30</w:t>
      </w:r>
      <w:r w:rsidR="00D42CEF" w:rsidRPr="004D2BA4">
        <w:rPr>
          <w:rFonts w:ascii="Angsana New" w:hAnsi="Angsana New"/>
          <w:spacing w:val="6"/>
          <w:sz w:val="30"/>
          <w:szCs w:val="30"/>
        </w:rPr>
        <w:t xml:space="preserve"> </w:t>
      </w:r>
      <w:r w:rsidRPr="004D2BA4">
        <w:rPr>
          <w:rFonts w:ascii="Angsana New" w:hAnsi="Angsana New"/>
          <w:spacing w:val="6"/>
          <w:sz w:val="30"/>
          <w:szCs w:val="30"/>
          <w:cs/>
        </w:rPr>
        <w:t xml:space="preserve">ล้านบาท </w:t>
      </w:r>
      <w:r w:rsidR="00077382" w:rsidRPr="004D2BA4">
        <w:rPr>
          <w:rFonts w:ascii="Angsana New" w:hAnsi="Angsana New"/>
          <w:spacing w:val="6"/>
          <w:sz w:val="30"/>
          <w:szCs w:val="30"/>
          <w:cs/>
        </w:rPr>
        <w:t>ทั้งนี้กลุ่มบริษัทมีต้นทุนที่เกี่ยวข้องกับการซื้อจำนวน</w:t>
      </w:r>
      <w:r w:rsidR="000308E3" w:rsidRPr="004D2BA4">
        <w:rPr>
          <w:rFonts w:ascii="Angsana New" w:hAnsi="Angsana New"/>
          <w:spacing w:val="6"/>
          <w:sz w:val="30"/>
          <w:szCs w:val="30"/>
        </w:rPr>
        <w:t xml:space="preserve"> </w:t>
      </w:r>
      <w:r w:rsidR="00997B13" w:rsidRPr="004D2BA4">
        <w:rPr>
          <w:rFonts w:ascii="Angsana New" w:hAnsi="Angsana New"/>
          <w:spacing w:val="6"/>
          <w:sz w:val="30"/>
          <w:szCs w:val="30"/>
        </w:rPr>
        <w:t>0</w:t>
      </w:r>
      <w:r w:rsidR="000308E3" w:rsidRPr="004D2BA4">
        <w:rPr>
          <w:rFonts w:ascii="Angsana New" w:hAnsi="Angsana New"/>
          <w:spacing w:val="6"/>
          <w:sz w:val="30"/>
          <w:szCs w:val="30"/>
        </w:rPr>
        <w:t>.</w:t>
      </w:r>
      <w:r w:rsidR="00997B13" w:rsidRPr="004D2BA4">
        <w:rPr>
          <w:rFonts w:ascii="Angsana New" w:hAnsi="Angsana New"/>
          <w:spacing w:val="6"/>
          <w:sz w:val="30"/>
          <w:szCs w:val="30"/>
        </w:rPr>
        <w:t>48</w:t>
      </w:r>
      <w:r w:rsidR="00077382" w:rsidRPr="004D2BA4">
        <w:rPr>
          <w:rFonts w:ascii="Angsana New" w:hAnsi="Angsana New"/>
          <w:spacing w:val="6"/>
          <w:sz w:val="30"/>
          <w:szCs w:val="30"/>
        </w:rPr>
        <w:t xml:space="preserve"> </w:t>
      </w:r>
      <w:r w:rsidR="00077382" w:rsidRPr="004D2BA4">
        <w:rPr>
          <w:rFonts w:ascii="Angsana New" w:hAnsi="Angsana New"/>
          <w:spacing w:val="6"/>
          <w:sz w:val="30"/>
          <w:szCs w:val="30"/>
          <w:cs/>
        </w:rPr>
        <w:t>ล้านบาท</w:t>
      </w:r>
      <w:r w:rsidR="004D2BA4" w:rsidRPr="004D2BA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077382" w:rsidRPr="004D2BA4">
        <w:rPr>
          <w:rFonts w:ascii="Angsana New" w:hAnsi="Angsana New"/>
          <w:spacing w:val="6"/>
          <w:sz w:val="30"/>
          <w:szCs w:val="30"/>
          <w:cs/>
        </w:rPr>
        <w:t>ซึ่งรวมอยู่ในค่าใช้จ่ายในการบริหาร</w:t>
      </w:r>
    </w:p>
    <w:p w14:paraId="7441BFE9" w14:textId="77777777" w:rsidR="008479CA" w:rsidRDefault="008479CA" w:rsidP="0050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6EFC738" w14:textId="01F6D878" w:rsidR="0021744E" w:rsidRPr="0089026B" w:rsidRDefault="0021744E" w:rsidP="0050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89026B">
        <w:rPr>
          <w:rFonts w:ascii="Angsana New" w:hAnsi="Angsana New" w:hint="cs"/>
          <w:spacing w:val="2"/>
          <w:sz w:val="30"/>
          <w:szCs w:val="30"/>
          <w:cs/>
        </w:rPr>
        <w:t>การมีอำนาจควบคุมในบริษัท เด็กดี อินเตอร์แอคทีฟ จำกัด จ</w:t>
      </w:r>
      <w:r w:rsidR="00C6513D" w:rsidRPr="0089026B">
        <w:rPr>
          <w:rFonts w:ascii="Angsana New" w:hAnsi="Angsana New" w:hint="cs"/>
          <w:spacing w:val="2"/>
          <w:sz w:val="30"/>
          <w:szCs w:val="30"/>
          <w:cs/>
        </w:rPr>
        <w:t>ะ</w:t>
      </w:r>
      <w:r w:rsidRPr="0089026B">
        <w:rPr>
          <w:rFonts w:ascii="Angsana New" w:hAnsi="Angsana New" w:hint="cs"/>
          <w:spacing w:val="2"/>
          <w:sz w:val="30"/>
          <w:szCs w:val="30"/>
          <w:cs/>
        </w:rPr>
        <w:t>ทำให้กลุ่มบริษัท</w:t>
      </w:r>
      <w:r w:rsidR="00EF74D5">
        <w:rPr>
          <w:rFonts w:ascii="Angsana New" w:hAnsi="Angsana New" w:hint="cs"/>
          <w:spacing w:val="2"/>
          <w:sz w:val="30"/>
          <w:szCs w:val="30"/>
          <w:cs/>
        </w:rPr>
        <w:t xml:space="preserve">ได้รับประโยชน์จากความรู้ ความเชี่ยวชาญในธุรกิจที่เกี่ยวข้องกับการศึกษา </w:t>
      </w:r>
      <w:r w:rsidR="000655F1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="00EF74D5">
        <w:rPr>
          <w:rFonts w:ascii="Angsana New" w:hAnsi="Angsana New" w:hint="cs"/>
          <w:spacing w:val="2"/>
          <w:sz w:val="30"/>
          <w:szCs w:val="30"/>
          <w:cs/>
        </w:rPr>
        <w:t>ธุรกิจผลิต</w:t>
      </w:r>
      <w:r w:rsidR="00254DBA">
        <w:rPr>
          <w:rFonts w:ascii="Angsana New" w:hAnsi="Angsana New" w:hint="cs"/>
          <w:spacing w:val="2"/>
          <w:sz w:val="30"/>
          <w:szCs w:val="30"/>
          <w:cs/>
        </w:rPr>
        <w:t>เนื้อหาสื่อโฆษณา กลุ่มบริษัทคาดว่าการซื้อธุรกิจดังกล่าวจะทำให้กลุ่มบริษัท</w:t>
      </w:r>
      <w:r w:rsidRPr="0089026B">
        <w:rPr>
          <w:rFonts w:ascii="Angsana New" w:hAnsi="Angsana New" w:hint="cs"/>
          <w:spacing w:val="2"/>
          <w:sz w:val="30"/>
          <w:szCs w:val="30"/>
          <w:cs/>
        </w:rPr>
        <w:t>มีส่วนแบ่ง</w:t>
      </w:r>
      <w:r w:rsidR="003E25CA">
        <w:rPr>
          <w:rFonts w:ascii="Angsana New" w:hAnsi="Angsana New" w:hint="cs"/>
          <w:spacing w:val="2"/>
          <w:sz w:val="30"/>
          <w:szCs w:val="30"/>
          <w:cs/>
        </w:rPr>
        <w:t>ทาง</w:t>
      </w:r>
      <w:r w:rsidRPr="0089026B">
        <w:rPr>
          <w:rFonts w:ascii="Angsana New" w:hAnsi="Angsana New" w:hint="cs"/>
          <w:spacing w:val="2"/>
          <w:sz w:val="30"/>
          <w:szCs w:val="30"/>
          <w:cs/>
        </w:rPr>
        <w:t>การตลาดเพิ่มขึ้นจากการขยายตลาดไปยังฐานลูกค้าของผู้ถูกซื้อ</w:t>
      </w:r>
    </w:p>
    <w:p w14:paraId="02090292" w14:textId="77777777" w:rsidR="0021744E" w:rsidRDefault="0021744E" w:rsidP="0050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4128EEB" w14:textId="3DFB6B40" w:rsidR="007F1BE2" w:rsidRDefault="008479CA" w:rsidP="0019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="00997B13" w:rsidRPr="00997B13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97B13" w:rsidRPr="00997B13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</w:rPr>
        <w:t xml:space="preserve"> </w:t>
      </w:r>
      <w:r w:rsidRPr="008479CA">
        <w:rPr>
          <w:rFonts w:ascii="Angsana New" w:hAnsi="Angsana New"/>
          <w:sz w:val="30"/>
          <w:szCs w:val="30"/>
          <w:cs/>
        </w:rPr>
        <w:t>บริษัท เด็กดี อินเตอร์แอคทีฟ จำกัด</w:t>
      </w:r>
      <w:r>
        <w:rPr>
          <w:rFonts w:ascii="Angsana New" w:hAnsi="Angsana New" w:hint="cs"/>
          <w:sz w:val="30"/>
          <w:szCs w:val="30"/>
          <w:cs/>
        </w:rPr>
        <w:t xml:space="preserve"> มีรายได้เป็นจำนวนเงิน </w:t>
      </w:r>
      <w:r w:rsidR="00997B13" w:rsidRPr="00997B13">
        <w:rPr>
          <w:rFonts w:ascii="Angsana New" w:hAnsi="Angsana New"/>
          <w:sz w:val="30"/>
          <w:szCs w:val="30"/>
        </w:rPr>
        <w:t>64</w:t>
      </w:r>
      <w:r w:rsidR="00190115">
        <w:rPr>
          <w:rFonts w:ascii="Angsana New" w:hAnsi="Angsana New"/>
          <w:sz w:val="30"/>
          <w:szCs w:val="30"/>
        </w:rPr>
        <w:t>.</w:t>
      </w:r>
      <w:r w:rsidR="00997B13" w:rsidRPr="00997B13">
        <w:rPr>
          <w:rFonts w:ascii="Angsana New" w:hAnsi="Angsana New"/>
          <w:sz w:val="30"/>
          <w:szCs w:val="30"/>
        </w:rPr>
        <w:t>01</w:t>
      </w:r>
      <w:r w:rsidR="0019011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และกำไรจำนวนเงิน </w:t>
      </w:r>
      <w:r w:rsidR="00997B13" w:rsidRPr="00997B13">
        <w:rPr>
          <w:rFonts w:ascii="Angsana New" w:hAnsi="Angsana New"/>
          <w:sz w:val="30"/>
          <w:szCs w:val="30"/>
        </w:rPr>
        <w:t>3</w:t>
      </w:r>
      <w:r w:rsidR="00190115">
        <w:rPr>
          <w:rFonts w:ascii="Angsana New" w:hAnsi="Angsana New"/>
          <w:sz w:val="30"/>
          <w:szCs w:val="30"/>
        </w:rPr>
        <w:t>.</w:t>
      </w:r>
      <w:r w:rsidR="00997B13" w:rsidRPr="00997B13">
        <w:rPr>
          <w:rFonts w:ascii="Angsana New" w:hAnsi="Angsana New"/>
          <w:sz w:val="30"/>
          <w:szCs w:val="30"/>
        </w:rPr>
        <w:t>67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</w:t>
      </w:r>
      <w:r w:rsidR="0019011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A4A3028" w14:textId="77777777" w:rsidR="0021744E" w:rsidRDefault="0021744E" w:rsidP="0019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3C935E0" w14:textId="7478EA5A" w:rsidR="00190115" w:rsidRDefault="0021744E" w:rsidP="00471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การวัดมูลค่ายุติธรรมของส่วนได้เสียที่มีอยู่ก่อนของกลุ่มบริษัทในบริษัท</w:t>
      </w:r>
      <w:r w:rsidR="00254DBA">
        <w:rPr>
          <w:rFonts w:ascii="Angsana New" w:hAnsi="Angsana New" w:hint="cs"/>
          <w:sz w:val="30"/>
          <w:szCs w:val="30"/>
          <w:cs/>
        </w:rPr>
        <w:t xml:space="preserve"> </w:t>
      </w:r>
      <w:r w:rsidRPr="0021744E">
        <w:rPr>
          <w:rFonts w:ascii="Angsana New" w:hAnsi="Angsana New"/>
          <w:sz w:val="30"/>
          <w:szCs w:val="30"/>
          <w:cs/>
        </w:rPr>
        <w:t>เด็กดี อินเตอร์แอคทีฟ จำกัด</w:t>
      </w:r>
      <w:r>
        <w:rPr>
          <w:rFonts w:ascii="Angsana New" w:hAnsi="Angsana New" w:hint="cs"/>
          <w:sz w:val="30"/>
          <w:szCs w:val="30"/>
          <w:cs/>
        </w:rPr>
        <w:t xml:space="preserve"> ร้อยละ </w:t>
      </w:r>
      <w:r>
        <w:rPr>
          <w:rFonts w:ascii="Angsana New" w:hAnsi="Angsana New"/>
          <w:sz w:val="30"/>
          <w:szCs w:val="30"/>
        </w:rPr>
        <w:t xml:space="preserve">25.10 </w:t>
      </w:r>
      <w:r>
        <w:rPr>
          <w:rFonts w:ascii="Angsana New" w:hAnsi="Angsana New" w:hint="cs"/>
          <w:sz w:val="30"/>
          <w:szCs w:val="30"/>
          <w:cs/>
        </w:rPr>
        <w:t xml:space="preserve">ทำให้เกิดผลขาดทุนจำนวน </w:t>
      </w:r>
      <w:r>
        <w:rPr>
          <w:rFonts w:ascii="Angsana New" w:hAnsi="Angsana New"/>
          <w:sz w:val="30"/>
          <w:szCs w:val="30"/>
        </w:rPr>
        <w:t xml:space="preserve">13.92 </w:t>
      </w:r>
      <w:r>
        <w:rPr>
          <w:rFonts w:ascii="Angsana New" w:hAnsi="Angsana New" w:hint="cs"/>
          <w:sz w:val="30"/>
          <w:szCs w:val="30"/>
          <w:cs/>
        </w:rPr>
        <w:t>ล้านบาท ซึ่งได้รับรู้ไว้ใ</w:t>
      </w:r>
      <w:r w:rsidR="00C6513D"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>ขาดทุนที่รับรู้ของส่วนได้เสียในบริษัทร่วมซึ่งถือก่อนการเปลี่ยนแปลงสถานะเป็นบริษัทย่อยในงบกำไรขาดทุนเบ็ดเสร็จ แสดงดังนี้</w:t>
      </w:r>
    </w:p>
    <w:p w14:paraId="29CBF80F" w14:textId="77777777" w:rsidR="0047113F" w:rsidRDefault="0047113F" w:rsidP="00471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7218"/>
        <w:gridCol w:w="254"/>
        <w:gridCol w:w="1816"/>
      </w:tblGrid>
      <w:tr w:rsidR="005F43A2" w:rsidRPr="007F1BE2" w14:paraId="4E229CE6" w14:textId="77777777" w:rsidTr="00A77976">
        <w:trPr>
          <w:trHeight w:val="80"/>
        </w:trPr>
        <w:tc>
          <w:tcPr>
            <w:tcW w:w="7218" w:type="dxa"/>
          </w:tcPr>
          <w:p w14:paraId="0ACB8615" w14:textId="77BB821E" w:rsidR="005F43A2" w:rsidRPr="007F1BE2" w:rsidRDefault="005F43A2" w:rsidP="00A779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4" w:type="dxa"/>
          </w:tcPr>
          <w:p w14:paraId="3CE37FB0" w14:textId="77777777" w:rsidR="005F43A2" w:rsidRPr="007F1BE2" w:rsidRDefault="005F43A2" w:rsidP="00A77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7EA65548" w14:textId="6AE5F943" w:rsidR="005F43A2" w:rsidRPr="005F43A2" w:rsidRDefault="005F43A2" w:rsidP="00A77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43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F43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5F43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F43A2" w:rsidRPr="007F1BE2" w14:paraId="503ECDC7" w14:textId="77777777" w:rsidTr="005F43A2">
        <w:trPr>
          <w:trHeight w:val="80"/>
        </w:trPr>
        <w:tc>
          <w:tcPr>
            <w:tcW w:w="7218" w:type="dxa"/>
          </w:tcPr>
          <w:p w14:paraId="46F0C6B1" w14:textId="2D8D683E" w:rsidR="005F43A2" w:rsidRPr="007F1BE2" w:rsidRDefault="005F43A2" w:rsidP="00C6513D">
            <w:pPr>
              <w:tabs>
                <w:tab w:val="clear" w:pos="227"/>
                <w:tab w:val="left" w:pos="354"/>
              </w:tabs>
              <w:spacing w:line="240" w:lineRule="auto"/>
              <w:ind w:left="174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มูลค่ายุติธรรมของส่วนได้เสียที่มีอยู่ก่อนของกลุ่มบริษัทในผู้ถูกซื้อ</w:t>
            </w:r>
          </w:p>
        </w:tc>
        <w:tc>
          <w:tcPr>
            <w:tcW w:w="254" w:type="dxa"/>
          </w:tcPr>
          <w:p w14:paraId="1E034839" w14:textId="77777777" w:rsidR="005F43A2" w:rsidRPr="007F1BE2" w:rsidRDefault="005F43A2" w:rsidP="005F4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7EF676F7" w14:textId="1AD6A475" w:rsidR="005F43A2" w:rsidRPr="00997B13" w:rsidRDefault="005F43A2" w:rsidP="005F4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62,350</w:t>
            </w:r>
          </w:p>
        </w:tc>
      </w:tr>
      <w:tr w:rsidR="005F43A2" w:rsidRPr="007F1BE2" w14:paraId="69D416B4" w14:textId="77777777" w:rsidTr="005F43A2">
        <w:trPr>
          <w:trHeight w:val="80"/>
        </w:trPr>
        <w:tc>
          <w:tcPr>
            <w:tcW w:w="7218" w:type="dxa"/>
          </w:tcPr>
          <w:p w14:paraId="5758FA5B" w14:textId="5AEC688C" w:rsidR="005F43A2" w:rsidRPr="005F43A2" w:rsidRDefault="005F43A2" w:rsidP="00C6513D">
            <w:pPr>
              <w:tabs>
                <w:tab w:val="clear" w:pos="227"/>
                <w:tab w:val="left" w:pos="264"/>
              </w:tabs>
              <w:spacing w:line="240" w:lineRule="auto"/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3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มูลค่าตามบัญชีของ</w:t>
            </w:r>
            <w:r w:rsidR="00D641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ณ วันที่ซื้อธุรกิจ</w:t>
            </w:r>
          </w:p>
        </w:tc>
        <w:tc>
          <w:tcPr>
            <w:tcW w:w="254" w:type="dxa"/>
          </w:tcPr>
          <w:p w14:paraId="0B89629B" w14:textId="77777777" w:rsidR="005F43A2" w:rsidRPr="007F1BE2" w:rsidRDefault="005F43A2" w:rsidP="005F4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</w:tcPr>
          <w:p w14:paraId="30989D37" w14:textId="0D8BE513" w:rsidR="005F43A2" w:rsidRPr="00997B13" w:rsidRDefault="005F43A2" w:rsidP="005F4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(76,265)</w:t>
            </w:r>
          </w:p>
        </w:tc>
      </w:tr>
      <w:tr w:rsidR="005F43A2" w:rsidRPr="007F1BE2" w14:paraId="1E6A7B00" w14:textId="77777777" w:rsidTr="005F43A2">
        <w:tc>
          <w:tcPr>
            <w:tcW w:w="7218" w:type="dxa"/>
          </w:tcPr>
          <w:p w14:paraId="20E9F335" w14:textId="3AD64A2E" w:rsidR="005F43A2" w:rsidRPr="005F43A2" w:rsidRDefault="005F43A2" w:rsidP="009A2777">
            <w:pPr>
              <w:tabs>
                <w:tab w:val="clear" w:pos="227"/>
                <w:tab w:val="left" w:pos="354"/>
              </w:tabs>
              <w:spacing w:line="240" w:lineRule="auto"/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43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ขาดทุนที่รับรู้ของส่วนได้เสียซึ่งถือก่อนการเปลี่ยนแปลงสถานะเป็นบริษัทย่อย</w:t>
            </w:r>
          </w:p>
        </w:tc>
        <w:tc>
          <w:tcPr>
            <w:tcW w:w="254" w:type="dxa"/>
          </w:tcPr>
          <w:p w14:paraId="4A23EEF4" w14:textId="77777777" w:rsidR="005F43A2" w:rsidRPr="005F43A2" w:rsidRDefault="005F43A2" w:rsidP="005F4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4" w:space="0" w:color="auto"/>
            </w:tcBorders>
          </w:tcPr>
          <w:p w14:paraId="5F92D10B" w14:textId="084E0F13" w:rsidR="005F43A2" w:rsidRPr="005F43A2" w:rsidRDefault="005F43A2" w:rsidP="005F4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4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</w:t>
            </w:r>
            <w:r w:rsidR="000C52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5F4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15)</w:t>
            </w:r>
          </w:p>
        </w:tc>
      </w:tr>
      <w:tr w:rsidR="00190115" w:rsidRPr="007F1BE2" w14:paraId="4C05805E" w14:textId="77777777" w:rsidTr="00D57DA2">
        <w:trPr>
          <w:cantSplit/>
        </w:trPr>
        <w:tc>
          <w:tcPr>
            <w:tcW w:w="7218" w:type="dxa"/>
          </w:tcPr>
          <w:p w14:paraId="4D558CA6" w14:textId="4FE490B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254" w:type="dxa"/>
          </w:tcPr>
          <w:p w14:paraId="0312F1D5" w14:textId="77777777" w:rsidR="00190115" w:rsidRPr="00190115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6" w:type="dxa"/>
          </w:tcPr>
          <w:p w14:paraId="08D41A66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90115" w:rsidRPr="007F1BE2" w14:paraId="43351B70" w14:textId="77777777" w:rsidTr="00D57DA2">
        <w:trPr>
          <w:cantSplit/>
        </w:trPr>
        <w:tc>
          <w:tcPr>
            <w:tcW w:w="7218" w:type="dxa"/>
          </w:tcPr>
          <w:p w14:paraId="0A1A614C" w14:textId="3BEF9295" w:rsidR="00190115" w:rsidRPr="007F1BE2" w:rsidRDefault="00190115" w:rsidP="00300E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5984BA10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53E2E9ED" w14:textId="4374C1CF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F1B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90115" w:rsidRPr="007F1BE2" w14:paraId="3ADE0DF4" w14:textId="77777777" w:rsidTr="00D57DA2">
        <w:trPr>
          <w:trHeight w:val="80"/>
        </w:trPr>
        <w:tc>
          <w:tcPr>
            <w:tcW w:w="7218" w:type="dxa"/>
          </w:tcPr>
          <w:p w14:paraId="676A7891" w14:textId="2836BA92" w:rsidR="00190115" w:rsidRPr="007F1BE2" w:rsidRDefault="00190115" w:rsidP="00300E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7F1BE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4" w:type="dxa"/>
          </w:tcPr>
          <w:p w14:paraId="203D5E60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6D5A438B" w14:textId="64ED4DD1" w:rsidR="00190115" w:rsidRPr="007F1BE2" w:rsidRDefault="00997B13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4123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</w:tr>
      <w:tr w:rsidR="00190115" w:rsidRPr="007F1BE2" w14:paraId="7F3CE59F" w14:textId="77777777" w:rsidTr="00D57DA2">
        <w:tc>
          <w:tcPr>
            <w:tcW w:w="7218" w:type="dxa"/>
          </w:tcPr>
          <w:p w14:paraId="73CA1730" w14:textId="2DFC7392" w:rsidR="00190115" w:rsidRPr="007F1BE2" w:rsidRDefault="00190115" w:rsidP="00300E4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7F1B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4" w:type="dxa"/>
          </w:tcPr>
          <w:p w14:paraId="6A5B637D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4F049E62" w14:textId="6EDEDCFF" w:rsidR="00190115" w:rsidRPr="007F1BE2" w:rsidRDefault="00997B13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123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</w:tr>
      <w:tr w:rsidR="0041234C" w:rsidRPr="007F1BE2" w14:paraId="4088E032" w14:textId="77777777" w:rsidTr="00D57DA2">
        <w:tc>
          <w:tcPr>
            <w:tcW w:w="7218" w:type="dxa"/>
          </w:tcPr>
          <w:p w14:paraId="3A8B4AD0" w14:textId="523F67E1" w:rsidR="0041234C" w:rsidRPr="007F1BE2" w:rsidRDefault="0041234C" w:rsidP="00300E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234C">
              <w:rPr>
                <w:rFonts w:asciiTheme="majorBidi" w:hAnsi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54" w:type="dxa"/>
          </w:tcPr>
          <w:p w14:paraId="0CC1E2FC" w14:textId="77777777" w:rsidR="0041234C" w:rsidRPr="007F1BE2" w:rsidRDefault="0041234C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052D93B9" w14:textId="5C13F6FC" w:rsidR="0041234C" w:rsidRDefault="00997B13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123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</w:tr>
      <w:tr w:rsidR="00190115" w:rsidRPr="007F1BE2" w14:paraId="1809BD6B" w14:textId="77777777" w:rsidTr="00D57DA2">
        <w:tc>
          <w:tcPr>
            <w:tcW w:w="7218" w:type="dxa"/>
          </w:tcPr>
          <w:p w14:paraId="5E4204AA" w14:textId="77777777" w:rsidR="00190115" w:rsidRPr="007F1BE2" w:rsidRDefault="00190115" w:rsidP="00300E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4" w:type="dxa"/>
          </w:tcPr>
          <w:p w14:paraId="4E027581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4F62B014" w14:textId="13001D79" w:rsidR="00190115" w:rsidRPr="007F1BE2" w:rsidRDefault="00997B13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</w:tr>
      <w:tr w:rsidR="00190115" w:rsidRPr="007F1BE2" w14:paraId="769263A8" w14:textId="77777777" w:rsidTr="00D57DA2">
        <w:tc>
          <w:tcPr>
            <w:tcW w:w="7218" w:type="dxa"/>
          </w:tcPr>
          <w:p w14:paraId="48B476A8" w14:textId="77777777" w:rsidR="00190115" w:rsidRPr="007F1BE2" w:rsidRDefault="00190115" w:rsidP="00300E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B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4" w:type="dxa"/>
          </w:tcPr>
          <w:p w14:paraId="5F181D2D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3B2431AC" w14:textId="3A74030C" w:rsidR="00190115" w:rsidRPr="007F1BE2" w:rsidRDefault="00997B13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</w:tr>
      <w:tr w:rsidR="00190115" w:rsidRPr="007F1BE2" w14:paraId="29A498C2" w14:textId="77777777" w:rsidTr="00D57DA2">
        <w:tc>
          <w:tcPr>
            <w:tcW w:w="7218" w:type="dxa"/>
          </w:tcPr>
          <w:p w14:paraId="60BAD843" w14:textId="2E160425" w:rsidR="00190115" w:rsidRPr="007F1BE2" w:rsidRDefault="00190115" w:rsidP="00300E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115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54" w:type="dxa"/>
          </w:tcPr>
          <w:p w14:paraId="78232FC6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78ECA5E1" w14:textId="0C3575F6" w:rsidR="00190115" w:rsidRPr="007F1BE2" w:rsidRDefault="00997B13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123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190115" w:rsidRPr="007F1BE2" w14:paraId="2A3E28CC" w14:textId="77777777" w:rsidTr="00D57DA2">
        <w:tc>
          <w:tcPr>
            <w:tcW w:w="7218" w:type="dxa"/>
          </w:tcPr>
          <w:p w14:paraId="69060B81" w14:textId="0C1AF2E3" w:rsidR="00190115" w:rsidRPr="007F1BE2" w:rsidRDefault="0054502D" w:rsidP="00300E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</w:t>
            </w:r>
            <w:r w:rsidR="00190115" w:rsidRPr="007F1BE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54" w:type="dxa"/>
          </w:tcPr>
          <w:p w14:paraId="0AF5D7C1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1462B81F" w14:textId="2F97E0C3" w:rsidR="00190115" w:rsidRPr="007F1BE2" w:rsidRDefault="00997B13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123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</w:tr>
      <w:tr w:rsidR="00190115" w:rsidRPr="007F1BE2" w14:paraId="4B18CA54" w14:textId="77777777" w:rsidTr="00D57DA2">
        <w:tc>
          <w:tcPr>
            <w:tcW w:w="7218" w:type="dxa"/>
          </w:tcPr>
          <w:p w14:paraId="2DAFE20B" w14:textId="4C886A6A" w:rsidR="00190115" w:rsidRPr="007F1BE2" w:rsidRDefault="00190115" w:rsidP="00300E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254" w:type="dxa"/>
          </w:tcPr>
          <w:p w14:paraId="123CF6E3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47D82BE5" w14:textId="56BA4EE2" w:rsidR="00190115" w:rsidRPr="007F1BE2" w:rsidRDefault="00997B13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123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</w:tr>
      <w:tr w:rsidR="00190115" w:rsidRPr="007F1BE2" w14:paraId="1AC3FA34" w14:textId="77777777" w:rsidTr="00D57DA2">
        <w:tc>
          <w:tcPr>
            <w:tcW w:w="7218" w:type="dxa"/>
          </w:tcPr>
          <w:p w14:paraId="70394C0C" w14:textId="38FC31EE" w:rsidR="00190115" w:rsidRPr="007F1BE2" w:rsidRDefault="00190115" w:rsidP="00300E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115">
              <w:rPr>
                <w:rFonts w:asciiTheme="majorBidi" w:hAnsiTheme="majorBidi"/>
                <w:sz w:val="30"/>
                <w:szCs w:val="30"/>
                <w:cs/>
              </w:rPr>
              <w:t>ลิขสิทธิ์หนังสือ</w:t>
            </w:r>
          </w:p>
        </w:tc>
        <w:tc>
          <w:tcPr>
            <w:tcW w:w="254" w:type="dxa"/>
          </w:tcPr>
          <w:p w14:paraId="786ECE35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4DE9BB51" w14:textId="402528BE" w:rsidR="00190115" w:rsidRPr="007F1BE2" w:rsidRDefault="00997B13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</w:tr>
      <w:tr w:rsidR="00190115" w:rsidRPr="007F1BE2" w14:paraId="67E043A4" w14:textId="77777777" w:rsidTr="00D57DA2">
        <w:tc>
          <w:tcPr>
            <w:tcW w:w="7218" w:type="dxa"/>
          </w:tcPr>
          <w:p w14:paraId="1116E610" w14:textId="32D96386" w:rsidR="00190115" w:rsidRPr="007F1BE2" w:rsidRDefault="00190115" w:rsidP="00300E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0115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54" w:type="dxa"/>
          </w:tcPr>
          <w:p w14:paraId="085DD4B5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12B5EA0A" w14:textId="3BB8887F" w:rsidR="00190115" w:rsidRPr="007F1BE2" w:rsidRDefault="00997B13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4123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</w:tr>
      <w:tr w:rsidR="00190115" w:rsidRPr="007F1BE2" w14:paraId="46B09B77" w14:textId="77777777" w:rsidTr="00D57DA2">
        <w:tc>
          <w:tcPr>
            <w:tcW w:w="7218" w:type="dxa"/>
          </w:tcPr>
          <w:p w14:paraId="621DE799" w14:textId="2D4D2B6F" w:rsidR="00190115" w:rsidRPr="00190115" w:rsidRDefault="00190115" w:rsidP="00300E42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90115">
              <w:rPr>
                <w:rFonts w:asciiTheme="majorBidi" w:hAnsi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4" w:type="dxa"/>
          </w:tcPr>
          <w:p w14:paraId="1DE892C1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7E52B9D8" w14:textId="4B55AD32" w:rsidR="00190115" w:rsidRPr="007F1BE2" w:rsidRDefault="00997B13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040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</w:tr>
      <w:tr w:rsidR="00190115" w:rsidRPr="007F1BE2" w14:paraId="292495F2" w14:textId="77777777" w:rsidTr="00D57DA2">
        <w:tc>
          <w:tcPr>
            <w:tcW w:w="7218" w:type="dxa"/>
          </w:tcPr>
          <w:p w14:paraId="218FEBC2" w14:textId="44AA7192" w:rsidR="00190115" w:rsidRPr="007F1BE2" w:rsidRDefault="00190115" w:rsidP="00300E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0115">
              <w:rPr>
                <w:rFonts w:asciiTheme="majorBidi" w:hAnsiTheme="majorBidi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254" w:type="dxa"/>
          </w:tcPr>
          <w:p w14:paraId="7B212424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417463C7" w14:textId="1172FE03" w:rsidR="00190115" w:rsidRPr="007F1BE2" w:rsidRDefault="00997B13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040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977</w:t>
            </w:r>
          </w:p>
        </w:tc>
      </w:tr>
      <w:tr w:rsidR="00190115" w:rsidRPr="007F1BE2" w14:paraId="32A4CB96" w14:textId="77777777" w:rsidTr="00D57DA2">
        <w:tc>
          <w:tcPr>
            <w:tcW w:w="7218" w:type="dxa"/>
          </w:tcPr>
          <w:p w14:paraId="7B9937C8" w14:textId="2424352B" w:rsidR="00190115" w:rsidRPr="007F1BE2" w:rsidRDefault="00190115" w:rsidP="00300E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115">
              <w:rPr>
                <w:rFonts w:asciiTheme="majorBidi" w:hAnsi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4" w:type="dxa"/>
          </w:tcPr>
          <w:p w14:paraId="0B8EFA63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07285DD8" w14:textId="4977CD7E" w:rsidR="00190115" w:rsidRPr="007F1BE2" w:rsidRDefault="00997B13" w:rsidP="000E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040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029</w:t>
            </w:r>
          </w:p>
        </w:tc>
      </w:tr>
      <w:tr w:rsidR="00190115" w:rsidRPr="007F1BE2" w14:paraId="4BEED27C" w14:textId="77777777" w:rsidTr="00D57DA2">
        <w:tc>
          <w:tcPr>
            <w:tcW w:w="7218" w:type="dxa"/>
          </w:tcPr>
          <w:p w14:paraId="3B9829E9" w14:textId="362AE30B" w:rsidR="00190115" w:rsidRPr="00190115" w:rsidRDefault="00190115" w:rsidP="00300E42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90115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4" w:type="dxa"/>
          </w:tcPr>
          <w:p w14:paraId="4F98D641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356056CD" w14:textId="5FC6067C" w:rsidR="00190115" w:rsidRPr="007F1BE2" w:rsidRDefault="00604001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7B13" w:rsidRPr="00997B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123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7B13" w:rsidRPr="00997B13">
              <w:rPr>
                <w:rFonts w:asciiTheme="majorBidi" w:hAnsiTheme="majorBidi" w:cstheme="majorBidi"/>
                <w:sz w:val="30"/>
                <w:szCs w:val="30"/>
              </w:rPr>
              <w:t>648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90115" w:rsidRPr="007F1BE2" w14:paraId="7A9098AB" w14:textId="77777777" w:rsidTr="00D57DA2">
        <w:tc>
          <w:tcPr>
            <w:tcW w:w="7218" w:type="dxa"/>
          </w:tcPr>
          <w:p w14:paraId="1CBFB587" w14:textId="11BD391B" w:rsidR="00190115" w:rsidRPr="00190115" w:rsidRDefault="00190115" w:rsidP="00300E42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90115">
              <w:rPr>
                <w:rFonts w:asciiTheme="majorBidi" w:hAnsi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54" w:type="dxa"/>
          </w:tcPr>
          <w:p w14:paraId="06B31A0C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1FFAFB8A" w14:textId="38247E24" w:rsidR="00190115" w:rsidRPr="007F1BE2" w:rsidRDefault="00604001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7B13" w:rsidRPr="00997B13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4123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7B13" w:rsidRPr="00997B13">
              <w:rPr>
                <w:rFonts w:asciiTheme="majorBidi" w:hAnsiTheme="majorBidi" w:cstheme="majorBidi"/>
                <w:sz w:val="30"/>
                <w:szCs w:val="30"/>
              </w:rPr>
              <w:t>981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04001" w:rsidRPr="007F1BE2" w14:paraId="450A0E51" w14:textId="77777777" w:rsidTr="00D57DA2">
        <w:tc>
          <w:tcPr>
            <w:tcW w:w="7218" w:type="dxa"/>
          </w:tcPr>
          <w:p w14:paraId="60458905" w14:textId="3ADD15EC" w:rsidR="00604001" w:rsidRPr="00190115" w:rsidRDefault="00604001" w:rsidP="00300E42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04001">
              <w:rPr>
                <w:rFonts w:asciiTheme="majorBidi" w:hAnsi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54" w:type="dxa"/>
          </w:tcPr>
          <w:p w14:paraId="66A66732" w14:textId="77777777" w:rsidR="00604001" w:rsidRPr="007F1BE2" w:rsidRDefault="00604001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18D1D5F6" w14:textId="6F92A19E" w:rsidR="00604001" w:rsidRDefault="00604001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7B13" w:rsidRPr="00997B13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90115" w:rsidRPr="007F1BE2" w14:paraId="17ED2A38" w14:textId="77777777" w:rsidTr="00D57DA2">
        <w:tc>
          <w:tcPr>
            <w:tcW w:w="7218" w:type="dxa"/>
          </w:tcPr>
          <w:p w14:paraId="77230218" w14:textId="77777777" w:rsidR="00190115" w:rsidRPr="007F1BE2" w:rsidRDefault="00190115" w:rsidP="00300E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B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4" w:type="dxa"/>
          </w:tcPr>
          <w:p w14:paraId="0575F5A1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195CCB3A" w14:textId="66ACE75B" w:rsidR="00190115" w:rsidRPr="007F1BE2" w:rsidRDefault="00604001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7B13" w:rsidRPr="00997B1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4123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7B13" w:rsidRPr="00997B13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90115" w:rsidRPr="007F1BE2" w14:paraId="77D5FC27" w14:textId="77777777" w:rsidTr="00D57DA2">
        <w:tc>
          <w:tcPr>
            <w:tcW w:w="7218" w:type="dxa"/>
          </w:tcPr>
          <w:p w14:paraId="416B5912" w14:textId="77777777" w:rsidR="00190115" w:rsidRPr="007F1BE2" w:rsidRDefault="00190115" w:rsidP="00300E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4" w:type="dxa"/>
          </w:tcPr>
          <w:p w14:paraId="25058C70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60E9790E" w14:textId="61450973" w:rsidR="00190115" w:rsidRPr="007F1BE2" w:rsidRDefault="00604001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7B13" w:rsidRPr="00997B13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4123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7B13" w:rsidRPr="00997B13">
              <w:rPr>
                <w:rFonts w:asciiTheme="majorBidi" w:hAnsiTheme="majorBidi" w:cstheme="majorBidi"/>
                <w:sz w:val="30"/>
                <w:szCs w:val="30"/>
              </w:rPr>
              <w:t>670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90115" w:rsidRPr="007F1BE2" w14:paraId="562AE818" w14:textId="77777777" w:rsidTr="00D57DA2">
        <w:tc>
          <w:tcPr>
            <w:tcW w:w="7218" w:type="dxa"/>
          </w:tcPr>
          <w:p w14:paraId="67375DD9" w14:textId="184BC6BE" w:rsidR="00190115" w:rsidRPr="007F1BE2" w:rsidRDefault="00190115" w:rsidP="00300E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115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4" w:type="dxa"/>
          </w:tcPr>
          <w:p w14:paraId="300A27D1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10A64828" w14:textId="60286A09" w:rsidR="00190115" w:rsidRPr="007F1BE2" w:rsidRDefault="00604001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7B13" w:rsidRPr="00997B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123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7B13" w:rsidRPr="00997B13">
              <w:rPr>
                <w:rFonts w:asciiTheme="majorBidi" w:hAnsiTheme="majorBidi" w:cstheme="majorBidi"/>
                <w:sz w:val="30"/>
                <w:szCs w:val="30"/>
              </w:rPr>
              <w:t>816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90115" w:rsidRPr="007F1BE2" w14:paraId="256B0F7B" w14:textId="77777777" w:rsidTr="00D57DA2">
        <w:tc>
          <w:tcPr>
            <w:tcW w:w="7218" w:type="dxa"/>
          </w:tcPr>
          <w:p w14:paraId="4716B816" w14:textId="355B496C" w:rsidR="00190115" w:rsidRPr="007F1BE2" w:rsidRDefault="00190115" w:rsidP="00300E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115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ประมาณการหนี้สินไม่หมุนเวียนต้นทุนการรื้อถอน</w:t>
            </w:r>
          </w:p>
        </w:tc>
        <w:tc>
          <w:tcPr>
            <w:tcW w:w="254" w:type="dxa"/>
          </w:tcPr>
          <w:p w14:paraId="066541B5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75966344" w14:textId="7B177BEA" w:rsidR="00190115" w:rsidRPr="007F1BE2" w:rsidRDefault="00604001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7B13" w:rsidRPr="00997B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123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7B13" w:rsidRPr="00997B13">
              <w:rPr>
                <w:rFonts w:asciiTheme="majorBidi" w:hAnsiTheme="majorBidi" w:cstheme="majorBidi"/>
                <w:sz w:val="30"/>
                <w:szCs w:val="30"/>
              </w:rPr>
              <w:t>058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90115" w:rsidRPr="007F1BE2" w14:paraId="4DB060F5" w14:textId="77777777" w:rsidTr="00D57DA2">
        <w:tc>
          <w:tcPr>
            <w:tcW w:w="7218" w:type="dxa"/>
          </w:tcPr>
          <w:p w14:paraId="7E2996A8" w14:textId="77777777" w:rsidR="00190115" w:rsidRPr="007F1BE2" w:rsidRDefault="00190115" w:rsidP="00300E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4" w:type="dxa"/>
          </w:tcPr>
          <w:p w14:paraId="2EB61535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</w:tcPr>
          <w:p w14:paraId="1A586F3E" w14:textId="5C52E054" w:rsidR="00190115" w:rsidRPr="007F1BE2" w:rsidRDefault="00997B13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  <w:r w:rsidR="006040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</w:t>
            </w:r>
          </w:p>
        </w:tc>
      </w:tr>
      <w:tr w:rsidR="00190115" w:rsidRPr="007F1BE2" w14:paraId="3F8FCE94" w14:textId="77777777" w:rsidTr="00D57DA2">
        <w:tc>
          <w:tcPr>
            <w:tcW w:w="7218" w:type="dxa"/>
          </w:tcPr>
          <w:p w14:paraId="02848321" w14:textId="2C588C90" w:rsidR="00190115" w:rsidRPr="007F1BE2" w:rsidRDefault="00190115" w:rsidP="00300E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F1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7B13" w:rsidRPr="00997B13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7F1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4" w:type="dxa"/>
          </w:tcPr>
          <w:p w14:paraId="21B0B84D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139B1560" w14:textId="08838C8D" w:rsidR="00190115" w:rsidRPr="007F1BE2" w:rsidRDefault="00604001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7B13" w:rsidRPr="00997B13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7B13" w:rsidRPr="00997B13">
              <w:rPr>
                <w:rFonts w:asciiTheme="majorBidi" w:hAnsiTheme="majorBidi" w:cstheme="majorBidi"/>
                <w:sz w:val="30"/>
                <w:szCs w:val="30"/>
              </w:rPr>
              <w:t>778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90115" w:rsidRPr="007F1BE2" w14:paraId="074493B4" w14:textId="77777777" w:rsidTr="00D57DA2">
        <w:tc>
          <w:tcPr>
            <w:tcW w:w="7218" w:type="dxa"/>
          </w:tcPr>
          <w:p w14:paraId="0AF4E148" w14:textId="77777777" w:rsidR="00190115" w:rsidRPr="007F1BE2" w:rsidRDefault="00190115" w:rsidP="00300E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4" w:type="dxa"/>
          </w:tcPr>
          <w:p w14:paraId="667301B6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</w:tcPr>
          <w:p w14:paraId="65159010" w14:textId="3CFEDB2A" w:rsidR="00190115" w:rsidRPr="007F1BE2" w:rsidRDefault="00997B13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6040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947</w:t>
            </w:r>
          </w:p>
        </w:tc>
      </w:tr>
      <w:tr w:rsidR="00604001" w:rsidRPr="007F1BE2" w14:paraId="0132A390" w14:textId="77777777" w:rsidTr="00D57DA2">
        <w:tc>
          <w:tcPr>
            <w:tcW w:w="7218" w:type="dxa"/>
          </w:tcPr>
          <w:p w14:paraId="738EFDC2" w14:textId="467E927D" w:rsidR="00604001" w:rsidRPr="007F1BE2" w:rsidRDefault="00604001" w:rsidP="003B70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F1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มูลค่ายุติธรรมของส่วนได้เสียในบริษัทร่วมก่อนการเปลี่ยนแปลงสถานะ</w:t>
            </w:r>
          </w:p>
        </w:tc>
        <w:tc>
          <w:tcPr>
            <w:tcW w:w="254" w:type="dxa"/>
          </w:tcPr>
          <w:p w14:paraId="62E0C1E3" w14:textId="77777777" w:rsidR="00604001" w:rsidRPr="007F1BE2" w:rsidRDefault="00604001" w:rsidP="003B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  <w:vMerge w:val="restart"/>
            <w:tcBorders>
              <w:top w:val="single" w:sz="4" w:space="0" w:color="auto"/>
            </w:tcBorders>
          </w:tcPr>
          <w:p w14:paraId="4643A190" w14:textId="77777777" w:rsidR="00604001" w:rsidRDefault="00604001" w:rsidP="003B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7B0318" w14:textId="3B5CDCF5" w:rsidR="00604001" w:rsidRPr="007678DD" w:rsidRDefault="00604001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78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7B13" w:rsidRPr="00997B13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7678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7B13" w:rsidRPr="00997B13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Pr="007678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04001" w:rsidRPr="007F1BE2" w14:paraId="6FE5F5DB" w14:textId="77777777" w:rsidTr="00D57DA2">
        <w:tc>
          <w:tcPr>
            <w:tcW w:w="7218" w:type="dxa"/>
          </w:tcPr>
          <w:p w14:paraId="08B378CC" w14:textId="7901E56D" w:rsidR="00604001" w:rsidRPr="003B7046" w:rsidRDefault="00604001" w:rsidP="003B70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04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เป็นบริษัทย่อย</w:t>
            </w:r>
          </w:p>
        </w:tc>
        <w:tc>
          <w:tcPr>
            <w:tcW w:w="254" w:type="dxa"/>
          </w:tcPr>
          <w:p w14:paraId="3D53447A" w14:textId="77777777" w:rsidR="00604001" w:rsidRPr="007F1BE2" w:rsidRDefault="00604001" w:rsidP="003B7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  <w:vMerge/>
          </w:tcPr>
          <w:p w14:paraId="3E76D569" w14:textId="77777777" w:rsidR="00604001" w:rsidRPr="00604001" w:rsidRDefault="00604001" w:rsidP="00604001"/>
        </w:tc>
      </w:tr>
      <w:tr w:rsidR="00190115" w:rsidRPr="007F1BE2" w14:paraId="45B257EA" w14:textId="77777777" w:rsidTr="00D57DA2">
        <w:tc>
          <w:tcPr>
            <w:tcW w:w="7218" w:type="dxa"/>
          </w:tcPr>
          <w:p w14:paraId="6CE3045B" w14:textId="317410B4" w:rsidR="00190115" w:rsidRPr="007F1BE2" w:rsidRDefault="00190115" w:rsidP="00300E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กำไรจากการต่อรองราคาซื้อ</w:t>
            </w:r>
          </w:p>
        </w:tc>
        <w:tc>
          <w:tcPr>
            <w:tcW w:w="254" w:type="dxa"/>
          </w:tcPr>
          <w:p w14:paraId="7B6A14D5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</w:tcPr>
          <w:p w14:paraId="2FAE1D9A" w14:textId="70C85A31" w:rsidR="00190115" w:rsidRPr="007F1BE2" w:rsidRDefault="007678DD" w:rsidP="0060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7B13" w:rsidRPr="00997B1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040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7B13" w:rsidRPr="00997B13">
              <w:rPr>
                <w:rFonts w:asciiTheme="majorBidi" w:hAnsiTheme="majorBidi" w:cstheme="majorBidi"/>
                <w:sz w:val="30"/>
                <w:szCs w:val="30"/>
              </w:rPr>
              <w:t>597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90115" w:rsidRPr="007F1BE2" w14:paraId="47CBB23D" w14:textId="77777777" w:rsidTr="00D57DA2">
        <w:tc>
          <w:tcPr>
            <w:tcW w:w="7218" w:type="dxa"/>
          </w:tcPr>
          <w:p w14:paraId="65E383F9" w14:textId="77777777" w:rsidR="00190115" w:rsidRPr="007F1BE2" w:rsidRDefault="00190115" w:rsidP="00300E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4" w:type="dxa"/>
          </w:tcPr>
          <w:p w14:paraId="3F978BC5" w14:textId="77777777" w:rsidR="00190115" w:rsidRPr="007F1BE2" w:rsidRDefault="00190115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4" w:space="0" w:color="auto"/>
            </w:tcBorders>
          </w:tcPr>
          <w:p w14:paraId="33D9DBA2" w14:textId="7CB5145B" w:rsidR="00190115" w:rsidRPr="007678DD" w:rsidRDefault="00997B13" w:rsidP="0076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678DD" w:rsidRPr="00767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190115" w:rsidRPr="007F1BE2" w14:paraId="5C79D60F" w14:textId="77777777" w:rsidTr="00D57DA2">
        <w:trPr>
          <w:trHeight w:val="21"/>
        </w:trPr>
        <w:tc>
          <w:tcPr>
            <w:tcW w:w="7218" w:type="dxa"/>
          </w:tcPr>
          <w:p w14:paraId="6C81A693" w14:textId="77777777" w:rsidR="0054502D" w:rsidRPr="007F1BE2" w:rsidRDefault="0054502D" w:rsidP="00300E42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794E6F9D" w14:textId="77777777" w:rsidR="00190115" w:rsidRPr="007F1BE2" w:rsidRDefault="00190115" w:rsidP="00300E4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511CE494" w14:textId="77777777" w:rsidR="00190115" w:rsidRPr="007F1BE2" w:rsidRDefault="00190115" w:rsidP="00300E4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DA2" w:rsidRPr="007F1BE2" w14:paraId="585B773C" w14:textId="77777777" w:rsidTr="00D57DA2">
        <w:trPr>
          <w:trHeight w:val="21"/>
        </w:trPr>
        <w:tc>
          <w:tcPr>
            <w:tcW w:w="7218" w:type="dxa"/>
          </w:tcPr>
          <w:p w14:paraId="4AC4BEA7" w14:textId="77777777" w:rsidR="00D57DA2" w:rsidRPr="007F1BE2" w:rsidRDefault="00D57DA2" w:rsidP="00300E42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78D2FC3C" w14:textId="77777777" w:rsidR="00D57DA2" w:rsidRPr="007F1BE2" w:rsidRDefault="00D57DA2" w:rsidP="00300E4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51237565" w14:textId="77777777" w:rsidR="00D57DA2" w:rsidRPr="007F1BE2" w:rsidRDefault="00D57DA2" w:rsidP="00300E4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DA2" w:rsidRPr="007F1BE2" w14:paraId="493E3587" w14:textId="77777777" w:rsidTr="00D57DA2">
        <w:trPr>
          <w:trHeight w:val="21"/>
        </w:trPr>
        <w:tc>
          <w:tcPr>
            <w:tcW w:w="7218" w:type="dxa"/>
          </w:tcPr>
          <w:p w14:paraId="4F23E931" w14:textId="77777777" w:rsidR="00D57DA2" w:rsidRPr="007F1BE2" w:rsidRDefault="00D57DA2" w:rsidP="00300E42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2FB5EE05" w14:textId="77777777" w:rsidR="00D57DA2" w:rsidRPr="007F1BE2" w:rsidRDefault="00D57DA2" w:rsidP="00300E4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7178FAE6" w14:textId="77777777" w:rsidR="00D57DA2" w:rsidRPr="007F1BE2" w:rsidRDefault="00D57DA2" w:rsidP="00300E4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DA2" w:rsidRPr="007F1BE2" w14:paraId="3F93251D" w14:textId="77777777" w:rsidTr="00D57DA2">
        <w:trPr>
          <w:trHeight w:val="21"/>
        </w:trPr>
        <w:tc>
          <w:tcPr>
            <w:tcW w:w="7218" w:type="dxa"/>
          </w:tcPr>
          <w:p w14:paraId="2A1BA6C8" w14:textId="4F4EEFCF" w:rsidR="00D57DA2" w:rsidRPr="007F1BE2" w:rsidRDefault="00D57DA2" w:rsidP="00D57DA2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B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254" w:type="dxa"/>
          </w:tcPr>
          <w:p w14:paraId="01DA0C45" w14:textId="77777777" w:rsidR="00D57DA2" w:rsidRPr="007F1BE2" w:rsidRDefault="00D57DA2" w:rsidP="00D57DA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25155CBA" w14:textId="4417A6C2" w:rsidR="00D57DA2" w:rsidRPr="007F1BE2" w:rsidRDefault="00D57DA2" w:rsidP="00D57DA2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7DA2" w:rsidRPr="007F1BE2" w14:paraId="024DD2F3" w14:textId="77777777" w:rsidTr="00D57DA2">
        <w:trPr>
          <w:trHeight w:val="21"/>
        </w:trPr>
        <w:tc>
          <w:tcPr>
            <w:tcW w:w="7218" w:type="dxa"/>
          </w:tcPr>
          <w:p w14:paraId="03DDA282" w14:textId="77777777" w:rsidR="00D57DA2" w:rsidRDefault="00D57DA2" w:rsidP="00D57DA2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68B01A02" w14:textId="77777777" w:rsidR="00D57DA2" w:rsidRPr="007F1BE2" w:rsidRDefault="00D57DA2" w:rsidP="00D57DA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46E2B530" w14:textId="5A652CD4" w:rsidR="00D57DA2" w:rsidRPr="007F1BE2" w:rsidRDefault="00D57DA2" w:rsidP="00D5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F1B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7DA2" w:rsidRPr="007F1BE2" w14:paraId="3DAEDEF4" w14:textId="77777777" w:rsidTr="00D57DA2">
        <w:tc>
          <w:tcPr>
            <w:tcW w:w="7218" w:type="dxa"/>
          </w:tcPr>
          <w:p w14:paraId="4915E48D" w14:textId="77777777" w:rsidR="00D57DA2" w:rsidRPr="007F1BE2" w:rsidRDefault="00D57DA2" w:rsidP="00D57DA2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1BE2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4" w:type="dxa"/>
          </w:tcPr>
          <w:p w14:paraId="058DB3F0" w14:textId="77777777" w:rsidR="00D57DA2" w:rsidRPr="007F1BE2" w:rsidRDefault="00D57DA2" w:rsidP="00D5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6" w:type="dxa"/>
          </w:tcPr>
          <w:p w14:paraId="283CC06D" w14:textId="6C65986A" w:rsidR="00D57DA2" w:rsidRPr="007678DD" w:rsidRDefault="00D57DA2" w:rsidP="00D5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75</w:t>
            </w:r>
            <w:r w:rsidRPr="007678DD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</w:tr>
      <w:tr w:rsidR="00D57DA2" w:rsidRPr="007F1BE2" w14:paraId="2563E22B" w14:textId="77777777" w:rsidTr="00D57DA2">
        <w:tc>
          <w:tcPr>
            <w:tcW w:w="7218" w:type="dxa"/>
          </w:tcPr>
          <w:p w14:paraId="78AC09CF" w14:textId="77777777" w:rsidR="00D57DA2" w:rsidRPr="007F1BE2" w:rsidRDefault="00D57DA2" w:rsidP="00D57DA2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1BE2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4" w:type="dxa"/>
          </w:tcPr>
          <w:p w14:paraId="5245A3E7" w14:textId="77777777" w:rsidR="00D57DA2" w:rsidRPr="007F1BE2" w:rsidRDefault="00D57DA2" w:rsidP="00D5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</w:tcPr>
          <w:p w14:paraId="54ADAA1C" w14:textId="57C1E67B" w:rsidR="00D57DA2" w:rsidRPr="007678DD" w:rsidRDefault="00D57DA2" w:rsidP="00D5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8DD">
              <w:rPr>
                <w:rFonts w:ascii="Angsana New" w:hAnsi="Angsana New"/>
                <w:sz w:val="30"/>
                <w:szCs w:val="30"/>
              </w:rPr>
              <w:t>(</w:t>
            </w:r>
            <w:r w:rsidRPr="00997B13">
              <w:rPr>
                <w:rFonts w:ascii="Angsana New" w:hAnsi="Angsana New"/>
                <w:sz w:val="30"/>
                <w:szCs w:val="30"/>
              </w:rPr>
              <w:t>30</w:t>
            </w:r>
            <w:r w:rsidRPr="007678DD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000</w:t>
            </w:r>
            <w:r w:rsidRPr="007678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7DA2" w:rsidRPr="007F1BE2" w14:paraId="2A518017" w14:textId="77777777" w:rsidTr="00D57DA2">
        <w:tc>
          <w:tcPr>
            <w:tcW w:w="7218" w:type="dxa"/>
          </w:tcPr>
          <w:p w14:paraId="03E857FA" w14:textId="168B19B9" w:rsidR="00D57DA2" w:rsidRPr="00254DBA" w:rsidRDefault="00D57DA2" w:rsidP="00D57DA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</w:t>
            </w:r>
            <w:r w:rsidRPr="00254D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</w:t>
            </w:r>
            <w:r w:rsidRPr="00254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54" w:type="dxa"/>
          </w:tcPr>
          <w:p w14:paraId="4F950268" w14:textId="77777777" w:rsidR="00D57DA2" w:rsidRPr="007F1BE2" w:rsidRDefault="00D57DA2" w:rsidP="00D5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4" w:space="0" w:color="auto"/>
            </w:tcBorders>
          </w:tcPr>
          <w:p w14:paraId="228A2F9E" w14:textId="46A35187" w:rsidR="00D57DA2" w:rsidRPr="007F1BE2" w:rsidRDefault="00D57DA2" w:rsidP="00D5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</w:p>
        </w:tc>
      </w:tr>
    </w:tbl>
    <w:p w14:paraId="474F433E" w14:textId="77777777" w:rsidR="00D37961" w:rsidRPr="00077382" w:rsidRDefault="00D37961" w:rsidP="00D37961">
      <w:pPr>
        <w:pStyle w:val="BodyText2"/>
      </w:pPr>
    </w:p>
    <w:p w14:paraId="691F70F5" w14:textId="0E0010A5" w:rsidR="007F1BE2" w:rsidRDefault="007678DD" w:rsidP="00583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583715">
        <w:rPr>
          <w:rFonts w:hint="cs"/>
          <w:sz w:val="30"/>
          <w:szCs w:val="30"/>
          <w:cs/>
        </w:rPr>
        <w:t>กำไรจากการต่อรองราคาซื้อ</w:t>
      </w:r>
      <w:r w:rsidR="00077382" w:rsidRPr="00583715">
        <w:rPr>
          <w:sz w:val="30"/>
          <w:szCs w:val="30"/>
          <w:cs/>
        </w:rPr>
        <w:t>ที่รับรู้ส่วนใหญ่เป็นผลมาจากการ</w:t>
      </w:r>
      <w:r w:rsidRPr="00583715">
        <w:rPr>
          <w:rFonts w:hint="cs"/>
          <w:sz w:val="30"/>
          <w:szCs w:val="30"/>
          <w:cs/>
        </w:rPr>
        <w:t>วัด</w:t>
      </w:r>
      <w:r w:rsidR="00077382" w:rsidRPr="00583715">
        <w:rPr>
          <w:sz w:val="30"/>
          <w:szCs w:val="30"/>
          <w:cs/>
        </w:rPr>
        <w:t>มูลค่ายุติธรรมของ</w:t>
      </w:r>
      <w:r w:rsidRPr="00583715">
        <w:rPr>
          <w:rFonts w:hint="cs"/>
          <w:sz w:val="30"/>
          <w:szCs w:val="30"/>
          <w:cs/>
        </w:rPr>
        <w:t>สินทรัพย์ไม่มีตัวตน</w:t>
      </w:r>
      <w:r w:rsidR="00077382" w:rsidRPr="00583715">
        <w:rPr>
          <w:sz w:val="30"/>
          <w:szCs w:val="30"/>
          <w:cs/>
        </w:rPr>
        <w:t xml:space="preserve"> </w:t>
      </w:r>
      <w:r w:rsidR="00583715" w:rsidRPr="00583715">
        <w:rPr>
          <w:rFonts w:hint="cs"/>
          <w:sz w:val="30"/>
          <w:szCs w:val="30"/>
          <w:cs/>
        </w:rPr>
        <w:t xml:space="preserve">ได้แก่ </w:t>
      </w:r>
      <w:r w:rsidRPr="00583715">
        <w:rPr>
          <w:rFonts w:hint="cs"/>
          <w:sz w:val="30"/>
          <w:szCs w:val="30"/>
          <w:cs/>
        </w:rPr>
        <w:t xml:space="preserve">เครื่องหมายการค้า </w:t>
      </w:r>
      <w:r w:rsidR="00583715" w:rsidRPr="00583715">
        <w:rPr>
          <w:rFonts w:hint="cs"/>
          <w:sz w:val="30"/>
          <w:szCs w:val="30"/>
          <w:cs/>
        </w:rPr>
        <w:t xml:space="preserve"> ลิขสิทธิ์ และฐานลูกค้า </w:t>
      </w:r>
      <w:r w:rsidR="009A2777" w:rsidRPr="009A2777">
        <w:rPr>
          <w:sz w:val="30"/>
          <w:szCs w:val="30"/>
          <w:cs/>
        </w:rPr>
        <w:t>ซึ่งการประเมินมูลค่ายุติธรรมสินทรัพย์ไม่มีตัวตนดังกล่าว</w:t>
      </w:r>
      <w:r w:rsidR="00077382" w:rsidRPr="00583715">
        <w:rPr>
          <w:rFonts w:ascii="Angsana New" w:hAnsi="Angsana New"/>
          <w:sz w:val="30"/>
          <w:szCs w:val="30"/>
          <w:cs/>
          <w:lang w:val="x-none" w:eastAsia="x-none"/>
        </w:rPr>
        <w:t xml:space="preserve">ใช้วิธีรายได้ </w:t>
      </w:r>
      <w:r w:rsidR="00077382" w:rsidRPr="00155360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(</w:t>
      </w:r>
      <w:r w:rsidR="00077382" w:rsidRPr="00155360">
        <w:rPr>
          <w:rFonts w:ascii="Angsana New" w:hAnsi="Angsana New"/>
          <w:spacing w:val="-4"/>
          <w:sz w:val="30"/>
          <w:szCs w:val="30"/>
          <w:lang w:val="x-none" w:eastAsia="x-none"/>
        </w:rPr>
        <w:t>Income approach</w:t>
      </w:r>
      <w:r w:rsidR="00CA524D" w:rsidRPr="00155360">
        <w:rPr>
          <w:rFonts w:ascii="Angsana New" w:hAnsi="Angsana New"/>
          <w:spacing w:val="-4"/>
          <w:sz w:val="30"/>
          <w:szCs w:val="30"/>
          <w:lang w:eastAsia="x-none"/>
        </w:rPr>
        <w:t xml:space="preserve">) </w:t>
      </w:r>
      <w:r w:rsidR="00CA524D" w:rsidRPr="00155360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ทั้งนี้</w:t>
      </w:r>
      <w:r w:rsidR="00390BCD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="00CA524D" w:rsidRPr="00155360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ข้อสมมติที่สำคัญอื่นๆ</w:t>
      </w:r>
      <w:r w:rsidR="00583715" w:rsidRPr="00155360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="00CA524D" w:rsidRPr="00155360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ที่ใช้ในการคำนวนได้แก่ ประมาณการรายได้ในอนาคตและอัตราคิด</w:t>
      </w:r>
      <w:r w:rsidR="00583715" w:rsidRPr="00155360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ลด</w:t>
      </w:r>
    </w:p>
    <w:p w14:paraId="7C3C004E" w14:textId="77777777" w:rsidR="001104F2" w:rsidRPr="00D37961" w:rsidRDefault="001104F2" w:rsidP="00077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04825165" w14:textId="0344DAF7" w:rsidR="00D4435C" w:rsidRDefault="00F96459" w:rsidP="00D4435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B415AE4" w14:textId="77777777" w:rsidR="00254DBA" w:rsidRPr="004C4A43" w:rsidRDefault="00254DBA" w:rsidP="004C4A43">
      <w:pPr>
        <w:pStyle w:val="BodyText2"/>
      </w:pPr>
    </w:p>
    <w:p w14:paraId="141E6E36" w14:textId="38ABA007" w:rsidR="00583715" w:rsidRPr="00D4435C" w:rsidRDefault="00583715" w:rsidP="00D443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ความสัมพันธ์ที่มีกับบริษัทย่อยและบริษัทร่วมที่มีการเปลี่ยนแปลงอย่างมีสาระสำคัญได้เปิดเผยในหมายเหตุประกอบงบการเงินข้อ </w:t>
      </w:r>
      <w:r>
        <w:rPr>
          <w:rFonts w:ascii="Angsana New" w:hAnsi="Angsana New"/>
          <w:sz w:val="30"/>
          <w:szCs w:val="30"/>
          <w:lang w:eastAsia="x-none"/>
        </w:rPr>
        <w:t>3</w:t>
      </w: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9"/>
        <w:gridCol w:w="1082"/>
        <w:gridCol w:w="270"/>
        <w:gridCol w:w="1087"/>
        <w:gridCol w:w="270"/>
        <w:gridCol w:w="1084"/>
      </w:tblGrid>
      <w:tr w:rsidR="001206FB" w:rsidRPr="00B43BC0" w14:paraId="431EF3EC" w14:textId="77777777" w:rsidTr="00DE5DD1">
        <w:trPr>
          <w:trHeight w:hRule="exact" w:val="374"/>
          <w:tblHeader/>
        </w:trPr>
        <w:tc>
          <w:tcPr>
            <w:tcW w:w="4140" w:type="dxa"/>
          </w:tcPr>
          <w:p w14:paraId="318FF583" w14:textId="247BFBA9" w:rsidR="001206FB" w:rsidRPr="006B2B25" w:rsidRDefault="001206FB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7ACA7469" w14:textId="77777777" w:rsidR="001206FB" w:rsidRPr="006B2B25" w:rsidRDefault="001206FB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E0C779" w14:textId="77777777" w:rsidR="001206FB" w:rsidRPr="006B2B25" w:rsidRDefault="001206FB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21513304" w14:textId="77777777" w:rsidR="001206FB" w:rsidRPr="006B2B25" w:rsidRDefault="001206FB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3573" w:rsidRPr="00B43BC0" w14:paraId="65BF71CB" w14:textId="77777777" w:rsidTr="009912BB">
        <w:trPr>
          <w:trHeight w:hRule="exact" w:val="374"/>
          <w:tblHeader/>
        </w:trPr>
        <w:tc>
          <w:tcPr>
            <w:tcW w:w="4140" w:type="dxa"/>
          </w:tcPr>
          <w:p w14:paraId="15808BEA" w14:textId="2E65939D" w:rsidR="00903573" w:rsidRPr="006B2B25" w:rsidRDefault="00A53144" w:rsidP="003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97B13" w:rsidRPr="00997B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</w:tcPr>
          <w:p w14:paraId="7F84480D" w14:textId="4CAB73E1" w:rsidR="00903573" w:rsidRPr="006B2B25" w:rsidRDefault="00997B1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10CD15D5" w14:textId="77777777" w:rsidR="00903573" w:rsidRPr="006B2B25" w:rsidRDefault="0090357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6CB50A4" w14:textId="365E894B" w:rsidR="00903573" w:rsidRPr="006B2B25" w:rsidRDefault="00997B1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0E16942" w14:textId="77777777" w:rsidR="00903573" w:rsidRPr="006B2B25" w:rsidRDefault="0090357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2900655" w14:textId="79C72409" w:rsidR="00903573" w:rsidRPr="006B2B25" w:rsidRDefault="00997B1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A4FC04C" w14:textId="77777777" w:rsidR="00903573" w:rsidRPr="006B2B25" w:rsidRDefault="0090357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0910025" w14:textId="1250385E" w:rsidR="00903573" w:rsidRPr="006B2B25" w:rsidRDefault="00997B1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206FB" w:rsidRPr="00B43BC0" w14:paraId="5B2AC7DE" w14:textId="77777777" w:rsidTr="00DE5DD1">
        <w:trPr>
          <w:tblHeader/>
        </w:trPr>
        <w:tc>
          <w:tcPr>
            <w:tcW w:w="4140" w:type="dxa"/>
          </w:tcPr>
          <w:p w14:paraId="7C7D573A" w14:textId="77777777" w:rsidR="001206FB" w:rsidRPr="00495DF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2" w:type="dxa"/>
            <w:gridSpan w:val="7"/>
          </w:tcPr>
          <w:p w14:paraId="6F884E25" w14:textId="77777777" w:rsidR="001206FB" w:rsidRPr="00495DF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6FB" w:rsidRPr="00B43BC0" w14:paraId="044D9F3A" w14:textId="77777777" w:rsidTr="009912BB">
        <w:tc>
          <w:tcPr>
            <w:tcW w:w="4140" w:type="dxa"/>
          </w:tcPr>
          <w:p w14:paraId="1342752E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7961DE7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5062FF6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96AD2BF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3D62F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3DC9905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74DBF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49E9F2E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AE6" w:rsidRPr="00B43BC0" w14:paraId="4574C37E" w14:textId="77777777" w:rsidTr="009912BB">
        <w:tc>
          <w:tcPr>
            <w:tcW w:w="4140" w:type="dxa"/>
          </w:tcPr>
          <w:p w14:paraId="30E21CC2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6D760A27" w14:textId="4791E1F1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470658A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6F44436" w14:textId="4D9D34B0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E9A6BB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5AE28FA" w14:textId="080D8059" w:rsidR="00D57AE6" w:rsidRPr="003A5570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294</w:t>
            </w:r>
            <w:r w:rsidR="00D57AE6"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14:paraId="1566DEE2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6813256" w14:textId="1C6C6C3A" w:rsidR="00D57AE6" w:rsidRPr="00C551BB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318</w:t>
            </w:r>
            <w:r w:rsidR="00D57AE6" w:rsidRPr="008B0065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925</w:t>
            </w:r>
          </w:p>
        </w:tc>
      </w:tr>
      <w:tr w:rsidR="00D57AE6" w:rsidRPr="00B43BC0" w14:paraId="1B6A7BE8" w14:textId="77777777" w:rsidTr="009912BB">
        <w:tc>
          <w:tcPr>
            <w:tcW w:w="4140" w:type="dxa"/>
          </w:tcPr>
          <w:p w14:paraId="0FC30455" w14:textId="707E6682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7C4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789FA9C" w14:textId="4295A3AE" w:rsidR="00D57AE6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3600253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545E0D9" w14:textId="02CFBFB8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CFD599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4423694" w14:textId="72DED138" w:rsidR="00D57AE6" w:rsidRPr="00381ED2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60</w:t>
            </w:r>
            <w:r w:rsidR="00D57AE6"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70" w:type="dxa"/>
          </w:tcPr>
          <w:p w14:paraId="2B34D077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42E3315" w14:textId="38E1BA71" w:rsidR="00D57AE6" w:rsidRPr="0077709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7AE6" w:rsidRPr="00B43BC0" w14:paraId="66868C4F" w14:textId="77777777" w:rsidTr="009912BB">
        <w:tc>
          <w:tcPr>
            <w:tcW w:w="4140" w:type="dxa"/>
          </w:tcPr>
          <w:p w14:paraId="2B7C7FBB" w14:textId="73F78285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41BA9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623D034C" w14:textId="01B52ED8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9B456B2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66ECD91" w14:textId="1895173E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D12AE4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A672001" w14:textId="0EC294FC" w:rsidR="00D57AE6" w:rsidRPr="003A5570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5</w:t>
            </w:r>
            <w:r w:rsidR="00D57AE6"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4143A286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ABED88D" w14:textId="5C2C0C34" w:rsidR="00D57AE6" w:rsidRPr="00C551BB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4</w:t>
            </w:r>
            <w:r w:rsidR="00D57AE6" w:rsidRPr="008B0065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487</w:t>
            </w:r>
          </w:p>
        </w:tc>
      </w:tr>
      <w:tr w:rsidR="00D57AE6" w:rsidRPr="00B43BC0" w14:paraId="5C84729B" w14:textId="77777777" w:rsidTr="009912BB">
        <w:tc>
          <w:tcPr>
            <w:tcW w:w="4140" w:type="dxa"/>
          </w:tcPr>
          <w:p w14:paraId="52C1B2E7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BF91996" w14:textId="1ED2C5C6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E578F3F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01F3231" w14:textId="3D71EA8D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D52E29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858A2C0" w14:textId="4F5A4761" w:rsidR="00D57AE6" w:rsidRPr="003A5570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4</w:t>
            </w:r>
            <w:r w:rsidR="00D57AE6"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2B688102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329FAB9" w14:textId="54BF09B0" w:rsidR="00D57AE6" w:rsidRPr="00C551BB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</w:t>
            </w:r>
            <w:r w:rsidR="00D57AE6" w:rsidRPr="008B0065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D57AE6" w:rsidRPr="00B43BC0" w14:paraId="1DAE5D96" w14:textId="77777777" w:rsidTr="009912BB">
        <w:tc>
          <w:tcPr>
            <w:tcW w:w="4140" w:type="dxa"/>
          </w:tcPr>
          <w:p w14:paraId="602D979F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0" w:type="dxa"/>
          </w:tcPr>
          <w:p w14:paraId="501E9D81" w14:textId="16FA045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18D4989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44AE748" w14:textId="71129284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979F2E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BC2825F" w14:textId="5A40CE4B" w:rsidR="00D57AE6" w:rsidRPr="003A5570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7</w:t>
            </w:r>
            <w:r w:rsidR="00D57AE6"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270" w:type="dxa"/>
          </w:tcPr>
          <w:p w14:paraId="50106E79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16AEA61" w14:textId="402EEBE6" w:rsidR="00D57AE6" w:rsidRPr="00C551BB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7</w:t>
            </w:r>
            <w:r w:rsidR="00D57AE6" w:rsidRPr="008B0065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902</w:t>
            </w:r>
          </w:p>
        </w:tc>
      </w:tr>
      <w:tr w:rsidR="00D57AE6" w:rsidRPr="00B43BC0" w14:paraId="57E2504E" w14:textId="77777777" w:rsidTr="009912BB">
        <w:tc>
          <w:tcPr>
            <w:tcW w:w="4140" w:type="dxa"/>
          </w:tcPr>
          <w:p w14:paraId="45490EDF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ECC5083" w14:textId="10854C0F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F3980B7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C0BBF1F" w14:textId="3B8382E3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B015E0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34417E8" w14:textId="6EA7E5D9" w:rsidR="00D57AE6" w:rsidRPr="00842D38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8</w:t>
            </w:r>
            <w:r w:rsidR="00D57AE6"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70" w:type="dxa"/>
          </w:tcPr>
          <w:p w14:paraId="0655D77B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6384601" w14:textId="19801816" w:rsidR="00D57AE6" w:rsidRPr="00C551BB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</w:t>
            </w:r>
            <w:r w:rsidR="00D57AE6" w:rsidRPr="008B0065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819</w:t>
            </w:r>
          </w:p>
        </w:tc>
      </w:tr>
      <w:tr w:rsidR="00D57AE6" w:rsidRPr="00B43BC0" w14:paraId="1CC55261" w14:textId="77777777" w:rsidTr="009912BB">
        <w:tc>
          <w:tcPr>
            <w:tcW w:w="4140" w:type="dxa"/>
          </w:tcPr>
          <w:p w14:paraId="202FA62A" w14:textId="77777777" w:rsidR="00D57AE6" w:rsidRPr="005E7C9A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E7C9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5F066D53" w14:textId="64C395BE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49D01B7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65786EB" w14:textId="3EBE8079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FE37A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6268DB3" w14:textId="74365D37" w:rsidR="00D57AE6" w:rsidRPr="003A5570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16BF5A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3B7C9CB" w14:textId="4EBA2C46" w:rsidR="00D57AE6" w:rsidRPr="007134BE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</w:t>
            </w:r>
            <w:r w:rsidR="00D57AE6" w:rsidRPr="008B0065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982</w:t>
            </w:r>
          </w:p>
        </w:tc>
      </w:tr>
      <w:tr w:rsidR="00D57AE6" w:rsidRPr="00B43BC0" w14:paraId="7AF9E15C" w14:textId="77777777" w:rsidTr="009912BB">
        <w:tc>
          <w:tcPr>
            <w:tcW w:w="4140" w:type="dxa"/>
          </w:tcPr>
          <w:p w14:paraId="58F620B7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51DF46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0EF759E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D800B88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75825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00D40F6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1D5B6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AF097BB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AE6" w:rsidRPr="00B43BC0" w14:paraId="020F73DA" w14:textId="77777777" w:rsidTr="009912BB">
        <w:tc>
          <w:tcPr>
            <w:tcW w:w="4140" w:type="dxa"/>
          </w:tcPr>
          <w:p w14:paraId="054B64F7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</w:tcPr>
          <w:p w14:paraId="386CF8D9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793819C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0E02347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619F5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20EAA91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B2447E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CFA86BB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AE6" w:rsidRPr="00B43BC0" w14:paraId="10B63149" w14:textId="77777777" w:rsidTr="009912BB">
        <w:tc>
          <w:tcPr>
            <w:tcW w:w="4140" w:type="dxa"/>
          </w:tcPr>
          <w:p w14:paraId="25DC235A" w14:textId="092E6AFD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0944ED2C" w14:textId="5D68D2B8" w:rsidR="00D57AE6" w:rsidRPr="00E07DBA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12</w:t>
            </w:r>
            <w:r w:rsidR="00D57AE6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034</w:t>
            </w:r>
          </w:p>
        </w:tc>
        <w:tc>
          <w:tcPr>
            <w:tcW w:w="279" w:type="dxa"/>
          </w:tcPr>
          <w:p w14:paraId="344B6150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AE119F8" w14:textId="0AF7D501" w:rsidR="00D57AE6" w:rsidRPr="00CC6365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9</w:t>
            </w:r>
            <w:r w:rsidR="00D57AE6" w:rsidRPr="008B0065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70" w:type="dxa"/>
          </w:tcPr>
          <w:p w14:paraId="38AE2C1D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CDF3964" w14:textId="60B3CF10" w:rsidR="00D57AE6" w:rsidRPr="007134BE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12</w:t>
            </w:r>
            <w:r w:rsidR="00D57AE6"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270" w:type="dxa"/>
          </w:tcPr>
          <w:p w14:paraId="6AA97789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25BA42E" w14:textId="5871C9EE" w:rsidR="00D57AE6" w:rsidRPr="007134BE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9</w:t>
            </w:r>
            <w:r w:rsidR="00D57AE6" w:rsidRPr="008B0065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474</w:t>
            </w:r>
          </w:p>
        </w:tc>
      </w:tr>
      <w:tr w:rsidR="00D57AE6" w:rsidRPr="00B43BC0" w14:paraId="04FAAE05" w14:textId="77777777" w:rsidTr="009912BB">
        <w:tc>
          <w:tcPr>
            <w:tcW w:w="4140" w:type="dxa"/>
          </w:tcPr>
          <w:p w14:paraId="50DDF29E" w14:textId="0DCE17B5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234C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DB16998" w14:textId="4A1EEA73" w:rsidR="00D57AE6" w:rsidRPr="00E07DBA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A2CD006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4354DEC" w14:textId="07D99392" w:rsidR="00D57AE6" w:rsidRPr="00E07DBA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B251B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CCB7CDC" w14:textId="5A52CFB2" w:rsidR="00D57AE6" w:rsidRPr="007134BE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6</w:t>
            </w:r>
            <w:r w:rsidR="00D57AE6"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73</w:t>
            </w:r>
            <w:r w:rsidR="0058371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581EE18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497F764" w14:textId="4D7C3480" w:rsidR="00D57AE6" w:rsidRPr="00916D7B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5</w:t>
            </w:r>
            <w:r w:rsidR="00D57AE6" w:rsidRPr="008B0065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D57AE6" w:rsidRPr="00B43BC0" w14:paraId="5CDD15A2" w14:textId="77777777" w:rsidTr="009912BB">
        <w:tc>
          <w:tcPr>
            <w:tcW w:w="4140" w:type="dxa"/>
          </w:tcPr>
          <w:p w14:paraId="1FF29E81" w14:textId="07CD0911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9B7868B" w14:textId="19FD95C9" w:rsidR="00D57AE6" w:rsidRPr="00E07DBA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9" w:type="dxa"/>
          </w:tcPr>
          <w:p w14:paraId="50B14781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C1104DE" w14:textId="5634EC7A" w:rsidR="00D57AE6" w:rsidRPr="00CC6365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73F48CCA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7CA20EA" w14:textId="1C3251CC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5D6A7A" w14:textId="7777777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ACAB05F" w14:textId="516FEB67" w:rsidR="00D57AE6" w:rsidRPr="007134BE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7AE6" w:rsidRPr="000C6424" w14:paraId="6BCA27C5" w14:textId="77777777" w:rsidTr="009912BB">
        <w:tc>
          <w:tcPr>
            <w:tcW w:w="4140" w:type="dxa"/>
          </w:tcPr>
          <w:p w14:paraId="2893E1FD" w14:textId="6B291B23" w:rsidR="00D57AE6" w:rsidRPr="000C6424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4C515D3C" w14:textId="55C46BE5" w:rsidR="00D57AE6" w:rsidRPr="00E07DBA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119</w:t>
            </w:r>
            <w:r w:rsidR="00D57AE6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279" w:type="dxa"/>
          </w:tcPr>
          <w:p w14:paraId="687294B8" w14:textId="77777777" w:rsidR="00D57AE6" w:rsidRPr="000C6424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EC05374" w14:textId="2970B619" w:rsidR="00D57AE6" w:rsidRPr="00CC6365" w:rsidRDefault="00997B13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72</w:t>
            </w:r>
            <w:r w:rsidR="00D57AE6" w:rsidRPr="008B0065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270" w:type="dxa"/>
          </w:tcPr>
          <w:p w14:paraId="034E3F3E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BDCE68B" w14:textId="5178CA43" w:rsidR="00D57AE6" w:rsidRPr="008E362A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85451B" w14:textId="77777777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7B8E8DC" w14:textId="10CD9868" w:rsidR="00D57AE6" w:rsidRPr="00C551BB" w:rsidRDefault="00D57AE6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313F" w:rsidRPr="000C6424" w14:paraId="4E4F9DCB" w14:textId="77777777" w:rsidTr="009912BB">
        <w:tc>
          <w:tcPr>
            <w:tcW w:w="4140" w:type="dxa"/>
          </w:tcPr>
          <w:p w14:paraId="73C253C1" w14:textId="77777777" w:rsidR="008A32AA" w:rsidRDefault="008A32AA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1407B5" w14:textId="77777777" w:rsidR="00A2313F" w:rsidRPr="00997B13" w:rsidRDefault="00A2313F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8785024" w14:textId="77777777" w:rsidR="00A2313F" w:rsidRPr="000C6424" w:rsidRDefault="00A2313F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AA7676C" w14:textId="77777777" w:rsidR="00A2313F" w:rsidRPr="00997B13" w:rsidRDefault="00A2313F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7604B" w14:textId="77777777" w:rsidR="00A2313F" w:rsidRPr="00C551BB" w:rsidRDefault="00A2313F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E75F0B7" w14:textId="77777777" w:rsidR="00A2313F" w:rsidRDefault="00A2313F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083A8" w14:textId="77777777" w:rsidR="00A2313F" w:rsidRPr="00C551BB" w:rsidRDefault="00A2313F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1E7A271" w14:textId="77777777" w:rsidR="00A2313F" w:rsidRDefault="00A2313F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2BB" w:rsidRPr="00B43BC0" w14:paraId="11AB59BA" w14:textId="77777777" w:rsidTr="00696A4F">
        <w:tc>
          <w:tcPr>
            <w:tcW w:w="4140" w:type="dxa"/>
          </w:tcPr>
          <w:p w14:paraId="4BDAD7EE" w14:textId="13A5E7E9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</w:tcPr>
          <w:p w14:paraId="259AA239" w14:textId="77777777" w:rsidR="009912BB" w:rsidRPr="00CC6365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84E399A" w14:textId="77777777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C049B11" w14:textId="77777777" w:rsidR="009912BB" w:rsidRPr="00CC6365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BDB803" w14:textId="77777777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44926F3" w14:textId="77777777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682CA5" w14:textId="77777777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8856CCA" w14:textId="77777777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2BB" w:rsidRPr="00B43BC0" w14:paraId="26F1FC9E" w14:textId="77777777" w:rsidTr="00696A4F">
        <w:tc>
          <w:tcPr>
            <w:tcW w:w="4140" w:type="dxa"/>
          </w:tcPr>
          <w:p w14:paraId="518490C4" w14:textId="5EBE8260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5B284D8" w14:textId="77777777" w:rsidR="009912BB" w:rsidRPr="00CC6365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C9F43EA" w14:textId="77777777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4FD1BA2" w14:textId="77777777" w:rsidR="009912BB" w:rsidRPr="00CC6365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9F577" w14:textId="77777777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7EA8104" w14:textId="77777777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64456E" w14:textId="77777777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3C851AC" w14:textId="77777777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2BB" w:rsidRPr="00B43BC0" w14:paraId="376BDB03" w14:textId="77777777" w:rsidTr="00696A4F">
        <w:tc>
          <w:tcPr>
            <w:tcW w:w="4140" w:type="dxa"/>
          </w:tcPr>
          <w:p w14:paraId="3643BD1A" w14:textId="0909DF0F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5FBA67AF" w14:textId="5ABEEEF5" w:rsidR="009912BB" w:rsidRPr="00CC6365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Pr="00997B1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9" w:type="dxa"/>
          </w:tcPr>
          <w:p w14:paraId="0D288B3B" w14:textId="77777777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7720410" w14:textId="69E202CB" w:rsidR="009912BB" w:rsidRPr="00CC6365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51</w:t>
            </w:r>
            <w:r w:rsidRPr="008B0065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70" w:type="dxa"/>
          </w:tcPr>
          <w:p w14:paraId="1C12CB68" w14:textId="77777777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8121659" w14:textId="1E922520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21</w:t>
            </w:r>
            <w:r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270" w:type="dxa"/>
          </w:tcPr>
          <w:p w14:paraId="08F00557" w14:textId="77777777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B098623" w14:textId="67A70E5F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24</w:t>
            </w:r>
            <w:r w:rsidRPr="008B0065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098</w:t>
            </w:r>
          </w:p>
        </w:tc>
      </w:tr>
      <w:tr w:rsidR="009912BB" w:rsidRPr="00B43BC0" w14:paraId="58A8C013" w14:textId="77777777" w:rsidTr="00696A4F">
        <w:tc>
          <w:tcPr>
            <w:tcW w:w="4140" w:type="dxa"/>
          </w:tcPr>
          <w:p w14:paraId="3FBDC3F4" w14:textId="23AF5F1E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6E133484" w14:textId="19E0CE07" w:rsidR="009912BB" w:rsidRPr="00CC6365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,830</w:t>
            </w:r>
          </w:p>
        </w:tc>
        <w:tc>
          <w:tcPr>
            <w:tcW w:w="279" w:type="dxa"/>
          </w:tcPr>
          <w:p w14:paraId="71D293BA" w14:textId="77777777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7A3670" w14:textId="604CAAFF" w:rsidR="009912BB" w:rsidRPr="00CC6365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</w:t>
            </w:r>
            <w:r w:rsidRPr="008B0065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098747E0" w14:textId="77777777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5DD000B" w14:textId="7848EB46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</w:t>
            </w:r>
            <w:r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270" w:type="dxa"/>
          </w:tcPr>
          <w:p w14:paraId="2A576B28" w14:textId="77777777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6B6AA1B" w14:textId="2076D930" w:rsidR="009912BB" w:rsidRPr="00C551BB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</w:t>
            </w:r>
            <w:r w:rsidRPr="008B0065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786</w:t>
            </w:r>
          </w:p>
        </w:tc>
      </w:tr>
      <w:tr w:rsidR="009912BB" w:rsidRPr="003A5570" w14:paraId="5229B840" w14:textId="77777777" w:rsidTr="00696A4F">
        <w:tc>
          <w:tcPr>
            <w:tcW w:w="4140" w:type="dxa"/>
          </w:tcPr>
          <w:p w14:paraId="5CDD72E4" w14:textId="0A453AF9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8D7470" w14:textId="5BC93A2F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9" w:type="dxa"/>
          </w:tcPr>
          <w:p w14:paraId="6BB8BDD5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95789B8" w14:textId="4D87EFDE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1E4B1CB5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298FC75" w14:textId="5FA4988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0219F0E5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83B333F" w14:textId="67A91D3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9912BB" w:rsidRPr="003A5570" w14:paraId="710A2ECA" w14:textId="77777777" w:rsidTr="00696A4F">
        <w:tc>
          <w:tcPr>
            <w:tcW w:w="4140" w:type="dxa"/>
          </w:tcPr>
          <w:p w14:paraId="258E6138" w14:textId="76421502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345F62" w14:textId="344F30A0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55,011</w:t>
            </w:r>
          </w:p>
        </w:tc>
        <w:tc>
          <w:tcPr>
            <w:tcW w:w="279" w:type="dxa"/>
          </w:tcPr>
          <w:p w14:paraId="0E3C1BBB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3008257" w14:textId="472DD02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Pr="008B00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3595204B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3504AB2C" w14:textId="1D64718C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Pr="00DD1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70" w:type="dxa"/>
          </w:tcPr>
          <w:p w14:paraId="0F278D3B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B61C687" w14:textId="0225B064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8B00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940</w:t>
            </w:r>
          </w:p>
        </w:tc>
      </w:tr>
      <w:tr w:rsidR="009912BB" w:rsidRPr="003A5570" w14:paraId="53C5D82D" w14:textId="77777777" w:rsidTr="00696A4F">
        <w:tc>
          <w:tcPr>
            <w:tcW w:w="4140" w:type="dxa"/>
          </w:tcPr>
          <w:p w14:paraId="2EB1DE11" w14:textId="7AEC96E2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A0EE31" w14:textId="616562E6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50DEBA99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A94F89" w14:textId="098FF9A2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5CE6F9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C15E51A" w14:textId="73687ACA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030004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24971B" w14:textId="0A3B876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12BB" w:rsidRPr="003A5570" w14:paraId="354AC303" w14:textId="77777777" w:rsidTr="00696A4F">
        <w:tc>
          <w:tcPr>
            <w:tcW w:w="4140" w:type="dxa"/>
          </w:tcPr>
          <w:p w14:paraId="6803095E" w14:textId="590BD722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78B3EE0" w14:textId="36491FA0" w:rsidR="009912BB" w:rsidRPr="00842D38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13F80E84" w14:textId="77777777" w:rsidR="009912BB" w:rsidRPr="00842D38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E518A16" w14:textId="2E4F02A9" w:rsidR="009912BB" w:rsidRPr="00842D38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2B474F" w14:textId="77777777" w:rsidR="009912BB" w:rsidRPr="00842D38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5C5B68F4" w14:textId="2825D674" w:rsidR="009912BB" w:rsidRPr="00842D38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64EE1" w14:textId="77777777" w:rsidR="009912BB" w:rsidRPr="00842D38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D9CD957" w14:textId="4EA0D770" w:rsidR="009912BB" w:rsidRPr="00842D38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912BB" w:rsidRPr="003A5570" w14:paraId="5281F4A5" w14:textId="77777777" w:rsidTr="00696A4F">
        <w:tc>
          <w:tcPr>
            <w:tcW w:w="4140" w:type="dxa"/>
          </w:tcPr>
          <w:p w14:paraId="70169A69" w14:textId="0B75BF7A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2E2E98D8" w14:textId="3F3F725A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9" w:type="dxa"/>
          </w:tcPr>
          <w:p w14:paraId="4CAA631F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FA96F22" w14:textId="0012C808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65</w:t>
            </w:r>
            <w:r w:rsidRPr="008B0065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270" w:type="dxa"/>
          </w:tcPr>
          <w:p w14:paraId="62194125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DE50174" w14:textId="6B908C82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26</w:t>
            </w:r>
            <w:r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034</w:t>
            </w:r>
          </w:p>
        </w:tc>
        <w:tc>
          <w:tcPr>
            <w:tcW w:w="270" w:type="dxa"/>
          </w:tcPr>
          <w:p w14:paraId="5575B740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003F2AF" w14:textId="236B3A83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28</w:t>
            </w:r>
            <w:r w:rsidRPr="008B0065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843</w:t>
            </w:r>
          </w:p>
        </w:tc>
      </w:tr>
      <w:tr w:rsidR="009912BB" w:rsidRPr="003A5570" w14:paraId="2D682E4F" w14:textId="77777777" w:rsidTr="00696A4F">
        <w:tc>
          <w:tcPr>
            <w:tcW w:w="4140" w:type="dxa"/>
          </w:tcPr>
          <w:p w14:paraId="63E84B0A" w14:textId="019CC6C8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193A7D5" w14:textId="7682A478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79" w:type="dxa"/>
          </w:tcPr>
          <w:p w14:paraId="789A711D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7F26476" w14:textId="0CEC8A2E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0904F7AF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E9EAEDF" w14:textId="697DCC04" w:rsidR="009912BB" w:rsidRPr="003A5570" w:rsidRDefault="009912BB" w:rsidP="008A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A760A0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832BC21" w14:textId="1A08B655" w:rsidR="009912BB" w:rsidRPr="003A5570" w:rsidRDefault="009912BB" w:rsidP="008A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2BB" w:rsidRPr="003A5570" w14:paraId="4FA78DCF" w14:textId="77777777" w:rsidTr="00696A4F">
        <w:tc>
          <w:tcPr>
            <w:tcW w:w="4140" w:type="dxa"/>
          </w:tcPr>
          <w:p w14:paraId="5E934C4F" w14:textId="6599EECB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53E361E4" w14:textId="672EC72C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072</w:t>
            </w:r>
          </w:p>
        </w:tc>
        <w:tc>
          <w:tcPr>
            <w:tcW w:w="279" w:type="dxa"/>
          </w:tcPr>
          <w:p w14:paraId="552F56F2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4276A11" w14:textId="5E48070A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22</w:t>
            </w:r>
            <w:r w:rsidRPr="008B0065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093</w:t>
            </w:r>
          </w:p>
        </w:tc>
        <w:tc>
          <w:tcPr>
            <w:tcW w:w="270" w:type="dxa"/>
          </w:tcPr>
          <w:p w14:paraId="471CD415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8011587" w14:textId="0176D744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14</w:t>
            </w:r>
            <w:r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006</w:t>
            </w:r>
          </w:p>
        </w:tc>
        <w:tc>
          <w:tcPr>
            <w:tcW w:w="270" w:type="dxa"/>
          </w:tcPr>
          <w:p w14:paraId="1CA3A51A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D018DBE" w14:textId="233265CD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20</w:t>
            </w:r>
            <w:r w:rsidRPr="008B0065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9912BB" w:rsidRPr="003A5570" w14:paraId="6BA81F7B" w14:textId="77777777" w:rsidTr="00696A4F">
        <w:tc>
          <w:tcPr>
            <w:tcW w:w="4140" w:type="dxa"/>
          </w:tcPr>
          <w:p w14:paraId="09B6F9F4" w14:textId="216DE040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4B9FBD63" w14:textId="3EF0D299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279" w:type="dxa"/>
          </w:tcPr>
          <w:p w14:paraId="4A315E33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2F79F32" w14:textId="279D7240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022</w:t>
            </w:r>
          </w:p>
        </w:tc>
        <w:tc>
          <w:tcPr>
            <w:tcW w:w="270" w:type="dxa"/>
          </w:tcPr>
          <w:p w14:paraId="50A324BE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DC5763A" w14:textId="2805E9BC" w:rsidR="009912BB" w:rsidRPr="003A5570" w:rsidRDefault="009912BB" w:rsidP="008A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</w:t>
            </w:r>
            <w:r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270" w:type="dxa"/>
          </w:tcPr>
          <w:p w14:paraId="3B554372" w14:textId="77777777" w:rsidR="009912BB" w:rsidRPr="003A5570" w:rsidRDefault="009912BB" w:rsidP="008A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10944FB" w14:textId="2D3BF548" w:rsidR="009912BB" w:rsidRPr="003A5570" w:rsidRDefault="009912BB" w:rsidP="008A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</w:t>
            </w:r>
            <w:r w:rsidRPr="008B0065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9912BB" w:rsidRPr="003A5570" w14:paraId="7A4FE564" w14:textId="77777777" w:rsidTr="00696A4F">
        <w:tc>
          <w:tcPr>
            <w:tcW w:w="4140" w:type="dxa"/>
          </w:tcPr>
          <w:p w14:paraId="2BCCAAC5" w14:textId="04D91FE1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0" w:type="dxa"/>
          </w:tcPr>
          <w:p w14:paraId="65C00F6C" w14:textId="177E64B1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279" w:type="dxa"/>
          </w:tcPr>
          <w:p w14:paraId="141C837F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4ED49C6" w14:textId="2D5D6A03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3E33F1F8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9D6840B" w14:textId="11F8E861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</w:t>
            </w:r>
            <w:r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016</w:t>
            </w:r>
          </w:p>
        </w:tc>
        <w:tc>
          <w:tcPr>
            <w:tcW w:w="270" w:type="dxa"/>
          </w:tcPr>
          <w:p w14:paraId="659488BD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E4EA656" w14:textId="795D131C" w:rsidR="009912BB" w:rsidRPr="003A5570" w:rsidRDefault="009912BB" w:rsidP="008A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2BB" w:rsidRPr="003A5570" w14:paraId="53BE8220" w14:textId="77777777" w:rsidTr="00696A4F">
        <w:tc>
          <w:tcPr>
            <w:tcW w:w="4140" w:type="dxa"/>
          </w:tcPr>
          <w:p w14:paraId="6620175A" w14:textId="2D11FBEA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1080" w:type="dxa"/>
          </w:tcPr>
          <w:p w14:paraId="782CB26E" w14:textId="057F70DE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279" w:type="dxa"/>
          </w:tcPr>
          <w:p w14:paraId="65C624E3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D820D46" w14:textId="42767AC4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</w:t>
            </w:r>
            <w:r w:rsidRPr="008B0065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70" w:type="dxa"/>
          </w:tcPr>
          <w:p w14:paraId="01443D74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1F64AE8" w14:textId="69EA8290" w:rsidR="009912BB" w:rsidRPr="00842D38" w:rsidRDefault="009912BB" w:rsidP="008A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A46FDC" w14:textId="77777777" w:rsidR="009912BB" w:rsidRPr="003A5570" w:rsidRDefault="009912BB" w:rsidP="00D57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F643E80" w14:textId="6104B829" w:rsidR="009912BB" w:rsidRPr="003A5570" w:rsidRDefault="009912BB" w:rsidP="008A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4DF90D3" w14:textId="6FC3CFFB" w:rsidR="00755567" w:rsidRPr="00507DDD" w:rsidRDefault="00755567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tbl>
      <w:tblPr>
        <w:tblW w:w="930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1167"/>
        <w:gridCol w:w="268"/>
        <w:gridCol w:w="1150"/>
        <w:gridCol w:w="246"/>
        <w:gridCol w:w="1139"/>
        <w:gridCol w:w="236"/>
        <w:gridCol w:w="1142"/>
      </w:tblGrid>
      <w:tr w:rsidR="004774CA" w:rsidRPr="00104961" w14:paraId="34516E1A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6D3CCF81" w14:textId="3311CBF4" w:rsidR="00246B7C" w:rsidRPr="00F2755E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FBE2F" w14:textId="615C7264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05FE346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AD7D" w14:textId="560C9F48"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6FB" w:rsidRPr="00104961" w14:paraId="3C9808A1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028DD9C2" w14:textId="4D451DEF" w:rsidR="001206FB" w:rsidRPr="00E705B3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7A8AB" w14:textId="295CDF91" w:rsidR="001206FB" w:rsidRPr="00CC6365" w:rsidRDefault="00997B13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30</w:t>
            </w:r>
            <w:r w:rsidR="00A531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314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E5CA6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03752373" w14:textId="4C2B2924" w:rsidR="001206FB" w:rsidRPr="00104961" w:rsidRDefault="00997B13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31</w:t>
            </w:r>
            <w:r w:rsidR="001206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06FB"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FDDAFC5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CECDD" w14:textId="03E5F840" w:rsidR="001206FB" w:rsidRDefault="00997B13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30</w:t>
            </w:r>
            <w:r w:rsidR="00A531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314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79B06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5D30C9E" w14:textId="6DB30327" w:rsidR="001206FB" w:rsidRDefault="00997B13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31</w:t>
            </w:r>
            <w:r w:rsidR="001206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06FB"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206FB" w:rsidRPr="00104961" w14:paraId="3B128F1D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6276C2B5" w14:textId="77777777" w:rsidR="001206FB" w:rsidRPr="00E705B3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87372" w14:textId="3C0DBF60" w:rsidR="001206FB" w:rsidRPr="00CC6365" w:rsidRDefault="00997B13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211A027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1939B371" w14:textId="112661F5" w:rsidR="001206FB" w:rsidRPr="00104961" w:rsidRDefault="00997B13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5A5A8AA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46334" w14:textId="4C27C823" w:rsidR="001206FB" w:rsidRDefault="00997B13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D9E912B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1733D8D8" w14:textId="5F17AD2F" w:rsidR="001206FB" w:rsidRDefault="00997B13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206FB" w:rsidRPr="00104961" w14:paraId="7239E0F1" w14:textId="77777777" w:rsidTr="00780FC1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7DF3E74F" w14:textId="77777777" w:rsidR="001206FB" w:rsidRPr="00E705B3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0A3D5" w14:textId="7E10B475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6FB" w:rsidRPr="00104961" w14:paraId="41204D9C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AE80000" w14:textId="27B46CC1" w:rsidR="001206FB" w:rsidRPr="00E705B3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4B73A" w14:textId="77777777" w:rsidR="001206FB" w:rsidRPr="00CC636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A05DA87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3D9D3833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381C29F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437DC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6AFD48F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227A1910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D8A" w:rsidRPr="00104961" w14:paraId="785F90F9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32F99F2E" w14:textId="77777777" w:rsidR="00A65D8A" w:rsidRPr="00F2755E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C8958" w14:textId="58DFDD1B" w:rsidR="00A65D8A" w:rsidRPr="00CC6365" w:rsidRDefault="00A65D8A" w:rsidP="000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20DC272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74E96235" w14:textId="4334773F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8698071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4C30" w14:textId="00F2673B" w:rsidR="00A65D8A" w:rsidRPr="00104961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165</w:t>
            </w:r>
            <w:r w:rsidR="00A65D8A"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F849ED0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DCD4F13" w14:textId="0F17EE62" w:rsidR="00A65D8A" w:rsidRPr="00D457A5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="00A65D8A" w:rsidRPr="007014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</w:tr>
      <w:tr w:rsidR="00A65D8A" w:rsidRPr="00104961" w14:paraId="315058EE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5499114" w14:textId="77777777" w:rsidR="00A65D8A" w:rsidRPr="00F2755E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F600A" w14:textId="5855A419" w:rsidR="00A65D8A" w:rsidRPr="001532C5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4</w:t>
            </w:r>
            <w:r w:rsidR="00A65D8A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A244D2D" w14:textId="77777777" w:rsidR="00A65D8A" w:rsidRPr="001532C5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0DB1A6C5" w14:textId="20E54B3F" w:rsidR="00A65D8A" w:rsidRPr="001532C5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65D8A" w:rsidRPr="007014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3578ADC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71C14" w14:textId="5C467B4C" w:rsidR="00A65D8A" w:rsidRPr="00104961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4</w:t>
            </w:r>
            <w:r w:rsidR="00A65D8A"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747CCC02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2AB5106" w14:textId="4CD3793C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65D8A" w:rsidRPr="007014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Pr="00997B1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A65D8A" w:rsidRPr="00104961" w14:paraId="5DC18CB5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72705EC7" w14:textId="77777777" w:rsidR="00A65D8A" w:rsidRPr="00F2755E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0DA99" w14:textId="6740F333" w:rsidR="00A65D8A" w:rsidRPr="001532C5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18</w:t>
            </w:r>
            <w:r w:rsidR="00A65D8A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1FF0569" w14:textId="77777777" w:rsidR="00A65D8A" w:rsidRPr="001532C5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F6136" w14:textId="4FB4ACAA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A65D8A" w:rsidRPr="007014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04C14D2E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A9B3B" w14:textId="7397F97E" w:rsidR="00A65D8A" w:rsidRPr="00104961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10</w:t>
            </w:r>
            <w:r w:rsidR="00A65D8A" w:rsidRPr="00DD1193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3FE1DEC8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C68E9" w14:textId="4B02B028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A65D8A" w:rsidRPr="007014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</w:tr>
      <w:tr w:rsidR="00A65D8A" w:rsidRPr="00104961" w14:paraId="4EF0F2A6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653FE254" w14:textId="77777777" w:rsidR="00A65D8A" w:rsidRPr="00F2755E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DAA3E7" w14:textId="6D5A464E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A65D8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4CECAA2" w14:textId="77777777" w:rsidR="00A65D8A" w:rsidRPr="00842D38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06A0B" w14:textId="5A80F829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A65D8A" w:rsidRPr="00842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E30DC86" w14:textId="77777777" w:rsidR="00A65D8A" w:rsidRPr="00842D38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88C0D1" w14:textId="588648C7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  <w:r w:rsidR="00A65D8A" w:rsidRPr="003204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476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059FE59" w14:textId="77777777" w:rsidR="00A65D8A" w:rsidRPr="00842D38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F6FCD" w14:textId="2E546FA2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  <w:r w:rsidR="00A65D8A" w:rsidRPr="00842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Pr="00997B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</w:tr>
      <w:tr w:rsidR="00A65D8A" w:rsidRPr="00284462" w14:paraId="6E94DF52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C99A8B8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EA4939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007FA42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1874D7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E474527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4DC7B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9FB496D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3CC66C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D8A" w:rsidRPr="00104961" w14:paraId="3F029EDE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1E4E0C6D" w14:textId="77777777" w:rsidR="00D4435C" w:rsidRDefault="00D4435C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F05A553" w14:textId="77777777" w:rsidR="00A2313F" w:rsidRDefault="00A2313F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8564C26" w14:textId="77777777" w:rsidR="009912BB" w:rsidRDefault="009912BB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A46CB84" w14:textId="77777777" w:rsidR="008A32AA" w:rsidRDefault="008A32A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74C402B" w14:textId="4FC0405D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6ACCE" w14:textId="77777777" w:rsidR="00A65D8A" w:rsidRPr="00CC6365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96025FE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89E3BDE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96B8F22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F033D" w14:textId="77777777" w:rsidR="00A65D8A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E0C069E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E668B80" w14:textId="77777777" w:rsidR="00A65D8A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D8A" w:rsidRPr="00104961" w14:paraId="6BD9A05B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77C87BC1" w14:textId="35386C33" w:rsidR="00A65D8A" w:rsidRPr="00F2755E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09552" w14:textId="0A3BA199" w:rsidR="00A65D8A" w:rsidRPr="00BD540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42D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5AD4E86" w14:textId="77777777" w:rsidR="00A65D8A" w:rsidRPr="001532C5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4AA1516" w14:textId="3B0A2E58" w:rsidR="00A65D8A" w:rsidRPr="00842D38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42D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6BF7E5D9" w14:textId="77777777" w:rsidR="00A65D8A" w:rsidRPr="001532C5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9B583" w14:textId="00298FEB" w:rsidR="00A65D8A" w:rsidRPr="001532C5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60F529D8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385339B5" w14:textId="44D45587" w:rsidR="00A65D8A" w:rsidRPr="00D457A5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5D8A" w:rsidRPr="00104961" w14:paraId="35851FCD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6F4CA793" w14:textId="4C217788" w:rsidR="00A65D8A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34C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59CF3" w14:textId="076F6842" w:rsidR="00A65D8A" w:rsidRPr="001532C5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42D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A22FB82" w14:textId="77777777" w:rsidR="00A65D8A" w:rsidRPr="001532C5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B176CFC" w14:textId="371500FE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CBCF9AD" w14:textId="77777777" w:rsidR="00A65D8A" w:rsidRPr="001532C5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  <w:tab w:val="decimal" w:pos="93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3650B" w14:textId="45E2D2E2" w:rsidR="00A65D8A" w:rsidRPr="00A60A88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7B08594B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0A568DA8" w14:textId="45664D93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</w:tr>
      <w:tr w:rsidR="00A65D8A" w:rsidRPr="00104961" w14:paraId="44791291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16E9A777" w14:textId="6DAAB097" w:rsidR="00A65D8A" w:rsidRPr="00F2755E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A42FE" w14:textId="7C06575C" w:rsidR="00A65D8A" w:rsidRPr="001532C5" w:rsidRDefault="001B0395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65D8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678DE0C" w14:textId="77777777" w:rsidR="00A65D8A" w:rsidRPr="001532C5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35EB28AF" w14:textId="087873A9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9848F81" w14:textId="77777777" w:rsidR="00A65D8A" w:rsidRPr="001532C5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F7BF" w14:textId="3750FBF7" w:rsidR="00A65D8A" w:rsidRPr="001532C5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</w:t>
            </w:r>
            <w:r w:rsidR="00A65D8A" w:rsidRPr="003204F0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E0A107C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327446E" w14:textId="7F80BCFB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A65D8A" w:rsidRPr="00104961" w14:paraId="671951AA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32F7DE30" w14:textId="0D7A3BF1" w:rsidR="00A65D8A" w:rsidRPr="00F2755E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3AB35" w14:textId="5E073C49" w:rsidR="00A65D8A" w:rsidRPr="00842D38" w:rsidRDefault="001B0395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0395">
              <w:rPr>
                <w:rFonts w:ascii="Angsana New" w:hAnsi="Angsana New"/>
                <w:b/>
                <w:bCs/>
                <w:sz w:val="30"/>
                <w:szCs w:val="30"/>
              </w:rPr>
              <w:t>3,363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F9BECF2" w14:textId="77777777" w:rsidR="00A65D8A" w:rsidRPr="00842D38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DDA779" w14:textId="18E19B5F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16EC990" w14:textId="77777777" w:rsidR="00A65D8A" w:rsidRPr="00842D38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3775DA" w14:textId="7DBA4B69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65D8A" w:rsidRPr="003204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24B0EC30" w14:textId="77777777" w:rsidR="00A65D8A" w:rsidRPr="00842D38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61A590" w14:textId="309A067F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</w:tr>
      <w:tr w:rsidR="00A65D8A" w:rsidRPr="00284462" w14:paraId="1CFBF627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8FACD8E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AC7078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A6361B2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A7A2AF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718F62E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A91E0C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39F29C4F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63568C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D8A" w:rsidRPr="00104961" w14:paraId="23275715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4B9266CF" w14:textId="67C054C9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EFDBF" w14:textId="77777777" w:rsidR="00A65D8A" w:rsidRPr="000308E3" w:rsidRDefault="00A65D8A" w:rsidP="00A65D8A"/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4D96D78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4494958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2A8F8A04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7525" w14:textId="77777777" w:rsidR="00A65D8A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2D10766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815B0AA" w14:textId="77777777" w:rsidR="00A65D8A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D8A" w:rsidRPr="00104961" w14:paraId="6577CB0B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F76EA5A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7F6D" w14:textId="10E12322" w:rsidR="00A65D8A" w:rsidRPr="00BD5401" w:rsidRDefault="00A65D8A" w:rsidP="000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76A2E78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1F85A270" w14:textId="7E5E75FC" w:rsidR="00A65D8A" w:rsidRPr="00842D38" w:rsidRDefault="00A65D8A" w:rsidP="000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64B56B4B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F676" w14:textId="32F6848A" w:rsidR="00A65D8A" w:rsidRPr="00104961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16</w:t>
            </w:r>
            <w:r w:rsidR="00A65D8A" w:rsidRPr="003204F0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DB8DB04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17B7139A" w14:textId="6D77A7A1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65D8A" w:rsidRPr="007014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</w:tr>
      <w:tr w:rsidR="00A65D8A" w:rsidRPr="00C50934" w14:paraId="26BDBD05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3FB54581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83DE8" w14:textId="1148BB25" w:rsidR="00A65D8A" w:rsidRPr="00A119A3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61</w:t>
            </w:r>
            <w:r w:rsidR="00A65D8A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0ABB12B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5B887D4" w14:textId="1C4A22C9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A65D8A" w:rsidRPr="007014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33F9540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D8BCC" w14:textId="3D1EE200" w:rsidR="00A65D8A" w:rsidRPr="00BD540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1EF8D8E5" w14:textId="77777777" w:rsidR="00A65D8A" w:rsidRPr="00825BC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4BA57D1E" w14:textId="6C2BADA5" w:rsidR="00A65D8A" w:rsidRPr="00BD5401" w:rsidRDefault="00A65D8A" w:rsidP="000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842D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5D8A" w:rsidRPr="00104961" w14:paraId="5D4280CE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5809297A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92427" w14:textId="3C033E25" w:rsidR="00A65D8A" w:rsidRPr="00A119A3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12</w:t>
            </w:r>
            <w:r w:rsidR="00A65D8A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EF85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6BD84D4" w14:textId="260BC015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65D8A" w:rsidRPr="007014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045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85BD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0A3DE" w14:textId="01AA6C4F" w:rsidR="00A65D8A" w:rsidRPr="00104961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6</w:t>
            </w:r>
            <w:r w:rsidR="00A65D8A" w:rsidRPr="003204F0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2708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2C553E44" w14:textId="6EF6B345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65D8A" w:rsidRPr="007014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</w:tr>
      <w:tr w:rsidR="00A65D8A" w:rsidRPr="00104961" w14:paraId="645CB4B6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5B545153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0CBF9" w14:textId="1B6BF426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 w:rsidR="00A65D8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1B5DDBBD" w14:textId="77777777" w:rsidR="00A65D8A" w:rsidRPr="00842D38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AC391B0" w14:textId="73E152DC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A65D8A" w:rsidRPr="00842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046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3BB8F756" w14:textId="77777777" w:rsidR="00A65D8A" w:rsidRPr="00842D38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57562" w14:textId="097B07D9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A65D8A" w:rsidRPr="003204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949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00A513F6" w14:textId="77777777" w:rsidR="00A65D8A" w:rsidRPr="00842D38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57FB724C" w14:textId="4D817FFB" w:rsidR="00A65D8A" w:rsidRPr="00842D38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A65D8A" w:rsidRPr="00842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</w:p>
        </w:tc>
      </w:tr>
      <w:tr w:rsidR="00A65D8A" w:rsidRPr="00104961" w14:paraId="60302CB4" w14:textId="77777777" w:rsidTr="00A90FED">
        <w:tc>
          <w:tcPr>
            <w:tcW w:w="2126" w:type="pct"/>
            <w:tcBorders>
              <w:top w:val="nil"/>
              <w:bottom w:val="nil"/>
            </w:tcBorders>
          </w:tcPr>
          <w:p w14:paraId="1F314A65" w14:textId="77777777" w:rsidR="00A65D8A" w:rsidRPr="00104961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FFC31B" w14:textId="77777777" w:rsidR="00A65D8A" w:rsidRPr="00842D38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2EECC86A" w14:textId="77777777" w:rsidR="00A65D8A" w:rsidRPr="00842D38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nil"/>
            </w:tcBorders>
          </w:tcPr>
          <w:p w14:paraId="4CD149AC" w14:textId="77777777" w:rsidR="00A65D8A" w:rsidRPr="00842D38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14042A0C" w14:textId="77777777" w:rsidR="00A65D8A" w:rsidRPr="00842D38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CDCAAC" w14:textId="77777777" w:rsidR="00A65D8A" w:rsidRPr="00842D38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37E53128" w14:textId="77777777" w:rsidR="00A65D8A" w:rsidRPr="00842D38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nil"/>
            </w:tcBorders>
          </w:tcPr>
          <w:p w14:paraId="6E9B8AFE" w14:textId="77777777" w:rsidR="00A65D8A" w:rsidRPr="00842D38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5D8A" w:rsidRPr="00CE458C" w14:paraId="4D4EBE02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336A55D" w14:textId="3BFF3814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7D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2C2DF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7AA8FA5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5559458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C0EB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DE61D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D25B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511FD582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D8A" w:rsidRPr="00CE458C" w14:paraId="3ADB6B77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5A2E735C" w14:textId="0C9A7888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C86A9" w14:textId="5E2E6424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42D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296D876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7FFB0340" w14:textId="05B2F91F" w:rsidR="00A65D8A" w:rsidRPr="00842D38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42D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8AD07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2CC45" w14:textId="2FEA1073" w:rsidR="00A65D8A" w:rsidRPr="00614E0B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6</w:t>
            </w:r>
            <w:r w:rsidR="00A65D8A" w:rsidRPr="003204F0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4E07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4055003" w14:textId="1F8D2AE3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5D8A" w:rsidRPr="00CE458C" w14:paraId="4D92C227" w14:textId="77777777" w:rsidTr="00826D8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0B7E92E9" w14:textId="361FC141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507DD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6B263" w14:textId="164F9C38" w:rsidR="00A65D8A" w:rsidRPr="00614E0B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</w:t>
            </w:r>
            <w:r w:rsidR="00A65D8A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4864D37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D1B3C" w14:textId="632B8E0E" w:rsidR="00A65D8A" w:rsidRPr="00614E0B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65D8A" w:rsidRPr="00614E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AA823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10A4E" w14:textId="451E7382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FFAB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118D7" w14:textId="55535456" w:rsidR="00A65D8A" w:rsidRPr="00614E0B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14E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5D8A" w:rsidRPr="00CE458C" w14:paraId="7AEE9DE7" w14:textId="77777777" w:rsidTr="00FE14DD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90DFD92" w14:textId="2464CCC0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D0B0" w14:textId="4AF2D8E3" w:rsidR="00A65D8A" w:rsidRPr="00507DDD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65D8A" w:rsidRPr="00A65D8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B326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C9006" w14:textId="2213956C" w:rsidR="00A65D8A" w:rsidRPr="00614E0B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65D8A" w:rsidRPr="00614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DFA24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420740" w14:textId="45B8D33F" w:rsidR="00A65D8A" w:rsidRPr="00507DDD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65D8A" w:rsidRPr="003204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09B9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0AF890" w14:textId="475CC8C3" w:rsidR="00A65D8A" w:rsidRPr="00614E0B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E0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4435C" w:rsidRPr="00CE458C" w14:paraId="0D8BDA4D" w14:textId="77777777" w:rsidTr="00FE14DD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3D87A402" w14:textId="77777777" w:rsidR="00D4435C" w:rsidRPr="00507DDD" w:rsidRDefault="00D4435C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ABAEE1" w14:textId="77777777" w:rsidR="00D4435C" w:rsidRPr="00997B13" w:rsidRDefault="00D4435C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0B286" w14:textId="77777777" w:rsidR="00D4435C" w:rsidRPr="00507DDD" w:rsidRDefault="00D4435C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AD8EC8" w14:textId="77777777" w:rsidR="00D4435C" w:rsidRPr="00997B13" w:rsidRDefault="00D4435C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B48CE" w14:textId="77777777" w:rsidR="00D4435C" w:rsidRPr="00507DDD" w:rsidRDefault="00D4435C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34B884" w14:textId="77777777" w:rsidR="00D4435C" w:rsidRPr="00997B13" w:rsidRDefault="00D4435C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63D6" w14:textId="77777777" w:rsidR="00D4435C" w:rsidRPr="00507DDD" w:rsidRDefault="00D4435C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DDF84F" w14:textId="77777777" w:rsidR="00D4435C" w:rsidRPr="00614E0B" w:rsidRDefault="00D4435C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5D8A" w:rsidRPr="00CE458C" w14:paraId="0FF6BF05" w14:textId="77777777" w:rsidTr="00FE14DD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279E29AB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7D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13C6A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F67B0A9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7F10A80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B8CD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A6451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75B14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B5DFE6E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D8A" w:rsidRPr="00CE458C" w14:paraId="047F6D05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080ADC71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DD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B78251" w14:textId="737963CA" w:rsidR="00A65D8A" w:rsidRPr="00614E0B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A65D8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293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F17CB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10B3B2" w14:textId="1DAE79BB" w:rsidR="00A65D8A" w:rsidRPr="00614E0B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A65D8A" w:rsidRPr="00614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6B30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7EDAC5" w14:textId="0BD8344F" w:rsidR="00A65D8A" w:rsidRPr="00507DDD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892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723C" w14:textId="77777777" w:rsidR="00A65D8A" w:rsidRPr="00507DDD" w:rsidRDefault="00A65D8A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7A4A42" w14:textId="4EBE2499" w:rsidR="00A65D8A" w:rsidRPr="00614E0B" w:rsidRDefault="00997B13" w:rsidP="00A6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65D8A" w:rsidRPr="00614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</w:p>
        </w:tc>
      </w:tr>
    </w:tbl>
    <w:p w14:paraId="2DD785E3" w14:textId="77777777" w:rsidR="00E03BC3" w:rsidRDefault="00E03BC3" w:rsidP="0084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2"/>
        </w:rPr>
      </w:pPr>
    </w:p>
    <w:p w14:paraId="3C4938B1" w14:textId="0BFED2F1" w:rsidR="00E03BC3" w:rsidRPr="003A27A8" w:rsidRDefault="00E03BC3" w:rsidP="00E03BC3">
      <w:pPr>
        <w:spacing w:line="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27A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152E641E" w14:textId="6010B4B1" w:rsidR="00E03BC3" w:rsidRDefault="00E03BC3" w:rsidP="0084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2"/>
        </w:rPr>
      </w:pPr>
    </w:p>
    <w:p w14:paraId="7E35D405" w14:textId="45C640CE" w:rsidR="00E03BC3" w:rsidRDefault="00E03BC3" w:rsidP="008A32AA">
      <w:pPr>
        <w:spacing w:line="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A27A8">
        <w:rPr>
          <w:rFonts w:ascii="Angsana New" w:hAnsi="Angsana New" w:hint="cs"/>
          <w:i/>
          <w:iCs/>
          <w:sz w:val="30"/>
          <w:szCs w:val="30"/>
          <w:cs/>
        </w:rPr>
        <w:t>สัญญาเช่าพื้นที่</w:t>
      </w:r>
    </w:p>
    <w:p w14:paraId="35C8BE63" w14:textId="77777777" w:rsidR="000C5204" w:rsidRPr="008A32AA" w:rsidRDefault="000C5204" w:rsidP="008A32AA">
      <w:pPr>
        <w:spacing w:line="0" w:lineRule="atLeast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AF4E9E7" w14:textId="542F76EE" w:rsidR="00E03BC3" w:rsidRDefault="00E03BC3" w:rsidP="008A32A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07F67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บริษัทได้ทำสัญญาเช่าพื้นที่</w:t>
      </w:r>
      <w:r w:rsidRPr="00307F67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กับ</w:t>
      </w:r>
      <w:bookmarkStart w:id="2" w:name="_Hlk181443768"/>
      <w:r w:rsidRPr="00E03BC3">
        <w:rPr>
          <w:rFonts w:asciiTheme="majorBidi" w:hAnsiTheme="majorBidi" w:cs="Angsana New"/>
          <w:color w:val="000000"/>
          <w:sz w:val="30"/>
          <w:szCs w:val="30"/>
          <w:cs/>
          <w:lang w:bidi="th-TH"/>
        </w:rPr>
        <w:t>บริษัท เอเอ็มอี อิมเมจิเนทีฟ จำกัด</w:t>
      </w:r>
      <w:r w:rsidR="00377C29">
        <w:rPr>
          <w:rFonts w:asciiTheme="majorBidi" w:hAnsiTheme="majorBidi" w:cs="Angsana New" w:hint="cs"/>
          <w:color w:val="000000"/>
          <w:sz w:val="30"/>
          <w:szCs w:val="30"/>
          <w:cs/>
          <w:lang w:bidi="th-TH"/>
        </w:rPr>
        <w:t xml:space="preserve"> </w:t>
      </w:r>
      <w:r w:rsidR="00377C29" w:rsidRPr="00377C29">
        <w:rPr>
          <w:rFonts w:asciiTheme="majorBidi" w:hAnsiTheme="majorBidi" w:cs="Angsana New"/>
          <w:color w:val="000000"/>
          <w:sz w:val="30"/>
          <w:szCs w:val="30"/>
          <w:cs/>
          <w:lang w:bidi="th-TH"/>
        </w:rPr>
        <w:t>ซึ่งเป็นบริษัทย่อย</w:t>
      </w:r>
      <w:r w:rsidRPr="00307F6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bookmarkEnd w:id="2"/>
      <w:r w:rsidRPr="00307F67">
        <w:rPr>
          <w:rFonts w:asciiTheme="majorBidi" w:hAnsiTheme="majorBidi" w:cstheme="majorBidi" w:hint="cs"/>
          <w:color w:val="000000"/>
          <w:sz w:val="30"/>
          <w:szCs w:val="30"/>
          <w:cs/>
        </w:rPr>
        <w:t>โดยสัญญาดังกล่าวมีระยะเวลา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97B13" w:rsidRPr="005C4034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</w:t>
      </w:r>
      <w:r w:rsidRPr="005C4034">
        <w:rPr>
          <w:rFonts w:asciiTheme="majorBidi" w:hAnsiTheme="majorBidi" w:cstheme="majorBidi" w:hint="cs"/>
          <w:color w:val="000000"/>
          <w:spacing w:val="-6"/>
          <w:sz w:val="30"/>
          <w:szCs w:val="30"/>
          <w:lang w:bidi="th-TH"/>
        </w:rPr>
        <w:t xml:space="preserve"> </w:t>
      </w:r>
      <w:r w:rsidRPr="005C4034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ปี</w:t>
      </w:r>
      <w:r w:rsidRPr="005C4034">
        <w:rPr>
          <w:rFonts w:asciiTheme="majorBidi" w:hAnsiTheme="majorBidi" w:cstheme="majorBidi"/>
          <w:color w:val="000000"/>
          <w:spacing w:val="-6"/>
          <w:sz w:val="30"/>
          <w:szCs w:val="30"/>
          <w:lang w:bidi="th-TH"/>
        </w:rPr>
        <w:t xml:space="preserve"> </w:t>
      </w:r>
      <w:r w:rsidRPr="005C4034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ตั้งแต่วันที่</w:t>
      </w:r>
      <w:r w:rsidR="00377C29" w:rsidRPr="005C4034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bidi="th-TH"/>
        </w:rPr>
        <w:t xml:space="preserve"> </w:t>
      </w:r>
      <w:r w:rsidR="00997B13" w:rsidRPr="005C4034">
        <w:rPr>
          <w:rFonts w:asciiTheme="majorBidi" w:hAnsiTheme="majorBidi" w:cstheme="majorBidi"/>
          <w:color w:val="000000"/>
          <w:spacing w:val="-6"/>
          <w:sz w:val="30"/>
          <w:szCs w:val="30"/>
          <w:lang w:val="en-US" w:bidi="th-TH"/>
        </w:rPr>
        <w:t>1</w:t>
      </w:r>
      <w:r w:rsidRPr="005C4034">
        <w:rPr>
          <w:rFonts w:asciiTheme="majorBidi" w:hAnsiTheme="majorBidi" w:cstheme="majorBidi"/>
          <w:color w:val="000000"/>
          <w:spacing w:val="-6"/>
          <w:sz w:val="30"/>
          <w:szCs w:val="30"/>
          <w:lang w:bidi="th-TH"/>
        </w:rPr>
        <w:t xml:space="preserve"> </w:t>
      </w:r>
      <w:r w:rsidRPr="005C4034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bidi="th-TH"/>
        </w:rPr>
        <w:t xml:space="preserve">สิงหาคม </w:t>
      </w:r>
      <w:r w:rsidR="00997B13" w:rsidRPr="005C4034">
        <w:rPr>
          <w:rFonts w:asciiTheme="majorBidi" w:hAnsiTheme="majorBidi" w:cstheme="majorBidi"/>
          <w:color w:val="000000"/>
          <w:spacing w:val="-6"/>
          <w:sz w:val="30"/>
          <w:szCs w:val="30"/>
          <w:lang w:val="en-US" w:bidi="th-TH"/>
        </w:rPr>
        <w:t>2567</w:t>
      </w:r>
      <w:r w:rsidRPr="005C4034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ถึงวันที่ </w:t>
      </w:r>
      <w:r w:rsidR="00997B13" w:rsidRPr="005C4034">
        <w:rPr>
          <w:rFonts w:asciiTheme="majorBidi" w:hAnsiTheme="majorBidi" w:cstheme="majorBidi"/>
          <w:color w:val="000000"/>
          <w:spacing w:val="-6"/>
          <w:sz w:val="30"/>
          <w:szCs w:val="30"/>
          <w:lang w:val="en-US" w:bidi="th-TH"/>
        </w:rPr>
        <w:t>31</w:t>
      </w:r>
      <w:r w:rsidRPr="005C4034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</w:t>
      </w:r>
      <w:r w:rsidRPr="005C4034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bidi="th-TH"/>
        </w:rPr>
        <w:t>กรกฎาคม</w:t>
      </w:r>
      <w:r w:rsidRPr="005C4034">
        <w:rPr>
          <w:rFonts w:asciiTheme="majorBidi" w:hAnsiTheme="majorBidi" w:cstheme="majorBidi" w:hint="cs"/>
          <w:color w:val="000000"/>
          <w:spacing w:val="-6"/>
          <w:sz w:val="30"/>
          <w:szCs w:val="30"/>
          <w:lang w:bidi="th-TH"/>
        </w:rPr>
        <w:t xml:space="preserve"> </w:t>
      </w:r>
      <w:r w:rsidR="00997B13" w:rsidRPr="005C4034">
        <w:rPr>
          <w:rFonts w:asciiTheme="majorBidi" w:hAnsiTheme="majorBidi" w:cstheme="majorBidi" w:hint="cs"/>
          <w:color w:val="000000"/>
          <w:spacing w:val="-6"/>
          <w:sz w:val="30"/>
          <w:szCs w:val="30"/>
          <w:lang w:val="en-US" w:bidi="th-TH"/>
        </w:rPr>
        <w:t>256</w:t>
      </w:r>
      <w:r w:rsidR="00997B13" w:rsidRPr="005C4034">
        <w:rPr>
          <w:rFonts w:asciiTheme="majorBidi" w:hAnsiTheme="majorBidi" w:cstheme="majorBidi"/>
          <w:color w:val="000000"/>
          <w:spacing w:val="-6"/>
          <w:sz w:val="30"/>
          <w:szCs w:val="30"/>
          <w:lang w:val="en-US" w:bidi="th-TH"/>
        </w:rPr>
        <w:t>8</w:t>
      </w:r>
      <w:r w:rsidRPr="005C4034">
        <w:rPr>
          <w:rFonts w:asciiTheme="majorBidi" w:hAnsiTheme="majorBidi" w:cstheme="majorBidi" w:hint="cs"/>
          <w:color w:val="000000"/>
          <w:spacing w:val="-6"/>
          <w:sz w:val="30"/>
          <w:szCs w:val="30"/>
          <w:lang w:bidi="th-TH"/>
        </w:rPr>
        <w:t xml:space="preserve"> </w:t>
      </w:r>
      <w:r w:rsidRPr="005C4034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โดยบริษัท</w:t>
      </w:r>
      <w:r w:rsidR="00377C29" w:rsidRPr="005C4034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bidi="th-TH"/>
        </w:rPr>
        <w:t>ย่อย</w:t>
      </w:r>
      <w:r w:rsidRPr="005C4034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ตกลงจะจ่ายค่าเช่าเป็นรายเดือนในอัตราคงที่</w:t>
      </w:r>
      <w:r w:rsidRPr="00307F67">
        <w:rPr>
          <w:rFonts w:asciiTheme="majorBidi" w:hAnsiTheme="majorBidi" w:cstheme="majorBidi" w:hint="cs"/>
          <w:color w:val="000000"/>
          <w:sz w:val="30"/>
          <w:szCs w:val="30"/>
          <w:cs/>
        </w:rPr>
        <w:t>ตามที่ตกลงกันในสัญญา</w:t>
      </w:r>
    </w:p>
    <w:p w14:paraId="1C33FDB6" w14:textId="77777777" w:rsidR="000C5204" w:rsidRPr="00B20893" w:rsidRDefault="000C5204" w:rsidP="001B0395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color w:val="000000"/>
          <w:sz w:val="30"/>
          <w:szCs w:val="30"/>
          <w:lang w:bidi="th-TH"/>
        </w:rPr>
      </w:pPr>
    </w:p>
    <w:p w14:paraId="0591B48A" w14:textId="77777777" w:rsidR="00E03BC3" w:rsidRPr="00FC5215" w:rsidRDefault="00E03BC3" w:rsidP="00E03BC3">
      <w:pPr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FC5215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สัญญาบริการ</w:t>
      </w:r>
      <w:r w:rsidRPr="00FC5215">
        <w:rPr>
          <w:rFonts w:ascii="Angsana New" w:hAnsi="Angsana New" w:hint="cs"/>
          <w:i/>
          <w:iCs/>
          <w:sz w:val="30"/>
          <w:szCs w:val="30"/>
        </w:rPr>
        <w:t xml:space="preserve"> </w:t>
      </w:r>
    </w:p>
    <w:p w14:paraId="41C7BE91" w14:textId="77777777" w:rsidR="00E03BC3" w:rsidRPr="00B20893" w:rsidRDefault="00E03BC3" w:rsidP="00E03BC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4DBD63C" w14:textId="1CB6BFCE" w:rsidR="00E03BC3" w:rsidRPr="00390BCD" w:rsidRDefault="00E03BC3" w:rsidP="0015536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CE1DC0">
        <w:rPr>
          <w:rFonts w:asciiTheme="majorBidi" w:hAnsiTheme="majorBidi" w:cs="Angsana New" w:hint="cs"/>
          <w:color w:val="000000"/>
          <w:sz w:val="30"/>
          <w:szCs w:val="30"/>
          <w:cs/>
          <w:lang w:bidi="th-TH"/>
        </w:rPr>
        <w:t>บริษัทได้ทำสัญญาบริการกับ</w:t>
      </w:r>
      <w:r w:rsidRPr="00E03BC3">
        <w:rPr>
          <w:rFonts w:asciiTheme="majorBidi" w:hAnsiTheme="majorBidi" w:cs="Angsana New"/>
          <w:color w:val="000000"/>
          <w:sz w:val="30"/>
          <w:szCs w:val="30"/>
          <w:cs/>
          <w:lang w:bidi="th-TH"/>
        </w:rPr>
        <w:t xml:space="preserve">บริษัท เอเอ็มอี อิมเมจิเนทีฟ จำกัด </w:t>
      </w:r>
      <w:r>
        <w:rPr>
          <w:rFonts w:asciiTheme="majorBidi" w:hAnsiTheme="majorBidi" w:cs="Angsana New" w:hint="cs"/>
          <w:color w:val="000000"/>
          <w:sz w:val="30"/>
          <w:szCs w:val="30"/>
          <w:cs/>
          <w:lang w:bidi="th-TH"/>
        </w:rPr>
        <w:t>ซึ่งเป็นบริษัทย่อย โดยบริษัทมีหน้าที่และรับผิดชอบ</w:t>
      </w:r>
      <w:r w:rsidRPr="00390BCD">
        <w:rPr>
          <w:rFonts w:asciiTheme="majorBidi" w:hAnsiTheme="majorBidi" w:cs="Angsana New" w:hint="cs"/>
          <w:color w:val="000000"/>
          <w:sz w:val="30"/>
          <w:szCs w:val="30"/>
          <w:cs/>
          <w:lang w:bidi="th-TH"/>
        </w:rPr>
        <w:t>งานสนั</w:t>
      </w:r>
      <w:r w:rsidR="005C4034" w:rsidRPr="00390BCD">
        <w:rPr>
          <w:rFonts w:asciiTheme="majorBidi" w:hAnsiTheme="majorBidi" w:cs="Angsana New" w:hint="cs"/>
          <w:color w:val="000000"/>
          <w:sz w:val="30"/>
          <w:szCs w:val="30"/>
          <w:cs/>
          <w:lang w:bidi="th-TH"/>
        </w:rPr>
        <w:t>บ</w:t>
      </w:r>
      <w:r w:rsidRPr="00390BCD">
        <w:rPr>
          <w:rFonts w:asciiTheme="majorBidi" w:hAnsiTheme="majorBidi" w:cs="Angsana New" w:hint="cs"/>
          <w:color w:val="000000"/>
          <w:sz w:val="30"/>
          <w:szCs w:val="30"/>
          <w:cs/>
          <w:lang w:bidi="th-TH"/>
        </w:rPr>
        <w:t>สนุนด้านบริหารจัดการและระบบสารสนเทศ โดยมี</w:t>
      </w:r>
      <w:r w:rsidR="00734196" w:rsidRPr="00390BCD">
        <w:rPr>
          <w:rFonts w:asciiTheme="majorBidi" w:hAnsiTheme="majorBidi" w:cs="Angsana New" w:hint="cs"/>
          <w:color w:val="000000"/>
          <w:sz w:val="30"/>
          <w:szCs w:val="30"/>
          <w:cs/>
          <w:lang w:bidi="th-TH"/>
        </w:rPr>
        <w:t>กำหนด</w:t>
      </w:r>
      <w:r w:rsidRPr="00390BCD">
        <w:rPr>
          <w:rFonts w:asciiTheme="majorBidi" w:hAnsiTheme="majorBidi" w:cs="Angsana New" w:hint="cs"/>
          <w:color w:val="000000"/>
          <w:sz w:val="30"/>
          <w:szCs w:val="30"/>
          <w:cs/>
          <w:lang w:bidi="th-TH"/>
        </w:rPr>
        <w:t xml:space="preserve">ระยะเวลา </w:t>
      </w:r>
      <w:r w:rsidR="00997B13" w:rsidRPr="00390BCD">
        <w:rPr>
          <w:rFonts w:asciiTheme="majorBidi" w:hAnsiTheme="majorBidi" w:cs="Angsana New"/>
          <w:color w:val="000000"/>
          <w:sz w:val="30"/>
          <w:szCs w:val="30"/>
          <w:lang w:val="en-US" w:bidi="th-TH"/>
        </w:rPr>
        <w:t>6</w:t>
      </w:r>
      <w:r w:rsidRPr="00390BCD">
        <w:rPr>
          <w:rFonts w:asciiTheme="majorBidi" w:hAnsiTheme="majorBidi" w:cs="Angsana New"/>
          <w:color w:val="000000"/>
          <w:sz w:val="30"/>
          <w:szCs w:val="30"/>
          <w:lang w:val="en-US" w:bidi="th-TH"/>
        </w:rPr>
        <w:t xml:space="preserve"> </w:t>
      </w:r>
      <w:r w:rsidRPr="00390BCD"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>เดือน</w:t>
      </w:r>
      <w:r w:rsidR="00734196" w:rsidRPr="00390BCD"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377C29" w:rsidRPr="00390BCD">
        <w:rPr>
          <w:rFonts w:asciiTheme="majorBidi" w:hAnsiTheme="majorBidi" w:cs="Angsana New"/>
          <w:color w:val="000000"/>
          <w:sz w:val="30"/>
          <w:szCs w:val="30"/>
          <w:cs/>
          <w:lang w:val="en-US" w:bidi="th-TH"/>
        </w:rPr>
        <w:t>ตั้งแต่วันที่</w:t>
      </w:r>
      <w:r w:rsidR="00377C29" w:rsidRPr="00390BCD"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997B13" w:rsidRPr="00390BCD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>1</w:t>
      </w:r>
      <w:r w:rsidR="004A028A" w:rsidRPr="00390BCD">
        <w:rPr>
          <w:rFonts w:asciiTheme="majorBidi" w:hAnsiTheme="majorBidi" w:cstheme="majorBidi"/>
          <w:color w:val="000000"/>
          <w:sz w:val="30"/>
          <w:szCs w:val="30"/>
          <w:lang w:bidi="th-TH"/>
        </w:rPr>
        <w:t xml:space="preserve"> </w:t>
      </w:r>
      <w:r w:rsidR="004A028A" w:rsidRPr="00390BCD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 xml:space="preserve">สิงหาคม </w:t>
      </w:r>
      <w:r w:rsidR="00997B13" w:rsidRPr="00390BCD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>2567</w:t>
      </w:r>
      <w:r w:rsidR="004A028A" w:rsidRPr="00390BC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4A028A" w:rsidRPr="00390BCD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 xml:space="preserve"> </w:t>
      </w:r>
      <w:r w:rsidR="00377C29" w:rsidRPr="00390BCD">
        <w:rPr>
          <w:rFonts w:asciiTheme="majorBidi" w:hAnsiTheme="majorBidi" w:cs="Angsana New"/>
          <w:color w:val="000000"/>
          <w:sz w:val="30"/>
          <w:szCs w:val="30"/>
          <w:cs/>
          <w:lang w:val="en-US" w:bidi="th-TH"/>
        </w:rPr>
        <w:t xml:space="preserve">ถึงวันที่ </w:t>
      </w:r>
      <w:r w:rsidR="00997B13" w:rsidRPr="00390BCD">
        <w:rPr>
          <w:rFonts w:asciiTheme="majorBidi" w:hAnsiTheme="majorBidi" w:cs="Angsana New"/>
          <w:color w:val="000000"/>
          <w:sz w:val="30"/>
          <w:szCs w:val="30"/>
          <w:lang w:val="en-US" w:bidi="th-TH"/>
        </w:rPr>
        <w:t>31</w:t>
      </w:r>
      <w:r w:rsidR="00377C29" w:rsidRPr="00390BCD">
        <w:rPr>
          <w:rFonts w:asciiTheme="majorBidi" w:hAnsiTheme="majorBidi" w:cs="Angsana New"/>
          <w:color w:val="000000"/>
          <w:sz w:val="30"/>
          <w:szCs w:val="30"/>
          <w:cs/>
          <w:lang w:val="en-US" w:bidi="th-TH"/>
        </w:rPr>
        <w:t xml:space="preserve"> </w:t>
      </w:r>
      <w:r w:rsidR="00377C29" w:rsidRPr="00390BCD"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>ธันวาคม</w:t>
      </w:r>
      <w:r w:rsidR="004A028A" w:rsidRPr="00390BCD">
        <w:rPr>
          <w:rFonts w:asciiTheme="majorBidi" w:hAnsiTheme="majorBidi" w:cstheme="majorBidi" w:hint="cs"/>
          <w:color w:val="000000"/>
          <w:sz w:val="30"/>
          <w:szCs w:val="30"/>
          <w:lang w:bidi="th-TH"/>
        </w:rPr>
        <w:t xml:space="preserve"> </w:t>
      </w:r>
      <w:r w:rsidR="00997B13" w:rsidRPr="00390BCD">
        <w:rPr>
          <w:rFonts w:asciiTheme="majorBidi" w:hAnsiTheme="majorBidi" w:cstheme="majorBidi" w:hint="cs"/>
          <w:color w:val="000000"/>
          <w:sz w:val="30"/>
          <w:szCs w:val="30"/>
          <w:lang w:val="en-US" w:bidi="th-TH"/>
        </w:rPr>
        <w:t>256</w:t>
      </w:r>
      <w:r w:rsidR="00997B13" w:rsidRPr="00390BCD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>7</w:t>
      </w:r>
      <w:r w:rsidR="004A028A" w:rsidRPr="00390BCD">
        <w:rPr>
          <w:rFonts w:asciiTheme="majorBidi" w:hAnsiTheme="majorBidi" w:cstheme="majorBidi" w:hint="cs"/>
          <w:color w:val="000000"/>
          <w:sz w:val="30"/>
          <w:szCs w:val="30"/>
          <w:lang w:bidi="th-TH"/>
        </w:rPr>
        <w:t xml:space="preserve"> </w:t>
      </w:r>
      <w:r w:rsidR="00377C29" w:rsidRPr="00390BCD">
        <w:rPr>
          <w:rFonts w:asciiTheme="majorBidi" w:hAnsiTheme="majorBidi" w:cstheme="majorBidi" w:hint="cs"/>
          <w:color w:val="000000"/>
          <w:sz w:val="30"/>
          <w:szCs w:val="30"/>
          <w:cs/>
        </w:rPr>
        <w:t>โดยบริษัท</w:t>
      </w:r>
      <w:r w:rsidR="00377C29" w:rsidRPr="00390BCD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ย่อย</w:t>
      </w:r>
      <w:r w:rsidR="00377C29" w:rsidRPr="00390BCD">
        <w:rPr>
          <w:rFonts w:asciiTheme="majorBidi" w:hAnsiTheme="majorBidi" w:cstheme="majorBidi" w:hint="cs"/>
          <w:color w:val="000000"/>
          <w:sz w:val="30"/>
          <w:szCs w:val="30"/>
          <w:cs/>
        </w:rPr>
        <w:t>ตกลงจะจ่ายค่า</w:t>
      </w:r>
      <w:r w:rsidR="00734196" w:rsidRPr="00390BCD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บริการ</w:t>
      </w:r>
      <w:r w:rsidR="00377C29" w:rsidRPr="00390BCD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เป็นรายเดือน</w:t>
      </w:r>
      <w:r w:rsidR="00734196" w:rsidRPr="00390BCD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ตาม</w:t>
      </w:r>
      <w:r w:rsidR="009A2777" w:rsidRPr="00390BCD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อั</w:t>
      </w:r>
      <w:r w:rsidR="00734196" w:rsidRPr="00390BCD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 xml:space="preserve">ตราที่ระบุไว้ในสัญญา </w:t>
      </w:r>
    </w:p>
    <w:p w14:paraId="042B3A5B" w14:textId="77777777" w:rsidR="00155360" w:rsidRPr="00155360" w:rsidRDefault="00155360" w:rsidP="0015536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US" w:bidi="th-TH"/>
        </w:rPr>
      </w:pPr>
    </w:p>
    <w:p w14:paraId="4F32AB16" w14:textId="11CCE943" w:rsidR="008C317D" w:rsidRPr="00CE458C" w:rsidRDefault="008C317D" w:rsidP="0050121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728D5A12" w14:textId="77777777" w:rsidR="00BE193D" w:rsidRPr="00507DDD" w:rsidRDefault="00BE193D" w:rsidP="00BE1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tbl>
      <w:tblPr>
        <w:tblpPr w:leftFromText="180" w:rightFromText="180" w:vertAnchor="text" w:tblpX="450" w:tblpY="1"/>
        <w:tblOverlap w:val="never"/>
        <w:tblW w:w="9308" w:type="dxa"/>
        <w:tblLayout w:type="fixed"/>
        <w:tblLook w:val="0000" w:firstRow="0" w:lastRow="0" w:firstColumn="0" w:lastColumn="0" w:noHBand="0" w:noVBand="0"/>
      </w:tblPr>
      <w:tblGrid>
        <w:gridCol w:w="3788"/>
        <w:gridCol w:w="1242"/>
        <w:gridCol w:w="238"/>
        <w:gridCol w:w="1190"/>
        <w:gridCol w:w="274"/>
        <w:gridCol w:w="1165"/>
        <w:gridCol w:w="261"/>
        <w:gridCol w:w="1150"/>
      </w:tblGrid>
      <w:tr w:rsidR="00BE193D" w:rsidRPr="00ED3D80" w14:paraId="2BE2D223" w14:textId="77777777" w:rsidTr="0050121C">
        <w:trPr>
          <w:tblHeader/>
        </w:trPr>
        <w:tc>
          <w:tcPr>
            <w:tcW w:w="2035" w:type="pct"/>
          </w:tcPr>
          <w:p w14:paraId="33C56664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36F5DBED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102E586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372BF1AA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4729" w:rsidRPr="00ED3D80" w14:paraId="762AFFD4" w14:textId="77777777" w:rsidTr="0050121C">
        <w:trPr>
          <w:tblHeader/>
        </w:trPr>
        <w:tc>
          <w:tcPr>
            <w:tcW w:w="2035" w:type="pct"/>
          </w:tcPr>
          <w:p w14:paraId="37A45837" w14:textId="77777777" w:rsidR="00E34729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6D9051B" w14:textId="68200A48" w:rsidR="00E34729" w:rsidRDefault="00997B13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30</w:t>
            </w:r>
            <w:r w:rsidR="00A531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314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vAlign w:val="center"/>
          </w:tcPr>
          <w:p w14:paraId="3EA5AF74" w14:textId="77777777" w:rsidR="00E34729" w:rsidRPr="002F4B0F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548DC64" w14:textId="509EDB6B" w:rsidR="00E34729" w:rsidRDefault="00997B13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31</w:t>
            </w:r>
            <w:r w:rsidR="00E347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34729"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73BCDB6" w14:textId="77777777" w:rsidR="00E34729" w:rsidRPr="002F4B0F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C4F6974" w14:textId="55960183" w:rsidR="00E34729" w:rsidRDefault="00997B13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30</w:t>
            </w:r>
            <w:r w:rsidR="00A531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314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  <w:vAlign w:val="center"/>
          </w:tcPr>
          <w:p w14:paraId="2D8D52AB" w14:textId="77777777" w:rsidR="00E34729" w:rsidRPr="002F4B0F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A9478F" w14:textId="3B580922" w:rsidR="00E34729" w:rsidRDefault="00997B13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31</w:t>
            </w:r>
            <w:r w:rsidR="00E347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34729"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34729" w:rsidRPr="00ED3D80" w14:paraId="39403186" w14:textId="77777777" w:rsidTr="0050121C">
        <w:trPr>
          <w:tblHeader/>
        </w:trPr>
        <w:tc>
          <w:tcPr>
            <w:tcW w:w="2035" w:type="pct"/>
          </w:tcPr>
          <w:p w14:paraId="6AA561C6" w14:textId="77777777" w:rsidR="00E34729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5A4C936" w14:textId="6D7290E1" w:rsidR="00E34729" w:rsidRPr="002F4B0F" w:rsidRDefault="00997B13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7DC8061D" w14:textId="77777777" w:rsidR="00E34729" w:rsidRPr="002F4B0F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D9F7D25" w14:textId="79ED2877" w:rsidR="00E34729" w:rsidRPr="002F4B0F" w:rsidRDefault="00997B13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6A90E2F5" w14:textId="77777777" w:rsidR="00E34729" w:rsidRPr="002F4B0F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35FCE35" w14:textId="591E6DC5" w:rsidR="00E34729" w:rsidRPr="002F4B0F" w:rsidRDefault="00997B13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0" w:type="pct"/>
          </w:tcPr>
          <w:p w14:paraId="1D76B51A" w14:textId="77777777" w:rsidR="00E34729" w:rsidRPr="002F4B0F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0E64DC" w14:textId="155B4465" w:rsidR="00E34729" w:rsidRPr="002F4B0F" w:rsidRDefault="00997B13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206FB" w:rsidRPr="00ED3D80" w14:paraId="5B748064" w14:textId="77777777" w:rsidTr="0050121C">
        <w:trPr>
          <w:trHeight w:val="20"/>
          <w:tblHeader/>
        </w:trPr>
        <w:tc>
          <w:tcPr>
            <w:tcW w:w="2035" w:type="pct"/>
          </w:tcPr>
          <w:p w14:paraId="6EB8C734" w14:textId="77777777" w:rsidR="001206FB" w:rsidRPr="00ED3D80" w:rsidRDefault="001206FB" w:rsidP="0050121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41BF1AD0" w14:textId="77777777" w:rsidR="001206FB" w:rsidRPr="00ED3D80" w:rsidRDefault="001206FB" w:rsidP="0050121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A2777" w:rsidRPr="00ED3D80" w14:paraId="6996A304" w14:textId="77777777" w:rsidTr="0050121C">
        <w:tc>
          <w:tcPr>
            <w:tcW w:w="2035" w:type="pct"/>
          </w:tcPr>
          <w:p w14:paraId="1F6E6C93" w14:textId="77777777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6A47FA9F" w14:textId="019D9376" w:rsidR="009A2777" w:rsidRPr="002D12B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D6331">
              <w:rPr>
                <w:rFonts w:ascii="Angsana New" w:hAnsi="Angsana New"/>
                <w:sz w:val="30"/>
                <w:szCs w:val="30"/>
              </w:rPr>
              <w:t>321,598</w:t>
            </w:r>
          </w:p>
        </w:tc>
        <w:tc>
          <w:tcPr>
            <w:tcW w:w="128" w:type="pct"/>
          </w:tcPr>
          <w:p w14:paraId="6666A0F1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A392F12" w14:textId="79F776E3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380</w:t>
            </w:r>
            <w:r w:rsidRPr="00876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147" w:type="pct"/>
          </w:tcPr>
          <w:p w14:paraId="4ECF8022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7373D8" w14:textId="15EF0102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A2777">
              <w:rPr>
                <w:rFonts w:ascii="Angsana New" w:hAnsi="Angsana New"/>
                <w:sz w:val="30"/>
                <w:szCs w:val="30"/>
              </w:rPr>
              <w:t>242,187</w:t>
            </w:r>
          </w:p>
        </w:tc>
        <w:tc>
          <w:tcPr>
            <w:tcW w:w="140" w:type="pct"/>
          </w:tcPr>
          <w:p w14:paraId="2D2FD0A1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637BF2" w14:textId="1C03E1BB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Theme="majorBidi" w:hAnsiTheme="majorBidi"/>
                <w:sz w:val="30"/>
                <w:szCs w:val="30"/>
              </w:rPr>
              <w:t>278</w:t>
            </w:r>
            <w:r w:rsidRPr="00876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/>
                <w:sz w:val="30"/>
                <w:szCs w:val="30"/>
              </w:rPr>
              <w:t>582</w:t>
            </w:r>
          </w:p>
        </w:tc>
      </w:tr>
      <w:tr w:rsidR="009A2777" w:rsidRPr="00ED3D80" w14:paraId="1A947A69" w14:textId="77777777" w:rsidTr="0050121C">
        <w:tc>
          <w:tcPr>
            <w:tcW w:w="2035" w:type="pct"/>
          </w:tcPr>
          <w:p w14:paraId="52F8C1D2" w14:textId="77777777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2C306850" w14:textId="77777777" w:rsidR="009A2777" w:rsidRPr="002D12BB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81E826D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57E86BC" w14:textId="77777777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03ACCC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208C10F" w14:textId="77777777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4E34A13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9D7B6B" w14:textId="77777777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777" w:rsidRPr="00ED3D80" w14:paraId="607A22B0" w14:textId="77777777" w:rsidTr="0050121C">
        <w:tc>
          <w:tcPr>
            <w:tcW w:w="2035" w:type="pct"/>
          </w:tcPr>
          <w:p w14:paraId="4D28CD02" w14:textId="7300DBD6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997B13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314DAEC7" w14:textId="3D7F1732" w:rsidR="009A2777" w:rsidRPr="002D12B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D6331">
              <w:rPr>
                <w:rFonts w:ascii="Angsana New" w:hAnsi="Angsana New"/>
                <w:sz w:val="30"/>
                <w:szCs w:val="30"/>
              </w:rPr>
              <w:t>60,770</w:t>
            </w:r>
          </w:p>
        </w:tc>
        <w:tc>
          <w:tcPr>
            <w:tcW w:w="128" w:type="pct"/>
          </w:tcPr>
          <w:p w14:paraId="0C36D519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E99DA87" w14:textId="178B6C55" w:rsidR="009A2777" w:rsidRPr="00614E0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876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147" w:type="pct"/>
          </w:tcPr>
          <w:p w14:paraId="5F613A98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011B2FC" w14:textId="708D0638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A55CD9">
              <w:rPr>
                <w:rFonts w:ascii="Angsana New" w:hAnsi="Angsana New"/>
                <w:sz w:val="30"/>
                <w:szCs w:val="30"/>
              </w:rPr>
              <w:t>17,45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320C3840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D6CCC3" w14:textId="3A622754" w:rsidR="009A2777" w:rsidRPr="005014C6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997B13">
              <w:rPr>
                <w:rFonts w:asciiTheme="majorBidi" w:hAnsiTheme="majorBidi" w:hint="cs"/>
                <w:sz w:val="30"/>
                <w:szCs w:val="30"/>
              </w:rPr>
              <w:t>3</w:t>
            </w:r>
            <w:r w:rsidRPr="00997B13">
              <w:rPr>
                <w:rFonts w:asciiTheme="majorBidi" w:hAnsiTheme="majorBidi"/>
                <w:sz w:val="30"/>
                <w:szCs w:val="30"/>
              </w:rPr>
              <w:t>5</w:t>
            </w:r>
            <w:r w:rsidRPr="005014C6">
              <w:rPr>
                <w:rFonts w:asciiTheme="majorBidi" w:hAnsi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hint="cs"/>
                <w:sz w:val="30"/>
                <w:szCs w:val="30"/>
              </w:rPr>
              <w:t>625</w:t>
            </w:r>
          </w:p>
        </w:tc>
      </w:tr>
      <w:tr w:rsidR="009A2777" w:rsidRPr="00ED3D80" w14:paraId="2E18A393" w14:textId="77777777" w:rsidTr="0050121C">
        <w:tc>
          <w:tcPr>
            <w:tcW w:w="2035" w:type="pct"/>
          </w:tcPr>
          <w:p w14:paraId="4891AF93" w14:textId="1D8C697F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97B13">
              <w:rPr>
                <w:rFonts w:ascii="Angsana New" w:hAnsi="Angsana New"/>
                <w:sz w:val="30"/>
                <w:szCs w:val="30"/>
              </w:rPr>
              <w:t>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8097AFD" w14:textId="3C7D0C8D" w:rsidR="009A2777" w:rsidRPr="002D12B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D6331">
              <w:rPr>
                <w:rFonts w:ascii="Angsana New" w:hAnsi="Angsana New"/>
                <w:sz w:val="30"/>
                <w:szCs w:val="30"/>
              </w:rPr>
              <w:t>9,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28" w:type="pct"/>
          </w:tcPr>
          <w:p w14:paraId="3EBFF48E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15D1B6" w14:textId="306F8F6A" w:rsidR="009A2777" w:rsidRPr="00614E0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876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47" w:type="pct"/>
          </w:tcPr>
          <w:p w14:paraId="111B2310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91CDE86" w14:textId="7AAC86C3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A55CD9">
              <w:rPr>
                <w:rFonts w:ascii="Angsana New" w:hAnsi="Angsana New"/>
                <w:sz w:val="30"/>
                <w:szCs w:val="30"/>
              </w:rPr>
              <w:t>2,376</w:t>
            </w:r>
          </w:p>
        </w:tc>
        <w:tc>
          <w:tcPr>
            <w:tcW w:w="140" w:type="pct"/>
          </w:tcPr>
          <w:p w14:paraId="43919FFC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4B35034" w14:textId="79D863F1" w:rsidR="009A2777" w:rsidRPr="005014C6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997B13">
              <w:rPr>
                <w:rFonts w:asciiTheme="majorBidi" w:hAnsiTheme="majorBidi" w:hint="cs"/>
                <w:sz w:val="30"/>
                <w:szCs w:val="30"/>
              </w:rPr>
              <w:t>8</w:t>
            </w:r>
            <w:r w:rsidRPr="005014C6">
              <w:rPr>
                <w:rFonts w:asciiTheme="majorBidi" w:hAnsi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/>
                <w:sz w:val="30"/>
                <w:szCs w:val="30"/>
              </w:rPr>
              <w:t>496</w:t>
            </w:r>
          </w:p>
        </w:tc>
      </w:tr>
      <w:tr w:rsidR="009A2777" w:rsidRPr="00ED3D80" w14:paraId="0DCAEF65" w14:textId="77777777" w:rsidTr="0050121C">
        <w:tc>
          <w:tcPr>
            <w:tcW w:w="2035" w:type="pct"/>
          </w:tcPr>
          <w:p w14:paraId="0247F93A" w14:textId="26F3C354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97B13">
              <w:rPr>
                <w:rFonts w:ascii="Angsana New" w:hAnsi="Angsana New"/>
                <w:sz w:val="30"/>
                <w:szCs w:val="30"/>
              </w:rPr>
              <w:t>12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1E30C9BD" w14:textId="459CD385" w:rsidR="009A2777" w:rsidRPr="002D12B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D6331">
              <w:rPr>
                <w:rFonts w:ascii="Angsana New" w:hAnsi="Angsana New"/>
                <w:sz w:val="30"/>
                <w:szCs w:val="30"/>
              </w:rPr>
              <w:t>14,54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50B81CD2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23687DE" w14:textId="7C088CCF" w:rsidR="009A2777" w:rsidRPr="00614E0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76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069</w:t>
            </w:r>
          </w:p>
        </w:tc>
        <w:tc>
          <w:tcPr>
            <w:tcW w:w="147" w:type="pct"/>
          </w:tcPr>
          <w:p w14:paraId="410738D9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D1CB792" w14:textId="661F1B42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117D6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140" w:type="pct"/>
          </w:tcPr>
          <w:p w14:paraId="61BB349A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5DDEC9B" w14:textId="2A2ECF7A" w:rsidR="009A2777" w:rsidRPr="005014C6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997B13">
              <w:rPr>
                <w:rFonts w:asciiTheme="majorBidi" w:hAnsiTheme="majorBidi"/>
                <w:sz w:val="30"/>
                <w:szCs w:val="30"/>
              </w:rPr>
              <w:t>8</w:t>
            </w:r>
            <w:r w:rsidRPr="005014C6">
              <w:rPr>
                <w:rFonts w:asciiTheme="majorBidi" w:hAnsi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/>
                <w:sz w:val="30"/>
                <w:szCs w:val="30"/>
              </w:rPr>
              <w:t>208</w:t>
            </w:r>
          </w:p>
        </w:tc>
      </w:tr>
      <w:tr w:rsidR="009A2777" w:rsidRPr="00ED3D80" w14:paraId="4632E9C1" w14:textId="77777777" w:rsidTr="00995FC1">
        <w:tc>
          <w:tcPr>
            <w:tcW w:w="2035" w:type="pct"/>
          </w:tcPr>
          <w:p w14:paraId="3D4EBD8C" w14:textId="2B7EFD45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997B13">
              <w:rPr>
                <w:rFonts w:ascii="Angsana New" w:hAnsi="Angsana New"/>
                <w:sz w:val="30"/>
                <w:szCs w:val="30"/>
              </w:rPr>
              <w:t>12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10CA851F" w14:textId="2FB3ED4B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D6331">
              <w:rPr>
                <w:rFonts w:ascii="Angsana New" w:hAnsi="Angsana New"/>
                <w:sz w:val="30"/>
                <w:szCs w:val="30"/>
              </w:rPr>
              <w:t>6,456</w:t>
            </w:r>
          </w:p>
        </w:tc>
        <w:tc>
          <w:tcPr>
            <w:tcW w:w="128" w:type="pct"/>
          </w:tcPr>
          <w:p w14:paraId="4461A0E5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0665897" w14:textId="6F1C1DFD" w:rsidR="009A2777" w:rsidRPr="00614E0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76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  <w:tc>
          <w:tcPr>
            <w:tcW w:w="147" w:type="pct"/>
          </w:tcPr>
          <w:p w14:paraId="21618C2C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64B3C71" w14:textId="209AF447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2117D6">
              <w:rPr>
                <w:rFonts w:ascii="Angsana New" w:hAnsi="Angsana New"/>
                <w:sz w:val="30"/>
                <w:szCs w:val="30"/>
              </w:rPr>
              <w:t>1,996</w:t>
            </w:r>
          </w:p>
        </w:tc>
        <w:tc>
          <w:tcPr>
            <w:tcW w:w="140" w:type="pct"/>
          </w:tcPr>
          <w:p w14:paraId="7F5A8753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F0677E8" w14:textId="522D3E1C" w:rsidR="009A2777" w:rsidRPr="005014C6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997B13">
              <w:rPr>
                <w:rFonts w:asciiTheme="majorBidi" w:hAnsiTheme="majorBidi"/>
                <w:sz w:val="30"/>
                <w:szCs w:val="30"/>
              </w:rPr>
              <w:t>2</w:t>
            </w:r>
            <w:r w:rsidRPr="005014C6">
              <w:rPr>
                <w:rFonts w:asciiTheme="majorBidi" w:hAnsi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/>
                <w:sz w:val="30"/>
                <w:szCs w:val="30"/>
              </w:rPr>
              <w:t>928</w:t>
            </w:r>
          </w:p>
        </w:tc>
      </w:tr>
      <w:tr w:rsidR="009A2777" w:rsidRPr="00ED3D80" w14:paraId="3F537C65" w14:textId="77777777" w:rsidTr="00995FC1">
        <w:tc>
          <w:tcPr>
            <w:tcW w:w="2035" w:type="pct"/>
          </w:tcPr>
          <w:p w14:paraId="2A3E6F3A" w14:textId="22F4E18A" w:rsidR="009A2777" w:rsidRPr="00E86408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14:paraId="383DBCF1" w14:textId="197E80B7" w:rsidR="009A2777" w:rsidRPr="00614E0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128" w:type="pct"/>
          </w:tcPr>
          <w:p w14:paraId="33863E39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DCDEC" w14:textId="4800BD1B" w:rsidR="009A2777" w:rsidRPr="00614E0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  <w:r w:rsidRPr="00614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147" w:type="pct"/>
          </w:tcPr>
          <w:p w14:paraId="6CA1BFEE" w14:textId="77777777" w:rsidR="009A2777" w:rsidRPr="00C53F52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144D0E91" w14:textId="0A447DE5" w:rsidR="009A2777" w:rsidRPr="00614E0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264</w:t>
            </w:r>
            <w:r w:rsidRPr="00B37D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889</w:t>
            </w:r>
          </w:p>
        </w:tc>
        <w:tc>
          <w:tcPr>
            <w:tcW w:w="140" w:type="pct"/>
          </w:tcPr>
          <w:p w14:paraId="6B3482F3" w14:textId="77777777" w:rsidR="009A2777" w:rsidRPr="00C53F52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09FE8" w14:textId="56A324A8" w:rsidR="009A2777" w:rsidRPr="00614E0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97B13">
              <w:rPr>
                <w:rFonts w:asciiTheme="majorBidi" w:hAnsiTheme="majorBidi"/>
                <w:b/>
                <w:bCs/>
                <w:sz w:val="30"/>
                <w:szCs w:val="30"/>
              </w:rPr>
              <w:t>333</w:t>
            </w:r>
            <w:r w:rsidRPr="00614E0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/>
                <w:b/>
                <w:bCs/>
                <w:sz w:val="30"/>
                <w:szCs w:val="30"/>
              </w:rPr>
              <w:t>839</w:t>
            </w:r>
          </w:p>
        </w:tc>
      </w:tr>
      <w:tr w:rsidR="009A2777" w:rsidRPr="00ED3D80" w14:paraId="27E65AD9" w14:textId="77777777" w:rsidTr="00A90FED">
        <w:tc>
          <w:tcPr>
            <w:tcW w:w="2035" w:type="pct"/>
          </w:tcPr>
          <w:p w14:paraId="3B4C431D" w14:textId="77777777" w:rsidR="009A2777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77B77B82" w14:textId="77777777" w:rsidR="009A2777" w:rsidRPr="00614E0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50A3179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0318C38E" w14:textId="77777777" w:rsidR="009A2777" w:rsidRPr="00614E0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812D4D5" w14:textId="77777777" w:rsidR="009A2777" w:rsidRPr="00C53F52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357BDCB4" w14:textId="77777777" w:rsidR="009A2777" w:rsidRPr="00614E0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BCEB064" w14:textId="77777777" w:rsidR="009A2777" w:rsidRPr="00C53F52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7351E5B6" w14:textId="77777777" w:rsidR="009A2777" w:rsidRPr="00614E0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9A2777" w:rsidRPr="00ED3D80" w14:paraId="5209547D" w14:textId="77777777" w:rsidTr="00A90FED">
        <w:tc>
          <w:tcPr>
            <w:tcW w:w="2035" w:type="pct"/>
          </w:tcPr>
          <w:p w14:paraId="15ECB394" w14:textId="2FE0542D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7" w:type="pct"/>
            <w:vAlign w:val="bottom"/>
          </w:tcPr>
          <w:p w14:paraId="34B1DF7A" w14:textId="0BD14135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97B13">
              <w:rPr>
                <w:rFonts w:ascii="Angsana New" w:hAnsi="Angsana New"/>
                <w:sz w:val="30"/>
                <w:szCs w:val="30"/>
              </w:rPr>
              <w:t>448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26D71354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240D4659" w14:textId="53B84FE1" w:rsidR="009A2777" w:rsidRPr="00614E0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427</w:t>
            </w:r>
            <w:r w:rsidRPr="00813A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C508D17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9416D25" w14:textId="5B880344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04EA59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D9F443B" w14:textId="131FABAA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2777" w:rsidRPr="00ED3D80" w14:paraId="49E477A9" w14:textId="77777777" w:rsidTr="0050121C">
        <w:tc>
          <w:tcPr>
            <w:tcW w:w="2035" w:type="pct"/>
          </w:tcPr>
          <w:p w14:paraId="4AFB1D12" w14:textId="77777777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7" w:type="pct"/>
            <w:vAlign w:val="bottom"/>
          </w:tcPr>
          <w:p w14:paraId="1E971754" w14:textId="2A890B26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97B13">
              <w:rPr>
                <w:rFonts w:ascii="Angsana New" w:hAnsi="Angsana New"/>
                <w:sz w:val="30"/>
                <w:szCs w:val="30"/>
              </w:rPr>
              <w:t>140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2566B88D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70C2B430" w14:textId="73455AD9" w:rsidR="009A2777" w:rsidRPr="00614E0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291</w:t>
            </w:r>
            <w:r w:rsidRPr="00813A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788793C3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43CA9A3" w14:textId="0BF22A89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6448731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E032663" w14:textId="6FFB38B2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2777" w:rsidRPr="00ED3D80" w14:paraId="74A2EBD2" w14:textId="77777777" w:rsidTr="0050121C">
        <w:tc>
          <w:tcPr>
            <w:tcW w:w="2035" w:type="pct"/>
          </w:tcPr>
          <w:p w14:paraId="5CCF641C" w14:textId="77777777" w:rsidR="009A2777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1B407E96" w14:textId="77777777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1444F000" w14:textId="54923690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97B13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372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33B7E99F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318A4663" w14:textId="15FC144D" w:rsidR="009A2777" w:rsidRPr="00614E0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13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956</w:t>
            </w:r>
            <w:r w:rsidRPr="00813A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0BB24B3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467BAD9C" w14:textId="38B7E1A1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B37DBE">
              <w:rPr>
                <w:rFonts w:ascii="Angsana New" w:hAnsi="Angsana New"/>
                <w:sz w:val="30"/>
                <w:szCs w:val="30"/>
              </w:rPr>
              <w:t>(</w:t>
            </w:r>
            <w:r w:rsidRPr="00997B13">
              <w:rPr>
                <w:rFonts w:ascii="Angsana New" w:hAnsi="Angsana New"/>
                <w:sz w:val="30"/>
                <w:szCs w:val="30"/>
              </w:rPr>
              <w:t>2</w:t>
            </w:r>
            <w:r w:rsidRPr="00B37DBE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735</w:t>
            </w:r>
            <w:r w:rsidRPr="00B37DB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11C0178F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11549348" w14:textId="13143AEB" w:rsidR="009A2777" w:rsidRPr="005014C6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5014C6">
              <w:rPr>
                <w:rFonts w:asciiTheme="majorBidi" w:hAnsiTheme="majorBidi"/>
                <w:sz w:val="30"/>
                <w:szCs w:val="30"/>
              </w:rPr>
              <w:t>(</w:t>
            </w:r>
            <w:r w:rsidRPr="00997B13">
              <w:rPr>
                <w:rFonts w:asciiTheme="majorBidi" w:hAnsiTheme="majorBidi"/>
                <w:sz w:val="30"/>
                <w:szCs w:val="30"/>
              </w:rPr>
              <w:t>1</w:t>
            </w:r>
            <w:r w:rsidRPr="005014C6">
              <w:rPr>
                <w:rFonts w:asciiTheme="majorBidi" w:hAnsi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/>
                <w:sz w:val="30"/>
                <w:szCs w:val="30"/>
              </w:rPr>
              <w:t>262</w:t>
            </w:r>
            <w:r w:rsidRPr="005014C6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9A2777" w:rsidRPr="002301B3" w14:paraId="406FEF01" w14:textId="77777777" w:rsidTr="0050121C">
        <w:tc>
          <w:tcPr>
            <w:tcW w:w="2035" w:type="pct"/>
          </w:tcPr>
          <w:p w14:paraId="293DE01C" w14:textId="1EEE5759" w:rsidR="009A2777" w:rsidRPr="00ED3D80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45CB5FB9" w14:textId="252D64EF" w:rsidR="009A2777" w:rsidRPr="00614E0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405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128" w:type="pct"/>
          </w:tcPr>
          <w:p w14:paraId="262415F9" w14:textId="77777777" w:rsidR="009A2777" w:rsidRPr="00ED3D80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BBC29" w14:textId="03D83953" w:rsidR="009A2777" w:rsidRPr="00614E0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  <w:r w:rsidRPr="00614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</w:t>
            </w:r>
          </w:p>
        </w:tc>
        <w:tc>
          <w:tcPr>
            <w:tcW w:w="147" w:type="pct"/>
          </w:tcPr>
          <w:p w14:paraId="2D1E4E68" w14:textId="77777777" w:rsidR="009A2777" w:rsidRPr="00C53F52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EB2B9A1" w14:textId="48BFBA19" w:rsidR="009A2777" w:rsidRPr="00614E0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140" w:type="pct"/>
          </w:tcPr>
          <w:p w14:paraId="29884B21" w14:textId="77777777" w:rsidR="009A2777" w:rsidRPr="00C53F52" w:rsidRDefault="009A2777" w:rsidP="009A2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6EB5B" w14:textId="56A3126A" w:rsidR="009A2777" w:rsidRPr="00614E0B" w:rsidRDefault="009A2777" w:rsidP="009A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97B13">
              <w:rPr>
                <w:rFonts w:asciiTheme="majorBidi" w:hAnsiTheme="majorBidi"/>
                <w:b/>
                <w:bCs/>
                <w:sz w:val="30"/>
                <w:szCs w:val="30"/>
              </w:rPr>
              <w:t>332</w:t>
            </w:r>
            <w:r w:rsidRPr="00614E0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/>
                <w:b/>
                <w:bCs/>
                <w:sz w:val="30"/>
                <w:szCs w:val="30"/>
              </w:rPr>
              <w:t>577</w:t>
            </w:r>
          </w:p>
        </w:tc>
      </w:tr>
    </w:tbl>
    <w:p w14:paraId="3CDE43AB" w14:textId="77777777" w:rsidR="009B3993" w:rsidRDefault="009B3993" w:rsidP="0050121C"/>
    <w:p w14:paraId="1BA5E607" w14:textId="77777777" w:rsidR="00DC2444" w:rsidRDefault="00DC2444" w:rsidP="0050121C"/>
    <w:p w14:paraId="61582E93" w14:textId="77777777" w:rsidR="008A32AA" w:rsidRDefault="008A32AA" w:rsidP="0050121C"/>
    <w:p w14:paraId="004E20B2" w14:textId="77777777" w:rsidR="008A32AA" w:rsidRDefault="008A32AA" w:rsidP="0050121C"/>
    <w:p w14:paraId="1D4C2319" w14:textId="77777777" w:rsidR="008A32AA" w:rsidRDefault="008A32AA" w:rsidP="0050121C"/>
    <w:p w14:paraId="34D9E24B" w14:textId="77777777" w:rsidR="008A32AA" w:rsidRDefault="008A32AA" w:rsidP="0050121C"/>
    <w:p w14:paraId="7F77670A" w14:textId="77777777" w:rsidR="008A32AA" w:rsidRDefault="008A32AA" w:rsidP="0050121C"/>
    <w:p w14:paraId="2AF926C9" w14:textId="77777777" w:rsidR="008A32AA" w:rsidRDefault="008A32AA" w:rsidP="0050121C"/>
    <w:p w14:paraId="5EEE49A4" w14:textId="77777777" w:rsidR="008A32AA" w:rsidRDefault="008A32AA" w:rsidP="0050121C"/>
    <w:p w14:paraId="7A987DD3" w14:textId="77777777" w:rsidR="001B0395" w:rsidRDefault="001B0395" w:rsidP="0050121C"/>
    <w:p w14:paraId="44D25985" w14:textId="77777777" w:rsidR="00DC2444" w:rsidRDefault="00DC2444" w:rsidP="0050121C"/>
    <w:p w14:paraId="7C717769" w14:textId="77777777" w:rsidR="00DC2444" w:rsidRDefault="00DC2444" w:rsidP="0050121C"/>
    <w:p w14:paraId="1648C80C" w14:textId="42802037" w:rsidR="00FA3821" w:rsidRDefault="00FA3821" w:rsidP="00ED3699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สินทรัพย์ทางการเงินที่อยู่ในความต้องการของตลาด</w:t>
      </w:r>
    </w:p>
    <w:p w14:paraId="46C07A80" w14:textId="77777777" w:rsidR="001206FB" w:rsidRPr="007C76AA" w:rsidRDefault="001206FB" w:rsidP="0012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10"/>
        <w:gridCol w:w="241"/>
        <w:gridCol w:w="929"/>
        <w:gridCol w:w="249"/>
        <w:gridCol w:w="1011"/>
        <w:gridCol w:w="249"/>
        <w:gridCol w:w="921"/>
        <w:gridCol w:w="249"/>
        <w:gridCol w:w="1011"/>
        <w:gridCol w:w="270"/>
        <w:gridCol w:w="990"/>
      </w:tblGrid>
      <w:tr w:rsidR="00EF1D64" w:rsidRPr="001B1A4A" w14:paraId="2CBEF737" w14:textId="77777777" w:rsidTr="00300E42">
        <w:trPr>
          <w:tblHeader/>
        </w:trPr>
        <w:tc>
          <w:tcPr>
            <w:tcW w:w="2880" w:type="dxa"/>
            <w:vAlign w:val="bottom"/>
          </w:tcPr>
          <w:p w14:paraId="4D46F758" w14:textId="77777777" w:rsidR="00EF1D64" w:rsidRPr="001B1A4A" w:rsidRDefault="00EF1D6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368BD033" w14:textId="77777777" w:rsidR="00EF1D64" w:rsidRPr="001B1A4A" w:rsidRDefault="00EF1D6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F1D64" w:rsidRPr="001B1A4A" w14:paraId="62866053" w14:textId="77777777" w:rsidTr="00300E42">
        <w:trPr>
          <w:tblHeader/>
        </w:trPr>
        <w:tc>
          <w:tcPr>
            <w:tcW w:w="2880" w:type="dxa"/>
            <w:vAlign w:val="bottom"/>
            <w:hideMark/>
          </w:tcPr>
          <w:p w14:paraId="351EC5C8" w14:textId="77777777" w:rsidR="00EF1D64" w:rsidRPr="001B1A4A" w:rsidRDefault="00EF1D6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br/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810" w:type="dxa"/>
            <w:vAlign w:val="bottom"/>
            <w:hideMark/>
          </w:tcPr>
          <w:p w14:paraId="78966A76" w14:textId="77777777" w:rsidR="00EF1D64" w:rsidRPr="001B1A4A" w:rsidRDefault="00EF1D6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D7F24C8" w14:textId="7039226B" w:rsidR="00EF1D64" w:rsidRPr="001B1A4A" w:rsidRDefault="00997B13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F1D64" w:rsidRPr="001B1A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F1D64"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51B2E67F" w14:textId="77777777" w:rsidR="00EF1D64" w:rsidRPr="001B1A4A" w:rsidRDefault="00EF1D6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  <w:hideMark/>
          </w:tcPr>
          <w:p w14:paraId="574167CF" w14:textId="77777777" w:rsidR="00EF1D64" w:rsidRPr="001B1A4A" w:rsidRDefault="00EF1D6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03384998" w14:textId="77777777" w:rsidR="00EF1D64" w:rsidRPr="001B1A4A" w:rsidRDefault="00EF1D6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216BF415" w14:textId="58EBA49F" w:rsidR="00EF1D64" w:rsidRPr="001B1A4A" w:rsidRDefault="00EF1D6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9" w:type="dxa"/>
            <w:vAlign w:val="bottom"/>
          </w:tcPr>
          <w:p w14:paraId="457F9562" w14:textId="77777777" w:rsidR="00EF1D64" w:rsidRPr="001B1A4A" w:rsidRDefault="00EF1D6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vAlign w:val="bottom"/>
            <w:hideMark/>
          </w:tcPr>
          <w:p w14:paraId="4A92B395" w14:textId="77777777" w:rsidR="00EF1D64" w:rsidRPr="001B1A4A" w:rsidRDefault="00EF1D6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790032F1" w14:textId="77777777" w:rsidR="00EF1D64" w:rsidRPr="001B1A4A" w:rsidRDefault="00EF1D6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17AF4343" w14:textId="77777777" w:rsidR="00EF1D64" w:rsidRPr="001B1A4A" w:rsidRDefault="00EF1D6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39B4109F" w14:textId="77777777" w:rsidR="00EF1D64" w:rsidRPr="001B1A4A" w:rsidRDefault="00EF1D6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52D9356" w14:textId="77777777" w:rsidR="00A53144" w:rsidRPr="00ED7C0E" w:rsidRDefault="00A53144" w:rsidP="00A5314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151F0819" w14:textId="59AEE88D" w:rsidR="00EF1D64" w:rsidRPr="001B1A4A" w:rsidRDefault="00997B13" w:rsidP="00A5314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7B13">
              <w:rPr>
                <w:rFonts w:ascii="Angsana New" w:hAnsi="Angsana New" w:hint="cs"/>
                <w:sz w:val="26"/>
                <w:szCs w:val="26"/>
              </w:rPr>
              <w:t>30</w:t>
            </w:r>
            <w:r w:rsidR="00A53144" w:rsidRPr="00ED7C0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5314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EF1D64" w:rsidRPr="001B1A4A" w14:paraId="0F5DD802" w14:textId="77777777" w:rsidTr="00300E42">
        <w:trPr>
          <w:tblHeader/>
        </w:trPr>
        <w:tc>
          <w:tcPr>
            <w:tcW w:w="2880" w:type="dxa"/>
            <w:vAlign w:val="bottom"/>
          </w:tcPr>
          <w:p w14:paraId="582A47A9" w14:textId="77777777" w:rsidR="00EF1D64" w:rsidRPr="001B1A4A" w:rsidRDefault="00EF1D64" w:rsidP="00300E42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690C13BB" w14:textId="77777777" w:rsidR="00EF1D64" w:rsidRPr="006844E6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EF1D64" w:rsidRPr="001B1A4A" w14:paraId="34D3EE7C" w14:textId="77777777" w:rsidTr="00300E42">
        <w:tc>
          <w:tcPr>
            <w:tcW w:w="2880" w:type="dxa"/>
            <w:vAlign w:val="bottom"/>
          </w:tcPr>
          <w:p w14:paraId="1E348DDC" w14:textId="1221665C" w:rsidR="00EF1D64" w:rsidRPr="001B1A4A" w:rsidRDefault="00997B13" w:rsidP="00300E42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810" w:type="dxa"/>
            <w:vAlign w:val="bottom"/>
          </w:tcPr>
          <w:p w14:paraId="6132EF30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A0EDC1A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271EBF38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19A7EDD" w14:textId="77777777" w:rsidR="00EF1D64" w:rsidRPr="001B1A4A" w:rsidRDefault="00EF1D6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7F01D4F9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4545BDB" w14:textId="77777777" w:rsidR="00EF1D64" w:rsidRPr="001B1A4A" w:rsidRDefault="00EF1D6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33549CBA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00D5FF0" w14:textId="77777777" w:rsidR="00EF1D64" w:rsidRPr="001B1A4A" w:rsidRDefault="00EF1D6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2C266842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7A7F4C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725FD9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1D64" w:rsidRPr="001B1A4A" w14:paraId="2C293F33" w14:textId="77777777" w:rsidTr="00300E42">
        <w:tc>
          <w:tcPr>
            <w:tcW w:w="2880" w:type="dxa"/>
            <w:vAlign w:val="bottom"/>
          </w:tcPr>
          <w:p w14:paraId="4170DF31" w14:textId="77777777" w:rsidR="00EF1D64" w:rsidRPr="001B1A4A" w:rsidRDefault="00EF1D64" w:rsidP="00300E42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222F33F8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7E96A6B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20A43CA0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7B690FA" w14:textId="77777777" w:rsidR="00EF1D64" w:rsidRPr="001B1A4A" w:rsidRDefault="00EF1D6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11E4B245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D97C6AE" w14:textId="77777777" w:rsidR="00EF1D64" w:rsidRPr="001B1A4A" w:rsidRDefault="00EF1D6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12ADAAE0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B81068D" w14:textId="77777777" w:rsidR="00EF1D64" w:rsidRPr="001B1A4A" w:rsidRDefault="00EF1D6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FE52B63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BE3879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896D0C" w14:textId="77777777" w:rsidR="00EF1D64" w:rsidRPr="001B1A4A" w:rsidRDefault="00EF1D6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0763" w:rsidRPr="001B1A4A" w14:paraId="5775EC76" w14:textId="77777777" w:rsidTr="00300E42">
        <w:tc>
          <w:tcPr>
            <w:tcW w:w="2880" w:type="dxa"/>
            <w:vAlign w:val="bottom"/>
          </w:tcPr>
          <w:p w14:paraId="456A5933" w14:textId="50601F52" w:rsidR="000F0763" w:rsidRPr="001B1A4A" w:rsidRDefault="000F0763" w:rsidP="000F0763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1BECD2EB" w14:textId="269B9F19" w:rsidR="000F0763" w:rsidRPr="00A8327D" w:rsidRDefault="00997B1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621</w:t>
            </w:r>
            <w:r w:rsidR="000F0763" w:rsidRPr="00A8327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018</w:t>
            </w:r>
          </w:p>
        </w:tc>
        <w:tc>
          <w:tcPr>
            <w:tcW w:w="241" w:type="dxa"/>
            <w:vAlign w:val="bottom"/>
          </w:tcPr>
          <w:p w14:paraId="67644F98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0E4E6C57" w14:textId="156C7A1E" w:rsidR="000F0763" w:rsidRPr="00426CBB" w:rsidRDefault="00997B13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92</w:t>
            </w:r>
            <w:r w:rsidR="00AB55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936</w:t>
            </w:r>
          </w:p>
        </w:tc>
        <w:tc>
          <w:tcPr>
            <w:tcW w:w="249" w:type="dxa"/>
            <w:vAlign w:val="bottom"/>
          </w:tcPr>
          <w:p w14:paraId="719EEB37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78B2A439" w14:textId="2F3CFF92" w:rsidR="000F0763" w:rsidRPr="00426CBB" w:rsidRDefault="00AB5517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510</w:t>
            </w:r>
            <w:r w:rsidRPr="00AB55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200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785319A9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270C6B72" w14:textId="4C96D071" w:rsidR="000F0763" w:rsidRPr="00AB5517" w:rsidRDefault="00AB5517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B551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461</w:t>
            </w:r>
            <w:r w:rsidRPr="00AB551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2282C26B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0D6939B9" w14:textId="6BED2994" w:rsidR="000F0763" w:rsidRPr="00AB5517" w:rsidRDefault="00997B1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334</w:t>
            </w:r>
            <w:r w:rsidR="00AB5517" w:rsidRPr="00AB55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937</w:t>
            </w:r>
          </w:p>
        </w:tc>
        <w:tc>
          <w:tcPr>
            <w:tcW w:w="270" w:type="dxa"/>
          </w:tcPr>
          <w:p w14:paraId="18D82030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6578AD5" w14:textId="7A98A00F" w:rsidR="000F0763" w:rsidRPr="00AB5517" w:rsidRDefault="00997B1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538</w:t>
            </w:r>
            <w:r w:rsidR="00AB5517" w:rsidRPr="00AB55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230</w:t>
            </w:r>
          </w:p>
        </w:tc>
      </w:tr>
      <w:tr w:rsidR="000F0763" w:rsidRPr="001B1A4A" w14:paraId="1E0385D6" w14:textId="77777777" w:rsidTr="00300E42">
        <w:tc>
          <w:tcPr>
            <w:tcW w:w="2880" w:type="dxa"/>
            <w:vAlign w:val="bottom"/>
          </w:tcPr>
          <w:p w14:paraId="34E07BC4" w14:textId="1C29F682" w:rsidR="000F0763" w:rsidRDefault="000F0763" w:rsidP="000F0763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vAlign w:val="bottom"/>
          </w:tcPr>
          <w:p w14:paraId="22F8DBD5" w14:textId="7330B346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401634C0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2EF27055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5CC4AC4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295D0B89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1904170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462B4825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57B80FF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6E106A09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C0CC57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6BDCD4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5517" w:rsidRPr="001B1A4A" w14:paraId="2BC168A0" w14:textId="77777777" w:rsidTr="00BE5CF2">
        <w:tc>
          <w:tcPr>
            <w:tcW w:w="2880" w:type="dxa"/>
            <w:vAlign w:val="bottom"/>
          </w:tcPr>
          <w:p w14:paraId="4E488BED" w14:textId="10E29446" w:rsidR="00AB5517" w:rsidRPr="001B1A4A" w:rsidRDefault="00AB5517" w:rsidP="00AB5517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3" w:name="_Hlk172986617"/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vAlign w:val="bottom"/>
          </w:tcPr>
          <w:p w14:paraId="502CDD50" w14:textId="75D0D855" w:rsidR="00AB5517" w:rsidRPr="00A8327D" w:rsidRDefault="00997B13" w:rsidP="00AB551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="00AB5517" w:rsidRPr="00A8327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002</w:t>
            </w:r>
          </w:p>
        </w:tc>
        <w:tc>
          <w:tcPr>
            <w:tcW w:w="241" w:type="dxa"/>
            <w:vAlign w:val="bottom"/>
          </w:tcPr>
          <w:p w14:paraId="64331436" w14:textId="77777777" w:rsidR="00AB5517" w:rsidRPr="00A8327D" w:rsidRDefault="00AB5517" w:rsidP="00AB551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169B46C4" w14:textId="4B1E3421" w:rsidR="00AB5517" w:rsidRPr="00A8327D" w:rsidRDefault="00AB5517" w:rsidP="00AB5517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DF69D4D" w14:textId="77777777" w:rsidR="00AB5517" w:rsidRPr="00A8327D" w:rsidRDefault="00AB5517" w:rsidP="00AB5517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58FD737B" w14:textId="63F67E10" w:rsidR="00AB5517" w:rsidRPr="00A8327D" w:rsidRDefault="00AB5517" w:rsidP="00AB551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552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0E440DBA" w14:textId="77777777" w:rsidR="00AB5517" w:rsidRPr="00A8327D" w:rsidRDefault="00AB5517" w:rsidP="00AB5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63CF5C74" w14:textId="16ACAD2A" w:rsidR="00AB5517" w:rsidRPr="00A8327D" w:rsidRDefault="00AB5517" w:rsidP="00AB551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251ABDB6" w14:textId="77777777" w:rsidR="00AB5517" w:rsidRPr="00A8327D" w:rsidRDefault="00AB5517" w:rsidP="00AB5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0DECB45B" w14:textId="7B7A8D03" w:rsidR="00AB5517" w:rsidRPr="00426CBB" w:rsidRDefault="00AB5517" w:rsidP="00AB5517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CFB43D" w14:textId="77777777" w:rsidR="00AB5517" w:rsidRPr="00A8327D" w:rsidRDefault="00AB5517" w:rsidP="00AB551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42764E" w14:textId="527C5CBC" w:rsidR="00AB5517" w:rsidRPr="00A8327D" w:rsidRDefault="00997B13" w:rsidP="00AB551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AB55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448</w:t>
            </w:r>
          </w:p>
        </w:tc>
      </w:tr>
      <w:bookmarkEnd w:id="3"/>
      <w:tr w:rsidR="00AB5517" w:rsidRPr="001B1A4A" w14:paraId="0BFB0130" w14:textId="77777777" w:rsidTr="00300E42">
        <w:tc>
          <w:tcPr>
            <w:tcW w:w="2880" w:type="dxa"/>
            <w:vAlign w:val="bottom"/>
          </w:tcPr>
          <w:p w14:paraId="5F4BD989" w14:textId="77777777" w:rsidR="00AB5517" w:rsidRDefault="00AB5517" w:rsidP="00AB5517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5399A" w14:textId="753B67DB" w:rsidR="00AB5517" w:rsidRPr="00426CBB" w:rsidRDefault="00997B13" w:rsidP="00AB551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624</w:t>
            </w:r>
            <w:r w:rsidR="00AB5517"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020</w:t>
            </w:r>
          </w:p>
        </w:tc>
        <w:tc>
          <w:tcPr>
            <w:tcW w:w="241" w:type="dxa"/>
            <w:vAlign w:val="bottom"/>
          </w:tcPr>
          <w:p w14:paraId="23DFCB2C" w14:textId="77777777" w:rsidR="00AB5517" w:rsidRPr="00A8327D" w:rsidRDefault="00AB5517" w:rsidP="00AB551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22522" w14:textId="78EAF4EC" w:rsidR="00AB5517" w:rsidRPr="00426CBB" w:rsidRDefault="00997B13" w:rsidP="00AB551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92</w:t>
            </w:r>
            <w:r w:rsidR="00AB5517" w:rsidRPr="00AB551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936</w:t>
            </w:r>
          </w:p>
        </w:tc>
        <w:tc>
          <w:tcPr>
            <w:tcW w:w="249" w:type="dxa"/>
            <w:vAlign w:val="bottom"/>
          </w:tcPr>
          <w:p w14:paraId="2AD77480" w14:textId="77777777" w:rsidR="00AB5517" w:rsidRPr="00A8327D" w:rsidRDefault="00AB5517" w:rsidP="00AB5517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D229A" w14:textId="072ABA86" w:rsidR="00AB5517" w:rsidRPr="00426CBB" w:rsidRDefault="002A2DB3" w:rsidP="00AB551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510</w:t>
            </w:r>
            <w:r w:rsidR="00AB551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97B13"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752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75452816" w14:textId="77777777" w:rsidR="00AB5517" w:rsidRPr="00A8327D" w:rsidRDefault="00AB5517" w:rsidP="00AB5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FD265" w14:textId="623101B2" w:rsidR="00AB5517" w:rsidRPr="00426CBB" w:rsidRDefault="00AB5517" w:rsidP="00AB551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463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54D75704" w14:textId="77777777" w:rsidR="00AB5517" w:rsidRPr="00426CBB" w:rsidRDefault="00AB5517" w:rsidP="00AB551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204B3" w14:textId="19FD9F15" w:rsidR="00AB5517" w:rsidRPr="00AB5517" w:rsidRDefault="00997B13" w:rsidP="00AB551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334</w:t>
            </w:r>
            <w:r w:rsidR="00AB5517" w:rsidRPr="00AB551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937</w:t>
            </w:r>
          </w:p>
        </w:tc>
        <w:tc>
          <w:tcPr>
            <w:tcW w:w="270" w:type="dxa"/>
          </w:tcPr>
          <w:p w14:paraId="6DEB3578" w14:textId="77777777" w:rsidR="00AB5517" w:rsidRPr="00A8327D" w:rsidRDefault="00AB5517" w:rsidP="00AB551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6F32C1" w14:textId="475E241E" w:rsidR="00AB5517" w:rsidRPr="00A8327D" w:rsidRDefault="00997B13" w:rsidP="00AB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/>
                <w:b/>
                <w:bCs/>
                <w:sz w:val="28"/>
                <w:szCs w:val="28"/>
              </w:rPr>
              <w:t>540</w:t>
            </w:r>
            <w:r w:rsidR="00AB551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28"/>
                <w:szCs w:val="28"/>
              </w:rPr>
              <w:t>678</w:t>
            </w:r>
          </w:p>
        </w:tc>
      </w:tr>
      <w:tr w:rsidR="00AB5517" w:rsidRPr="001B1A4A" w14:paraId="383ED402" w14:textId="77777777" w:rsidTr="00300E42">
        <w:trPr>
          <w:trHeight w:val="60"/>
        </w:trPr>
        <w:tc>
          <w:tcPr>
            <w:tcW w:w="2880" w:type="dxa"/>
            <w:vAlign w:val="bottom"/>
          </w:tcPr>
          <w:p w14:paraId="376957A5" w14:textId="77777777" w:rsidR="00AB5517" w:rsidRPr="001B1A4A" w:rsidRDefault="00AB5517" w:rsidP="00AB5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F541A2C" w14:textId="77777777" w:rsidR="00AB5517" w:rsidRPr="00A8327D" w:rsidRDefault="00AB5517" w:rsidP="00AB551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87D03E5" w14:textId="77777777" w:rsidR="00AB5517" w:rsidRPr="00A8327D" w:rsidRDefault="00AB5517" w:rsidP="00AB551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2F0B2FF9" w14:textId="77777777" w:rsidR="00AB5517" w:rsidRPr="00A8327D" w:rsidRDefault="00AB5517" w:rsidP="00AB551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B3C3DBF" w14:textId="77777777" w:rsidR="00AB5517" w:rsidRPr="00A8327D" w:rsidRDefault="00AB5517" w:rsidP="00AB5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1199D82" w14:textId="77777777" w:rsidR="00AB5517" w:rsidRPr="00A8327D" w:rsidRDefault="00AB5517" w:rsidP="00AB551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EBC44E4" w14:textId="77777777" w:rsidR="00AB5517" w:rsidRPr="00A8327D" w:rsidRDefault="00AB5517" w:rsidP="00AB5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57ABAF4D" w14:textId="77777777" w:rsidR="00AB5517" w:rsidRPr="00A8327D" w:rsidRDefault="00AB5517" w:rsidP="00AB5517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070F9F5" w14:textId="77777777" w:rsidR="00AB5517" w:rsidRPr="00A8327D" w:rsidRDefault="00AB5517" w:rsidP="00AB5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93215CE" w14:textId="77777777" w:rsidR="00AB5517" w:rsidRPr="00A8327D" w:rsidRDefault="00AB5517" w:rsidP="00AB55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7B4598" w14:textId="77777777" w:rsidR="00AB5517" w:rsidRPr="00A8327D" w:rsidRDefault="00AB5517" w:rsidP="00AB55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129B62F" w14:textId="77777777" w:rsidR="00AB5517" w:rsidRPr="00A8327D" w:rsidRDefault="00AB5517" w:rsidP="00AB55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5517" w:rsidRPr="001B1A4A" w14:paraId="0AD6E296" w14:textId="77777777" w:rsidTr="005F2406">
        <w:trPr>
          <w:trHeight w:val="60"/>
        </w:trPr>
        <w:tc>
          <w:tcPr>
            <w:tcW w:w="2880" w:type="dxa"/>
            <w:vAlign w:val="bottom"/>
          </w:tcPr>
          <w:p w14:paraId="5D582DA3" w14:textId="77777777" w:rsidR="00AB5517" w:rsidRPr="001B1A4A" w:rsidRDefault="00AB5517" w:rsidP="00AB5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ADBB483" w14:textId="77777777" w:rsidR="00AB5517" w:rsidRPr="00A8327D" w:rsidRDefault="00AB5517" w:rsidP="00AB551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9A8C773" w14:textId="77777777" w:rsidR="00AB5517" w:rsidRPr="00A8327D" w:rsidRDefault="00AB5517" w:rsidP="00AB551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5AF87A04" w14:textId="77777777" w:rsidR="00AB5517" w:rsidRPr="00A8327D" w:rsidRDefault="00AB5517" w:rsidP="00AB551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96DD362" w14:textId="77777777" w:rsidR="00AB5517" w:rsidRPr="00A8327D" w:rsidRDefault="00AB5517" w:rsidP="00AB5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5553079B" w14:textId="77777777" w:rsidR="00AB5517" w:rsidRPr="00A8327D" w:rsidRDefault="00AB5517" w:rsidP="00AB551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D579734" w14:textId="77777777" w:rsidR="00AB5517" w:rsidRPr="00A8327D" w:rsidRDefault="00AB5517" w:rsidP="00AB5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5450942F" w14:textId="77777777" w:rsidR="00AB5517" w:rsidRPr="00A8327D" w:rsidRDefault="00AB5517" w:rsidP="00AB5517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251B74D" w14:textId="77777777" w:rsidR="00AB5517" w:rsidRPr="00A8327D" w:rsidRDefault="00AB5517" w:rsidP="00AB5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3F1D1DA" w14:textId="77777777" w:rsidR="00AB5517" w:rsidRPr="00A8327D" w:rsidRDefault="00AB5517" w:rsidP="00AB55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0C599B" w14:textId="77777777" w:rsidR="00AB5517" w:rsidRPr="00A8327D" w:rsidRDefault="00AB5517" w:rsidP="00AB55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7D67F1A" w14:textId="77777777" w:rsidR="00AB5517" w:rsidRPr="00A8327D" w:rsidRDefault="00AB5517" w:rsidP="00AB55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3E2C" w:rsidRPr="001B1A4A" w14:paraId="79182760" w14:textId="77777777" w:rsidTr="005F2406">
        <w:trPr>
          <w:trHeight w:val="60"/>
        </w:trPr>
        <w:tc>
          <w:tcPr>
            <w:tcW w:w="2880" w:type="dxa"/>
            <w:vAlign w:val="bottom"/>
          </w:tcPr>
          <w:p w14:paraId="70BF5BAC" w14:textId="2137511F" w:rsidR="00EB3E2C" w:rsidRPr="001B1A4A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82CC4C0" w14:textId="2A8C0970" w:rsidR="00EB3E2C" w:rsidRPr="00426CBB" w:rsidRDefault="00997B13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595</w:t>
            </w:r>
            <w:r w:rsidR="00EB3E2C" w:rsidRPr="00426C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937</w:t>
            </w:r>
          </w:p>
        </w:tc>
        <w:tc>
          <w:tcPr>
            <w:tcW w:w="241" w:type="dxa"/>
            <w:vAlign w:val="bottom"/>
          </w:tcPr>
          <w:p w14:paraId="6884EFE9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EF4A8B7" w14:textId="062269DA" w:rsidR="00EB3E2C" w:rsidRPr="00A8327D" w:rsidRDefault="00997B13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80</w:t>
            </w:r>
            <w:r w:rsidR="00EB3E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610</w:t>
            </w:r>
          </w:p>
        </w:tc>
        <w:tc>
          <w:tcPr>
            <w:tcW w:w="249" w:type="dxa"/>
            <w:vAlign w:val="bottom"/>
          </w:tcPr>
          <w:p w14:paraId="1AF963FA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C7D2C15" w14:textId="0CFBABC2" w:rsidR="00EB3E2C" w:rsidRPr="00A8327D" w:rsidRDefault="00EB3E2C" w:rsidP="00EB3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9111FA9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40F85DF4" w14:textId="449840BF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105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13391F07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11680AAA" w14:textId="5A97AE16" w:rsidR="00EB3E2C" w:rsidRPr="00AB5517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B551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334</w:t>
            </w:r>
            <w:r w:rsidRPr="00AB55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937</w:t>
            </w:r>
            <w:r w:rsidRPr="00AB551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6DDB4C" w14:textId="77777777" w:rsidR="00EB3E2C" w:rsidRPr="00A8327D" w:rsidRDefault="00EB3E2C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482CDA6" w14:textId="219C5220" w:rsidR="00EB3E2C" w:rsidRPr="00A8327D" w:rsidRDefault="00997B13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341</w:t>
            </w:r>
            <w:r w:rsidR="00EB3E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505</w:t>
            </w:r>
          </w:p>
        </w:tc>
      </w:tr>
      <w:tr w:rsidR="00EB3E2C" w:rsidRPr="001B1A4A" w14:paraId="26DBA667" w14:textId="77777777" w:rsidTr="005F2406">
        <w:trPr>
          <w:trHeight w:val="60"/>
        </w:trPr>
        <w:tc>
          <w:tcPr>
            <w:tcW w:w="2880" w:type="dxa"/>
            <w:vAlign w:val="bottom"/>
          </w:tcPr>
          <w:p w14:paraId="28C246AB" w14:textId="1A49E16B" w:rsidR="00EB3E2C" w:rsidRPr="001B1A4A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01DE3FD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55C040E4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B865ED1" w14:textId="77777777" w:rsidR="00EB3E2C" w:rsidRPr="00A8327D" w:rsidRDefault="00EB3E2C" w:rsidP="00EB3E2C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CF058A8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B8611FB" w14:textId="77777777" w:rsidR="00EB3E2C" w:rsidRPr="00A8327D" w:rsidRDefault="00EB3E2C" w:rsidP="00EB3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16C81DB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4ABE86D3" w14:textId="77777777" w:rsidR="00EB3E2C" w:rsidRPr="00A8327D" w:rsidRDefault="00EB3E2C" w:rsidP="00EB3E2C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A472572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6744341" w14:textId="77777777" w:rsidR="00EB3E2C" w:rsidRPr="00A8327D" w:rsidRDefault="00EB3E2C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450156" w14:textId="77777777" w:rsidR="00EB3E2C" w:rsidRPr="00A8327D" w:rsidRDefault="00EB3E2C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351093A" w14:textId="77777777" w:rsidR="00EB3E2C" w:rsidRPr="00A8327D" w:rsidRDefault="00EB3E2C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3E2C" w:rsidRPr="001B1A4A" w14:paraId="72F1E9EB" w14:textId="77777777" w:rsidTr="004578C6">
        <w:trPr>
          <w:trHeight w:val="60"/>
        </w:trPr>
        <w:tc>
          <w:tcPr>
            <w:tcW w:w="2880" w:type="dxa"/>
            <w:vAlign w:val="bottom"/>
          </w:tcPr>
          <w:p w14:paraId="23D401B9" w14:textId="1F597B13" w:rsidR="00EB3E2C" w:rsidRPr="001B1A4A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52DFB7" w14:textId="526CD1C7" w:rsidR="00EB3E2C" w:rsidRPr="00426CBB" w:rsidRDefault="00EB3E2C" w:rsidP="00EB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A8327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615D2A39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29B621" w14:textId="08BC405F" w:rsidR="00EB3E2C" w:rsidRPr="00A8327D" w:rsidRDefault="00997B13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B3E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074</w:t>
            </w:r>
          </w:p>
        </w:tc>
        <w:tc>
          <w:tcPr>
            <w:tcW w:w="249" w:type="dxa"/>
            <w:vAlign w:val="bottom"/>
          </w:tcPr>
          <w:p w14:paraId="313CFFA2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7B60F" w14:textId="35F02F11" w:rsidR="00EB3E2C" w:rsidRPr="00426CBB" w:rsidRDefault="00EB3E2C" w:rsidP="00EB3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A800682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8697BF" w14:textId="1CEB81EA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62785127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CE2C0C" w14:textId="15F96E26" w:rsidR="00EB3E2C" w:rsidRPr="00426CBB" w:rsidRDefault="00EB3E2C" w:rsidP="00EB3E2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7C8AE5" w14:textId="77777777" w:rsidR="00EB3E2C" w:rsidRPr="00A8327D" w:rsidRDefault="00EB3E2C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0E9586B" w14:textId="0C94B6CA" w:rsidR="00EB3E2C" w:rsidRPr="00A8327D" w:rsidRDefault="00997B13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B3E2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066</w:t>
            </w:r>
          </w:p>
        </w:tc>
      </w:tr>
      <w:tr w:rsidR="00EB3E2C" w:rsidRPr="001B1A4A" w14:paraId="432386B8" w14:textId="77777777" w:rsidTr="005F2406">
        <w:trPr>
          <w:trHeight w:val="60"/>
        </w:trPr>
        <w:tc>
          <w:tcPr>
            <w:tcW w:w="2880" w:type="dxa"/>
            <w:vAlign w:val="bottom"/>
          </w:tcPr>
          <w:p w14:paraId="246152A6" w14:textId="30660C3D" w:rsidR="00EB3E2C" w:rsidRPr="001B1A4A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C6FD7" w14:textId="28CA3A2C" w:rsidR="00EB3E2C" w:rsidRPr="00FD0AE2" w:rsidRDefault="00997B13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595</w:t>
            </w:r>
            <w:r w:rsidR="00EB3E2C" w:rsidRPr="00FD0A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937</w:t>
            </w:r>
          </w:p>
        </w:tc>
        <w:tc>
          <w:tcPr>
            <w:tcW w:w="241" w:type="dxa"/>
            <w:vAlign w:val="bottom"/>
          </w:tcPr>
          <w:p w14:paraId="264B542A" w14:textId="77777777" w:rsidR="00EB3E2C" w:rsidRPr="00FD0AE2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E8868E" w14:textId="339E9F60" w:rsidR="00EB3E2C" w:rsidRPr="00FD0AE2" w:rsidRDefault="00997B13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83</w:t>
            </w:r>
            <w:r w:rsidR="00EB3E2C" w:rsidRPr="00FD0A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684</w:t>
            </w:r>
          </w:p>
        </w:tc>
        <w:tc>
          <w:tcPr>
            <w:tcW w:w="249" w:type="dxa"/>
            <w:vAlign w:val="bottom"/>
          </w:tcPr>
          <w:p w14:paraId="1D7ED160" w14:textId="77777777" w:rsidR="00EB3E2C" w:rsidRPr="00FD0AE2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316E9" w14:textId="288F8AB2" w:rsidR="00EB3E2C" w:rsidRPr="00FD0AE2" w:rsidRDefault="00EB3E2C" w:rsidP="00EB3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0AE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3402A39D" w14:textId="77777777" w:rsidR="00EB3E2C" w:rsidRPr="00FD0AE2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B9600" w14:textId="2038DFAF" w:rsidR="00EB3E2C" w:rsidRPr="00FD0AE2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0A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113</w:t>
            </w:r>
            <w:r w:rsidRPr="00FD0A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42C66148" w14:textId="77777777" w:rsidR="00EB3E2C" w:rsidRPr="00FD0AE2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8ED47B" w14:textId="6C17F8C8" w:rsidR="00EB3E2C" w:rsidRPr="00FD0AE2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0A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334</w:t>
            </w:r>
            <w:r w:rsidRPr="00FD0A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97B13"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937</w:t>
            </w:r>
            <w:r w:rsidRPr="00FD0A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7A5DE8" w14:textId="77777777" w:rsidR="00EB3E2C" w:rsidRPr="00FD0AE2" w:rsidRDefault="00EB3E2C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16459" w14:textId="09BDD6FD" w:rsidR="00EB3E2C" w:rsidRPr="00FD0AE2" w:rsidRDefault="00997B13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344</w:t>
            </w:r>
            <w:r w:rsidR="00EB3E2C" w:rsidRPr="00FD0A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571</w:t>
            </w:r>
          </w:p>
        </w:tc>
      </w:tr>
      <w:tr w:rsidR="00EB3E2C" w:rsidRPr="001B1A4A" w14:paraId="7C61DE07" w14:textId="77777777" w:rsidTr="00A8327D">
        <w:tc>
          <w:tcPr>
            <w:tcW w:w="2880" w:type="dxa"/>
            <w:vAlign w:val="bottom"/>
          </w:tcPr>
          <w:p w14:paraId="59CB3366" w14:textId="77777777" w:rsidR="00EB3E2C" w:rsidRPr="001B1A4A" w:rsidRDefault="00EB3E2C" w:rsidP="00EB3E2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37FC252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74E9DB4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14:paraId="5E04DB07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B53972C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50DB67F2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C2F9D96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19BD41D6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C936704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0DE3C7BE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727BD8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105F3AC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3E2C" w:rsidRPr="001B1A4A" w14:paraId="00AB13AC" w14:textId="77777777" w:rsidTr="00300E42">
        <w:tc>
          <w:tcPr>
            <w:tcW w:w="2880" w:type="dxa"/>
            <w:vAlign w:val="bottom"/>
          </w:tcPr>
          <w:p w14:paraId="518FBCDC" w14:textId="395753B6" w:rsidR="00EB3E2C" w:rsidRPr="001B1A4A" w:rsidRDefault="00997B13" w:rsidP="00EB3E2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810" w:type="dxa"/>
            <w:vAlign w:val="bottom"/>
          </w:tcPr>
          <w:p w14:paraId="124D29C1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5477ED2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2D9107D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C5A48DA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EA9AAF0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E0F878F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64D07900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CBEDF2D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31848396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B8DAD9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B08A01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3E2C" w:rsidRPr="001B1A4A" w14:paraId="5CDEE929" w14:textId="77777777" w:rsidTr="00300E42">
        <w:tc>
          <w:tcPr>
            <w:tcW w:w="2880" w:type="dxa"/>
            <w:vAlign w:val="bottom"/>
          </w:tcPr>
          <w:p w14:paraId="3E1E4FA7" w14:textId="329EDEE9" w:rsidR="00EB3E2C" w:rsidRPr="001B1A4A" w:rsidRDefault="00EB3E2C" w:rsidP="00EB3E2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2BE28CEB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D44CABF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4322BDC7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6D76492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3039F062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9C7B40C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3D52FF09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40ECB78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36A09435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629862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7CCD5A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3E2C" w:rsidRPr="001B1A4A" w14:paraId="6EF72DD9" w14:textId="77777777" w:rsidTr="00300E42">
        <w:tc>
          <w:tcPr>
            <w:tcW w:w="2880" w:type="dxa"/>
            <w:vAlign w:val="bottom"/>
          </w:tcPr>
          <w:p w14:paraId="4B1A684D" w14:textId="2ADFD48B" w:rsidR="00EB3E2C" w:rsidRPr="001B1A4A" w:rsidRDefault="00EB3E2C" w:rsidP="00EB3E2C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4F204164" w14:textId="70983B4A" w:rsidR="00EB3E2C" w:rsidRPr="00426CBB" w:rsidRDefault="00997B13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666</w:t>
            </w:r>
            <w:r w:rsidR="00EB3E2C" w:rsidRPr="00426C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937</w:t>
            </w:r>
          </w:p>
        </w:tc>
        <w:tc>
          <w:tcPr>
            <w:tcW w:w="241" w:type="dxa"/>
            <w:vAlign w:val="bottom"/>
          </w:tcPr>
          <w:p w14:paraId="237976FE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05D6A3B4" w14:textId="23BC7845" w:rsidR="00EB3E2C" w:rsidRPr="00A8327D" w:rsidRDefault="00EB3E2C" w:rsidP="00EB3E2C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652D110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022B0DC9" w14:textId="1753F2C4" w:rsidR="00EB3E2C" w:rsidRPr="00A53144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5314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310</w:t>
            </w:r>
            <w:r w:rsidRPr="00A5314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Pr="00A5314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48BC899F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03F87C0C" w14:textId="3EC6D07C" w:rsidR="00EB3E2C" w:rsidRPr="00A53144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5314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A5314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867</w:t>
            </w:r>
            <w:r w:rsidRPr="00A5314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6EBB9653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2D82D04F" w14:textId="10389630" w:rsidR="00EB3E2C" w:rsidRPr="00A53144" w:rsidRDefault="00997B13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430</w:t>
            </w:r>
            <w:r w:rsidR="00EB3E2C" w:rsidRPr="00A5314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677</w:t>
            </w:r>
          </w:p>
        </w:tc>
        <w:tc>
          <w:tcPr>
            <w:tcW w:w="270" w:type="dxa"/>
            <w:vAlign w:val="bottom"/>
          </w:tcPr>
          <w:p w14:paraId="0E7E3EBE" w14:textId="77777777" w:rsidR="00EB3E2C" w:rsidRPr="00A53144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39C2E9" w14:textId="635787F6" w:rsidR="00EB3E2C" w:rsidRPr="00A53144" w:rsidRDefault="00997B13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785</w:t>
            </w:r>
            <w:r w:rsidR="00EB3E2C" w:rsidRPr="00A5314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747</w:t>
            </w:r>
          </w:p>
        </w:tc>
      </w:tr>
      <w:tr w:rsidR="00EB3E2C" w:rsidRPr="001B1A4A" w14:paraId="00C04C9A" w14:textId="77777777" w:rsidTr="00C33A7F">
        <w:tc>
          <w:tcPr>
            <w:tcW w:w="2880" w:type="dxa"/>
            <w:vAlign w:val="bottom"/>
          </w:tcPr>
          <w:p w14:paraId="085FF536" w14:textId="7D2E1D33" w:rsidR="00EB3E2C" w:rsidRDefault="00EB3E2C" w:rsidP="00EB3E2C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vAlign w:val="bottom"/>
          </w:tcPr>
          <w:p w14:paraId="644EC0DA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C4959CA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6506781E" w14:textId="77777777" w:rsidR="00EB3E2C" w:rsidRPr="00A8327D" w:rsidRDefault="00EB3E2C" w:rsidP="00EB3E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43AF9A7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258864F2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C955341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07A7DF6D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E3300FC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5B999B8" w14:textId="77777777" w:rsidR="00EB3E2C" w:rsidRPr="00A53144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4AD6FA" w14:textId="77777777" w:rsidR="00EB3E2C" w:rsidRPr="00A53144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E25F1F7" w14:textId="77777777" w:rsidR="00EB3E2C" w:rsidRPr="00A53144" w:rsidRDefault="00EB3E2C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3E2C" w:rsidRPr="001B1A4A" w14:paraId="038111DD" w14:textId="77777777" w:rsidTr="00300E42">
        <w:tc>
          <w:tcPr>
            <w:tcW w:w="2880" w:type="dxa"/>
            <w:vAlign w:val="bottom"/>
          </w:tcPr>
          <w:p w14:paraId="05617DC2" w14:textId="6D232BB4" w:rsidR="00EB3E2C" w:rsidRDefault="00EB3E2C" w:rsidP="00EB3E2C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8223D1E" w14:textId="60060071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27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248F5FDF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2B5DBBCA" w14:textId="614BDA32" w:rsidR="00EB3E2C" w:rsidRPr="00A8327D" w:rsidRDefault="00EB3E2C" w:rsidP="00EB3E2C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45F9FCB0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25FD0A5" w14:textId="35FEA6A0" w:rsidR="00EB3E2C" w:rsidRPr="00A53144" w:rsidRDefault="00EB3E2C" w:rsidP="00EB3E2C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5314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0D40236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7065BB43" w14:textId="054B28A3" w:rsidR="00EB3E2C" w:rsidRPr="00A53144" w:rsidRDefault="00EB3E2C" w:rsidP="00EB3E2C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5314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9CDFDE4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3E91D3BE" w14:textId="66BCF2ED" w:rsidR="00EB3E2C" w:rsidRPr="00A53144" w:rsidRDefault="00997B13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B3E2C" w:rsidRPr="00A5314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003</w:t>
            </w:r>
          </w:p>
        </w:tc>
        <w:tc>
          <w:tcPr>
            <w:tcW w:w="270" w:type="dxa"/>
            <w:vAlign w:val="bottom"/>
          </w:tcPr>
          <w:p w14:paraId="7B74F789" w14:textId="77777777" w:rsidR="00EB3E2C" w:rsidRPr="00A53144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4948F7" w14:textId="2CAE2604" w:rsidR="00EB3E2C" w:rsidRPr="00A53144" w:rsidRDefault="00997B13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B3E2C" w:rsidRPr="00A5314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003</w:t>
            </w:r>
          </w:p>
        </w:tc>
      </w:tr>
      <w:tr w:rsidR="00EB3E2C" w:rsidRPr="001B1A4A" w14:paraId="62FD4B36" w14:textId="77777777" w:rsidTr="00300E42">
        <w:tc>
          <w:tcPr>
            <w:tcW w:w="2880" w:type="dxa"/>
            <w:vAlign w:val="bottom"/>
          </w:tcPr>
          <w:p w14:paraId="7F1494D5" w14:textId="3BAAAB15" w:rsidR="00EB3E2C" w:rsidRDefault="00EB3E2C" w:rsidP="00EB3E2C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E9B5A" w14:textId="56E54503" w:rsidR="00EB3E2C" w:rsidRPr="00426CBB" w:rsidRDefault="00997B13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666</w:t>
            </w:r>
            <w:r w:rsidR="00EB3E2C"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937</w:t>
            </w:r>
          </w:p>
        </w:tc>
        <w:tc>
          <w:tcPr>
            <w:tcW w:w="241" w:type="dxa"/>
            <w:vAlign w:val="bottom"/>
          </w:tcPr>
          <w:p w14:paraId="06BA9BCC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79B41" w14:textId="5DA04A44" w:rsidR="00EB3E2C" w:rsidRPr="00A8327D" w:rsidRDefault="00EB3E2C" w:rsidP="00EB3E2C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90BE4A8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FC4EA" w14:textId="64F77763" w:rsidR="00EB3E2C" w:rsidRPr="00426CBB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53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310</w:t>
            </w:r>
            <w:r w:rsidRPr="00A53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97B13"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  <w:r w:rsidRPr="00A53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27423494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7D713" w14:textId="360B2D68" w:rsidR="00EB3E2C" w:rsidRPr="00426CBB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53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A53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97B13"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867</w:t>
            </w:r>
            <w:r w:rsidRPr="00A53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2632CE6B" w14:textId="77777777" w:rsidR="00EB3E2C" w:rsidRPr="00A53144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5A289" w14:textId="550D9378" w:rsidR="00EB3E2C" w:rsidRPr="00426CBB" w:rsidRDefault="00997B13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433</w:t>
            </w:r>
            <w:r w:rsidR="00EB3E2C" w:rsidRPr="00A53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</w:p>
        </w:tc>
        <w:tc>
          <w:tcPr>
            <w:tcW w:w="270" w:type="dxa"/>
            <w:vAlign w:val="bottom"/>
          </w:tcPr>
          <w:p w14:paraId="6CD91611" w14:textId="77777777" w:rsidR="00EB3E2C" w:rsidRPr="00A53144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08222" w14:textId="044EF24B" w:rsidR="00EB3E2C" w:rsidRPr="00426CBB" w:rsidRDefault="00997B13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-26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788</w:t>
            </w:r>
            <w:r w:rsidR="00EB3E2C" w:rsidRPr="00A53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750</w:t>
            </w:r>
          </w:p>
        </w:tc>
      </w:tr>
      <w:tr w:rsidR="00EB3E2C" w:rsidRPr="001B1A4A" w14:paraId="29C5D18D" w14:textId="77777777" w:rsidTr="00300E42">
        <w:trPr>
          <w:trHeight w:val="60"/>
        </w:trPr>
        <w:tc>
          <w:tcPr>
            <w:tcW w:w="2880" w:type="dxa"/>
            <w:vAlign w:val="bottom"/>
          </w:tcPr>
          <w:p w14:paraId="1BA6C96E" w14:textId="77777777" w:rsidR="00EB3E2C" w:rsidRPr="001B1A4A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88A5481" w14:textId="77777777" w:rsidR="00EB3E2C" w:rsidRPr="00A8327D" w:rsidRDefault="00EB3E2C" w:rsidP="00EB3E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1DD8C703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20577204" w14:textId="77777777" w:rsidR="00EB3E2C" w:rsidRPr="00A8327D" w:rsidRDefault="00EB3E2C" w:rsidP="00EB3E2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5BDD892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F2A4010" w14:textId="77777777" w:rsidR="00EB3E2C" w:rsidRPr="00A8327D" w:rsidRDefault="00EB3E2C" w:rsidP="00EB3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2E89CA6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70CE6970" w14:textId="77777777" w:rsidR="00EB3E2C" w:rsidRPr="00A8327D" w:rsidRDefault="00EB3E2C" w:rsidP="00EB3E2C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9AFE56C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C014444" w14:textId="77777777" w:rsidR="00EB3E2C" w:rsidRPr="00A8327D" w:rsidRDefault="00EB3E2C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A4AAFC" w14:textId="77777777" w:rsidR="00EB3E2C" w:rsidRPr="00A8327D" w:rsidRDefault="00EB3E2C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3406DED" w14:textId="77777777" w:rsidR="00EB3E2C" w:rsidRPr="00A8327D" w:rsidRDefault="00EB3E2C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3E2C" w:rsidRPr="001B1A4A" w14:paraId="5BBEF27A" w14:textId="77777777" w:rsidTr="00300E42">
        <w:trPr>
          <w:trHeight w:val="60"/>
        </w:trPr>
        <w:tc>
          <w:tcPr>
            <w:tcW w:w="2880" w:type="dxa"/>
            <w:vAlign w:val="bottom"/>
          </w:tcPr>
          <w:p w14:paraId="2504C765" w14:textId="77777777" w:rsidR="00EB3E2C" w:rsidRPr="001B1A4A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36237DF" w14:textId="77777777" w:rsidR="00EB3E2C" w:rsidRPr="00A8327D" w:rsidRDefault="00EB3E2C" w:rsidP="00EB3E2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2A06391C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BC9AB82" w14:textId="77777777" w:rsidR="00EB3E2C" w:rsidRPr="00A8327D" w:rsidRDefault="00EB3E2C" w:rsidP="00EB3E2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2C566E2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A08989C" w14:textId="77777777" w:rsidR="00EB3E2C" w:rsidRPr="00A8327D" w:rsidRDefault="00EB3E2C" w:rsidP="00EB3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6D36E76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841A43F" w14:textId="77777777" w:rsidR="00EB3E2C" w:rsidRPr="00A8327D" w:rsidRDefault="00EB3E2C" w:rsidP="00EB3E2C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946D6A1" w14:textId="77777777" w:rsidR="00EB3E2C" w:rsidRPr="00A8327D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DA4E536" w14:textId="77777777" w:rsidR="00EB3E2C" w:rsidRPr="00A8327D" w:rsidRDefault="00EB3E2C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FA12DF" w14:textId="77777777" w:rsidR="00EB3E2C" w:rsidRPr="00A8327D" w:rsidRDefault="00EB3E2C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9B2CF13" w14:textId="77777777" w:rsidR="00EB3E2C" w:rsidRPr="00A8327D" w:rsidRDefault="00EB3E2C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3E2C" w:rsidRPr="001B1A4A" w14:paraId="23764C99" w14:textId="77777777" w:rsidTr="00300E42">
        <w:trPr>
          <w:trHeight w:val="60"/>
        </w:trPr>
        <w:tc>
          <w:tcPr>
            <w:tcW w:w="2880" w:type="dxa"/>
            <w:vAlign w:val="bottom"/>
          </w:tcPr>
          <w:p w14:paraId="773114FE" w14:textId="0502B7A2" w:rsidR="00EB3E2C" w:rsidRPr="001B1A4A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0FF5560" w14:textId="36D65743" w:rsidR="00EB3E2C" w:rsidRPr="00426CBB" w:rsidRDefault="00997B13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906</w:t>
            </w:r>
            <w:r w:rsidR="00EB3E2C" w:rsidRPr="00426C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797</w:t>
            </w:r>
          </w:p>
        </w:tc>
        <w:tc>
          <w:tcPr>
            <w:tcW w:w="241" w:type="dxa"/>
            <w:vAlign w:val="bottom"/>
          </w:tcPr>
          <w:p w14:paraId="4E7B1C84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6401C938" w14:textId="11D5B751" w:rsidR="00EB3E2C" w:rsidRPr="00A53144" w:rsidRDefault="00997B13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45</w:t>
            </w:r>
            <w:r w:rsidR="00EB3E2C" w:rsidRPr="00A5314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159</w:t>
            </w:r>
          </w:p>
        </w:tc>
        <w:tc>
          <w:tcPr>
            <w:tcW w:w="249" w:type="dxa"/>
            <w:vAlign w:val="bottom"/>
          </w:tcPr>
          <w:p w14:paraId="33915E4F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ADBC4EE" w14:textId="109677D4" w:rsidR="00EB3E2C" w:rsidRPr="00A53144" w:rsidRDefault="00EB3E2C" w:rsidP="00EB3E2C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5314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C1EBC33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1226ACFF" w14:textId="3C7704A0" w:rsidR="00EB3E2C" w:rsidRPr="00A53144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5314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387</w:t>
            </w:r>
            <w:r w:rsidRPr="00A5314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70C77C83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000B18A" w14:textId="0D321FDA" w:rsidR="00EB3E2C" w:rsidRPr="00A53144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5314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430</w:t>
            </w:r>
            <w:r w:rsidRPr="00A5314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677</w:t>
            </w:r>
            <w:r w:rsidRPr="00A5314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A7D007" w14:textId="77777777" w:rsidR="00EB3E2C" w:rsidRPr="00A53144" w:rsidRDefault="00EB3E2C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1E46EAA" w14:textId="36E3FD5C" w:rsidR="00EB3E2C" w:rsidRPr="00A53144" w:rsidRDefault="00997B13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520</w:t>
            </w:r>
            <w:r w:rsidR="00EB3E2C" w:rsidRPr="00A5314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892</w:t>
            </w:r>
          </w:p>
        </w:tc>
      </w:tr>
      <w:tr w:rsidR="00EB3E2C" w:rsidRPr="001B1A4A" w14:paraId="28A0E6F9" w14:textId="77777777" w:rsidTr="00300E42">
        <w:tc>
          <w:tcPr>
            <w:tcW w:w="2880" w:type="dxa"/>
            <w:vAlign w:val="bottom"/>
          </w:tcPr>
          <w:p w14:paraId="0C653F16" w14:textId="77777777" w:rsidR="00EB3E2C" w:rsidRPr="001B1A4A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331D6A2" w14:textId="77777777" w:rsidR="00EB3E2C" w:rsidRPr="00A8327D" w:rsidRDefault="00EB3E2C" w:rsidP="00EB3E2C">
            <w:pPr>
              <w:pStyle w:val="acctfourfigures"/>
              <w:tabs>
                <w:tab w:val="decimal" w:pos="465"/>
              </w:tabs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A03BBB3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C449A5F" w14:textId="77777777" w:rsidR="00EB3E2C" w:rsidRPr="00A53144" w:rsidRDefault="00EB3E2C" w:rsidP="00EB3E2C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EE2E7E8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1E78E5E" w14:textId="77777777" w:rsidR="00EB3E2C" w:rsidRPr="00A53144" w:rsidRDefault="00EB3E2C" w:rsidP="00EB3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B4D72E1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753D0D8F" w14:textId="77777777" w:rsidR="00EB3E2C" w:rsidRPr="00A53144" w:rsidRDefault="00EB3E2C" w:rsidP="00EB3E2C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23E0F66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1E19DFC" w14:textId="77777777" w:rsidR="00EB3E2C" w:rsidRPr="00A53144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76B5E6" w14:textId="77777777" w:rsidR="00EB3E2C" w:rsidRPr="00A53144" w:rsidRDefault="00EB3E2C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02CFADF" w14:textId="77777777" w:rsidR="00EB3E2C" w:rsidRPr="00A53144" w:rsidRDefault="00EB3E2C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EB3E2C" w:rsidRPr="001B1A4A" w14:paraId="6359365B" w14:textId="77777777" w:rsidTr="00300E42">
        <w:tc>
          <w:tcPr>
            <w:tcW w:w="2880" w:type="dxa"/>
            <w:vAlign w:val="bottom"/>
          </w:tcPr>
          <w:p w14:paraId="3FC9AD82" w14:textId="77777777" w:rsidR="00EB3E2C" w:rsidRPr="001B1A4A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121FE8" w14:textId="04600807" w:rsidR="00EB3E2C" w:rsidRPr="00426CBB" w:rsidRDefault="00997B13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="00EB3E2C" w:rsidRPr="00426C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006</w:t>
            </w:r>
          </w:p>
        </w:tc>
        <w:tc>
          <w:tcPr>
            <w:tcW w:w="241" w:type="dxa"/>
            <w:vAlign w:val="bottom"/>
          </w:tcPr>
          <w:p w14:paraId="4D5ECC4A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D017E3" w14:textId="4B123C45" w:rsidR="00EB3E2C" w:rsidRPr="00A53144" w:rsidRDefault="00EB3E2C" w:rsidP="00EB3E2C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5314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7231339B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95C0D6" w14:textId="1280DD9E" w:rsidR="00EB3E2C" w:rsidRPr="00A53144" w:rsidRDefault="00EB3E2C" w:rsidP="00EB3E2C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5314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013B193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903A74" w14:textId="45CC4194" w:rsidR="00EB3E2C" w:rsidRPr="00A53144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314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A5314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2E1F5D1E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440DCF" w14:textId="6CD65D22" w:rsidR="00EB3E2C" w:rsidRPr="00A53144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5314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A5314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003</w:t>
            </w:r>
            <w:r w:rsidRPr="00A5314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D283BC" w14:textId="77777777" w:rsidR="00EB3E2C" w:rsidRPr="00A53144" w:rsidRDefault="00EB3E2C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148C5A" w14:textId="1188460B" w:rsidR="00EB3E2C" w:rsidRPr="00A53144" w:rsidRDefault="00EB3E2C" w:rsidP="00EB3E2C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531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B3E2C" w:rsidRPr="001B1A4A" w14:paraId="26DB6794" w14:textId="77777777" w:rsidTr="00300E42">
        <w:tc>
          <w:tcPr>
            <w:tcW w:w="2880" w:type="dxa"/>
            <w:vAlign w:val="bottom"/>
          </w:tcPr>
          <w:p w14:paraId="70871CD8" w14:textId="77777777" w:rsidR="00EB3E2C" w:rsidRPr="001B1A4A" w:rsidRDefault="00EB3E2C" w:rsidP="00EB3E2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6A77DE" w14:textId="5484E1F7" w:rsidR="00EB3E2C" w:rsidRPr="00426CBB" w:rsidRDefault="00997B13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909</w:t>
            </w:r>
            <w:r w:rsidR="00EB3E2C"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803</w:t>
            </w:r>
          </w:p>
        </w:tc>
        <w:tc>
          <w:tcPr>
            <w:tcW w:w="241" w:type="dxa"/>
            <w:vAlign w:val="bottom"/>
          </w:tcPr>
          <w:p w14:paraId="31853A9E" w14:textId="77777777" w:rsidR="00EB3E2C" w:rsidRPr="00A8327D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26975D" w14:textId="746F2F2B" w:rsidR="00EB3E2C" w:rsidRPr="00A53144" w:rsidRDefault="00997B13" w:rsidP="00EB3E2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</w:t>
            </w:r>
            <w:r w:rsidR="00EB3E2C" w:rsidRPr="00A53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159</w:t>
            </w:r>
          </w:p>
        </w:tc>
        <w:tc>
          <w:tcPr>
            <w:tcW w:w="249" w:type="dxa"/>
            <w:vAlign w:val="bottom"/>
          </w:tcPr>
          <w:p w14:paraId="6689AE10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E78F80" w14:textId="56F339E9" w:rsidR="00EB3E2C" w:rsidRPr="00A53144" w:rsidRDefault="00EB3E2C" w:rsidP="00EB3E2C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53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30790CB9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E9EC46" w14:textId="378E2F93" w:rsidR="00EB3E2C" w:rsidRPr="00A53144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53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390</w:t>
            </w:r>
            <w:r w:rsidRPr="00A53144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5F1A15D1" w14:textId="77777777" w:rsidR="00EB3E2C" w:rsidRPr="00A53144" w:rsidRDefault="00EB3E2C" w:rsidP="00EB3E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C3CB58" w14:textId="4C8EFF6B" w:rsidR="00EB3E2C" w:rsidRPr="00A53144" w:rsidRDefault="00EB3E2C" w:rsidP="00EB3E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5314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997B13"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433</w:t>
            </w:r>
            <w:r w:rsidRPr="00A5314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97B13"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680</w:t>
            </w:r>
            <w:r w:rsidRPr="00A5314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5CAF56" w14:textId="77777777" w:rsidR="00EB3E2C" w:rsidRPr="00A53144" w:rsidRDefault="00EB3E2C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BF2AD8" w14:textId="2FB55207" w:rsidR="00EB3E2C" w:rsidRPr="00A53144" w:rsidRDefault="00997B13" w:rsidP="00EB3E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520</w:t>
            </w:r>
            <w:r w:rsidR="00EB3E2C" w:rsidRPr="00A5314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892</w:t>
            </w:r>
          </w:p>
        </w:tc>
      </w:tr>
    </w:tbl>
    <w:p w14:paraId="6CEF50F2" w14:textId="77777777" w:rsidR="00DD4482" w:rsidRDefault="00DD4482">
      <w:pPr>
        <w:rPr>
          <w:rFonts w:asciiTheme="majorBidi" w:hAnsiTheme="majorBidi" w:cstheme="majorBidi"/>
          <w:sz w:val="30"/>
          <w:szCs w:val="30"/>
        </w:rPr>
      </w:pPr>
    </w:p>
    <w:p w14:paraId="51BB1A38" w14:textId="77777777" w:rsidR="00262AD4" w:rsidRPr="007C76AA" w:rsidRDefault="00262AD4" w:rsidP="00262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10"/>
        <w:gridCol w:w="241"/>
        <w:gridCol w:w="929"/>
        <w:gridCol w:w="249"/>
        <w:gridCol w:w="1011"/>
        <w:gridCol w:w="249"/>
        <w:gridCol w:w="921"/>
        <w:gridCol w:w="249"/>
        <w:gridCol w:w="1011"/>
        <w:gridCol w:w="270"/>
        <w:gridCol w:w="990"/>
      </w:tblGrid>
      <w:tr w:rsidR="00262AD4" w:rsidRPr="001B1A4A" w14:paraId="10922642" w14:textId="77777777" w:rsidTr="00300E42">
        <w:trPr>
          <w:tblHeader/>
        </w:trPr>
        <w:tc>
          <w:tcPr>
            <w:tcW w:w="2880" w:type="dxa"/>
            <w:vAlign w:val="bottom"/>
          </w:tcPr>
          <w:p w14:paraId="11E9A852" w14:textId="77777777" w:rsidR="00262AD4" w:rsidRPr="001B1A4A" w:rsidRDefault="00262AD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4BEAFA53" w14:textId="62B68322" w:rsidR="00262AD4" w:rsidRPr="001B1A4A" w:rsidRDefault="00262AD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2AD4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AD4" w:rsidRPr="001B1A4A" w14:paraId="496B748C" w14:textId="77777777" w:rsidTr="00300E42">
        <w:trPr>
          <w:tblHeader/>
        </w:trPr>
        <w:tc>
          <w:tcPr>
            <w:tcW w:w="2880" w:type="dxa"/>
            <w:vAlign w:val="bottom"/>
            <w:hideMark/>
          </w:tcPr>
          <w:p w14:paraId="51D27F3A" w14:textId="77777777" w:rsidR="00262AD4" w:rsidRPr="001B1A4A" w:rsidRDefault="00262AD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br/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810" w:type="dxa"/>
            <w:vAlign w:val="bottom"/>
            <w:hideMark/>
          </w:tcPr>
          <w:p w14:paraId="1367B854" w14:textId="77777777" w:rsidR="00262AD4" w:rsidRPr="001B1A4A" w:rsidRDefault="00262AD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0D172358" w14:textId="6B7A27E8" w:rsidR="00262AD4" w:rsidRPr="001B1A4A" w:rsidRDefault="00997B13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62AD4" w:rsidRPr="001B1A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62AD4"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4BB39C9E" w14:textId="77777777" w:rsidR="00262AD4" w:rsidRPr="001B1A4A" w:rsidRDefault="00262AD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  <w:hideMark/>
          </w:tcPr>
          <w:p w14:paraId="448C3556" w14:textId="77777777" w:rsidR="00262AD4" w:rsidRPr="001B1A4A" w:rsidRDefault="00262AD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51E6F936" w14:textId="77777777" w:rsidR="00262AD4" w:rsidRPr="001B1A4A" w:rsidRDefault="00262AD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24F365B5" w14:textId="5B177A2F" w:rsidR="00262AD4" w:rsidRPr="001B1A4A" w:rsidRDefault="00262AD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9" w:type="dxa"/>
            <w:vAlign w:val="bottom"/>
          </w:tcPr>
          <w:p w14:paraId="2891A979" w14:textId="77777777" w:rsidR="00262AD4" w:rsidRPr="001B1A4A" w:rsidRDefault="00262AD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vAlign w:val="bottom"/>
            <w:hideMark/>
          </w:tcPr>
          <w:p w14:paraId="771F3CD4" w14:textId="77777777" w:rsidR="00262AD4" w:rsidRPr="001B1A4A" w:rsidRDefault="00262AD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046D81DD" w14:textId="77777777" w:rsidR="00262AD4" w:rsidRPr="001B1A4A" w:rsidRDefault="00262AD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781B9DAD" w14:textId="77777777" w:rsidR="00262AD4" w:rsidRPr="001B1A4A" w:rsidRDefault="00262AD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567CDDFF" w14:textId="77777777" w:rsidR="00262AD4" w:rsidRPr="001B1A4A" w:rsidRDefault="00262AD4" w:rsidP="00300E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3CBB564" w14:textId="77777777" w:rsidR="00C81C90" w:rsidRPr="00ED7C0E" w:rsidRDefault="00C81C90" w:rsidP="00C81C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0E074EEC" w14:textId="00AC2BD9" w:rsidR="00262AD4" w:rsidRPr="001B1A4A" w:rsidRDefault="00997B13" w:rsidP="00C81C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7B13">
              <w:rPr>
                <w:rFonts w:ascii="Angsana New" w:hAnsi="Angsana New" w:hint="cs"/>
                <w:sz w:val="26"/>
                <w:szCs w:val="26"/>
              </w:rPr>
              <w:t>30</w:t>
            </w:r>
            <w:r w:rsidR="00C81C90" w:rsidRPr="00ED7C0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81C9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262AD4" w:rsidRPr="001B1A4A" w14:paraId="127A33C0" w14:textId="77777777" w:rsidTr="00300E42">
        <w:trPr>
          <w:tblHeader/>
        </w:trPr>
        <w:tc>
          <w:tcPr>
            <w:tcW w:w="2880" w:type="dxa"/>
            <w:vAlign w:val="bottom"/>
          </w:tcPr>
          <w:p w14:paraId="3A62FD45" w14:textId="77777777" w:rsidR="00262AD4" w:rsidRPr="001B1A4A" w:rsidRDefault="00262AD4" w:rsidP="00300E42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029B14D0" w14:textId="77777777" w:rsidR="00262AD4" w:rsidRPr="006844E6" w:rsidRDefault="00262AD4" w:rsidP="00300E4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62AD4" w:rsidRPr="001B1A4A" w14:paraId="4D3855B3" w14:textId="77777777" w:rsidTr="00300E42">
        <w:tc>
          <w:tcPr>
            <w:tcW w:w="2880" w:type="dxa"/>
            <w:vAlign w:val="bottom"/>
          </w:tcPr>
          <w:p w14:paraId="75200B77" w14:textId="333CFB71" w:rsidR="00262AD4" w:rsidRPr="001B1A4A" w:rsidRDefault="00997B13" w:rsidP="00300E42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810" w:type="dxa"/>
            <w:vAlign w:val="bottom"/>
          </w:tcPr>
          <w:p w14:paraId="6964C658" w14:textId="77777777" w:rsidR="00262AD4" w:rsidRPr="001B1A4A" w:rsidRDefault="00262AD4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A1A1062" w14:textId="77777777" w:rsidR="00262AD4" w:rsidRPr="001B1A4A" w:rsidRDefault="00262AD4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34F36774" w14:textId="77777777" w:rsidR="00262AD4" w:rsidRPr="001B1A4A" w:rsidRDefault="00262AD4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8D49D89" w14:textId="77777777" w:rsidR="00262AD4" w:rsidRPr="001B1A4A" w:rsidRDefault="00262AD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FAC8D27" w14:textId="77777777" w:rsidR="00262AD4" w:rsidRPr="001B1A4A" w:rsidRDefault="00262AD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9AFD8B9" w14:textId="77777777" w:rsidR="00262AD4" w:rsidRPr="001B1A4A" w:rsidRDefault="00262AD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1A1A1CF5" w14:textId="77777777" w:rsidR="00262AD4" w:rsidRPr="001B1A4A" w:rsidRDefault="00262AD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6D59E1F" w14:textId="77777777" w:rsidR="00262AD4" w:rsidRPr="001B1A4A" w:rsidRDefault="00262AD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7C1FF129" w14:textId="77777777" w:rsidR="00262AD4" w:rsidRPr="001B1A4A" w:rsidRDefault="00262AD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73B34B" w14:textId="77777777" w:rsidR="00262AD4" w:rsidRPr="001B1A4A" w:rsidRDefault="00262AD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B238C3" w14:textId="77777777" w:rsidR="00262AD4" w:rsidRPr="001B1A4A" w:rsidRDefault="00262AD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2AD4" w:rsidRPr="001B1A4A" w14:paraId="19A2DD09" w14:textId="77777777" w:rsidTr="00300E42">
        <w:tc>
          <w:tcPr>
            <w:tcW w:w="2880" w:type="dxa"/>
            <w:vAlign w:val="bottom"/>
          </w:tcPr>
          <w:p w14:paraId="053C8B19" w14:textId="77777777" w:rsidR="00262AD4" w:rsidRPr="001B1A4A" w:rsidRDefault="00262AD4" w:rsidP="00300E42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7EB0F41A" w14:textId="77777777" w:rsidR="00262AD4" w:rsidRPr="001B1A4A" w:rsidRDefault="00262AD4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5918839" w14:textId="77777777" w:rsidR="00262AD4" w:rsidRPr="001B1A4A" w:rsidRDefault="00262AD4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1B23D970" w14:textId="77777777" w:rsidR="00262AD4" w:rsidRPr="001B1A4A" w:rsidRDefault="00262AD4" w:rsidP="00300E4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9595249" w14:textId="77777777" w:rsidR="00262AD4" w:rsidRPr="001B1A4A" w:rsidRDefault="00262AD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2B6A7FE" w14:textId="77777777" w:rsidR="00262AD4" w:rsidRPr="001B1A4A" w:rsidRDefault="00262AD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4577D36" w14:textId="77777777" w:rsidR="00262AD4" w:rsidRPr="001B1A4A" w:rsidRDefault="00262AD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1B6B5478" w14:textId="77777777" w:rsidR="00262AD4" w:rsidRPr="001B1A4A" w:rsidRDefault="00262AD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F942D85" w14:textId="77777777" w:rsidR="00262AD4" w:rsidRPr="001B1A4A" w:rsidRDefault="00262AD4" w:rsidP="00300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72A354C7" w14:textId="77777777" w:rsidR="00262AD4" w:rsidRPr="001B1A4A" w:rsidRDefault="00262AD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F85418" w14:textId="77777777" w:rsidR="00262AD4" w:rsidRPr="001B1A4A" w:rsidRDefault="00262AD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BF1C06" w14:textId="77777777" w:rsidR="00262AD4" w:rsidRPr="001B1A4A" w:rsidRDefault="00262AD4" w:rsidP="00300E4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68AA" w:rsidRPr="001B1A4A" w14:paraId="1A03C5EF" w14:textId="77777777" w:rsidTr="007B1C4F">
        <w:tc>
          <w:tcPr>
            <w:tcW w:w="2880" w:type="dxa"/>
            <w:vAlign w:val="bottom"/>
          </w:tcPr>
          <w:p w14:paraId="1806675B" w14:textId="77777777" w:rsidR="009868AA" w:rsidRPr="001B1A4A" w:rsidRDefault="009868AA" w:rsidP="009868AA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48B7D3AB" w14:textId="2BCA2D2E" w:rsidR="009868AA" w:rsidRPr="00A8327D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270</w:t>
            </w:r>
            <w:r w:rsidR="009868AA" w:rsidRPr="00A8327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4F401725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68C4BFFB" w14:textId="5733A391" w:rsidR="009868AA" w:rsidRPr="00A8327D" w:rsidRDefault="009868AA" w:rsidP="009868AA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F05DC58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7EE305D7" w14:textId="7CBC0482" w:rsidR="009868AA" w:rsidRPr="007F6A24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6A24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270</w:t>
            </w:r>
            <w:r w:rsidRPr="007F6A2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  <w:r w:rsidRPr="007F6A24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9" w:type="dxa"/>
            <w:vAlign w:val="bottom"/>
          </w:tcPr>
          <w:p w14:paraId="6663FC31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24CEE401" w14:textId="2921A8FC" w:rsidR="009868AA" w:rsidRPr="000E36D8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A8327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300DCC09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C594EA9" w14:textId="1B69D3C8" w:rsidR="009868AA" w:rsidRPr="008B5D0E" w:rsidRDefault="009868AA" w:rsidP="009868AA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2B779F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98DA85" w14:textId="3613C2FD" w:rsidR="009868AA" w:rsidRPr="009868AA" w:rsidRDefault="009868AA" w:rsidP="009868AA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9868AA" w:rsidRPr="001B1A4A" w14:paraId="6E17B9BD" w14:textId="77777777" w:rsidTr="00300E42">
        <w:tc>
          <w:tcPr>
            <w:tcW w:w="2880" w:type="dxa"/>
            <w:vAlign w:val="bottom"/>
          </w:tcPr>
          <w:p w14:paraId="1DCD1C58" w14:textId="77777777" w:rsidR="009868AA" w:rsidRDefault="009868AA" w:rsidP="009868AA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vAlign w:val="bottom"/>
          </w:tcPr>
          <w:p w14:paraId="60C5307C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7E2010F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044F412B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F83C23E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2CBFCA7F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4C83B48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20972E7F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2DF82D8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33AB87F7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8BCCFF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442A4D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68AA" w:rsidRPr="001B1A4A" w14:paraId="0E9C3486" w14:textId="77777777" w:rsidTr="00300E42">
        <w:tc>
          <w:tcPr>
            <w:tcW w:w="2880" w:type="dxa"/>
            <w:vAlign w:val="bottom"/>
          </w:tcPr>
          <w:p w14:paraId="1F3D8BD6" w14:textId="77777777" w:rsidR="009868AA" w:rsidRPr="001B1A4A" w:rsidRDefault="009868AA" w:rsidP="009868AA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vAlign w:val="bottom"/>
          </w:tcPr>
          <w:p w14:paraId="172A541B" w14:textId="62456D02" w:rsidR="009868AA" w:rsidRPr="00A8327D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="009868AA" w:rsidRPr="00A8327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002</w:t>
            </w:r>
          </w:p>
        </w:tc>
        <w:tc>
          <w:tcPr>
            <w:tcW w:w="241" w:type="dxa"/>
            <w:vAlign w:val="bottom"/>
          </w:tcPr>
          <w:p w14:paraId="4DE94E99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0A7925AB" w14:textId="16900AB1" w:rsidR="009868AA" w:rsidRPr="00A8327D" w:rsidRDefault="009868AA" w:rsidP="009868AA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4A6BBAE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6B7AE2A4" w14:textId="783E8B85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552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6455A503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44A8529C" w14:textId="5A782BEC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08760171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32220C91" w14:textId="37E80019" w:rsidR="009868AA" w:rsidRPr="00A8327D" w:rsidRDefault="009868AA" w:rsidP="009868AA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48D936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C1D1D9" w14:textId="2F4D152C" w:rsidR="009868AA" w:rsidRPr="00A8327D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9868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448</w:t>
            </w:r>
          </w:p>
        </w:tc>
      </w:tr>
      <w:tr w:rsidR="009868AA" w:rsidRPr="001B1A4A" w14:paraId="3779D753" w14:textId="77777777" w:rsidTr="00B614BA">
        <w:tc>
          <w:tcPr>
            <w:tcW w:w="2880" w:type="dxa"/>
            <w:vAlign w:val="bottom"/>
          </w:tcPr>
          <w:p w14:paraId="19979F1F" w14:textId="77777777" w:rsidR="009868AA" w:rsidRDefault="009868AA" w:rsidP="009868AA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022B4" w14:textId="0B592F55" w:rsidR="009868AA" w:rsidRPr="00426CBB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273</w:t>
            </w:r>
            <w:r w:rsidR="009868AA"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002</w:t>
            </w:r>
          </w:p>
        </w:tc>
        <w:tc>
          <w:tcPr>
            <w:tcW w:w="241" w:type="dxa"/>
            <w:vAlign w:val="bottom"/>
          </w:tcPr>
          <w:p w14:paraId="2E00474E" w14:textId="77777777" w:rsidR="009868AA" w:rsidRPr="00426CBB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C5519" w14:textId="672AA74C" w:rsidR="009868AA" w:rsidRPr="006619F1" w:rsidRDefault="009868AA" w:rsidP="009868A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19F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3199126" w14:textId="77777777" w:rsidR="009868AA" w:rsidRPr="00426CBB" w:rsidRDefault="009868AA" w:rsidP="009868AA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23C50" w14:textId="0D887686" w:rsidR="009868AA" w:rsidRPr="00426CBB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270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97B13"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552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1030BD48" w14:textId="77777777" w:rsidR="009868AA" w:rsidRPr="00426CBB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A1C11" w14:textId="3453B150" w:rsidR="009868AA" w:rsidRPr="00426CBB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227398C3" w14:textId="77777777" w:rsidR="009868AA" w:rsidRPr="00426CBB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8297C" w14:textId="5F1C8977" w:rsidR="009868AA" w:rsidRPr="000C5204" w:rsidRDefault="009868AA" w:rsidP="009868AA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520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1C602C" w14:textId="77777777" w:rsidR="009868AA" w:rsidRPr="00426CBB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A267EC" w14:textId="0885174C" w:rsidR="009868AA" w:rsidRPr="00426CBB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9868A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448</w:t>
            </w:r>
          </w:p>
        </w:tc>
      </w:tr>
      <w:tr w:rsidR="009868AA" w:rsidRPr="001B1A4A" w14:paraId="5B8D48B3" w14:textId="77777777" w:rsidTr="00300E42">
        <w:trPr>
          <w:trHeight w:val="60"/>
        </w:trPr>
        <w:tc>
          <w:tcPr>
            <w:tcW w:w="2880" w:type="dxa"/>
            <w:vAlign w:val="bottom"/>
          </w:tcPr>
          <w:p w14:paraId="5846581A" w14:textId="77777777" w:rsidR="009868AA" w:rsidRPr="001B1A4A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DAECC31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5DC391C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7C87C1AF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F1E4098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46A10852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AC90A6E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7DA1F33A" w14:textId="77777777" w:rsidR="009868AA" w:rsidRPr="00A8327D" w:rsidRDefault="009868AA" w:rsidP="009868AA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8FCED08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A1E3A94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B9FE1B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E563071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68AA" w:rsidRPr="001B1A4A" w14:paraId="7CBA8A9B" w14:textId="77777777" w:rsidTr="00300E42">
        <w:trPr>
          <w:trHeight w:val="60"/>
        </w:trPr>
        <w:tc>
          <w:tcPr>
            <w:tcW w:w="2880" w:type="dxa"/>
            <w:vAlign w:val="bottom"/>
          </w:tcPr>
          <w:p w14:paraId="562AD936" w14:textId="77777777" w:rsidR="009868AA" w:rsidRPr="001B1A4A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DBD2D2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03392D6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1594FFB3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0223558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B65371B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4FFBAE2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1B15329" w14:textId="77777777" w:rsidR="009868AA" w:rsidRPr="00A8327D" w:rsidRDefault="009868AA" w:rsidP="009868AA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AD00451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94268A7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B57E3F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4B91DD6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68AA" w:rsidRPr="001B1A4A" w14:paraId="4B80933A" w14:textId="77777777" w:rsidTr="00300E42">
        <w:trPr>
          <w:trHeight w:val="60"/>
        </w:trPr>
        <w:tc>
          <w:tcPr>
            <w:tcW w:w="2880" w:type="dxa"/>
            <w:vAlign w:val="bottom"/>
          </w:tcPr>
          <w:p w14:paraId="1B6463DB" w14:textId="77777777" w:rsidR="009868AA" w:rsidRPr="001B1A4A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55792A9" w14:textId="0DC85614" w:rsidR="009868AA" w:rsidRPr="00426CBB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9868AA" w:rsidRPr="00426C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3BA24FE3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5CDF7FEB" w14:textId="6C784CAB" w:rsidR="009868AA" w:rsidRPr="00A8327D" w:rsidRDefault="009868AA" w:rsidP="009868AA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53B4D04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4F06427B" w14:textId="20344768" w:rsidR="009868AA" w:rsidRPr="00A8327D" w:rsidRDefault="009868AA" w:rsidP="009868A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3E315315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054D23C6" w14:textId="656D7804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A8327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B621FEB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7E6F7506" w14:textId="49EA6038" w:rsidR="009868AA" w:rsidRPr="00A8327D" w:rsidRDefault="009868AA" w:rsidP="009868AA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E974B9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B2F9554" w14:textId="5C277A15" w:rsidR="009868AA" w:rsidRPr="00A8327D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868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9868AA" w:rsidRPr="001B1A4A" w14:paraId="58BF84A9" w14:textId="77777777" w:rsidTr="00300E42">
        <w:trPr>
          <w:trHeight w:val="60"/>
        </w:trPr>
        <w:tc>
          <w:tcPr>
            <w:tcW w:w="2880" w:type="dxa"/>
            <w:vAlign w:val="bottom"/>
          </w:tcPr>
          <w:p w14:paraId="1E9CFE80" w14:textId="77777777" w:rsidR="009868AA" w:rsidRPr="001B1A4A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7DC3398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25B3FF73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55B9F38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6F7E2EA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EC8EDFF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D5F11F3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5340679A" w14:textId="77777777" w:rsidR="009868AA" w:rsidRPr="00A8327D" w:rsidRDefault="009868AA" w:rsidP="009868AA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8D34DFE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D63FB51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AD176F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68E254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68AA" w:rsidRPr="001B1A4A" w14:paraId="244BF85F" w14:textId="77777777" w:rsidTr="00300E42">
        <w:trPr>
          <w:trHeight w:val="60"/>
        </w:trPr>
        <w:tc>
          <w:tcPr>
            <w:tcW w:w="2880" w:type="dxa"/>
            <w:vAlign w:val="bottom"/>
          </w:tcPr>
          <w:p w14:paraId="4651208F" w14:textId="77777777" w:rsidR="009868AA" w:rsidRPr="001B1A4A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5AEDA2" w14:textId="16D2F068" w:rsidR="009868AA" w:rsidRPr="00A8327D" w:rsidRDefault="009868AA" w:rsidP="009868A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71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085B37F9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7EEFF3" w14:textId="58DB979B" w:rsidR="009868AA" w:rsidRPr="00A8327D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9868A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075</w:t>
            </w:r>
          </w:p>
        </w:tc>
        <w:tc>
          <w:tcPr>
            <w:tcW w:w="249" w:type="dxa"/>
            <w:vAlign w:val="bottom"/>
          </w:tcPr>
          <w:p w14:paraId="56C8025C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0F6F65" w14:textId="0DC16592" w:rsidR="009868AA" w:rsidRPr="00426CBB" w:rsidRDefault="009868AA" w:rsidP="009868AA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353145B7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4C5705" w14:textId="21FF444E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11B336FB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50FEB2" w14:textId="253E21EB" w:rsidR="009868AA" w:rsidRPr="00A8327D" w:rsidRDefault="009868AA" w:rsidP="009868AA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47BF63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C86392A" w14:textId="5F354906" w:rsidR="009868AA" w:rsidRPr="00A8327D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02437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067</w:t>
            </w:r>
          </w:p>
        </w:tc>
      </w:tr>
      <w:tr w:rsidR="009868AA" w:rsidRPr="00426CBB" w14:paraId="1D5C78B9" w14:textId="77777777" w:rsidTr="00300E42">
        <w:trPr>
          <w:trHeight w:val="60"/>
        </w:trPr>
        <w:tc>
          <w:tcPr>
            <w:tcW w:w="2880" w:type="dxa"/>
            <w:vAlign w:val="bottom"/>
          </w:tcPr>
          <w:p w14:paraId="11840E82" w14:textId="77777777" w:rsidR="009868AA" w:rsidRPr="001B1A4A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2D5B55" w14:textId="16CA4B57" w:rsidR="009868AA" w:rsidRPr="00426CBB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9868AA"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71159801" w14:textId="77777777" w:rsidR="009868AA" w:rsidRPr="00426CBB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54D2E" w14:textId="7CAAD542" w:rsidR="009868AA" w:rsidRPr="00426CBB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9868A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075</w:t>
            </w:r>
          </w:p>
        </w:tc>
        <w:tc>
          <w:tcPr>
            <w:tcW w:w="249" w:type="dxa"/>
            <w:vAlign w:val="bottom"/>
          </w:tcPr>
          <w:p w14:paraId="031ED06E" w14:textId="77777777" w:rsidR="009868AA" w:rsidRPr="00426CBB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2EC2F5" w14:textId="2F8DAD53" w:rsidR="009868AA" w:rsidRPr="006619F1" w:rsidRDefault="009868AA" w:rsidP="009868AA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19F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CFA1749" w14:textId="77777777" w:rsidR="009868AA" w:rsidRPr="006619F1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5C13AE" w14:textId="7579CB4C" w:rsidR="009868AA" w:rsidRPr="006619F1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146BAA9E" w14:textId="77777777" w:rsidR="009868AA" w:rsidRPr="00426CBB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7D2FEA" w14:textId="1F4A41DB" w:rsidR="009868AA" w:rsidRPr="00426CBB" w:rsidRDefault="009868AA" w:rsidP="009868AA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619F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A3E68B" w14:textId="77777777" w:rsidR="009868AA" w:rsidRPr="00426CBB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047BA" w14:textId="43291845" w:rsidR="009868AA" w:rsidRPr="00426CBB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 w:rsidR="009868A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067</w:t>
            </w:r>
          </w:p>
        </w:tc>
      </w:tr>
      <w:tr w:rsidR="009868AA" w:rsidRPr="001B1A4A" w14:paraId="177B539D" w14:textId="77777777" w:rsidTr="00300E42">
        <w:tc>
          <w:tcPr>
            <w:tcW w:w="2880" w:type="dxa"/>
            <w:vAlign w:val="bottom"/>
          </w:tcPr>
          <w:p w14:paraId="7F9015FD" w14:textId="77777777" w:rsidR="009868AA" w:rsidRPr="001B1A4A" w:rsidRDefault="009868AA" w:rsidP="009868A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5A8815F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C77FA18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14:paraId="61C249BA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5934AB2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2EA57E9C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DF6E889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24439CA6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0DD4DB7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54FB5546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033891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B9E0039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68AA" w:rsidRPr="001B1A4A" w14:paraId="4EB9F76A" w14:textId="77777777" w:rsidTr="00300E42">
        <w:tc>
          <w:tcPr>
            <w:tcW w:w="2880" w:type="dxa"/>
            <w:vAlign w:val="bottom"/>
          </w:tcPr>
          <w:p w14:paraId="71437DC2" w14:textId="49592683" w:rsidR="009868AA" w:rsidRPr="001B1A4A" w:rsidRDefault="00997B13" w:rsidP="009868A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810" w:type="dxa"/>
            <w:vAlign w:val="bottom"/>
          </w:tcPr>
          <w:p w14:paraId="453C5F81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828C496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F0A777A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F9633A7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60484736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FE0CFA3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7E8A8511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31FC9C0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58B85DF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9B7B8E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DFAB42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68AA" w:rsidRPr="001B1A4A" w14:paraId="7557AFC1" w14:textId="77777777" w:rsidTr="00300E42">
        <w:tc>
          <w:tcPr>
            <w:tcW w:w="2880" w:type="dxa"/>
            <w:vAlign w:val="bottom"/>
          </w:tcPr>
          <w:p w14:paraId="4F5581D6" w14:textId="77777777" w:rsidR="009868AA" w:rsidRPr="001B1A4A" w:rsidRDefault="009868AA" w:rsidP="009868AA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1E62D0E7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4FF4DF72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02CF4BB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7B55504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628B654D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8BA23F3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3801E71C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C0C021A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33B96C9F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88ED0C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FAC4AA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68AA" w:rsidRPr="001B1A4A" w14:paraId="68FE2B1E" w14:textId="77777777" w:rsidTr="00300E42">
        <w:tc>
          <w:tcPr>
            <w:tcW w:w="2880" w:type="dxa"/>
            <w:vAlign w:val="bottom"/>
          </w:tcPr>
          <w:p w14:paraId="3FFE8503" w14:textId="6CF6DB61" w:rsidR="009868AA" w:rsidRPr="001B1A4A" w:rsidRDefault="009868AA" w:rsidP="009868AA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22418E59" w14:textId="6BD4A61F" w:rsidR="009868AA" w:rsidRPr="00426CBB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410</w:t>
            </w:r>
            <w:r w:rsidR="009868AA" w:rsidRPr="00426C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403</w:t>
            </w:r>
          </w:p>
        </w:tc>
        <w:tc>
          <w:tcPr>
            <w:tcW w:w="241" w:type="dxa"/>
            <w:vAlign w:val="bottom"/>
          </w:tcPr>
          <w:p w14:paraId="47FEA008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0E4E397D" w14:textId="6D0175F8" w:rsidR="009868AA" w:rsidRPr="00426CBB" w:rsidRDefault="009868AA" w:rsidP="009868A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A001712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20820341" w14:textId="7EC63FA4" w:rsidR="009868AA" w:rsidRPr="00C81C90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81C9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105</w:t>
            </w:r>
            <w:r w:rsidRPr="00C81C9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97B13" w:rsidRPr="00997B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  <w:r w:rsidRPr="00C81C9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9" w:type="dxa"/>
            <w:vAlign w:val="bottom"/>
          </w:tcPr>
          <w:p w14:paraId="36C395CD" w14:textId="77777777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0856B45D" w14:textId="72326F62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C90">
              <w:rPr>
                <w:rFonts w:ascii="Angsana New" w:hAnsi="Angsana New"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/>
                <w:sz w:val="28"/>
                <w:szCs w:val="28"/>
              </w:rPr>
              <w:t>403</w:t>
            </w:r>
            <w:r w:rsidRPr="00C81C9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015213EE" w14:textId="77777777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44D33128" w14:textId="13EAD876" w:rsidR="009868AA" w:rsidRPr="00C81C90" w:rsidRDefault="00997B13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/>
                <w:sz w:val="28"/>
                <w:szCs w:val="28"/>
              </w:rPr>
              <w:t>270</w:t>
            </w:r>
            <w:r w:rsidR="009868AA" w:rsidRPr="00C81C90">
              <w:rPr>
                <w:rFonts w:ascii="Angsana New" w:hAnsi="Angsana New"/>
                <w:sz w:val="28"/>
                <w:szCs w:val="28"/>
              </w:rPr>
              <w:t>,</w:t>
            </w:r>
            <w:r w:rsidRPr="00997B13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75119F00" w14:textId="77777777" w:rsidR="009868AA" w:rsidRPr="00C81C90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0DB5A4" w14:textId="1D81FB26" w:rsidR="009868AA" w:rsidRPr="00C81C90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575</w:t>
            </w:r>
            <w:r w:rsidR="009868AA" w:rsidRPr="00C81C9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9868AA" w:rsidRPr="001B1A4A" w14:paraId="212E95E8" w14:textId="77777777" w:rsidTr="00300E42">
        <w:tc>
          <w:tcPr>
            <w:tcW w:w="2880" w:type="dxa"/>
            <w:vAlign w:val="bottom"/>
          </w:tcPr>
          <w:p w14:paraId="79C9163B" w14:textId="77777777" w:rsidR="009868AA" w:rsidRDefault="009868AA" w:rsidP="009868AA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vAlign w:val="bottom"/>
          </w:tcPr>
          <w:p w14:paraId="3266CAB3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C7AF2D8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03C31CB1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F306C11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2FAECA1A" w14:textId="77777777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F8C2015" w14:textId="77777777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1DB7C143" w14:textId="77777777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</w:tcPr>
          <w:p w14:paraId="2D7DF5F1" w14:textId="77777777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5450E6C8" w14:textId="77777777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B26464" w14:textId="77777777" w:rsidR="009868AA" w:rsidRPr="00C81C90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C23315" w14:textId="77777777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868AA" w:rsidRPr="001B1A4A" w14:paraId="570F5235" w14:textId="77777777" w:rsidTr="00681BD9">
        <w:tc>
          <w:tcPr>
            <w:tcW w:w="2880" w:type="dxa"/>
            <w:vAlign w:val="bottom"/>
          </w:tcPr>
          <w:p w14:paraId="1339A0A1" w14:textId="77777777" w:rsidR="009868AA" w:rsidRDefault="009868AA" w:rsidP="009868AA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4D3EE92" w14:textId="34183EF5" w:rsidR="009868AA" w:rsidRPr="00426CBB" w:rsidRDefault="009868AA" w:rsidP="009868A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17425B6" w14:textId="77777777" w:rsidR="009868AA" w:rsidRPr="00426CBB" w:rsidRDefault="009868AA" w:rsidP="009868A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0FD7ACAF" w14:textId="6C17A7EC" w:rsidR="009868AA" w:rsidRPr="00426CBB" w:rsidRDefault="009868AA" w:rsidP="009868A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00868E6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3DAD29A7" w14:textId="5E050889" w:rsidR="009868AA" w:rsidRPr="00C81C90" w:rsidRDefault="009868AA" w:rsidP="009868AA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1C9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3723CD4D" w14:textId="77777777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7387D072" w14:textId="6BE49313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C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3C549E93" w14:textId="77777777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5543C4E" w14:textId="57E547F4" w:rsidR="009868AA" w:rsidRPr="00C81C90" w:rsidRDefault="00997B13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997B13">
              <w:rPr>
                <w:rFonts w:ascii="Angsana New" w:hAnsi="Angsana New"/>
                <w:sz w:val="28"/>
                <w:szCs w:val="28"/>
              </w:rPr>
              <w:t>3</w:t>
            </w:r>
            <w:r w:rsidR="009868AA" w:rsidRPr="00C81C90">
              <w:rPr>
                <w:rFonts w:ascii="Angsana New" w:hAnsi="Angsana New"/>
                <w:sz w:val="28"/>
                <w:szCs w:val="28"/>
              </w:rPr>
              <w:t>,</w:t>
            </w:r>
            <w:r w:rsidRPr="00997B13">
              <w:rPr>
                <w:rFonts w:ascii="Angsana New" w:hAnsi="Angsana New"/>
                <w:sz w:val="28"/>
                <w:szCs w:val="28"/>
              </w:rPr>
              <w:t>003</w:t>
            </w:r>
          </w:p>
        </w:tc>
        <w:tc>
          <w:tcPr>
            <w:tcW w:w="270" w:type="dxa"/>
          </w:tcPr>
          <w:p w14:paraId="5B9A3A13" w14:textId="77777777" w:rsidR="009868AA" w:rsidRPr="00C81C90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B2DE84" w14:textId="5ED29D79" w:rsidR="009868AA" w:rsidRPr="00C81C90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9868AA" w:rsidRPr="00C81C9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003</w:t>
            </w:r>
          </w:p>
        </w:tc>
      </w:tr>
      <w:tr w:rsidR="009868AA" w:rsidRPr="001B1A4A" w14:paraId="432A3033" w14:textId="77777777" w:rsidTr="00681BD9">
        <w:tc>
          <w:tcPr>
            <w:tcW w:w="2880" w:type="dxa"/>
            <w:vAlign w:val="bottom"/>
          </w:tcPr>
          <w:p w14:paraId="01D19672" w14:textId="77777777" w:rsidR="009868AA" w:rsidRDefault="009868AA" w:rsidP="009868AA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54910" w14:textId="2825EEBD" w:rsidR="009868AA" w:rsidRPr="00426CBB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410</w:t>
            </w:r>
            <w:r w:rsidR="009868AA"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403</w:t>
            </w:r>
          </w:p>
        </w:tc>
        <w:tc>
          <w:tcPr>
            <w:tcW w:w="241" w:type="dxa"/>
            <w:vAlign w:val="bottom"/>
          </w:tcPr>
          <w:p w14:paraId="7450C6C0" w14:textId="77777777" w:rsidR="009868AA" w:rsidRPr="00426CBB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59E59FB8" w14:textId="6291FA40" w:rsidR="009868AA" w:rsidRPr="00426CBB" w:rsidRDefault="009868AA" w:rsidP="009868A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92D4C4E" w14:textId="77777777" w:rsidR="009868AA" w:rsidRPr="00426CBB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52CD8" w14:textId="13AF0129" w:rsidR="009868AA" w:rsidRPr="00C81C90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1C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105</w:t>
            </w:r>
            <w:r w:rsidRPr="00C81C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97B13"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  <w:r w:rsidRPr="00C81C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42263282" w14:textId="77777777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C8F79" w14:textId="2308DC1E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C9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/>
                <w:b/>
                <w:bCs/>
                <w:sz w:val="28"/>
                <w:szCs w:val="28"/>
              </w:rPr>
              <w:t>403</w:t>
            </w:r>
            <w:r w:rsidRPr="00C81C9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35C90487" w14:textId="77777777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F7446" w14:textId="4E3AFF4F" w:rsidR="009868AA" w:rsidRPr="00C81C90" w:rsidRDefault="00997B13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/>
                <w:b/>
                <w:bCs/>
                <w:sz w:val="28"/>
                <w:szCs w:val="28"/>
              </w:rPr>
              <w:t>273</w:t>
            </w:r>
            <w:r w:rsidR="009868AA" w:rsidRPr="00C81C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28"/>
                <w:szCs w:val="28"/>
              </w:rPr>
              <w:t>003</w:t>
            </w:r>
          </w:p>
        </w:tc>
        <w:tc>
          <w:tcPr>
            <w:tcW w:w="270" w:type="dxa"/>
          </w:tcPr>
          <w:p w14:paraId="7ADC9B56" w14:textId="77777777" w:rsidR="009868AA" w:rsidRPr="00C81C90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02075" w14:textId="17FDEC86" w:rsidR="009868AA" w:rsidRPr="00C81C90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578</w:t>
            </w:r>
            <w:r w:rsidR="009868AA" w:rsidRPr="00C81C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003</w:t>
            </w:r>
          </w:p>
        </w:tc>
      </w:tr>
      <w:tr w:rsidR="009868AA" w:rsidRPr="001B1A4A" w14:paraId="02099FDD" w14:textId="77777777" w:rsidTr="00300E42">
        <w:trPr>
          <w:trHeight w:val="60"/>
        </w:trPr>
        <w:tc>
          <w:tcPr>
            <w:tcW w:w="2880" w:type="dxa"/>
            <w:vAlign w:val="bottom"/>
          </w:tcPr>
          <w:p w14:paraId="4487EC91" w14:textId="77777777" w:rsidR="009868AA" w:rsidRPr="001B1A4A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D8B60ED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7122D4D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6F60CE91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FE18A95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A8E6459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3AC8BAB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0D76D0BA" w14:textId="77777777" w:rsidR="009868AA" w:rsidRPr="00A8327D" w:rsidRDefault="009868AA" w:rsidP="009868AA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2322C7D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79E184BC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AE0B85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FCC475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68AA" w:rsidRPr="001B1A4A" w14:paraId="509F86F8" w14:textId="77777777" w:rsidTr="00300E42">
        <w:trPr>
          <w:trHeight w:val="60"/>
        </w:trPr>
        <w:tc>
          <w:tcPr>
            <w:tcW w:w="2880" w:type="dxa"/>
            <w:vAlign w:val="bottom"/>
          </w:tcPr>
          <w:p w14:paraId="46468F37" w14:textId="77777777" w:rsidR="009868AA" w:rsidRPr="001B1A4A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BF11816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B35CC14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29E2C4B4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BA0F206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871B8B4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DC7BA36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23FAE3E" w14:textId="77777777" w:rsidR="009868AA" w:rsidRPr="00A8327D" w:rsidRDefault="009868AA" w:rsidP="009868AA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00C477C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721F140B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50EC73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48BC209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68AA" w:rsidRPr="001B1A4A" w14:paraId="550B9191" w14:textId="77777777" w:rsidTr="00300E42">
        <w:trPr>
          <w:trHeight w:val="60"/>
        </w:trPr>
        <w:tc>
          <w:tcPr>
            <w:tcW w:w="2880" w:type="dxa"/>
            <w:vAlign w:val="bottom"/>
          </w:tcPr>
          <w:p w14:paraId="1309BEAC" w14:textId="77777777" w:rsidR="009868AA" w:rsidRPr="001B1A4A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7E49982" w14:textId="59E51045" w:rsidR="009868AA" w:rsidRPr="00426CBB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271</w:t>
            </w:r>
            <w:r w:rsidR="009868AA" w:rsidRPr="00426C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17E205F1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550AAFD0" w14:textId="5B7F8B08" w:rsidR="009868AA" w:rsidRPr="00A8327D" w:rsidRDefault="009868AA" w:rsidP="009868A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607A06C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DA20B41" w14:textId="2A426403" w:rsidR="009868AA" w:rsidRPr="00A8327D" w:rsidRDefault="009868AA" w:rsidP="009868AA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C96830D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052E3350" w14:textId="388D71D5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C81C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8733045" w14:textId="77777777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560FA759" w14:textId="2BE23D1C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C81C90">
              <w:rPr>
                <w:rFonts w:ascii="Angsana New" w:hAnsi="Angsana New"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/>
                <w:sz w:val="28"/>
                <w:szCs w:val="28"/>
              </w:rPr>
              <w:t>270</w:t>
            </w:r>
            <w:r w:rsidRPr="00C81C90">
              <w:rPr>
                <w:rFonts w:ascii="Angsana New" w:hAnsi="Angsana New"/>
                <w:sz w:val="28"/>
                <w:szCs w:val="28"/>
              </w:rPr>
              <w:t>,</w:t>
            </w:r>
            <w:r w:rsidR="00997B13" w:rsidRPr="00997B13">
              <w:rPr>
                <w:rFonts w:ascii="Angsana New" w:hAnsi="Angsana New"/>
                <w:sz w:val="28"/>
                <w:szCs w:val="28"/>
              </w:rPr>
              <w:t>000</w:t>
            </w:r>
            <w:r w:rsidRPr="00C81C9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93EAD5" w14:textId="77777777" w:rsidR="009868AA" w:rsidRPr="00C81C90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A4BDA1" w14:textId="4A54381C" w:rsidR="009868AA" w:rsidRPr="00C81C90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868AA" w:rsidRPr="00C81C9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9868AA" w:rsidRPr="001B1A4A" w14:paraId="26A7A9B1" w14:textId="77777777" w:rsidTr="00300E42">
        <w:tc>
          <w:tcPr>
            <w:tcW w:w="2880" w:type="dxa"/>
            <w:vAlign w:val="bottom"/>
          </w:tcPr>
          <w:p w14:paraId="37DC5DD7" w14:textId="77777777" w:rsidR="009868AA" w:rsidRPr="001B1A4A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08C5BE" w14:textId="77777777" w:rsidR="009868AA" w:rsidRPr="00A8327D" w:rsidRDefault="009868AA" w:rsidP="009868AA">
            <w:pPr>
              <w:pStyle w:val="acctfourfigures"/>
              <w:tabs>
                <w:tab w:val="decimal" w:pos="465"/>
              </w:tabs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1796CC30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F240FD4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57FE8F1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471856D8" w14:textId="77777777" w:rsidR="009868AA" w:rsidRPr="00A8327D" w:rsidRDefault="009868AA" w:rsidP="009868A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BC86886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25E9E2B" w14:textId="77777777" w:rsidR="009868AA" w:rsidRPr="00C81C90" w:rsidRDefault="009868AA" w:rsidP="009868AA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2E6A805" w14:textId="77777777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5C89DD7" w14:textId="77777777" w:rsidR="009868AA" w:rsidRPr="00C81C90" w:rsidRDefault="009868AA" w:rsidP="009868AA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5BE24C" w14:textId="77777777" w:rsidR="009868AA" w:rsidRPr="00C81C90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C05695B" w14:textId="77777777" w:rsidR="009868AA" w:rsidRPr="00C81C90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868AA" w:rsidRPr="001B1A4A" w14:paraId="7EC0C474" w14:textId="77777777" w:rsidTr="00300E42">
        <w:tc>
          <w:tcPr>
            <w:tcW w:w="2880" w:type="dxa"/>
            <w:vAlign w:val="bottom"/>
          </w:tcPr>
          <w:p w14:paraId="0925B8DB" w14:textId="77777777" w:rsidR="009868AA" w:rsidRPr="001B1A4A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7315CF7" w14:textId="7FE18A25" w:rsidR="009868AA" w:rsidRPr="00426CBB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="009868AA" w:rsidRPr="00426C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006</w:t>
            </w:r>
          </w:p>
        </w:tc>
        <w:tc>
          <w:tcPr>
            <w:tcW w:w="241" w:type="dxa"/>
            <w:vAlign w:val="bottom"/>
          </w:tcPr>
          <w:p w14:paraId="0BC81413" w14:textId="77777777" w:rsidR="009868AA" w:rsidRPr="00A8327D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B6D40D" w14:textId="2C2109FA" w:rsidR="009868AA" w:rsidRPr="00A8327D" w:rsidRDefault="009868AA" w:rsidP="009868A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1F1C493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0F0AAD" w14:textId="50039431" w:rsidR="009868AA" w:rsidRPr="00A8327D" w:rsidRDefault="009868AA" w:rsidP="009868AA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3196F6F" w14:textId="77777777" w:rsidR="009868AA" w:rsidRPr="00A8327D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D4ADF9" w14:textId="22E1CADA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C81C90">
              <w:rPr>
                <w:rFonts w:ascii="Angsana New" w:hAnsi="Angsana New"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/>
                <w:sz w:val="28"/>
                <w:szCs w:val="28"/>
              </w:rPr>
              <w:t>3</w:t>
            </w:r>
            <w:r w:rsidRPr="00C81C9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5722E939" w14:textId="77777777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5A1048" w14:textId="1A018082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C81C90">
              <w:rPr>
                <w:rFonts w:ascii="Angsana New" w:hAnsi="Angsana New"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/>
                <w:sz w:val="28"/>
                <w:szCs w:val="28"/>
              </w:rPr>
              <w:t>3</w:t>
            </w:r>
            <w:r w:rsidRPr="00C81C90">
              <w:rPr>
                <w:rFonts w:ascii="Angsana New" w:hAnsi="Angsana New"/>
                <w:sz w:val="28"/>
                <w:szCs w:val="28"/>
              </w:rPr>
              <w:t>,</w:t>
            </w:r>
            <w:r w:rsidR="00997B13" w:rsidRPr="00997B13">
              <w:rPr>
                <w:rFonts w:ascii="Angsana New" w:hAnsi="Angsana New"/>
                <w:sz w:val="28"/>
                <w:szCs w:val="28"/>
              </w:rPr>
              <w:t>003</w:t>
            </w:r>
            <w:r w:rsidRPr="00C81C9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2F97E3" w14:textId="77777777" w:rsidR="009868AA" w:rsidRPr="00C81C90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E2B182" w14:textId="26BC1DD7" w:rsidR="009868AA" w:rsidRPr="00C81C90" w:rsidRDefault="009868AA" w:rsidP="009868AA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C81C9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868AA" w:rsidRPr="001B1A4A" w14:paraId="1B16AC3B" w14:textId="77777777" w:rsidTr="00300E42">
        <w:tc>
          <w:tcPr>
            <w:tcW w:w="2880" w:type="dxa"/>
            <w:vAlign w:val="bottom"/>
          </w:tcPr>
          <w:p w14:paraId="443D9C7D" w14:textId="77777777" w:rsidR="009868AA" w:rsidRPr="001B1A4A" w:rsidRDefault="009868AA" w:rsidP="009868A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9351D" w14:textId="064AA8CA" w:rsidR="009868AA" w:rsidRPr="00426CBB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274</w:t>
            </w:r>
            <w:r w:rsidR="009868AA"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006</w:t>
            </w:r>
          </w:p>
        </w:tc>
        <w:tc>
          <w:tcPr>
            <w:tcW w:w="241" w:type="dxa"/>
            <w:vAlign w:val="bottom"/>
          </w:tcPr>
          <w:p w14:paraId="18675AE0" w14:textId="77777777" w:rsidR="009868AA" w:rsidRPr="00426CBB" w:rsidRDefault="009868AA" w:rsidP="009868A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605D6" w14:textId="0589CE47" w:rsidR="009868AA" w:rsidRPr="00426CBB" w:rsidRDefault="009868AA" w:rsidP="009868A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77EAC100" w14:textId="77777777" w:rsidR="009868AA" w:rsidRPr="00426CBB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FB0A2D" w14:textId="3458F21F" w:rsidR="009868AA" w:rsidRPr="00426CBB" w:rsidRDefault="009868AA" w:rsidP="009868AA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0C2067C" w14:textId="77777777" w:rsidR="009868AA" w:rsidRPr="00426CBB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7FAE58" w14:textId="73980F14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C9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C81C9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43504401" w14:textId="77777777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4DB2A0" w14:textId="3FE27395" w:rsidR="009868AA" w:rsidRPr="00C81C90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C9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997B13" w:rsidRPr="00997B13">
              <w:rPr>
                <w:rFonts w:ascii="Angsana New" w:hAnsi="Angsana New"/>
                <w:b/>
                <w:bCs/>
                <w:sz w:val="28"/>
                <w:szCs w:val="28"/>
              </w:rPr>
              <w:t>273</w:t>
            </w:r>
            <w:r w:rsidRPr="00C81C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97B13" w:rsidRPr="00997B13">
              <w:rPr>
                <w:rFonts w:ascii="Angsana New" w:hAnsi="Angsana New"/>
                <w:b/>
                <w:bCs/>
                <w:sz w:val="28"/>
                <w:szCs w:val="28"/>
              </w:rPr>
              <w:t>003</w:t>
            </w:r>
            <w:r w:rsidRPr="00C81C9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CAA348" w14:textId="77777777" w:rsidR="009868AA" w:rsidRPr="00C81C90" w:rsidRDefault="009868AA" w:rsidP="009868A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E6BE12" w14:textId="4D1F06F0" w:rsidR="009868AA" w:rsidRPr="00C81C90" w:rsidRDefault="00997B13" w:rsidP="009868A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9868AA" w:rsidRPr="00C81C9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97B1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</w:tbl>
    <w:p w14:paraId="4FDA184B" w14:textId="77777777" w:rsidR="00262AD4" w:rsidRDefault="00262AD4" w:rsidP="00262AD4">
      <w:pPr>
        <w:rPr>
          <w:rFonts w:asciiTheme="majorBidi" w:hAnsiTheme="majorBidi" w:cstheme="majorBidi"/>
          <w:sz w:val="30"/>
          <w:szCs w:val="30"/>
        </w:rPr>
      </w:pPr>
    </w:p>
    <w:p w14:paraId="7CE2CC4F" w14:textId="77777777" w:rsidR="00262AD4" w:rsidRDefault="00262AD4" w:rsidP="00262AD4">
      <w:pPr>
        <w:rPr>
          <w:rFonts w:asciiTheme="majorBidi" w:hAnsiTheme="majorBidi" w:cstheme="majorBidi"/>
          <w:sz w:val="30"/>
          <w:szCs w:val="30"/>
        </w:rPr>
      </w:pPr>
    </w:p>
    <w:p w14:paraId="1E55A390" w14:textId="77777777" w:rsidR="00DC2444" w:rsidRDefault="00DC2444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486356C7" w14:textId="16BFD32B" w:rsidR="00077382" w:rsidRDefault="00077382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603A6AA8" w14:textId="1451558F" w:rsidR="000E6FCA" w:rsidRPr="00BE310C" w:rsidRDefault="000E6FCA" w:rsidP="00BE310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  <w:r w:rsidR="0046784B">
        <w:rPr>
          <w:rFonts w:ascii="Angsana New" w:hAnsi="Angsana New" w:hint="cs"/>
          <w:b/>
          <w:bCs/>
          <w:sz w:val="30"/>
          <w:szCs w:val="30"/>
          <w:cs/>
        </w:rPr>
        <w:t>และบริษัทร่วม</w:t>
      </w:r>
    </w:p>
    <w:p w14:paraId="136B1A7D" w14:textId="77777777" w:rsidR="00ED3699" w:rsidRDefault="00ED3699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</w:pPr>
      <w:bookmarkStart w:id="4" w:name="_Hlk172991252"/>
    </w:p>
    <w:tbl>
      <w:tblPr>
        <w:tblW w:w="97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079"/>
        <w:gridCol w:w="1441"/>
        <w:gridCol w:w="268"/>
        <w:gridCol w:w="1388"/>
      </w:tblGrid>
      <w:tr w:rsidR="00390BCD" w:rsidRPr="001251A8" w14:paraId="2E5ADE2A" w14:textId="77777777" w:rsidTr="00857DF5">
        <w:trPr>
          <w:tblHeader/>
        </w:trPr>
        <w:tc>
          <w:tcPr>
            <w:tcW w:w="2864" w:type="pct"/>
          </w:tcPr>
          <w:p w14:paraId="0E89839B" w14:textId="47B255E8" w:rsidR="00390BCD" w:rsidRPr="00AB2F52" w:rsidRDefault="00390BCD" w:rsidP="0039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2F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C8A8F46" w14:textId="2B656C86" w:rsidR="00390BCD" w:rsidRPr="00AB2F52" w:rsidRDefault="00390BCD" w:rsidP="0039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2F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B2F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B2F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B2F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B2F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AB2F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52" w:type="pct"/>
            <w:vAlign w:val="bottom"/>
          </w:tcPr>
          <w:p w14:paraId="3805B7FD" w14:textId="69285ED0" w:rsidR="00390BCD" w:rsidRPr="00AB2F52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1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37" w:type="pct"/>
          </w:tcPr>
          <w:p w14:paraId="2DFB19E0" w14:textId="77777777" w:rsidR="00390BCD" w:rsidRPr="00AB2F52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83E952F" w14:textId="5AD46CD2" w:rsidR="00390BCD" w:rsidRPr="00AB2F52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2F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37F69384" w14:textId="77777777" w:rsidR="00390BCD" w:rsidRPr="00AB2F52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0" w:type="pct"/>
          </w:tcPr>
          <w:p w14:paraId="4E703D54" w14:textId="3C9CC95C" w:rsidR="00390BCD" w:rsidRPr="00AB2F52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F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2ED8D84" w14:textId="77777777" w:rsidR="00390BCD" w:rsidRPr="00AB2F52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F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90BCD" w:rsidRPr="005222D6" w14:paraId="269D32D7" w14:textId="77777777" w:rsidTr="00AB2F52">
        <w:trPr>
          <w:tblHeader/>
        </w:trPr>
        <w:tc>
          <w:tcPr>
            <w:tcW w:w="2864" w:type="pct"/>
          </w:tcPr>
          <w:p w14:paraId="6F09C999" w14:textId="77777777" w:rsidR="00390BCD" w:rsidRPr="00CE458C" w:rsidRDefault="00390BCD" w:rsidP="0039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74A7C336" w14:textId="7E12F124" w:rsidR="00390BCD" w:rsidRPr="0047113F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4" w:type="pct"/>
            <w:gridSpan w:val="3"/>
          </w:tcPr>
          <w:p w14:paraId="6587D257" w14:textId="0BE6CACC" w:rsidR="00390BCD" w:rsidRPr="005222D6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90BCD" w:rsidRPr="001532C5" w14:paraId="1E288B91" w14:textId="77777777" w:rsidTr="00AB2F52">
        <w:tc>
          <w:tcPr>
            <w:tcW w:w="2864" w:type="pct"/>
          </w:tcPr>
          <w:p w14:paraId="2C05FBF3" w14:textId="58DDC216" w:rsidR="00390BCD" w:rsidRPr="00E3173B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17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2" w:type="pct"/>
          </w:tcPr>
          <w:p w14:paraId="7C9F5897" w14:textId="77777777" w:rsidR="00390BCD" w:rsidRPr="00EA228D" w:rsidRDefault="00390BCD" w:rsidP="0039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7" w:type="pct"/>
          </w:tcPr>
          <w:p w14:paraId="0816855B" w14:textId="77777777" w:rsidR="00390BCD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435" w:right="-110" w:hanging="5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306A822" w14:textId="77777777" w:rsidR="00390BCD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0" w:type="pct"/>
          </w:tcPr>
          <w:p w14:paraId="116D0369" w14:textId="77777777" w:rsidR="00390BCD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0BCD" w:rsidRPr="001532C5" w14:paraId="024148A9" w14:textId="77777777" w:rsidTr="00AB2F52">
        <w:tc>
          <w:tcPr>
            <w:tcW w:w="2864" w:type="pct"/>
          </w:tcPr>
          <w:p w14:paraId="5996E52F" w14:textId="7B7818B5" w:rsidR="00390BCD" w:rsidRPr="00EA228D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28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 เอเอ็มอี อิมเมจิเนทีฟ จำกัด</w:t>
            </w:r>
          </w:p>
        </w:tc>
        <w:tc>
          <w:tcPr>
            <w:tcW w:w="552" w:type="pct"/>
          </w:tcPr>
          <w:p w14:paraId="7FA6F9D9" w14:textId="77777777" w:rsidR="00390BCD" w:rsidRPr="00EA228D" w:rsidRDefault="00390BCD" w:rsidP="0039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7" w:type="pct"/>
            <w:vAlign w:val="bottom"/>
          </w:tcPr>
          <w:p w14:paraId="13D00DD8" w14:textId="4973CA89" w:rsidR="00390BCD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26CB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13B2CF9B" w14:textId="77777777" w:rsidR="00390BCD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0" w:type="pct"/>
          </w:tcPr>
          <w:p w14:paraId="43CBF34A" w14:textId="57A20384" w:rsidR="00390BCD" w:rsidRPr="00EA228D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10" w:right="-110" w:firstLine="185"/>
              <w:rPr>
                <w:rFonts w:ascii="Angsana New" w:hAnsi="Angsana New"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390BCD" w:rsidRPr="001532C5" w14:paraId="7100FBC3" w14:textId="77777777" w:rsidTr="00AB2F52">
        <w:tc>
          <w:tcPr>
            <w:tcW w:w="2864" w:type="pct"/>
          </w:tcPr>
          <w:p w14:paraId="574257A3" w14:textId="77777777" w:rsidR="00390BCD" w:rsidRPr="00EA228D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2728DBB0" w14:textId="77777777" w:rsidR="00390BCD" w:rsidRPr="00EA228D" w:rsidRDefault="00390BCD" w:rsidP="0039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7" w:type="pct"/>
          </w:tcPr>
          <w:p w14:paraId="6580AFC0" w14:textId="77777777" w:rsidR="00390BCD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4E3372A" w14:textId="77777777" w:rsidR="00390BCD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0" w:type="pct"/>
          </w:tcPr>
          <w:p w14:paraId="6BC7F4A3" w14:textId="77777777" w:rsidR="00390BCD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0BCD" w:rsidRPr="001532C5" w14:paraId="00C1CC85" w14:textId="77777777" w:rsidTr="00AB2F52">
        <w:tc>
          <w:tcPr>
            <w:tcW w:w="2864" w:type="pct"/>
          </w:tcPr>
          <w:p w14:paraId="25133BD1" w14:textId="29500F14" w:rsidR="00390BCD" w:rsidRPr="00E3173B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17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E317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552" w:type="pct"/>
          </w:tcPr>
          <w:p w14:paraId="6DEA8123" w14:textId="77777777" w:rsidR="00390BCD" w:rsidRPr="00EA228D" w:rsidRDefault="00390BCD" w:rsidP="0039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7" w:type="pct"/>
          </w:tcPr>
          <w:p w14:paraId="58690F1A" w14:textId="77777777" w:rsidR="00390BCD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51754E28" w14:textId="77777777" w:rsidR="00390BCD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0" w:type="pct"/>
          </w:tcPr>
          <w:p w14:paraId="1C443C16" w14:textId="77777777" w:rsidR="00390BCD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0BCD" w:rsidRPr="001532C5" w14:paraId="487D6475" w14:textId="77777777" w:rsidTr="00AB2F52">
        <w:tc>
          <w:tcPr>
            <w:tcW w:w="2864" w:type="pct"/>
          </w:tcPr>
          <w:p w14:paraId="6538F005" w14:textId="0A025F30" w:rsidR="00390BCD" w:rsidRPr="0046784B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เปลี่ยนแปลงสถานะเงินลงทุนใน</w:t>
            </w:r>
            <w:r w:rsidRPr="0046784B">
              <w:rPr>
                <w:rFonts w:ascii="Angsana New" w:hAnsi="Angsana New"/>
                <w:sz w:val="30"/>
                <w:szCs w:val="30"/>
                <w:cs/>
              </w:rPr>
              <w:t>บริษัท เด็กดี อินเตอร์แอคทีฟ จำกัด</w:t>
            </w:r>
          </w:p>
        </w:tc>
        <w:tc>
          <w:tcPr>
            <w:tcW w:w="552" w:type="pct"/>
          </w:tcPr>
          <w:p w14:paraId="545CCD07" w14:textId="02087502" w:rsidR="00390BCD" w:rsidRPr="00AB2F52" w:rsidRDefault="00390BCD" w:rsidP="00390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left" w:pos="255"/>
              </w:tabs>
              <w:spacing w:after="0" w:line="240" w:lineRule="auto"/>
              <w:ind w:right="5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2F52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37" w:type="pct"/>
          </w:tcPr>
          <w:p w14:paraId="07325DE3" w14:textId="5374BBF2" w:rsidR="00390BCD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97B13">
              <w:rPr>
                <w:rFonts w:ascii="Angsana New" w:hAnsi="Angsana New"/>
                <w:sz w:val="30"/>
                <w:szCs w:val="30"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350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324886DC" w14:textId="77777777" w:rsidR="00390BCD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0" w:type="pct"/>
            <w:vAlign w:val="bottom"/>
          </w:tcPr>
          <w:p w14:paraId="236A8502" w14:textId="749DFB20" w:rsidR="00390BCD" w:rsidRDefault="00390BCD" w:rsidP="003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26CB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45E2EBC4" w14:textId="77777777" w:rsidR="00092BA7" w:rsidRDefault="00092BA7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5B02CA6C" w14:textId="071A378B" w:rsidR="00ED3699" w:rsidRDefault="00207E0F" w:rsidP="00AB2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A35B8E">
        <w:rPr>
          <w:rFonts w:ascii="Angsana New" w:hAnsi="Angsana New" w:hint="cs"/>
          <w:spacing w:val="4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pacing w:val="4"/>
          <w:sz w:val="30"/>
          <w:szCs w:val="30"/>
          <w:cs/>
        </w:rPr>
        <w:t>คณะกรรมการ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ของ</w:t>
      </w:r>
      <w:r w:rsidRPr="00A35B8E">
        <w:rPr>
          <w:rFonts w:ascii="Angsana New" w:hAnsi="Angsana New"/>
          <w:spacing w:val="4"/>
          <w:sz w:val="30"/>
          <w:szCs w:val="30"/>
          <w:cs/>
        </w:rPr>
        <w:t xml:space="preserve">บริษัท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 w:rsidR="00997B13" w:rsidRPr="00997B13">
        <w:rPr>
          <w:rFonts w:ascii="Angsana New" w:hAnsi="Angsana New"/>
          <w:spacing w:val="4"/>
          <w:sz w:val="30"/>
          <w:szCs w:val="30"/>
        </w:rPr>
        <w:t>22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080688">
        <w:rPr>
          <w:rFonts w:ascii="Angsana New" w:hAnsi="Angsana New" w:hint="cs"/>
          <w:spacing w:val="4"/>
          <w:sz w:val="30"/>
          <w:szCs w:val="30"/>
          <w:cs/>
        </w:rPr>
        <w:t xml:space="preserve">กุมภาพันธ์ </w:t>
      </w:r>
      <w:r w:rsidR="00997B13" w:rsidRPr="00997B13">
        <w:rPr>
          <w:rFonts w:ascii="Angsana New" w:hAnsi="Angsana New" w:hint="cs"/>
          <w:spacing w:val="4"/>
          <w:sz w:val="30"/>
          <w:szCs w:val="30"/>
        </w:rPr>
        <w:t>256</w:t>
      </w:r>
      <w:r w:rsidR="00997B13" w:rsidRPr="00997B13">
        <w:rPr>
          <w:rFonts w:ascii="Angsana New" w:hAnsi="Angsana New"/>
          <w:spacing w:val="4"/>
          <w:sz w:val="30"/>
          <w:szCs w:val="30"/>
        </w:rPr>
        <w:t>7</w:t>
      </w:r>
      <w:r w:rsidRPr="00A35B8E">
        <w:rPr>
          <w:rFonts w:ascii="Angsana New" w:hAnsi="Angsana New"/>
          <w:spacing w:val="4"/>
          <w:sz w:val="30"/>
          <w:szCs w:val="30"/>
        </w:rPr>
        <w:t xml:space="preserve"> </w:t>
      </w:r>
      <w:r w:rsidR="00092BA7">
        <w:rPr>
          <w:rFonts w:ascii="Angsana New" w:hAnsi="Angsana New" w:hint="cs"/>
          <w:spacing w:val="4"/>
          <w:sz w:val="30"/>
          <w:szCs w:val="30"/>
          <w:cs/>
        </w:rPr>
        <w:t>คณะกรรมการบริษัท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มีมติอนุมัติ</w:t>
      </w:r>
      <w:r w:rsidR="00092BA7">
        <w:rPr>
          <w:rFonts w:ascii="Angsana New" w:hAnsi="Angsana New" w:hint="cs"/>
          <w:spacing w:val="4"/>
          <w:sz w:val="30"/>
          <w:szCs w:val="30"/>
          <w:cs/>
        </w:rPr>
        <w:t>การ</w:t>
      </w:r>
      <w:r>
        <w:rPr>
          <w:rFonts w:ascii="Angsana New" w:hAnsi="Angsana New" w:hint="cs"/>
          <w:spacing w:val="4"/>
          <w:sz w:val="30"/>
          <w:szCs w:val="30"/>
          <w:cs/>
        </w:rPr>
        <w:t>จัดตั้ง</w:t>
      </w:r>
      <w:r w:rsidRPr="00092BA7">
        <w:rPr>
          <w:rFonts w:ascii="Angsana New" w:hAnsi="Angsana New"/>
          <w:spacing w:val="6"/>
          <w:sz w:val="30"/>
          <w:szCs w:val="30"/>
        </w:rPr>
        <w:t xml:space="preserve"> </w:t>
      </w:r>
      <w:r w:rsidRPr="00092BA7">
        <w:rPr>
          <w:rFonts w:ascii="Angsana New" w:hAnsi="Angsana New" w:hint="cs"/>
          <w:spacing w:val="6"/>
          <w:sz w:val="30"/>
          <w:szCs w:val="30"/>
          <w:cs/>
        </w:rPr>
        <w:t xml:space="preserve">บริษัท เอเอ็มอี อิมเมจิเนทีฟ จำกัด </w:t>
      </w:r>
      <w:r w:rsidR="00092BA7" w:rsidRPr="00092BA7">
        <w:rPr>
          <w:rFonts w:ascii="Angsana New" w:hAnsi="Angsana New" w:hint="cs"/>
          <w:spacing w:val="6"/>
          <w:sz w:val="30"/>
          <w:szCs w:val="30"/>
          <w:cs/>
        </w:rPr>
        <w:t>ซึ่ง</w:t>
      </w:r>
      <w:r w:rsidRPr="00092BA7">
        <w:rPr>
          <w:rFonts w:ascii="Angsana New" w:hAnsi="Angsana New" w:hint="cs"/>
          <w:spacing w:val="6"/>
          <w:sz w:val="30"/>
          <w:szCs w:val="30"/>
          <w:cs/>
        </w:rPr>
        <w:t>มีทุนจดทะเบียน</w:t>
      </w:r>
      <w:r w:rsidR="00BE310C">
        <w:rPr>
          <w:rFonts w:ascii="Angsana New" w:hAnsi="Angsana New" w:hint="cs"/>
          <w:spacing w:val="6"/>
          <w:sz w:val="30"/>
          <w:szCs w:val="30"/>
          <w:cs/>
        </w:rPr>
        <w:t>จำนวน</w:t>
      </w:r>
      <w:r w:rsidRPr="00092BA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997B13" w:rsidRPr="00997B13">
        <w:rPr>
          <w:rFonts w:ascii="Angsana New" w:hAnsi="Angsana New"/>
          <w:spacing w:val="6"/>
          <w:sz w:val="30"/>
          <w:szCs w:val="30"/>
        </w:rPr>
        <w:t>50</w:t>
      </w:r>
      <w:r w:rsidR="00BE310C">
        <w:rPr>
          <w:rFonts w:ascii="Angsana New" w:hAnsi="Angsana New"/>
          <w:spacing w:val="6"/>
          <w:sz w:val="30"/>
          <w:szCs w:val="30"/>
        </w:rPr>
        <w:t>.</w:t>
      </w:r>
      <w:r w:rsidR="00997B13" w:rsidRPr="00997B13">
        <w:rPr>
          <w:rFonts w:ascii="Angsana New" w:hAnsi="Angsana New"/>
          <w:spacing w:val="6"/>
          <w:sz w:val="30"/>
          <w:szCs w:val="30"/>
        </w:rPr>
        <w:t>00</w:t>
      </w:r>
      <w:r w:rsidR="00092BA7" w:rsidRPr="00092BA7">
        <w:rPr>
          <w:rFonts w:ascii="Angsana New" w:hAnsi="Angsana New" w:hint="cs"/>
          <w:spacing w:val="6"/>
          <w:sz w:val="30"/>
          <w:szCs w:val="30"/>
          <w:cs/>
        </w:rPr>
        <w:t xml:space="preserve"> ล้าน</w:t>
      </w:r>
      <w:r w:rsidRPr="00092BA7">
        <w:rPr>
          <w:rFonts w:ascii="Angsana New" w:hAnsi="Angsana New" w:hint="cs"/>
          <w:spacing w:val="6"/>
          <w:sz w:val="30"/>
          <w:szCs w:val="30"/>
          <w:cs/>
        </w:rPr>
        <w:t xml:space="preserve">บาท </w:t>
      </w:r>
      <w:r w:rsidRPr="00092BA7">
        <w:rPr>
          <w:rFonts w:ascii="Angsana New" w:hAnsi="Angsana New"/>
          <w:spacing w:val="6"/>
          <w:sz w:val="30"/>
          <w:szCs w:val="30"/>
        </w:rPr>
        <w:t>(</w:t>
      </w:r>
      <w:r w:rsidRPr="00092BA7">
        <w:rPr>
          <w:rFonts w:ascii="Angsana New" w:hAnsi="Angsana New" w:hint="cs"/>
          <w:spacing w:val="6"/>
          <w:sz w:val="30"/>
          <w:szCs w:val="30"/>
          <w:cs/>
        </w:rPr>
        <w:t>หุ้นสามัญ</w:t>
      </w:r>
      <w:r w:rsidR="00092BA7" w:rsidRPr="00092BA7">
        <w:rPr>
          <w:rFonts w:ascii="Angsana New" w:hAnsi="Angsana New" w:hint="cs"/>
          <w:spacing w:val="6"/>
          <w:sz w:val="30"/>
          <w:szCs w:val="30"/>
          <w:cs/>
        </w:rPr>
        <w:t>จำนวน</w:t>
      </w:r>
      <w:r w:rsidRPr="00092BA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997B13" w:rsidRPr="00997B13">
        <w:rPr>
          <w:rFonts w:ascii="Angsana New" w:hAnsi="Angsana New"/>
          <w:spacing w:val="12"/>
          <w:sz w:val="30"/>
          <w:szCs w:val="30"/>
        </w:rPr>
        <w:t>500</w:t>
      </w:r>
      <w:r w:rsidRPr="00BE310C">
        <w:rPr>
          <w:rFonts w:ascii="Angsana New" w:hAnsi="Angsana New"/>
          <w:spacing w:val="12"/>
          <w:sz w:val="30"/>
          <w:szCs w:val="30"/>
        </w:rPr>
        <w:t>,</w:t>
      </w:r>
      <w:r w:rsidR="00997B13" w:rsidRPr="00997B13">
        <w:rPr>
          <w:rFonts w:ascii="Angsana New" w:hAnsi="Angsana New"/>
          <w:spacing w:val="12"/>
          <w:sz w:val="30"/>
          <w:szCs w:val="30"/>
        </w:rPr>
        <w:t>000</w:t>
      </w:r>
      <w:r w:rsidRPr="00BE310C">
        <w:rPr>
          <w:rFonts w:ascii="Angsana New" w:hAnsi="Angsana New"/>
          <w:spacing w:val="12"/>
          <w:sz w:val="30"/>
          <w:szCs w:val="30"/>
        </w:rPr>
        <w:t xml:space="preserve"> </w:t>
      </w:r>
      <w:r w:rsidRPr="00BE310C">
        <w:rPr>
          <w:rFonts w:ascii="Angsana New" w:hAnsi="Angsana New" w:hint="cs"/>
          <w:spacing w:val="12"/>
          <w:sz w:val="30"/>
          <w:szCs w:val="30"/>
          <w:cs/>
        </w:rPr>
        <w:t xml:space="preserve">หุ้น </w:t>
      </w:r>
      <w:r w:rsidR="00BE310C" w:rsidRPr="00E36757">
        <w:rPr>
          <w:rFonts w:ascii="Angsana New" w:hAnsi="Angsana New" w:hint="cs"/>
          <w:spacing w:val="4"/>
          <w:sz w:val="30"/>
          <w:szCs w:val="30"/>
          <w:cs/>
        </w:rPr>
        <w:t>มูลค่า</w:t>
      </w:r>
      <w:r w:rsidR="00092BA7" w:rsidRPr="00E36757">
        <w:rPr>
          <w:rFonts w:ascii="Angsana New" w:hAnsi="Angsana New" w:hint="cs"/>
          <w:spacing w:val="4"/>
          <w:sz w:val="30"/>
          <w:szCs w:val="30"/>
          <w:cs/>
        </w:rPr>
        <w:t xml:space="preserve">ที่ตราไว้ </w:t>
      </w:r>
      <w:r w:rsidR="00997B13" w:rsidRPr="00997B13">
        <w:rPr>
          <w:rFonts w:ascii="Angsana New" w:hAnsi="Angsana New"/>
          <w:spacing w:val="4"/>
          <w:sz w:val="30"/>
          <w:szCs w:val="30"/>
        </w:rPr>
        <w:t>100</w:t>
      </w:r>
      <w:r w:rsidRPr="00E36757">
        <w:rPr>
          <w:rFonts w:ascii="Angsana New" w:hAnsi="Angsana New"/>
          <w:spacing w:val="4"/>
          <w:sz w:val="30"/>
          <w:szCs w:val="30"/>
        </w:rPr>
        <w:t xml:space="preserve"> </w:t>
      </w:r>
      <w:r w:rsidRPr="00E36757">
        <w:rPr>
          <w:rFonts w:ascii="Angsana New" w:hAnsi="Angsana New" w:hint="cs"/>
          <w:spacing w:val="4"/>
          <w:sz w:val="30"/>
          <w:szCs w:val="30"/>
          <w:cs/>
        </w:rPr>
        <w:t>บาท</w:t>
      </w:r>
      <w:r w:rsidR="00092BA7" w:rsidRPr="00E36757">
        <w:rPr>
          <w:rFonts w:ascii="Angsana New" w:hAnsi="Angsana New" w:hint="cs"/>
          <w:spacing w:val="4"/>
          <w:sz w:val="30"/>
          <w:szCs w:val="30"/>
          <w:cs/>
        </w:rPr>
        <w:t>ต่อหุ้น</w:t>
      </w:r>
      <w:r w:rsidR="00C350A6" w:rsidRPr="00E36757">
        <w:rPr>
          <w:rFonts w:ascii="Angsana New" w:hAnsi="Angsana New"/>
          <w:spacing w:val="4"/>
          <w:sz w:val="30"/>
          <w:szCs w:val="30"/>
        </w:rPr>
        <w:t>)</w:t>
      </w:r>
      <w:r w:rsidR="00BE310C" w:rsidRPr="00E36757">
        <w:rPr>
          <w:rFonts w:ascii="Angsana New" w:hAnsi="Angsana New" w:hint="cs"/>
          <w:spacing w:val="4"/>
          <w:sz w:val="30"/>
          <w:szCs w:val="30"/>
          <w:cs/>
        </w:rPr>
        <w:t xml:space="preserve"> บริษัทดังกล่าว</w:t>
      </w:r>
      <w:r w:rsidRPr="00E36757">
        <w:rPr>
          <w:rFonts w:ascii="Angsana New" w:hAnsi="Angsana New" w:hint="cs"/>
          <w:spacing w:val="4"/>
          <w:sz w:val="30"/>
          <w:szCs w:val="30"/>
          <w:cs/>
        </w:rPr>
        <w:t>ได้จดทะเบียนกับกระทรวงพาณิชย์เมื่อวันที่</w:t>
      </w:r>
      <w:r w:rsidR="00357B9E" w:rsidRPr="00E3675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997B13" w:rsidRPr="00997B13">
        <w:rPr>
          <w:rFonts w:ascii="Angsana New" w:hAnsi="Angsana New"/>
          <w:spacing w:val="4"/>
          <w:sz w:val="30"/>
          <w:szCs w:val="30"/>
        </w:rPr>
        <w:t>18</w:t>
      </w:r>
      <w:r w:rsidR="00357B9E" w:rsidRPr="00E36757">
        <w:rPr>
          <w:rFonts w:ascii="Angsana New" w:hAnsi="Angsana New"/>
          <w:spacing w:val="4"/>
          <w:sz w:val="30"/>
          <w:szCs w:val="30"/>
        </w:rPr>
        <w:t xml:space="preserve"> </w:t>
      </w:r>
      <w:r w:rsidR="00357B9E" w:rsidRPr="00E36757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="00997B13" w:rsidRPr="00997B13">
        <w:rPr>
          <w:rFonts w:ascii="Angsana New" w:hAnsi="Angsana New"/>
          <w:spacing w:val="4"/>
          <w:sz w:val="30"/>
          <w:szCs w:val="30"/>
        </w:rPr>
        <w:t>2567</w:t>
      </w:r>
      <w:r w:rsidRPr="00C350A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EA228D"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โดยเมื่อวันที่ </w:t>
      </w:r>
      <w:r w:rsidR="00997B13" w:rsidRPr="00997B13">
        <w:rPr>
          <w:rFonts w:ascii="Angsana New" w:hAnsi="Angsana New"/>
          <w:spacing w:val="-4"/>
          <w:sz w:val="30"/>
          <w:szCs w:val="30"/>
        </w:rPr>
        <w:t>28</w:t>
      </w:r>
      <w:r w:rsidR="00EA228D"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="00EA228D" w:rsidRPr="008B1F78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8B1F78"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="00997B13" w:rsidRPr="00997B13">
        <w:rPr>
          <w:rFonts w:ascii="Angsana New" w:hAnsi="Angsana New"/>
          <w:spacing w:val="-4"/>
          <w:sz w:val="30"/>
          <w:szCs w:val="30"/>
        </w:rPr>
        <w:t>2567</w:t>
      </w:r>
      <w:r w:rsidR="00EA228D"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092BA7" w:rsidRPr="008B1F78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>ชำระค่าหุ้น</w:t>
      </w:r>
      <w:r w:rsidR="00092BA7" w:rsidRPr="008B1F78">
        <w:rPr>
          <w:rFonts w:ascii="Angsana New" w:hAnsi="Angsana New" w:hint="cs"/>
          <w:spacing w:val="-4"/>
          <w:sz w:val="30"/>
          <w:szCs w:val="30"/>
          <w:cs/>
        </w:rPr>
        <w:t>เริ่มแรก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ในอัตราร้อยละ </w:t>
      </w:r>
      <w:r w:rsidR="00997B13" w:rsidRPr="00997B13">
        <w:rPr>
          <w:rFonts w:ascii="Angsana New" w:hAnsi="Angsana New"/>
          <w:spacing w:val="-4"/>
          <w:sz w:val="30"/>
          <w:szCs w:val="30"/>
        </w:rPr>
        <w:t>25</w:t>
      </w:r>
      <w:r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>ของทุนจดทะเบียน</w:t>
      </w:r>
      <w:r w:rsidR="00BE310C"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92BA7" w:rsidRPr="008B1F78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092BA7" w:rsidRPr="008B1F78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997B13" w:rsidRPr="00997B13">
        <w:rPr>
          <w:rFonts w:ascii="Angsana New" w:hAnsi="Angsana New"/>
          <w:spacing w:val="4"/>
          <w:sz w:val="30"/>
          <w:szCs w:val="30"/>
        </w:rPr>
        <w:t>12</w:t>
      </w:r>
      <w:r w:rsidR="00BE310C">
        <w:rPr>
          <w:rFonts w:ascii="Angsana New" w:hAnsi="Angsana New"/>
          <w:spacing w:val="4"/>
          <w:sz w:val="30"/>
          <w:szCs w:val="30"/>
        </w:rPr>
        <w:t>.</w:t>
      </w:r>
      <w:r w:rsidR="00997B13" w:rsidRPr="00997B13">
        <w:rPr>
          <w:rFonts w:ascii="Angsana New" w:hAnsi="Angsana New"/>
          <w:spacing w:val="4"/>
          <w:sz w:val="30"/>
          <w:szCs w:val="30"/>
        </w:rPr>
        <w:t>50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="00092BA7">
        <w:rPr>
          <w:rFonts w:ascii="Angsana New" w:hAnsi="Angsana New" w:hint="cs"/>
          <w:spacing w:val="4"/>
          <w:sz w:val="30"/>
          <w:szCs w:val="30"/>
          <w:cs/>
        </w:rPr>
        <w:t>ล้าน</w:t>
      </w:r>
      <w:r>
        <w:rPr>
          <w:rFonts w:ascii="Angsana New" w:hAnsi="Angsana New" w:hint="cs"/>
          <w:spacing w:val="4"/>
          <w:sz w:val="30"/>
          <w:szCs w:val="30"/>
          <w:cs/>
        </w:rPr>
        <w:t>บาท</w:t>
      </w:r>
      <w:r w:rsidR="00092BA7">
        <w:rPr>
          <w:rFonts w:ascii="Angsana New" w:hAnsi="Angsana New" w:hint="cs"/>
          <w:spacing w:val="4"/>
          <w:sz w:val="30"/>
          <w:szCs w:val="30"/>
          <w:cs/>
        </w:rPr>
        <w:t xml:space="preserve"> ส่งผลให้บริษัทมีส่วนได้เสียในบริษัทย่อยดังกล่าวร้อยละ </w:t>
      </w:r>
      <w:r w:rsidR="00997B13" w:rsidRPr="00997B13">
        <w:rPr>
          <w:rFonts w:ascii="Angsana New" w:hAnsi="Angsana New"/>
          <w:spacing w:val="4"/>
          <w:sz w:val="30"/>
          <w:szCs w:val="30"/>
        </w:rPr>
        <w:t>99</w:t>
      </w:r>
      <w:r w:rsidR="00092BA7">
        <w:rPr>
          <w:rFonts w:ascii="Angsana New" w:hAnsi="Angsana New"/>
          <w:spacing w:val="4"/>
          <w:sz w:val="30"/>
          <w:szCs w:val="30"/>
        </w:rPr>
        <w:t>.</w:t>
      </w:r>
      <w:r w:rsidR="00997B13" w:rsidRPr="00997B13">
        <w:rPr>
          <w:rFonts w:ascii="Angsana New" w:hAnsi="Angsana New"/>
          <w:spacing w:val="4"/>
          <w:sz w:val="30"/>
          <w:szCs w:val="30"/>
        </w:rPr>
        <w:t>99</w:t>
      </w:r>
      <w:r w:rsidR="00092BA7">
        <w:rPr>
          <w:rFonts w:ascii="Angsana New" w:hAnsi="Angsana New"/>
          <w:spacing w:val="4"/>
          <w:sz w:val="30"/>
          <w:szCs w:val="30"/>
        </w:rPr>
        <w:t xml:space="preserve"> </w:t>
      </w:r>
      <w:r w:rsidR="00092BA7">
        <w:rPr>
          <w:rFonts w:ascii="Angsana New" w:hAnsi="Angsana New" w:hint="cs"/>
          <w:spacing w:val="4"/>
          <w:sz w:val="30"/>
          <w:szCs w:val="30"/>
          <w:cs/>
        </w:rPr>
        <w:t>ของทุนที่ออก</w:t>
      </w:r>
      <w:r w:rsidR="00EA228D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="00092BA7">
        <w:rPr>
          <w:rFonts w:ascii="Angsana New" w:hAnsi="Angsana New" w:hint="cs"/>
          <w:spacing w:val="4"/>
          <w:sz w:val="30"/>
          <w:szCs w:val="30"/>
          <w:cs/>
        </w:rPr>
        <w:t>ชำระแล้ว</w:t>
      </w:r>
    </w:p>
    <w:bookmarkEnd w:id="4"/>
    <w:p w14:paraId="385559A3" w14:textId="77777777" w:rsidR="00080688" w:rsidRPr="008B1F78" w:rsidRDefault="00080688" w:rsidP="00207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5CF08973" w14:textId="1050A088" w:rsidR="00080688" w:rsidRDefault="00080688" w:rsidP="00AB2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E04BCC">
        <w:rPr>
          <w:rFonts w:ascii="Angsana New" w:hAnsi="Angsana New" w:hint="cs"/>
          <w:spacing w:val="6"/>
          <w:sz w:val="30"/>
          <w:szCs w:val="30"/>
          <w:cs/>
        </w:rPr>
        <w:t>ในการประชุมวิสามัญผู้ถือหุ้นของ</w:t>
      </w:r>
      <w:r w:rsidRPr="00E04BCC">
        <w:rPr>
          <w:rFonts w:ascii="Angsana New" w:hAnsi="Angsana New"/>
          <w:spacing w:val="6"/>
          <w:sz w:val="30"/>
          <w:szCs w:val="30"/>
          <w:cs/>
        </w:rPr>
        <w:t>บริษัท อมรินทร์ เทเลวิชั่น จำกัด</w:t>
      </w:r>
      <w:r w:rsidRPr="00E04BCC">
        <w:rPr>
          <w:rFonts w:ascii="Angsana New" w:hAnsi="Angsana New" w:hint="cs"/>
          <w:spacing w:val="6"/>
          <w:sz w:val="30"/>
          <w:szCs w:val="30"/>
          <w:cs/>
        </w:rPr>
        <w:t xml:space="preserve"> ซึ่งเป็นบริษัทย่อย เมื่อวันที่ </w:t>
      </w:r>
      <w:r w:rsidR="00997B13" w:rsidRPr="00E04BCC">
        <w:rPr>
          <w:rFonts w:ascii="Angsana New" w:hAnsi="Angsana New"/>
          <w:spacing w:val="6"/>
          <w:sz w:val="30"/>
          <w:szCs w:val="30"/>
        </w:rPr>
        <w:t>5</w:t>
      </w:r>
      <w:r w:rsidRPr="00E04BCC">
        <w:rPr>
          <w:rFonts w:ascii="Angsana New" w:hAnsi="Angsana New" w:hint="cs"/>
          <w:spacing w:val="6"/>
          <w:sz w:val="30"/>
          <w:szCs w:val="30"/>
          <w:cs/>
        </w:rPr>
        <w:t xml:space="preserve"> เมษายน</w:t>
      </w:r>
      <w:r w:rsidRPr="00E04BCC">
        <w:rPr>
          <w:rFonts w:ascii="Angsana New" w:hAnsi="Angsana New" w:hint="cs"/>
          <w:spacing w:val="6"/>
          <w:sz w:val="30"/>
          <w:szCs w:val="30"/>
        </w:rPr>
        <w:t xml:space="preserve"> </w:t>
      </w:r>
      <w:r w:rsidR="00997B13" w:rsidRPr="00E04BCC">
        <w:rPr>
          <w:rFonts w:ascii="Angsana New" w:hAnsi="Angsana New" w:hint="cs"/>
          <w:spacing w:val="6"/>
          <w:sz w:val="30"/>
          <w:szCs w:val="30"/>
        </w:rPr>
        <w:t>256</w:t>
      </w:r>
      <w:r w:rsidR="00997B13" w:rsidRPr="00E04BCC">
        <w:rPr>
          <w:rFonts w:ascii="Angsana New" w:hAnsi="Angsana New"/>
          <w:spacing w:val="6"/>
          <w:sz w:val="30"/>
          <w:szCs w:val="30"/>
        </w:rPr>
        <w:t>7</w:t>
      </w:r>
      <w:r w:rsidRPr="00E04BCC">
        <w:rPr>
          <w:rFonts w:ascii="Angsana New" w:hAnsi="Angsana New"/>
          <w:spacing w:val="6"/>
          <w:sz w:val="30"/>
          <w:szCs w:val="30"/>
        </w:rPr>
        <w:t xml:space="preserve"> </w:t>
      </w:r>
      <w:r w:rsidRPr="00E04BCC">
        <w:rPr>
          <w:rFonts w:ascii="Angsana New" w:hAnsi="Angsana New" w:hint="cs"/>
          <w:spacing w:val="6"/>
          <w:sz w:val="30"/>
          <w:szCs w:val="30"/>
          <w:cs/>
        </w:rPr>
        <w:t>ผู้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ถือหุ้น</w:t>
      </w:r>
      <w:r w:rsidR="0071127A">
        <w:rPr>
          <w:rFonts w:ascii="Angsana New" w:hAnsi="Angsana New" w:hint="cs"/>
          <w:spacing w:val="4"/>
          <w:sz w:val="30"/>
          <w:szCs w:val="30"/>
          <w:cs/>
        </w:rPr>
        <w:t>ของบริษัทย่อย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มีมติอนุมัติการลดทุนจดทะเบียนและทุน</w:t>
      </w:r>
      <w:r w:rsidR="00EA228D">
        <w:rPr>
          <w:rFonts w:ascii="Angsana New" w:hAnsi="Angsana New" w:hint="cs"/>
          <w:spacing w:val="4"/>
          <w:sz w:val="30"/>
          <w:szCs w:val="30"/>
          <w:cs/>
        </w:rPr>
        <w:t>ที่ออกและ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ชำระแล้วของบริษัทย่อย</w:t>
      </w:r>
      <w:r w:rsidR="0071127A">
        <w:rPr>
          <w:rFonts w:ascii="Angsana New" w:hAnsi="Angsana New" w:hint="cs"/>
          <w:spacing w:val="4"/>
          <w:sz w:val="30"/>
          <w:szCs w:val="30"/>
          <w:cs/>
        </w:rPr>
        <w:t xml:space="preserve">เพื่อชดเชยขาดทุนสะสม ณ วันที่ </w:t>
      </w:r>
      <w:r w:rsidR="00997B13" w:rsidRPr="00997B13">
        <w:rPr>
          <w:rFonts w:ascii="Angsana New" w:hAnsi="Angsana New"/>
          <w:spacing w:val="4"/>
          <w:sz w:val="30"/>
          <w:szCs w:val="30"/>
        </w:rPr>
        <w:t>31</w:t>
      </w:r>
      <w:r w:rsidR="0071127A">
        <w:rPr>
          <w:rFonts w:ascii="Angsana New" w:hAnsi="Angsana New"/>
          <w:spacing w:val="4"/>
          <w:sz w:val="30"/>
          <w:szCs w:val="30"/>
        </w:rPr>
        <w:t xml:space="preserve"> </w:t>
      </w:r>
      <w:r w:rsidR="0071127A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="00997B13" w:rsidRPr="00997B13">
        <w:rPr>
          <w:rFonts w:ascii="Angsana New" w:hAnsi="Angsana New"/>
          <w:spacing w:val="4"/>
          <w:sz w:val="30"/>
          <w:szCs w:val="30"/>
        </w:rPr>
        <w:t>2565</w:t>
      </w:r>
      <w:r w:rsidR="0071127A">
        <w:rPr>
          <w:rFonts w:ascii="Angsana New" w:hAnsi="Angsana New"/>
          <w:spacing w:val="4"/>
          <w:sz w:val="30"/>
          <w:szCs w:val="30"/>
        </w:rPr>
        <w:t xml:space="preserve"> </w:t>
      </w:r>
      <w:r w:rsidR="0071127A">
        <w:rPr>
          <w:rFonts w:ascii="Angsana New" w:hAnsi="Angsana New" w:hint="cs"/>
          <w:spacing w:val="4"/>
          <w:sz w:val="30"/>
          <w:szCs w:val="30"/>
          <w:cs/>
        </w:rPr>
        <w:t xml:space="preserve">จำนวนเงิน </w:t>
      </w:r>
      <w:r w:rsidR="00997B13" w:rsidRPr="00997B13">
        <w:rPr>
          <w:rFonts w:ascii="Angsana New" w:hAnsi="Angsana New"/>
          <w:spacing w:val="4"/>
          <w:sz w:val="30"/>
          <w:szCs w:val="30"/>
        </w:rPr>
        <w:t>1</w:t>
      </w:r>
      <w:r w:rsidR="0071127A">
        <w:rPr>
          <w:rFonts w:ascii="Angsana New" w:hAnsi="Angsana New"/>
          <w:spacing w:val="4"/>
          <w:sz w:val="30"/>
          <w:szCs w:val="30"/>
        </w:rPr>
        <w:t>,</w:t>
      </w:r>
      <w:r w:rsidR="00997B13" w:rsidRPr="00997B13">
        <w:rPr>
          <w:rFonts w:ascii="Angsana New" w:hAnsi="Angsana New"/>
          <w:spacing w:val="4"/>
          <w:sz w:val="30"/>
          <w:szCs w:val="30"/>
        </w:rPr>
        <w:t>180</w:t>
      </w:r>
      <w:r w:rsidR="0071127A">
        <w:rPr>
          <w:rFonts w:ascii="Angsana New" w:hAnsi="Angsana New"/>
          <w:spacing w:val="4"/>
          <w:sz w:val="30"/>
          <w:szCs w:val="30"/>
        </w:rPr>
        <w:t xml:space="preserve"> </w:t>
      </w:r>
      <w:r w:rsidR="0071127A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จากจำนวน</w:t>
      </w:r>
      <w:r w:rsidR="0071127A">
        <w:rPr>
          <w:rFonts w:ascii="Angsana New" w:hAnsi="Angsana New" w:hint="cs"/>
          <w:spacing w:val="4"/>
          <w:sz w:val="30"/>
          <w:szCs w:val="30"/>
          <w:cs/>
        </w:rPr>
        <w:t>เงิน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997B13" w:rsidRPr="00997B13">
        <w:rPr>
          <w:rFonts w:ascii="Angsana New" w:hAnsi="Angsana New"/>
          <w:spacing w:val="4"/>
          <w:sz w:val="30"/>
          <w:szCs w:val="30"/>
        </w:rPr>
        <w:t>3</w:t>
      </w:r>
      <w:r w:rsidRPr="00A35B8E">
        <w:rPr>
          <w:rFonts w:ascii="Angsana New" w:hAnsi="Angsana New"/>
          <w:spacing w:val="4"/>
          <w:sz w:val="30"/>
          <w:szCs w:val="30"/>
        </w:rPr>
        <w:t>,</w:t>
      </w:r>
      <w:r w:rsidR="00997B13" w:rsidRPr="00997B13">
        <w:rPr>
          <w:rFonts w:ascii="Angsana New" w:hAnsi="Angsana New"/>
          <w:spacing w:val="4"/>
          <w:sz w:val="30"/>
          <w:szCs w:val="30"/>
        </w:rPr>
        <w:t>600</w:t>
      </w:r>
      <w:r w:rsidRPr="00A35B8E">
        <w:rPr>
          <w:rFonts w:ascii="Angsana New" w:hAnsi="Angsana New"/>
          <w:spacing w:val="4"/>
          <w:sz w:val="30"/>
          <w:szCs w:val="30"/>
        </w:rPr>
        <w:t xml:space="preserve">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A35B8E">
        <w:rPr>
          <w:rFonts w:ascii="Angsana New" w:hAnsi="Angsana New" w:hint="cs"/>
          <w:color w:val="000000"/>
          <w:spacing w:val="4"/>
          <w:sz w:val="30"/>
          <w:szCs w:val="30"/>
          <w:cs/>
        </w:rPr>
        <w:t>(</w:t>
      </w:r>
      <w:r w:rsidR="00EA228D">
        <w:rPr>
          <w:rFonts w:ascii="Angsana New" w:hAnsi="Angsana New" w:hint="cs"/>
          <w:color w:val="000000"/>
          <w:spacing w:val="4"/>
          <w:sz w:val="30"/>
          <w:szCs w:val="30"/>
          <w:cs/>
        </w:rPr>
        <w:t>หุ้นสามัญ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จำนวน </w:t>
      </w:r>
      <w:r w:rsidR="00997B13" w:rsidRPr="00997B13">
        <w:rPr>
          <w:rFonts w:ascii="Angsana New" w:hAnsi="Angsana New"/>
          <w:color w:val="000000"/>
          <w:spacing w:val="-4"/>
          <w:sz w:val="30"/>
          <w:szCs w:val="30"/>
        </w:rPr>
        <w:t>36</w:t>
      </w:r>
      <w:r w:rsidR="0071127A" w:rsidRPr="008B1F78">
        <w:rPr>
          <w:rFonts w:ascii="Angsana New" w:hAnsi="Angsana New"/>
          <w:color w:val="000000"/>
          <w:spacing w:val="-4"/>
          <w:sz w:val="30"/>
          <w:szCs w:val="30"/>
        </w:rPr>
        <w:t>.</w:t>
      </w:r>
      <w:r w:rsidR="00997B13" w:rsidRPr="00997B13">
        <w:rPr>
          <w:rFonts w:ascii="Angsana New" w:hAnsi="Angsana New"/>
          <w:color w:val="000000"/>
          <w:spacing w:val="-4"/>
          <w:sz w:val="30"/>
          <w:szCs w:val="30"/>
        </w:rPr>
        <w:t>00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ล้านหุ้น มูลค่า</w:t>
      </w:r>
      <w:r w:rsidR="0071127A"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ที่ตราไว้ </w:t>
      </w:r>
      <w:r w:rsidR="00997B13" w:rsidRPr="00997B13">
        <w:rPr>
          <w:rFonts w:ascii="Angsana New" w:hAnsi="Angsana New" w:hint="cs"/>
          <w:color w:val="000000"/>
          <w:spacing w:val="-4"/>
          <w:sz w:val="30"/>
          <w:szCs w:val="30"/>
        </w:rPr>
        <w:t>100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บาท</w:t>
      </w:r>
      <w:r w:rsidR="0071127A"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ต่อหุ้น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)</w:t>
      </w:r>
      <w:r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>เป็นจำนวน</w:t>
      </w:r>
      <w:r w:rsidR="0071127A" w:rsidRPr="008B1F78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97B13" w:rsidRPr="00997B13">
        <w:rPr>
          <w:rFonts w:ascii="Angsana New" w:hAnsi="Angsana New"/>
          <w:spacing w:val="-4"/>
          <w:sz w:val="30"/>
          <w:szCs w:val="30"/>
        </w:rPr>
        <w:t>2</w:t>
      </w:r>
      <w:r w:rsidRPr="008B1F78">
        <w:rPr>
          <w:rFonts w:ascii="Angsana New" w:hAnsi="Angsana New"/>
          <w:spacing w:val="-4"/>
          <w:sz w:val="30"/>
          <w:szCs w:val="30"/>
        </w:rPr>
        <w:t>,</w:t>
      </w:r>
      <w:r w:rsidR="00997B13" w:rsidRPr="00997B13">
        <w:rPr>
          <w:rFonts w:ascii="Angsana New" w:hAnsi="Angsana New"/>
          <w:spacing w:val="-4"/>
          <w:sz w:val="30"/>
          <w:szCs w:val="30"/>
        </w:rPr>
        <w:t>420</w:t>
      </w:r>
      <w:r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(</w:t>
      </w:r>
      <w:r w:rsidR="0071127A"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หุ้นสามัญ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จำนวน </w:t>
      </w:r>
      <w:r w:rsidR="00997B13" w:rsidRPr="00997B13">
        <w:rPr>
          <w:rFonts w:ascii="Angsana New" w:hAnsi="Angsana New"/>
          <w:color w:val="000000"/>
          <w:spacing w:val="-4"/>
          <w:sz w:val="30"/>
          <w:szCs w:val="30"/>
        </w:rPr>
        <w:t>24</w:t>
      </w:r>
      <w:r w:rsidRPr="008B1F78">
        <w:rPr>
          <w:rFonts w:ascii="Angsana New" w:hAnsi="Angsana New"/>
          <w:color w:val="000000"/>
          <w:spacing w:val="-4"/>
          <w:sz w:val="30"/>
          <w:szCs w:val="30"/>
        </w:rPr>
        <w:t>.</w:t>
      </w:r>
      <w:r w:rsidR="00997B13" w:rsidRPr="00997B13">
        <w:rPr>
          <w:rFonts w:ascii="Angsana New" w:hAnsi="Angsana New"/>
          <w:color w:val="000000"/>
          <w:spacing w:val="-4"/>
          <w:sz w:val="30"/>
          <w:szCs w:val="30"/>
        </w:rPr>
        <w:t>20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ล้านหุ้น</w:t>
      </w:r>
      <w:r w:rsidRPr="00A35B8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มู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ลค่า</w:t>
      </w:r>
      <w:r w:rsidR="0071127A"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ที่ตราไว้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997B13" w:rsidRPr="00997B13">
        <w:rPr>
          <w:rFonts w:ascii="Angsana New" w:hAnsi="Angsana New" w:hint="cs"/>
          <w:color w:val="000000"/>
          <w:spacing w:val="-4"/>
          <w:sz w:val="30"/>
          <w:szCs w:val="30"/>
        </w:rPr>
        <w:t>100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บาท</w:t>
      </w:r>
      <w:r w:rsidR="0071127A"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ต่อหุ้น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)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 โดยการลดหุ้นจำนวน </w:t>
      </w:r>
      <w:r w:rsidR="00997B13" w:rsidRPr="00997B13">
        <w:rPr>
          <w:rFonts w:ascii="Angsana New" w:hAnsi="Angsana New"/>
          <w:spacing w:val="-4"/>
          <w:sz w:val="30"/>
          <w:szCs w:val="30"/>
        </w:rPr>
        <w:t>11</w:t>
      </w:r>
      <w:r w:rsidRPr="008B1F78">
        <w:rPr>
          <w:rFonts w:ascii="Angsana New" w:hAnsi="Angsana New"/>
          <w:spacing w:val="-4"/>
          <w:sz w:val="30"/>
          <w:szCs w:val="30"/>
        </w:rPr>
        <w:t>.</w:t>
      </w:r>
      <w:r w:rsidR="00997B13" w:rsidRPr="00997B13">
        <w:rPr>
          <w:rFonts w:ascii="Angsana New" w:hAnsi="Angsana New"/>
          <w:spacing w:val="-4"/>
          <w:sz w:val="30"/>
          <w:szCs w:val="30"/>
        </w:rPr>
        <w:t>80</w:t>
      </w:r>
      <w:r w:rsidRPr="008B1F78">
        <w:rPr>
          <w:rFonts w:ascii="Angsana New" w:hAnsi="Angsana New"/>
          <w:spacing w:val="-4"/>
          <w:sz w:val="30"/>
          <w:szCs w:val="30"/>
          <w:cs/>
        </w:rPr>
        <w:t xml:space="preserve"> ล้านหุ้น มูลค่า</w:t>
      </w:r>
      <w:r w:rsidR="0071127A" w:rsidRPr="008B1F78">
        <w:rPr>
          <w:rFonts w:ascii="Angsana New" w:hAnsi="Angsana New" w:hint="cs"/>
          <w:spacing w:val="-4"/>
          <w:sz w:val="30"/>
          <w:szCs w:val="30"/>
          <w:cs/>
        </w:rPr>
        <w:t>ที่ตราไว้</w:t>
      </w:r>
      <w:r w:rsidRPr="008B1F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97B13" w:rsidRPr="00997B13">
        <w:rPr>
          <w:rFonts w:ascii="Angsana New" w:hAnsi="Angsana New"/>
          <w:spacing w:val="-4"/>
          <w:sz w:val="30"/>
          <w:szCs w:val="30"/>
        </w:rPr>
        <w:t>100</w:t>
      </w:r>
      <w:r w:rsidRPr="008B1F78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="0071127A"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ต่อหุ้น 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 </w:t>
      </w:r>
      <w:r w:rsidR="00997B13" w:rsidRPr="00997B13">
        <w:rPr>
          <w:rFonts w:ascii="Angsana New" w:hAnsi="Angsana New"/>
          <w:spacing w:val="4"/>
          <w:sz w:val="30"/>
          <w:szCs w:val="30"/>
        </w:rPr>
        <w:t>1</w:t>
      </w:r>
      <w:r w:rsidRPr="00A35B8E">
        <w:rPr>
          <w:rFonts w:ascii="Angsana New" w:hAnsi="Angsana New"/>
          <w:spacing w:val="4"/>
          <w:sz w:val="30"/>
          <w:szCs w:val="30"/>
        </w:rPr>
        <w:t>,</w:t>
      </w:r>
      <w:r w:rsidR="00997B13" w:rsidRPr="00997B13">
        <w:rPr>
          <w:rFonts w:ascii="Angsana New" w:hAnsi="Angsana New"/>
          <w:spacing w:val="4"/>
          <w:sz w:val="30"/>
          <w:szCs w:val="30"/>
        </w:rPr>
        <w:t>180</w:t>
      </w:r>
      <w:r w:rsidRPr="00A35B8E">
        <w:rPr>
          <w:rFonts w:ascii="Angsana New" w:hAnsi="Angsana New"/>
          <w:spacing w:val="4"/>
          <w:sz w:val="30"/>
          <w:szCs w:val="30"/>
        </w:rPr>
        <w:t xml:space="preserve">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A35B8E">
        <w:rPr>
          <w:rFonts w:ascii="Angsana New" w:hAnsi="Angsana New"/>
          <w:spacing w:val="4"/>
          <w:sz w:val="30"/>
          <w:szCs w:val="30"/>
          <w:cs/>
        </w:rPr>
        <w:t>ทั้งนี้ บริษัทยังคงมี</w:t>
      </w:r>
      <w:r w:rsidRPr="00A76205">
        <w:rPr>
          <w:rFonts w:ascii="Angsana New" w:hAnsi="Angsana New"/>
          <w:sz w:val="30"/>
          <w:szCs w:val="30"/>
          <w:cs/>
        </w:rPr>
        <w:t>สัดส่วนการถือหุ้นเท่าเดิม และกลุ่มบริษัทยังคงมีส่วนได้เสีย</w:t>
      </w:r>
      <w:r w:rsidR="0071127A">
        <w:rPr>
          <w:rFonts w:ascii="Angsana New" w:hAnsi="Angsana New" w:hint="cs"/>
          <w:sz w:val="30"/>
          <w:szCs w:val="30"/>
          <w:cs/>
        </w:rPr>
        <w:t>ในบริษัทย่อย</w:t>
      </w:r>
      <w:r w:rsidRPr="00A76205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="00997B13" w:rsidRPr="00997B13">
        <w:rPr>
          <w:rFonts w:ascii="Angsana New" w:hAnsi="Angsana New"/>
          <w:sz w:val="30"/>
          <w:szCs w:val="30"/>
        </w:rPr>
        <w:t>99</w:t>
      </w:r>
      <w:r>
        <w:rPr>
          <w:rFonts w:ascii="Angsana New" w:hAnsi="Angsana New"/>
          <w:sz w:val="30"/>
          <w:szCs w:val="30"/>
        </w:rPr>
        <w:t>.</w:t>
      </w:r>
      <w:r w:rsidR="00997B13" w:rsidRPr="00997B13">
        <w:rPr>
          <w:rFonts w:ascii="Angsana New" w:hAnsi="Angsana New"/>
          <w:sz w:val="30"/>
          <w:szCs w:val="30"/>
        </w:rPr>
        <w:t>99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5D071F00" w14:textId="77777777" w:rsidR="00327F34" w:rsidRDefault="00327F34" w:rsidP="00080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03D037" w14:textId="2ACDA955" w:rsidR="00AE7396" w:rsidRDefault="00327F34" w:rsidP="00AB2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CF37A1">
        <w:rPr>
          <w:rFonts w:ascii="Angsana New" w:hAnsi="Angsana New"/>
          <w:spacing w:val="4"/>
          <w:sz w:val="30"/>
          <w:szCs w:val="30"/>
          <w:cs/>
        </w:rPr>
        <w:t>เมื่อ</w:t>
      </w:r>
      <w:r w:rsidRPr="00997B13">
        <w:rPr>
          <w:rFonts w:ascii="Angsana New" w:hAnsi="Angsana New"/>
          <w:spacing w:val="4"/>
          <w:sz w:val="30"/>
          <w:szCs w:val="30"/>
          <w:cs/>
        </w:rPr>
        <w:t xml:space="preserve">วันที่ </w:t>
      </w:r>
      <w:r w:rsidR="00997B13" w:rsidRPr="00997B13">
        <w:rPr>
          <w:rFonts w:ascii="Angsana New" w:hAnsi="Angsana New"/>
          <w:spacing w:val="4"/>
          <w:sz w:val="30"/>
          <w:szCs w:val="30"/>
        </w:rPr>
        <w:t>1</w:t>
      </w:r>
      <w:r w:rsidRPr="00997B13">
        <w:rPr>
          <w:rFonts w:ascii="Angsana New" w:hAnsi="Angsana New"/>
          <w:spacing w:val="4"/>
          <w:sz w:val="30"/>
          <w:szCs w:val="30"/>
          <w:cs/>
        </w:rPr>
        <w:t xml:space="preserve"> กรกฎาคม </w:t>
      </w:r>
      <w:r w:rsidR="00997B13" w:rsidRPr="00997B13">
        <w:rPr>
          <w:rFonts w:ascii="Angsana New" w:hAnsi="Angsana New"/>
          <w:spacing w:val="4"/>
          <w:sz w:val="30"/>
          <w:szCs w:val="30"/>
        </w:rPr>
        <w:t>2567</w:t>
      </w:r>
      <w:r w:rsidRPr="00997B13">
        <w:rPr>
          <w:rFonts w:ascii="Angsana New" w:hAnsi="Angsana New"/>
          <w:spacing w:val="4"/>
          <w:sz w:val="30"/>
          <w:szCs w:val="30"/>
          <w:cs/>
        </w:rPr>
        <w:t xml:space="preserve"> บริษัท อมรินทร์ บุ๊ค เซ็นเตอร์ จำกัด ซึ่งเป็นบริษัทย่อย ได้ซื้อหุ้นสามัญเพิ่มเติมของ</w:t>
      </w:r>
      <w:r w:rsidRPr="00AB2F52">
        <w:rPr>
          <w:rFonts w:ascii="Angsana New" w:hAnsi="Angsana New"/>
          <w:spacing w:val="8"/>
          <w:sz w:val="30"/>
          <w:szCs w:val="30"/>
          <w:cs/>
        </w:rPr>
        <w:t xml:space="preserve">บริษัท เด็กดี อินเตอร์แอคทีฟ จำกัด จำนวน </w:t>
      </w:r>
      <w:r w:rsidR="00997B13" w:rsidRPr="00AB2F52">
        <w:rPr>
          <w:rFonts w:ascii="Angsana New" w:hAnsi="Angsana New"/>
          <w:spacing w:val="8"/>
          <w:sz w:val="30"/>
          <w:szCs w:val="30"/>
        </w:rPr>
        <w:t>2</w:t>
      </w:r>
      <w:r w:rsidRPr="00AB2F52">
        <w:rPr>
          <w:rFonts w:ascii="Angsana New" w:hAnsi="Angsana New"/>
          <w:spacing w:val="8"/>
          <w:sz w:val="30"/>
          <w:szCs w:val="30"/>
        </w:rPr>
        <w:t>,</w:t>
      </w:r>
      <w:r w:rsidR="00997B13" w:rsidRPr="00AB2F52">
        <w:rPr>
          <w:rFonts w:ascii="Angsana New" w:hAnsi="Angsana New"/>
          <w:spacing w:val="8"/>
          <w:sz w:val="30"/>
          <w:szCs w:val="30"/>
        </w:rPr>
        <w:t>878</w:t>
      </w:r>
      <w:r w:rsidRPr="00AB2F52">
        <w:rPr>
          <w:rFonts w:ascii="Angsana New" w:hAnsi="Angsana New"/>
          <w:spacing w:val="8"/>
          <w:sz w:val="30"/>
          <w:szCs w:val="30"/>
          <w:cs/>
        </w:rPr>
        <w:t xml:space="preserve"> หุ้น คิดเป็นร้อยละ </w:t>
      </w:r>
      <w:r w:rsidR="00997B13" w:rsidRPr="00AB2F52">
        <w:rPr>
          <w:rFonts w:ascii="Angsana New" w:hAnsi="Angsana New"/>
          <w:spacing w:val="8"/>
          <w:sz w:val="30"/>
          <w:szCs w:val="30"/>
        </w:rPr>
        <w:t>25</w:t>
      </w:r>
      <w:r w:rsidRPr="00AB2F52">
        <w:rPr>
          <w:rFonts w:ascii="Angsana New" w:hAnsi="Angsana New"/>
          <w:spacing w:val="8"/>
          <w:sz w:val="30"/>
          <w:szCs w:val="30"/>
          <w:cs/>
        </w:rPr>
        <w:t>.</w:t>
      </w:r>
      <w:r w:rsidR="00997B13" w:rsidRPr="00AB2F52">
        <w:rPr>
          <w:rFonts w:ascii="Angsana New" w:hAnsi="Angsana New"/>
          <w:spacing w:val="8"/>
          <w:sz w:val="30"/>
          <w:szCs w:val="30"/>
        </w:rPr>
        <w:t>90</w:t>
      </w:r>
      <w:r w:rsidRPr="00AB2F52">
        <w:rPr>
          <w:rFonts w:ascii="Angsana New" w:hAnsi="Angsana New"/>
          <w:spacing w:val="8"/>
          <w:sz w:val="30"/>
          <w:szCs w:val="30"/>
          <w:cs/>
        </w:rPr>
        <w:t xml:space="preserve"> ของหุ้นที่ออกและชำระแล้ว</w:t>
      </w:r>
      <w:r w:rsidR="00AB2F52">
        <w:rPr>
          <w:rFonts w:ascii="Angsana New" w:hAnsi="Angsana New" w:hint="cs"/>
          <w:spacing w:val="8"/>
          <w:sz w:val="30"/>
          <w:szCs w:val="30"/>
          <w:cs/>
        </w:rPr>
        <w:t xml:space="preserve">  </w:t>
      </w:r>
      <w:r w:rsidRPr="00DF6CB3">
        <w:rPr>
          <w:rFonts w:ascii="Angsana New" w:hAnsi="Angsana New"/>
          <w:spacing w:val="4"/>
          <w:sz w:val="30"/>
          <w:szCs w:val="30"/>
          <w:cs/>
        </w:rPr>
        <w:t xml:space="preserve">เป็นจำนวนเงิน </w:t>
      </w:r>
      <w:r w:rsidR="00997B13" w:rsidRPr="00DF6CB3">
        <w:rPr>
          <w:rFonts w:ascii="Angsana New" w:hAnsi="Angsana New"/>
          <w:spacing w:val="4"/>
          <w:sz w:val="30"/>
          <w:szCs w:val="30"/>
        </w:rPr>
        <w:t>30</w:t>
      </w:r>
      <w:r w:rsidRPr="00DF6CB3">
        <w:rPr>
          <w:rFonts w:ascii="Angsana New" w:hAnsi="Angsana New"/>
          <w:spacing w:val="4"/>
          <w:sz w:val="30"/>
          <w:szCs w:val="30"/>
          <w:cs/>
        </w:rPr>
        <w:t>.</w:t>
      </w:r>
      <w:r w:rsidR="00997B13" w:rsidRPr="00DF6CB3">
        <w:rPr>
          <w:rFonts w:ascii="Angsana New" w:hAnsi="Angsana New"/>
          <w:spacing w:val="4"/>
          <w:sz w:val="30"/>
          <w:szCs w:val="30"/>
        </w:rPr>
        <w:t>00</w:t>
      </w:r>
      <w:r w:rsidRPr="00DF6CB3">
        <w:rPr>
          <w:rFonts w:ascii="Angsana New" w:hAnsi="Angsana New"/>
          <w:spacing w:val="4"/>
          <w:sz w:val="30"/>
          <w:szCs w:val="30"/>
          <w:cs/>
        </w:rPr>
        <w:t xml:space="preserve"> ล้านบาท </w:t>
      </w:r>
      <w:r w:rsidR="00AB2F52" w:rsidRPr="00DF6CB3">
        <w:rPr>
          <w:rFonts w:ascii="Angsana New" w:hAnsi="Angsana New" w:hint="cs"/>
          <w:spacing w:val="4"/>
          <w:sz w:val="30"/>
          <w:szCs w:val="30"/>
          <w:cs/>
        </w:rPr>
        <w:t>ส่งผล</w:t>
      </w:r>
      <w:r w:rsidR="009A2777" w:rsidRPr="00DF6CB3">
        <w:rPr>
          <w:rFonts w:ascii="Angsana New" w:hAnsi="Angsana New" w:hint="cs"/>
          <w:spacing w:val="4"/>
          <w:sz w:val="30"/>
          <w:szCs w:val="30"/>
          <w:cs/>
        </w:rPr>
        <w:t>ให้</w:t>
      </w:r>
      <w:r w:rsidRPr="00DF6CB3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กลุ่มบริษัทถือหุ้นในบริษัท เด็กดี อินเตอร์แอคทีฟ จำกัด ร้อยละ </w:t>
      </w:r>
      <w:r w:rsidR="00997B13" w:rsidRPr="00DF6CB3">
        <w:rPr>
          <w:rFonts w:ascii="Angsana New" w:hAnsi="Angsana New"/>
          <w:spacing w:val="4"/>
          <w:sz w:val="30"/>
          <w:szCs w:val="30"/>
        </w:rPr>
        <w:t>51</w:t>
      </w:r>
      <w:r w:rsidRPr="00DF6CB3">
        <w:rPr>
          <w:rFonts w:ascii="Angsana New" w:hAnsi="Angsana New"/>
          <w:spacing w:val="4"/>
          <w:sz w:val="30"/>
          <w:szCs w:val="30"/>
          <w:cs/>
        </w:rPr>
        <w:t>.</w:t>
      </w:r>
      <w:r w:rsidR="00997B13" w:rsidRPr="00DF6CB3">
        <w:rPr>
          <w:rFonts w:ascii="Angsana New" w:hAnsi="Angsana New"/>
          <w:spacing w:val="4"/>
          <w:sz w:val="30"/>
          <w:szCs w:val="30"/>
        </w:rPr>
        <w:t>00</w:t>
      </w:r>
      <w:r w:rsidRPr="00DF6CB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F6CB3">
        <w:rPr>
          <w:rFonts w:ascii="Angsana New" w:hAnsi="Angsana New"/>
          <w:spacing w:val="2"/>
          <w:sz w:val="30"/>
          <w:szCs w:val="30"/>
          <w:cs/>
        </w:rPr>
        <w:t>ของทุนที่ออกและชำระแล้ว ทำให้บริษัท เด็กดี อินเตอร์แอคทีฟ จำกัด เปลี่ยนสถานะจากบริษัทร่วมเป็นบริษัทย่อย</w:t>
      </w:r>
      <w:r w:rsidR="00AE7396">
        <w:rPr>
          <w:rFonts w:ascii="Angsana New" w:hAnsi="Angsana New"/>
          <w:sz w:val="30"/>
          <w:szCs w:val="30"/>
        </w:rPr>
        <w:br w:type="page"/>
      </w:r>
    </w:p>
    <w:p w14:paraId="62254560" w14:textId="30EBE20F" w:rsidR="00ED3699" w:rsidRPr="00CE458C" w:rsidRDefault="00ED3699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  <w:sectPr w:rsidR="00ED3699" w:rsidRPr="00CE458C" w:rsidSect="00F91B84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7BFCECF3" w14:textId="572D6468" w:rsidR="009209E0" w:rsidRPr="00826D86" w:rsidRDefault="009209E0" w:rsidP="000E6FC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9209E0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tbl>
      <w:tblPr>
        <w:tblpPr w:leftFromText="180" w:rightFromText="180" w:vertAnchor="text" w:horzAnchor="margin" w:tblpX="455" w:tblpY="307"/>
        <w:tblW w:w="1431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01"/>
        <w:gridCol w:w="178"/>
        <w:gridCol w:w="986"/>
        <w:gridCol w:w="178"/>
        <w:gridCol w:w="987"/>
        <w:gridCol w:w="178"/>
        <w:gridCol w:w="1003"/>
        <w:gridCol w:w="178"/>
        <w:gridCol w:w="1006"/>
        <w:gridCol w:w="178"/>
        <w:gridCol w:w="987"/>
        <w:gridCol w:w="188"/>
        <w:gridCol w:w="987"/>
        <w:gridCol w:w="178"/>
        <w:gridCol w:w="983"/>
        <w:gridCol w:w="188"/>
        <w:gridCol w:w="989"/>
        <w:gridCol w:w="178"/>
        <w:gridCol w:w="986"/>
      </w:tblGrid>
      <w:tr w:rsidR="006853A7" w:rsidRPr="006853A7" w14:paraId="42FF66C4" w14:textId="77777777" w:rsidTr="0009154F">
        <w:trPr>
          <w:cantSplit/>
          <w:trHeight w:val="360"/>
          <w:tblHeader/>
        </w:trPr>
        <w:tc>
          <w:tcPr>
            <w:tcW w:w="2779" w:type="dxa"/>
          </w:tcPr>
          <w:p w14:paraId="1BF1CE4F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37" w:type="dxa"/>
            <w:gridSpan w:val="19"/>
            <w:shd w:val="clear" w:color="auto" w:fill="auto"/>
          </w:tcPr>
          <w:p w14:paraId="26847814" w14:textId="77777777" w:rsidR="006853A7" w:rsidRPr="006853A7" w:rsidRDefault="006853A7" w:rsidP="006853A7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6853A7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C81C90" w:rsidRPr="006853A7" w14:paraId="6CAD4B8B" w14:textId="77777777" w:rsidTr="003E44CD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5B163C53" w14:textId="7F6AFBDB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สำหรับงวดเก้าเดือนสิ้นสุด</w:t>
            </w: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31065829" w14:textId="77777777" w:rsidR="0088530F" w:rsidRDefault="0088530F" w:rsidP="00885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ธุรกิจผลิตงานพิมพ์</w:t>
            </w: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 xml:space="preserve"> </w:t>
            </w:r>
          </w:p>
          <w:p w14:paraId="5B70E859" w14:textId="77777777" w:rsidR="0088530F" w:rsidRDefault="0088530F" w:rsidP="00885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 xml:space="preserve"> </w:t>
            </w:r>
          </w:p>
          <w:p w14:paraId="6BA54D25" w14:textId="158E74CD" w:rsidR="00C81C90" w:rsidRPr="006853A7" w:rsidRDefault="0088530F" w:rsidP="00885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และกิจกรรมด้านการศึกษา</w:t>
            </w:r>
          </w:p>
        </w:tc>
        <w:tc>
          <w:tcPr>
            <w:tcW w:w="178" w:type="dxa"/>
          </w:tcPr>
          <w:p w14:paraId="3F8D69F8" w14:textId="77777777" w:rsidR="00C81C90" w:rsidRPr="006853A7" w:rsidRDefault="00C81C90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8" w:type="dxa"/>
            <w:gridSpan w:val="3"/>
            <w:shd w:val="clear" w:color="auto" w:fill="auto"/>
          </w:tcPr>
          <w:p w14:paraId="2F272DBB" w14:textId="5897A26D" w:rsidR="00C81C90" w:rsidRPr="006853A7" w:rsidRDefault="00C81C90" w:rsidP="008F1744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0D122239" w14:textId="5ECA6C56" w:rsidR="00C81C90" w:rsidRPr="006853A7" w:rsidRDefault="00C81C90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และให้บริการโฆษณาผ่าน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br/>
            </w: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สื่อสิ่งพิมพ์และสื่อออนไลน์</w:t>
            </w:r>
          </w:p>
        </w:tc>
        <w:tc>
          <w:tcPr>
            <w:tcW w:w="178" w:type="dxa"/>
          </w:tcPr>
          <w:p w14:paraId="0BB79C88" w14:textId="77777777" w:rsidR="00C81C90" w:rsidRPr="00F2270A" w:rsidRDefault="00C81C90" w:rsidP="00C81C9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2171" w:type="dxa"/>
            <w:gridSpan w:val="3"/>
          </w:tcPr>
          <w:p w14:paraId="1DFCCD3F" w14:textId="10AA44CD" w:rsidR="00C81C90" w:rsidRPr="006853A7" w:rsidRDefault="008F1744" w:rsidP="008F1744">
            <w:pPr>
              <w:pStyle w:val="acctmergecolhdg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 xml:space="preserve">              </w:t>
            </w:r>
            <w:r w:rsidR="00C81C90"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065ABA70" w14:textId="77777777" w:rsidR="00C81C90" w:rsidRPr="006853A7" w:rsidRDefault="00C81C90" w:rsidP="00C81C90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61AF1847" w14:textId="77777777" w:rsidR="00C81C90" w:rsidRPr="006853A7" w:rsidRDefault="00C81C90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8" w:type="dxa"/>
          </w:tcPr>
          <w:p w14:paraId="15434179" w14:textId="77777777" w:rsidR="00C81C90" w:rsidRPr="006853A7" w:rsidRDefault="00C81C90" w:rsidP="00C81C90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148" w:type="dxa"/>
            <w:gridSpan w:val="3"/>
          </w:tcPr>
          <w:p w14:paraId="50338517" w14:textId="77777777" w:rsidR="00C81C90" w:rsidRPr="006853A7" w:rsidRDefault="00C81C90" w:rsidP="00C81C90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bidi="th-TH"/>
              </w:rPr>
            </w:pPr>
          </w:p>
          <w:p w14:paraId="63859DCB" w14:textId="77777777" w:rsidR="00C81C90" w:rsidRPr="006853A7" w:rsidRDefault="00C81C90" w:rsidP="00C81C90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bidi="th-TH"/>
              </w:rPr>
              <w:br/>
              <w:t>ตัดรายการระหว่างกัน</w:t>
            </w:r>
          </w:p>
        </w:tc>
        <w:tc>
          <w:tcPr>
            <w:tcW w:w="188" w:type="dxa"/>
          </w:tcPr>
          <w:p w14:paraId="180357CE" w14:textId="77777777" w:rsidR="00C81C90" w:rsidRPr="006853A7" w:rsidRDefault="00C81C90" w:rsidP="00C81C90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2153" w:type="dxa"/>
            <w:gridSpan w:val="3"/>
          </w:tcPr>
          <w:p w14:paraId="534C3242" w14:textId="77777777" w:rsidR="00C81C90" w:rsidRPr="006853A7" w:rsidRDefault="00C81C90" w:rsidP="00C81C90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2D30DF33" w14:textId="77777777" w:rsidR="00C81C90" w:rsidRPr="006853A7" w:rsidRDefault="00C81C90" w:rsidP="00C81C90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46EF7D78" w14:textId="77777777" w:rsidR="00C81C90" w:rsidRPr="006853A7" w:rsidRDefault="00C81C90" w:rsidP="00C81C90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รวม</w:t>
            </w:r>
            <w:r w:rsidRPr="006853A7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</w:tr>
      <w:tr w:rsidR="00C81C90" w:rsidRPr="006853A7" w14:paraId="2721EB38" w14:textId="77777777" w:rsidTr="003E44CD">
        <w:trPr>
          <w:cantSplit/>
          <w:tblHeader/>
        </w:trPr>
        <w:tc>
          <w:tcPr>
            <w:tcW w:w="2779" w:type="dxa"/>
          </w:tcPr>
          <w:p w14:paraId="4F38035D" w14:textId="268E7CD9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วันที่</w:t>
            </w: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997B13" w:rsidRPr="00997B1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>3</w:t>
            </w:r>
            <w:r w:rsidR="00997B13" w:rsidRPr="00997B1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>0</w:t>
            </w: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 </w:t>
            </w: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001" w:type="dxa"/>
            <w:shd w:val="clear" w:color="auto" w:fill="auto"/>
          </w:tcPr>
          <w:p w14:paraId="32E5E7F8" w14:textId="1BFA981D" w:rsidR="00C81C90" w:rsidRPr="00662AFA" w:rsidRDefault="00997B13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997B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3900DF20" w14:textId="77777777" w:rsidR="00C81C90" w:rsidRPr="006853A7" w:rsidRDefault="00C81C90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717C93C8" w14:textId="58972A6F" w:rsidR="00C81C90" w:rsidRPr="006853A7" w:rsidRDefault="00997B13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97B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533E5298" w14:textId="77777777" w:rsidR="00C81C90" w:rsidRPr="006853A7" w:rsidRDefault="00C81C90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18F383A3" w14:textId="5C923B25" w:rsidR="00C81C90" w:rsidRPr="006853A7" w:rsidRDefault="00997B13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97B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510DC5B4" w14:textId="77777777" w:rsidR="00C81C90" w:rsidRPr="006853A7" w:rsidRDefault="00C81C90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03" w:type="dxa"/>
          </w:tcPr>
          <w:p w14:paraId="18665ACB" w14:textId="6478D02D" w:rsidR="00C81C90" w:rsidRPr="006853A7" w:rsidRDefault="00997B13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97B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29B5CD67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3E95AFFA" w14:textId="576285F6" w:rsidR="00C81C90" w:rsidRPr="006853A7" w:rsidRDefault="00997B13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97B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0F8CCF35" w14:textId="77777777" w:rsidR="00C81C90" w:rsidRPr="006853A7" w:rsidRDefault="00C81C90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27F5DF60" w14:textId="40CD6621" w:rsidR="00C81C90" w:rsidRPr="006853A7" w:rsidRDefault="00997B13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97B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8" w:type="dxa"/>
          </w:tcPr>
          <w:p w14:paraId="1E87256B" w14:textId="77777777" w:rsidR="00C81C90" w:rsidRPr="006853A7" w:rsidRDefault="00C81C90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41B32E8C" w14:textId="73C5094C" w:rsidR="00C81C90" w:rsidRPr="006853A7" w:rsidRDefault="00997B13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97B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120D7EF0" w14:textId="77777777" w:rsidR="00C81C90" w:rsidRPr="006853A7" w:rsidRDefault="00C81C90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83" w:type="dxa"/>
          </w:tcPr>
          <w:p w14:paraId="2ACB7B01" w14:textId="02D8174C" w:rsidR="00C81C90" w:rsidRPr="006853A7" w:rsidRDefault="00997B13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97B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8" w:type="dxa"/>
          </w:tcPr>
          <w:p w14:paraId="5B3AA995" w14:textId="77777777" w:rsidR="00C81C90" w:rsidRPr="006853A7" w:rsidRDefault="00C81C90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74889942" w14:textId="266F012C" w:rsidR="00C81C90" w:rsidRPr="006853A7" w:rsidRDefault="00997B13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97B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376C7AE7" w14:textId="77777777" w:rsidR="00C81C90" w:rsidRPr="006853A7" w:rsidRDefault="00C81C90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57B3C88F" w14:textId="1C552B80" w:rsidR="00C81C90" w:rsidRPr="006853A7" w:rsidRDefault="00997B13" w:rsidP="00C81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97B1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</w:tr>
      <w:tr w:rsidR="006853A7" w:rsidRPr="006853A7" w14:paraId="6F7B9E2D" w14:textId="77777777" w:rsidTr="0009154F">
        <w:trPr>
          <w:cantSplit/>
          <w:trHeight w:val="80"/>
          <w:tblHeader/>
        </w:trPr>
        <w:tc>
          <w:tcPr>
            <w:tcW w:w="2779" w:type="dxa"/>
          </w:tcPr>
          <w:p w14:paraId="5B4991F1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37" w:type="dxa"/>
            <w:gridSpan w:val="19"/>
          </w:tcPr>
          <w:p w14:paraId="3070B925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6853A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6853A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6853A7" w:rsidRPr="006853A7" w14:paraId="7210C19D" w14:textId="77777777" w:rsidTr="003E44CD">
        <w:trPr>
          <w:cantSplit/>
        </w:trPr>
        <w:tc>
          <w:tcPr>
            <w:tcW w:w="2779" w:type="dxa"/>
          </w:tcPr>
          <w:p w14:paraId="7470071A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01" w:type="dxa"/>
            <w:vAlign w:val="bottom"/>
          </w:tcPr>
          <w:p w14:paraId="08CD59E0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8FD895E" w14:textId="77777777" w:rsidR="006853A7" w:rsidRPr="006853A7" w:rsidRDefault="006853A7" w:rsidP="006853A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18BAE52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6AB4B18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46CA041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64C8A7F" w14:textId="77777777" w:rsidR="006853A7" w:rsidRPr="006853A7" w:rsidRDefault="006853A7" w:rsidP="006853A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169FC68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050C8E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EBF7734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24CFB01" w14:textId="77777777" w:rsidR="006853A7" w:rsidRPr="006853A7" w:rsidRDefault="006853A7" w:rsidP="006853A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E462B9C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503B5C6" w14:textId="77777777" w:rsidR="006853A7" w:rsidRPr="006853A7" w:rsidRDefault="006853A7" w:rsidP="006853A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</w:tcPr>
          <w:p w14:paraId="7A6125F2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BF9BDE1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</w:tcPr>
          <w:p w14:paraId="36F66271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</w:tcPr>
          <w:p w14:paraId="252B4CB7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092ABCC9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7991641" w14:textId="77777777" w:rsidR="006853A7" w:rsidRPr="006853A7" w:rsidRDefault="006853A7" w:rsidP="006853A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6F78E09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C81C90" w:rsidRPr="006853A7" w14:paraId="3C9B4621" w14:textId="77777777" w:rsidTr="003E44CD">
        <w:trPr>
          <w:cantSplit/>
        </w:trPr>
        <w:tc>
          <w:tcPr>
            <w:tcW w:w="2779" w:type="dxa"/>
          </w:tcPr>
          <w:p w14:paraId="07E095C8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01" w:type="dxa"/>
            <w:vAlign w:val="bottom"/>
          </w:tcPr>
          <w:p w14:paraId="4DDEC2F1" w14:textId="2F5071A0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sz w:val="26"/>
                <w:szCs w:val="26"/>
              </w:rPr>
              <w:t>1,729,174</w:t>
            </w:r>
          </w:p>
        </w:tc>
        <w:tc>
          <w:tcPr>
            <w:tcW w:w="178" w:type="dxa"/>
            <w:vAlign w:val="bottom"/>
          </w:tcPr>
          <w:p w14:paraId="75E9749C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82B7571" w14:textId="1A94AA6D" w:rsidR="00C81C90" w:rsidRPr="00B92CE9" w:rsidRDefault="00997B13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</w:t>
            </w:r>
            <w:r w:rsidR="00C81C90"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729</w:t>
            </w:r>
            <w:r w:rsidR="00C81C90"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641</w:t>
            </w:r>
          </w:p>
        </w:tc>
        <w:tc>
          <w:tcPr>
            <w:tcW w:w="178" w:type="dxa"/>
            <w:vAlign w:val="bottom"/>
          </w:tcPr>
          <w:p w14:paraId="564531C3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792EB25" w14:textId="1CD1C813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sz w:val="26"/>
                <w:szCs w:val="26"/>
              </w:rPr>
              <w:t>428,031</w:t>
            </w:r>
          </w:p>
        </w:tc>
        <w:tc>
          <w:tcPr>
            <w:tcW w:w="178" w:type="dxa"/>
            <w:vAlign w:val="bottom"/>
          </w:tcPr>
          <w:p w14:paraId="1A53B419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830EBC4" w14:textId="02B0BC96" w:rsidR="00C81C90" w:rsidRPr="00B92CE9" w:rsidRDefault="00997B13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464</w:t>
            </w:r>
            <w:r w:rsidR="00C81C90"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823</w:t>
            </w:r>
          </w:p>
        </w:tc>
        <w:tc>
          <w:tcPr>
            <w:tcW w:w="178" w:type="dxa"/>
            <w:vAlign w:val="bottom"/>
          </w:tcPr>
          <w:p w14:paraId="27D17906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A1CA536" w14:textId="0A4D7535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sz w:val="26"/>
                <w:szCs w:val="26"/>
              </w:rPr>
              <w:t>632,158</w:t>
            </w:r>
          </w:p>
        </w:tc>
        <w:tc>
          <w:tcPr>
            <w:tcW w:w="178" w:type="dxa"/>
            <w:vAlign w:val="bottom"/>
          </w:tcPr>
          <w:p w14:paraId="27FACDC7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BB517DE" w14:textId="3DB12118" w:rsidR="00C81C90" w:rsidRPr="006853A7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758</w:t>
            </w:r>
            <w:r w:rsidR="00C81C90"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946</w:t>
            </w:r>
          </w:p>
        </w:tc>
        <w:tc>
          <w:tcPr>
            <w:tcW w:w="188" w:type="dxa"/>
            <w:vAlign w:val="bottom"/>
          </w:tcPr>
          <w:p w14:paraId="4D6191EA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32797EC" w14:textId="3792B9FA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10FC1161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31336525" w14:textId="780A4F64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8" w:type="dxa"/>
            <w:vAlign w:val="bottom"/>
          </w:tcPr>
          <w:p w14:paraId="1BBC0B0B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18006D3B" w14:textId="4C9646B2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sz w:val="26"/>
                <w:szCs w:val="26"/>
              </w:rPr>
              <w:t>2,789,363</w:t>
            </w:r>
          </w:p>
        </w:tc>
        <w:tc>
          <w:tcPr>
            <w:tcW w:w="178" w:type="dxa"/>
            <w:vAlign w:val="bottom"/>
          </w:tcPr>
          <w:p w14:paraId="636B27CE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0E2EC98" w14:textId="1E0FDACA" w:rsidR="00C81C90" w:rsidRPr="006853A7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="00C81C90"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95</w:t>
            </w:r>
            <w:r w:rsidR="00EE4FE6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 w:rsidR="00C81C90"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410</w:t>
            </w:r>
          </w:p>
        </w:tc>
      </w:tr>
      <w:tr w:rsidR="00C81C90" w:rsidRPr="006853A7" w14:paraId="4CFA3D54" w14:textId="77777777" w:rsidTr="003E44CD">
        <w:trPr>
          <w:cantSplit/>
        </w:trPr>
        <w:tc>
          <w:tcPr>
            <w:tcW w:w="2779" w:type="dxa"/>
          </w:tcPr>
          <w:p w14:paraId="2BDE41B2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01" w:type="dxa"/>
            <w:vAlign w:val="bottom"/>
          </w:tcPr>
          <w:p w14:paraId="088B1E1D" w14:textId="37174CF0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sz w:val="26"/>
                <w:szCs w:val="26"/>
              </w:rPr>
              <w:t>288,370</w:t>
            </w:r>
          </w:p>
        </w:tc>
        <w:tc>
          <w:tcPr>
            <w:tcW w:w="178" w:type="dxa"/>
            <w:vAlign w:val="bottom"/>
          </w:tcPr>
          <w:p w14:paraId="5C0EE6D8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2BAE208" w14:textId="3EE95F41" w:rsidR="00C81C90" w:rsidRPr="00B92CE9" w:rsidRDefault="00997B13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307</w:t>
            </w:r>
            <w:r w:rsidR="00C81C90"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295</w:t>
            </w:r>
          </w:p>
        </w:tc>
        <w:tc>
          <w:tcPr>
            <w:tcW w:w="178" w:type="dxa"/>
            <w:vAlign w:val="bottom"/>
          </w:tcPr>
          <w:p w14:paraId="167E2686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0989F73" w14:textId="76D1F8FA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sz w:val="26"/>
                <w:szCs w:val="26"/>
              </w:rPr>
              <w:t>20,71</w:t>
            </w:r>
            <w:r w:rsidR="00E10C03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8" w:type="dxa"/>
            <w:vAlign w:val="bottom"/>
          </w:tcPr>
          <w:p w14:paraId="7A29BE2A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E7144BA" w14:textId="5E2FC4E8" w:rsidR="00C81C90" w:rsidRPr="00B92CE9" w:rsidRDefault="00997B13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25</w:t>
            </w:r>
            <w:r w:rsidR="00C81C90"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106</w:t>
            </w:r>
          </w:p>
        </w:tc>
        <w:tc>
          <w:tcPr>
            <w:tcW w:w="178" w:type="dxa"/>
            <w:vAlign w:val="bottom"/>
          </w:tcPr>
          <w:p w14:paraId="4A664F23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1F6DB10" w14:textId="7720987D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sz w:val="26"/>
                <w:szCs w:val="26"/>
              </w:rPr>
              <w:t>83,776</w:t>
            </w:r>
          </w:p>
        </w:tc>
        <w:tc>
          <w:tcPr>
            <w:tcW w:w="178" w:type="dxa"/>
            <w:vAlign w:val="bottom"/>
          </w:tcPr>
          <w:p w14:paraId="063EDD7E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4C3D4BC" w14:textId="24B81FE6" w:rsidR="00C81C90" w:rsidRPr="006853A7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92</w:t>
            </w:r>
            <w:r w:rsidR="00C81C90" w:rsidRPr="00E45BF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588</w:t>
            </w:r>
          </w:p>
        </w:tc>
        <w:tc>
          <w:tcPr>
            <w:tcW w:w="188" w:type="dxa"/>
            <w:vAlign w:val="bottom"/>
          </w:tcPr>
          <w:p w14:paraId="57C4FF58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B84C503" w14:textId="5500AA1D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sz w:val="26"/>
                <w:szCs w:val="26"/>
              </w:rPr>
              <w:t>(392,859)</w:t>
            </w:r>
          </w:p>
        </w:tc>
        <w:tc>
          <w:tcPr>
            <w:tcW w:w="178" w:type="dxa"/>
            <w:vAlign w:val="bottom"/>
          </w:tcPr>
          <w:p w14:paraId="6F86C919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20DDA916" w14:textId="09B4016E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997B13"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424</w:t>
            </w:r>
            <w:r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997B13"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989</w:t>
            </w:r>
            <w:r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72AC8522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F7C68E1" w14:textId="531E69AC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42D05F92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EEF4A17" w14:textId="41491ADF" w:rsidR="00C81C90" w:rsidRPr="00B7431A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  <w:r w:rsidRPr="00B743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81C90" w:rsidRPr="006853A7" w14:paraId="0EC4C99E" w14:textId="77777777" w:rsidTr="003E44CD">
        <w:trPr>
          <w:cantSplit/>
        </w:trPr>
        <w:tc>
          <w:tcPr>
            <w:tcW w:w="2779" w:type="dxa"/>
          </w:tcPr>
          <w:p w14:paraId="370FABB7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B4A0B" w14:textId="1985B2E6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2,017,544</w:t>
            </w:r>
          </w:p>
        </w:tc>
        <w:tc>
          <w:tcPr>
            <w:tcW w:w="178" w:type="dxa"/>
            <w:vAlign w:val="bottom"/>
          </w:tcPr>
          <w:p w14:paraId="50947B89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41434" w14:textId="0162914A" w:rsidR="00C81C90" w:rsidRPr="00B92CE9" w:rsidRDefault="00997B13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C81C90"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036</w:t>
            </w:r>
            <w:r w:rsidR="00C81C90"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936</w:t>
            </w:r>
          </w:p>
        </w:tc>
        <w:tc>
          <w:tcPr>
            <w:tcW w:w="178" w:type="dxa"/>
            <w:vAlign w:val="bottom"/>
          </w:tcPr>
          <w:p w14:paraId="1397FC24" w14:textId="77777777" w:rsidR="00C81C90" w:rsidRPr="00B92CE9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09E42" w14:textId="6706DFDC" w:rsidR="00C81C90" w:rsidRPr="00B92CE9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448,74</w:t>
            </w:r>
            <w:r w:rsidR="00125548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78" w:type="dxa"/>
            <w:vAlign w:val="bottom"/>
          </w:tcPr>
          <w:p w14:paraId="3AB4381F" w14:textId="77777777" w:rsidR="00C81C90" w:rsidRPr="00B92CE9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9D78D" w14:textId="55051021" w:rsidR="00C81C90" w:rsidRPr="00B92CE9" w:rsidRDefault="00997B13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489</w:t>
            </w:r>
            <w:r w:rsidR="00C81C90"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929</w:t>
            </w:r>
          </w:p>
        </w:tc>
        <w:tc>
          <w:tcPr>
            <w:tcW w:w="178" w:type="dxa"/>
            <w:vAlign w:val="bottom"/>
          </w:tcPr>
          <w:p w14:paraId="762F1157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91DA3" w14:textId="29C725E2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715,934</w:t>
            </w:r>
          </w:p>
        </w:tc>
        <w:tc>
          <w:tcPr>
            <w:tcW w:w="178" w:type="dxa"/>
            <w:vAlign w:val="bottom"/>
          </w:tcPr>
          <w:p w14:paraId="06B2A067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04D03" w14:textId="3753578C" w:rsidR="00C81C90" w:rsidRPr="006853A7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851</w:t>
            </w:r>
            <w:r w:rsidR="00C81C90"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534</w:t>
            </w:r>
          </w:p>
        </w:tc>
        <w:tc>
          <w:tcPr>
            <w:tcW w:w="188" w:type="dxa"/>
            <w:vAlign w:val="bottom"/>
          </w:tcPr>
          <w:p w14:paraId="25572B68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8FAEB" w14:textId="4F45A2BF" w:rsidR="00C81C90" w:rsidRPr="00B14815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(392,859)</w:t>
            </w:r>
          </w:p>
        </w:tc>
        <w:tc>
          <w:tcPr>
            <w:tcW w:w="178" w:type="dxa"/>
            <w:vAlign w:val="bottom"/>
          </w:tcPr>
          <w:p w14:paraId="6B2EBD72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6A177" w14:textId="2465CE73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</w:t>
            </w:r>
            <w:r w:rsidR="00997B13"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424</w:t>
            </w:r>
            <w:r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="00997B13"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989</w:t>
            </w:r>
            <w:r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140D5788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3B546" w14:textId="2F7D7F83" w:rsidR="00C81C90" w:rsidRPr="005F7C4F" w:rsidRDefault="00981471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814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2,789,363</w:t>
            </w:r>
          </w:p>
        </w:tc>
        <w:tc>
          <w:tcPr>
            <w:tcW w:w="178" w:type="dxa"/>
            <w:vAlign w:val="bottom"/>
          </w:tcPr>
          <w:p w14:paraId="60AE3976" w14:textId="77777777" w:rsidR="00C81C90" w:rsidRPr="005F7C4F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F4773" w14:textId="511A7348" w:rsidR="00C81C90" w:rsidRPr="006853A7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</w:t>
            </w:r>
            <w:r w:rsidR="00C81C90" w:rsidRPr="005F7C4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95</w:t>
            </w:r>
            <w:r w:rsidR="00EE4FE6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</w:t>
            </w:r>
            <w:r w:rsidR="00C81C90" w:rsidRPr="005F7C4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410</w:t>
            </w:r>
          </w:p>
        </w:tc>
      </w:tr>
      <w:tr w:rsidR="00C81C90" w:rsidRPr="006853A7" w14:paraId="1B221F61" w14:textId="77777777" w:rsidTr="003E44CD">
        <w:trPr>
          <w:cantSplit/>
        </w:trPr>
        <w:tc>
          <w:tcPr>
            <w:tcW w:w="2779" w:type="dxa"/>
          </w:tcPr>
          <w:p w14:paraId="2E7766C6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35AE927F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536E071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254CFB69" w14:textId="77777777" w:rsidR="00C81C90" w:rsidRPr="00B92CE9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55B301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3C0E843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A9AFCF9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  <w:vAlign w:val="bottom"/>
          </w:tcPr>
          <w:p w14:paraId="56E7C3DB" w14:textId="77777777" w:rsidR="00C81C90" w:rsidRPr="00B92CE9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4519BE0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19D5A8C2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4B7DFC9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0D10FC89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FB4D76E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37B971A0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048D8B8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65AF03A0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62B09D7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3C25221F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79ACEC2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08FADDF8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81C90" w:rsidRPr="006853A7" w14:paraId="3518E42B" w14:textId="77777777" w:rsidTr="003E44CD">
        <w:trPr>
          <w:cantSplit/>
        </w:trPr>
        <w:tc>
          <w:tcPr>
            <w:tcW w:w="2779" w:type="dxa"/>
          </w:tcPr>
          <w:p w14:paraId="071A8D21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01" w:type="dxa"/>
            <w:vAlign w:val="bottom"/>
          </w:tcPr>
          <w:p w14:paraId="20A4EA01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B1F8FC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3A9C678" w14:textId="77777777" w:rsidR="00C81C90" w:rsidRPr="00B92CE9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32FCB3A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B943D8C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1109F6A9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64859DB" w14:textId="77777777" w:rsidR="00C81C90" w:rsidRPr="00B92CE9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0AC03B1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2169509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7605E25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708B684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44EB035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9CABB51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80F902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4BDD6864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7FA93AF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30046DD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AB5F28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56E5753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81C90" w:rsidRPr="006853A7" w14:paraId="7CA3BD85" w14:textId="77777777" w:rsidTr="003E44CD">
        <w:trPr>
          <w:cantSplit/>
        </w:trPr>
        <w:tc>
          <w:tcPr>
            <w:tcW w:w="2779" w:type="dxa"/>
          </w:tcPr>
          <w:p w14:paraId="16F6175F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01" w:type="dxa"/>
            <w:vAlign w:val="bottom"/>
          </w:tcPr>
          <w:p w14:paraId="79EB5181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3A2B254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3A03315" w14:textId="77777777" w:rsidR="00C81C90" w:rsidRPr="00B92CE9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3D47C0D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9A7ED3F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453A4A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CDA0FC3" w14:textId="77777777" w:rsidR="00C81C90" w:rsidRPr="00B92CE9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9B6E60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9E63E1B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E9547F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25B58F1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56FD000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D8B3731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0D11D32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0159DFEC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6FF006F2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6647642E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BDB1E3D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023E8B9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81C90" w:rsidRPr="006853A7" w14:paraId="788A74C7" w14:textId="77777777" w:rsidTr="003E44CD">
        <w:trPr>
          <w:cantSplit/>
        </w:trPr>
        <w:tc>
          <w:tcPr>
            <w:tcW w:w="2779" w:type="dxa"/>
            <w:vAlign w:val="bottom"/>
          </w:tcPr>
          <w:p w14:paraId="30AA9FFD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01" w:type="dxa"/>
            <w:vAlign w:val="bottom"/>
          </w:tcPr>
          <w:p w14:paraId="1CC87AC3" w14:textId="1EB5A1AF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sz w:val="26"/>
                <w:szCs w:val="26"/>
              </w:rPr>
              <w:t>2,014,160</w:t>
            </w:r>
          </w:p>
        </w:tc>
        <w:tc>
          <w:tcPr>
            <w:tcW w:w="178" w:type="dxa"/>
            <w:vAlign w:val="bottom"/>
          </w:tcPr>
          <w:p w14:paraId="521A5A1D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7FFEB1E" w14:textId="6899AB98" w:rsidR="00C81C90" w:rsidRPr="00B92CE9" w:rsidRDefault="00997B13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bidi="th-TH"/>
              </w:rPr>
            </w:pPr>
            <w:r w:rsidRPr="00997B1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2</w:t>
            </w:r>
            <w:r w:rsidR="00C81C90"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033</w:t>
            </w:r>
            <w:r w:rsidR="00C81C90"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347</w:t>
            </w:r>
          </w:p>
        </w:tc>
        <w:tc>
          <w:tcPr>
            <w:tcW w:w="178" w:type="dxa"/>
            <w:vAlign w:val="bottom"/>
          </w:tcPr>
          <w:p w14:paraId="0FEBBCE9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1BAF668" w14:textId="203EB32A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sz w:val="26"/>
                <w:szCs w:val="26"/>
              </w:rPr>
              <w:t>389,276</w:t>
            </w:r>
          </w:p>
        </w:tc>
        <w:tc>
          <w:tcPr>
            <w:tcW w:w="178" w:type="dxa"/>
            <w:vAlign w:val="bottom"/>
          </w:tcPr>
          <w:p w14:paraId="5C8BE3B9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7DAC1847" w14:textId="6775F245" w:rsidR="00C81C90" w:rsidRPr="00B92CE9" w:rsidRDefault="00997B13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457</w:t>
            </w:r>
            <w:r w:rsidR="00C81C90"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552</w:t>
            </w:r>
          </w:p>
        </w:tc>
        <w:tc>
          <w:tcPr>
            <w:tcW w:w="178" w:type="dxa"/>
            <w:vAlign w:val="bottom"/>
          </w:tcPr>
          <w:p w14:paraId="4E2C6775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889E386" w14:textId="1612A294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sz w:val="26"/>
                <w:szCs w:val="26"/>
              </w:rPr>
              <w:t>573,759</w:t>
            </w:r>
          </w:p>
        </w:tc>
        <w:tc>
          <w:tcPr>
            <w:tcW w:w="178" w:type="dxa"/>
            <w:vAlign w:val="bottom"/>
          </w:tcPr>
          <w:p w14:paraId="7CEA545B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4B32E9B" w14:textId="4605EE25" w:rsidR="00C81C90" w:rsidRPr="006853A7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734</w:t>
            </w:r>
            <w:r w:rsidR="00C81C90"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532</w:t>
            </w:r>
          </w:p>
        </w:tc>
        <w:tc>
          <w:tcPr>
            <w:tcW w:w="188" w:type="dxa"/>
            <w:vAlign w:val="bottom"/>
          </w:tcPr>
          <w:p w14:paraId="290FBA6A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B6F40A2" w14:textId="3D475C0E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sz w:val="26"/>
                <w:szCs w:val="26"/>
              </w:rPr>
              <w:t>(324,229)</w:t>
            </w:r>
          </w:p>
        </w:tc>
        <w:tc>
          <w:tcPr>
            <w:tcW w:w="178" w:type="dxa"/>
            <w:vAlign w:val="bottom"/>
          </w:tcPr>
          <w:p w14:paraId="560F75AB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A2213C3" w14:textId="6D92A5AA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45BFE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997B13"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342</w:t>
            </w:r>
            <w:r w:rsidRPr="00E45BF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997B13"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410</w:t>
            </w:r>
            <w:r w:rsidRPr="00E45BFE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785CF63B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15F1FD5" w14:textId="319E995E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sz w:val="26"/>
                <w:szCs w:val="26"/>
              </w:rPr>
              <w:t>2,652,966</w:t>
            </w:r>
          </w:p>
        </w:tc>
        <w:tc>
          <w:tcPr>
            <w:tcW w:w="178" w:type="dxa"/>
            <w:vAlign w:val="bottom"/>
          </w:tcPr>
          <w:p w14:paraId="59550585" w14:textId="77777777" w:rsidR="00C81C90" w:rsidRPr="005F7C4F" w:rsidRDefault="00C81C90" w:rsidP="00C81C9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DC1A2AC" w14:textId="147AF81A" w:rsidR="00C81C90" w:rsidRPr="003E44CD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="00C81C90" w:rsidRPr="00E45BF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883</w:t>
            </w:r>
            <w:r w:rsidR="00C81C90" w:rsidRPr="00E45BF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021</w:t>
            </w:r>
          </w:p>
        </w:tc>
      </w:tr>
      <w:tr w:rsidR="00C81C90" w:rsidRPr="006853A7" w14:paraId="42035FA5" w14:textId="77777777" w:rsidTr="003E44CD">
        <w:trPr>
          <w:cantSplit/>
        </w:trPr>
        <w:tc>
          <w:tcPr>
            <w:tcW w:w="2779" w:type="dxa"/>
            <w:vAlign w:val="bottom"/>
          </w:tcPr>
          <w:p w14:paraId="72AEDD64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39704322" w14:textId="72976B96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sz w:val="26"/>
                <w:szCs w:val="26"/>
              </w:rPr>
              <w:t>3,384</w:t>
            </w:r>
          </w:p>
        </w:tc>
        <w:tc>
          <w:tcPr>
            <w:tcW w:w="178" w:type="dxa"/>
            <w:vAlign w:val="bottom"/>
          </w:tcPr>
          <w:p w14:paraId="22CC484B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11FE3007" w14:textId="54D61AFE" w:rsidR="00C81C90" w:rsidRPr="00B92CE9" w:rsidRDefault="00997B13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</w:t>
            </w:r>
            <w:r w:rsidR="00C81C90"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589</w:t>
            </w:r>
          </w:p>
        </w:tc>
        <w:tc>
          <w:tcPr>
            <w:tcW w:w="178" w:type="dxa"/>
            <w:vAlign w:val="bottom"/>
          </w:tcPr>
          <w:p w14:paraId="5F853AA8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5282F20" w14:textId="5DD2C392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sz w:val="26"/>
                <w:szCs w:val="26"/>
              </w:rPr>
              <w:t>59,468</w:t>
            </w:r>
          </w:p>
        </w:tc>
        <w:tc>
          <w:tcPr>
            <w:tcW w:w="178" w:type="dxa"/>
            <w:vAlign w:val="bottom"/>
          </w:tcPr>
          <w:p w14:paraId="41A4AE46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65BE907D" w14:textId="3324F0D6" w:rsidR="00C81C90" w:rsidRPr="00B92CE9" w:rsidRDefault="00997B13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bidi="th-TH"/>
              </w:rPr>
            </w:pPr>
            <w:r w:rsidRPr="00997B1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32</w:t>
            </w:r>
            <w:r w:rsidR="00C81C90" w:rsidRPr="005F7C4F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377</w:t>
            </w:r>
          </w:p>
        </w:tc>
        <w:tc>
          <w:tcPr>
            <w:tcW w:w="178" w:type="dxa"/>
            <w:vAlign w:val="bottom"/>
          </w:tcPr>
          <w:p w14:paraId="5AB9FC2D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2C0C325A" w14:textId="0825CD48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sz w:val="26"/>
                <w:szCs w:val="26"/>
              </w:rPr>
              <w:t>142,175</w:t>
            </w:r>
          </w:p>
        </w:tc>
        <w:tc>
          <w:tcPr>
            <w:tcW w:w="178" w:type="dxa"/>
            <w:vAlign w:val="bottom"/>
          </w:tcPr>
          <w:p w14:paraId="6AF45EAA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BE093E6" w14:textId="70305D2A" w:rsidR="00C81C90" w:rsidRPr="006853A7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117</w:t>
            </w:r>
            <w:r w:rsidR="00C81C90" w:rsidRPr="00CF62D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002</w:t>
            </w:r>
          </w:p>
        </w:tc>
        <w:tc>
          <w:tcPr>
            <w:tcW w:w="188" w:type="dxa"/>
            <w:vAlign w:val="bottom"/>
          </w:tcPr>
          <w:p w14:paraId="3196A703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B91EA5D" w14:textId="0484E56B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sz w:val="26"/>
                <w:szCs w:val="26"/>
              </w:rPr>
              <w:t>(68,630)</w:t>
            </w:r>
          </w:p>
        </w:tc>
        <w:tc>
          <w:tcPr>
            <w:tcW w:w="178" w:type="dxa"/>
            <w:vAlign w:val="bottom"/>
          </w:tcPr>
          <w:p w14:paraId="27D8EE8B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48440E9B" w14:textId="21C331BD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45BFE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997B13"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82</w:t>
            </w:r>
            <w:r w:rsidRPr="00E45BF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997B13"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579</w:t>
            </w:r>
            <w:r w:rsidRPr="00E45BFE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75F12E6A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08E9E1B" w14:textId="7FE1385D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sz w:val="26"/>
                <w:szCs w:val="26"/>
              </w:rPr>
              <w:t>136,397</w:t>
            </w:r>
          </w:p>
        </w:tc>
        <w:tc>
          <w:tcPr>
            <w:tcW w:w="178" w:type="dxa"/>
            <w:vAlign w:val="bottom"/>
          </w:tcPr>
          <w:p w14:paraId="3A54468E" w14:textId="77777777" w:rsidR="00C81C90" w:rsidRPr="005F7C4F" w:rsidRDefault="00C81C90" w:rsidP="00C81C9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E2379C5" w14:textId="7BF603D6" w:rsidR="00C81C90" w:rsidRPr="003E44CD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70</w:t>
            </w:r>
            <w:r w:rsidR="00C81C90" w:rsidRPr="00E45BF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sz w:val="26"/>
                <w:szCs w:val="26"/>
              </w:rPr>
              <w:t>389</w:t>
            </w:r>
          </w:p>
        </w:tc>
      </w:tr>
      <w:tr w:rsidR="00C81C90" w:rsidRPr="006853A7" w14:paraId="0C206A31" w14:textId="77777777" w:rsidTr="003E44CD">
        <w:trPr>
          <w:cantSplit/>
        </w:trPr>
        <w:tc>
          <w:tcPr>
            <w:tcW w:w="2779" w:type="dxa"/>
          </w:tcPr>
          <w:p w14:paraId="1679180F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CA621" w14:textId="263F61EC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2,017,544</w:t>
            </w:r>
          </w:p>
        </w:tc>
        <w:tc>
          <w:tcPr>
            <w:tcW w:w="178" w:type="dxa"/>
            <w:vAlign w:val="bottom"/>
          </w:tcPr>
          <w:p w14:paraId="1A9E200D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040F4" w14:textId="59BB1D03" w:rsidR="00C81C90" w:rsidRPr="00B92CE9" w:rsidRDefault="00997B13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C81C90"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036</w:t>
            </w:r>
            <w:r w:rsidR="00C81C90"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936</w:t>
            </w:r>
          </w:p>
        </w:tc>
        <w:tc>
          <w:tcPr>
            <w:tcW w:w="178" w:type="dxa"/>
            <w:vAlign w:val="bottom"/>
          </w:tcPr>
          <w:p w14:paraId="1F08AD41" w14:textId="77777777" w:rsidR="00C81C90" w:rsidRPr="00B92CE9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B5D92" w14:textId="3F1E94E2" w:rsidR="00C81C90" w:rsidRPr="00B92CE9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448,744</w:t>
            </w:r>
          </w:p>
        </w:tc>
        <w:tc>
          <w:tcPr>
            <w:tcW w:w="178" w:type="dxa"/>
            <w:vAlign w:val="bottom"/>
          </w:tcPr>
          <w:p w14:paraId="22718468" w14:textId="77777777" w:rsidR="00C81C90" w:rsidRPr="00B92CE9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13F80" w14:textId="12676562" w:rsidR="00C81C90" w:rsidRPr="00B92CE9" w:rsidRDefault="00997B13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489</w:t>
            </w:r>
            <w:r w:rsidR="00C81C90"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929</w:t>
            </w:r>
          </w:p>
        </w:tc>
        <w:tc>
          <w:tcPr>
            <w:tcW w:w="178" w:type="dxa"/>
            <w:vAlign w:val="bottom"/>
          </w:tcPr>
          <w:p w14:paraId="7D1E1AC4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5C86B" w14:textId="1F569E11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715,934</w:t>
            </w:r>
          </w:p>
        </w:tc>
        <w:tc>
          <w:tcPr>
            <w:tcW w:w="178" w:type="dxa"/>
            <w:vAlign w:val="bottom"/>
          </w:tcPr>
          <w:p w14:paraId="1E16640D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8FC85" w14:textId="45594D99" w:rsidR="00C81C90" w:rsidRPr="006853A7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851</w:t>
            </w:r>
            <w:r w:rsidR="00C81C90" w:rsidRPr="00E45BF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534</w:t>
            </w:r>
          </w:p>
        </w:tc>
        <w:tc>
          <w:tcPr>
            <w:tcW w:w="188" w:type="dxa"/>
            <w:vAlign w:val="bottom"/>
          </w:tcPr>
          <w:p w14:paraId="5FCC6430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C7887" w14:textId="4C4D72BF" w:rsidR="00C81C90" w:rsidRPr="00B14815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(392,859)</w:t>
            </w:r>
          </w:p>
        </w:tc>
        <w:tc>
          <w:tcPr>
            <w:tcW w:w="178" w:type="dxa"/>
            <w:vAlign w:val="bottom"/>
          </w:tcPr>
          <w:p w14:paraId="2818ACE2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D2BC6" w14:textId="3E166143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5F7C4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</w:t>
            </w:r>
            <w:r w:rsidR="00997B13"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424</w:t>
            </w:r>
            <w:r w:rsidRPr="005F7C4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="00997B13"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989</w:t>
            </w:r>
            <w:r w:rsidRPr="005F7C4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6F752451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F2C03" w14:textId="50CF11D3" w:rsidR="00C81C90" w:rsidRPr="005F7C4F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2,789,363</w:t>
            </w:r>
          </w:p>
        </w:tc>
        <w:tc>
          <w:tcPr>
            <w:tcW w:w="178" w:type="dxa"/>
            <w:vAlign w:val="bottom"/>
          </w:tcPr>
          <w:p w14:paraId="07486136" w14:textId="77777777" w:rsidR="00C81C90" w:rsidRPr="005F7C4F" w:rsidRDefault="00C81C90" w:rsidP="00C81C9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5FA4D" w14:textId="2426F70E" w:rsidR="00C81C90" w:rsidRPr="006853A7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</w:t>
            </w:r>
            <w:r w:rsidR="00C81C90"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953</w:t>
            </w:r>
            <w:r w:rsidR="00C81C90"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410</w:t>
            </w:r>
          </w:p>
        </w:tc>
      </w:tr>
      <w:tr w:rsidR="00C81C90" w:rsidRPr="006853A7" w14:paraId="6C4BFD3F" w14:textId="77777777" w:rsidTr="003E44CD">
        <w:trPr>
          <w:cantSplit/>
        </w:trPr>
        <w:tc>
          <w:tcPr>
            <w:tcW w:w="2779" w:type="dxa"/>
          </w:tcPr>
          <w:p w14:paraId="529683FC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73523E80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349A2E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3E0B9CEB" w14:textId="77777777" w:rsidR="00C81C90" w:rsidRPr="00B92CE9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E8FC4C7" w14:textId="77777777" w:rsidR="00C81C90" w:rsidRPr="00B92CE9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4C7CE53A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72C13A" w14:textId="77777777" w:rsidR="00C81C90" w:rsidRPr="00B92CE9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  <w:vAlign w:val="bottom"/>
          </w:tcPr>
          <w:p w14:paraId="436BC222" w14:textId="77777777" w:rsidR="00C81C90" w:rsidRPr="00B92CE9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037A21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58710D6B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41C9C04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899E645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2323D456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3095B6F8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9905C2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5B7ED01F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2B031DCA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319A90C5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1B0ACDC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41E43EDA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81C90" w:rsidRPr="006853A7" w14:paraId="4140B44E" w14:textId="77777777" w:rsidTr="003E44CD">
        <w:trPr>
          <w:cantSplit/>
        </w:trPr>
        <w:tc>
          <w:tcPr>
            <w:tcW w:w="2779" w:type="dxa"/>
          </w:tcPr>
          <w:p w14:paraId="27C9C036" w14:textId="4AA9A815" w:rsidR="00C81C90" w:rsidRPr="00A4290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14:paraId="796BF7EE" w14:textId="7F4A09D6" w:rsidR="00C81C90" w:rsidRPr="00283EBB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954DD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866</w:t>
            </w:r>
          </w:p>
        </w:tc>
        <w:tc>
          <w:tcPr>
            <w:tcW w:w="178" w:type="dxa"/>
            <w:vAlign w:val="bottom"/>
          </w:tcPr>
          <w:p w14:paraId="3E1351F6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4A127046" w14:textId="71E5034E" w:rsidR="00C81C90" w:rsidRPr="00B92CE9" w:rsidRDefault="00997B13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45</w:t>
            </w:r>
            <w:r w:rsidR="00C81C90"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689</w:t>
            </w:r>
          </w:p>
        </w:tc>
        <w:tc>
          <w:tcPr>
            <w:tcW w:w="178" w:type="dxa"/>
            <w:vAlign w:val="bottom"/>
          </w:tcPr>
          <w:p w14:paraId="406A08EB" w14:textId="77777777" w:rsidR="00C81C90" w:rsidRPr="00B92CE9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6FFA4CA4" w14:textId="373CC243" w:rsidR="00C81C90" w:rsidRPr="00B92CE9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14,212</w:t>
            </w:r>
          </w:p>
        </w:tc>
        <w:tc>
          <w:tcPr>
            <w:tcW w:w="178" w:type="dxa"/>
            <w:vAlign w:val="bottom"/>
          </w:tcPr>
          <w:p w14:paraId="705B2C68" w14:textId="77777777" w:rsidR="00C81C90" w:rsidRPr="00B92CE9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14:paraId="0B90DBA5" w14:textId="1726F2A7" w:rsidR="00C81C90" w:rsidRPr="00B92CE9" w:rsidRDefault="00997B13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41</w:t>
            </w:r>
            <w:r w:rsidR="00C81C90"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430</w:t>
            </w:r>
          </w:p>
        </w:tc>
        <w:tc>
          <w:tcPr>
            <w:tcW w:w="178" w:type="dxa"/>
            <w:vAlign w:val="bottom"/>
          </w:tcPr>
          <w:p w14:paraId="4F47051C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5FA8B733" w14:textId="6C4FCA29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26,876</w:t>
            </w:r>
          </w:p>
        </w:tc>
        <w:tc>
          <w:tcPr>
            <w:tcW w:w="178" w:type="dxa"/>
            <w:vAlign w:val="bottom"/>
          </w:tcPr>
          <w:p w14:paraId="66891949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5BC8F31A" w14:textId="0ED76326" w:rsidR="00C81C90" w:rsidRPr="006853A7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151</w:t>
            </w:r>
            <w:r w:rsidR="00C81C90"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260</w:t>
            </w:r>
          </w:p>
        </w:tc>
        <w:tc>
          <w:tcPr>
            <w:tcW w:w="188" w:type="dxa"/>
            <w:vAlign w:val="bottom"/>
          </w:tcPr>
          <w:p w14:paraId="472300D1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375B2F2C" w14:textId="03DC9F2A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(10,608)</w:t>
            </w:r>
          </w:p>
        </w:tc>
        <w:tc>
          <w:tcPr>
            <w:tcW w:w="178" w:type="dxa"/>
            <w:vAlign w:val="bottom"/>
          </w:tcPr>
          <w:p w14:paraId="402D8439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vAlign w:val="bottom"/>
          </w:tcPr>
          <w:p w14:paraId="1ADB4E6B" w14:textId="6559E8A3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</w:t>
            </w:r>
            <w:r w:rsidR="00997B13"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</w:t>
            </w:r>
            <w:r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="00997B13"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384</w:t>
            </w:r>
            <w:r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6A5C2A19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4C42C918" w14:textId="203B8EF0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31,346</w:t>
            </w:r>
          </w:p>
        </w:tc>
        <w:tc>
          <w:tcPr>
            <w:tcW w:w="178" w:type="dxa"/>
            <w:vAlign w:val="bottom"/>
          </w:tcPr>
          <w:p w14:paraId="39296FC4" w14:textId="77777777" w:rsidR="00C81C90" w:rsidRPr="005F7C4F" w:rsidRDefault="00C81C90" w:rsidP="00C81C90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06BDFA87" w14:textId="0569E07D" w:rsidR="00C81C90" w:rsidRPr="006853A7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235</w:t>
            </w:r>
            <w:r w:rsidR="00C81C90" w:rsidRPr="00CF62D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997B1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995</w:t>
            </w:r>
          </w:p>
        </w:tc>
      </w:tr>
      <w:tr w:rsidR="00C81C90" w:rsidRPr="002B35AC" w14:paraId="7854D9A2" w14:textId="77777777" w:rsidTr="0088530F">
        <w:trPr>
          <w:cantSplit/>
          <w:trHeight w:val="145"/>
        </w:trPr>
        <w:tc>
          <w:tcPr>
            <w:tcW w:w="2779" w:type="dxa"/>
          </w:tcPr>
          <w:p w14:paraId="461184BA" w14:textId="073826AA" w:rsidR="00C81C90" w:rsidRPr="0009154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  <w:cs/>
              </w:rPr>
            </w:pPr>
            <w:r w:rsidRPr="0009154F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 </w:t>
            </w: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291DBEA5" w14:textId="77777777" w:rsidR="00C81C90" w:rsidRPr="0009154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75278912" w14:textId="103008F3" w:rsidR="00C81C90" w:rsidRPr="0009154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09154F">
              <w:rPr>
                <w:b/>
                <w:bCs/>
                <w:sz w:val="36"/>
                <w:szCs w:val="36"/>
              </w:rPr>
              <w:t xml:space="preserve"> </w:t>
            </w: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08C25C2C" w14:textId="77777777" w:rsidR="00C81C90" w:rsidRPr="0009154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2356B55D" w14:textId="77777777" w:rsidR="00C81C90" w:rsidRPr="0009154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50787F29" w14:textId="77777777" w:rsidR="00C81C90" w:rsidRPr="0009154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39B32196" w14:textId="77777777" w:rsidR="00C81C90" w:rsidRPr="0009154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</w:tcPr>
          <w:p w14:paraId="281C3B3B" w14:textId="77777777" w:rsidR="00C81C90" w:rsidRPr="0009154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5E1901B3" w14:textId="77777777" w:rsidR="00C81C90" w:rsidRPr="0009154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06323DF" w14:textId="77777777" w:rsidR="00C81C90" w:rsidRPr="0009154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7663CE71" w14:textId="77777777" w:rsidR="00C81C90" w:rsidRPr="0009154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6DF3BA3D" w14:textId="77777777" w:rsidR="00C81C90" w:rsidRPr="0009154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88" w:type="dxa"/>
            <w:vAlign w:val="bottom"/>
          </w:tcPr>
          <w:p w14:paraId="3A3CA1AF" w14:textId="77777777" w:rsidR="00C81C90" w:rsidRPr="0009154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4313833A" w14:textId="77777777" w:rsidR="00C81C90" w:rsidRPr="0009154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</w:tcPr>
          <w:p w14:paraId="5E9E1AF1" w14:textId="77777777" w:rsidR="00C81C90" w:rsidRPr="0009154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727C6557" w14:textId="77777777" w:rsidR="00C81C90" w:rsidRPr="0009154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88" w:type="dxa"/>
          </w:tcPr>
          <w:p w14:paraId="2948B9FC" w14:textId="77777777" w:rsidR="00C81C90" w:rsidRPr="0009154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613CA4B" w14:textId="77777777" w:rsidR="00C81C90" w:rsidRPr="0009154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20447F9B" w14:textId="77777777" w:rsidR="00C81C90" w:rsidRPr="0009154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7EE02769" w14:textId="77777777" w:rsidR="00C81C90" w:rsidRPr="0009154F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8F1744" w:rsidRPr="002B35AC" w14:paraId="6F696800" w14:textId="77777777" w:rsidTr="0088530F">
        <w:trPr>
          <w:cantSplit/>
          <w:trHeight w:val="145"/>
        </w:trPr>
        <w:tc>
          <w:tcPr>
            <w:tcW w:w="2779" w:type="dxa"/>
          </w:tcPr>
          <w:p w14:paraId="284847C5" w14:textId="77777777" w:rsidR="008F1744" w:rsidRPr="0009154F" w:rsidRDefault="008F1744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01" w:type="dxa"/>
          </w:tcPr>
          <w:p w14:paraId="77F618F2" w14:textId="77777777" w:rsidR="008F1744" w:rsidRPr="0009154F" w:rsidRDefault="008F1744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3727E796" w14:textId="77777777" w:rsidR="008F1744" w:rsidRPr="0009154F" w:rsidRDefault="008F1744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986" w:type="dxa"/>
          </w:tcPr>
          <w:p w14:paraId="10EC4015" w14:textId="77777777" w:rsidR="008F1744" w:rsidRPr="0009154F" w:rsidRDefault="008F1744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52633042" w14:textId="77777777" w:rsidR="008F1744" w:rsidRPr="0009154F" w:rsidRDefault="008F1744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7" w:type="dxa"/>
          </w:tcPr>
          <w:p w14:paraId="423F2A85" w14:textId="77777777" w:rsidR="008F1744" w:rsidRPr="0009154F" w:rsidRDefault="008F1744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0C4F024B" w14:textId="77777777" w:rsidR="008F1744" w:rsidRPr="0009154F" w:rsidRDefault="008F1744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003" w:type="dxa"/>
          </w:tcPr>
          <w:p w14:paraId="4E179FC8" w14:textId="77777777" w:rsidR="008F1744" w:rsidRPr="0009154F" w:rsidRDefault="008F1744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7B599FC2" w14:textId="77777777" w:rsidR="008F1744" w:rsidRPr="0009154F" w:rsidRDefault="008F1744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006" w:type="dxa"/>
          </w:tcPr>
          <w:p w14:paraId="3852C917" w14:textId="77777777" w:rsidR="008F1744" w:rsidRPr="0009154F" w:rsidRDefault="008F1744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5AF95BAF" w14:textId="77777777" w:rsidR="008F1744" w:rsidRPr="0009154F" w:rsidRDefault="008F1744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7" w:type="dxa"/>
          </w:tcPr>
          <w:p w14:paraId="2B3F2ABB" w14:textId="77777777" w:rsidR="008F1744" w:rsidRPr="0009154F" w:rsidRDefault="008F1744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88" w:type="dxa"/>
            <w:vAlign w:val="bottom"/>
          </w:tcPr>
          <w:p w14:paraId="31571FD3" w14:textId="77777777" w:rsidR="008F1744" w:rsidRPr="0009154F" w:rsidRDefault="008F1744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7" w:type="dxa"/>
          </w:tcPr>
          <w:p w14:paraId="766CBDF6" w14:textId="77777777" w:rsidR="008F1744" w:rsidRPr="0009154F" w:rsidRDefault="008F1744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</w:tcPr>
          <w:p w14:paraId="44C07E2D" w14:textId="77777777" w:rsidR="008F1744" w:rsidRPr="0009154F" w:rsidRDefault="008F1744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3" w:type="dxa"/>
          </w:tcPr>
          <w:p w14:paraId="27B56F46" w14:textId="77777777" w:rsidR="008F1744" w:rsidRPr="0009154F" w:rsidRDefault="008F1744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88" w:type="dxa"/>
          </w:tcPr>
          <w:p w14:paraId="767A8B9F" w14:textId="77777777" w:rsidR="008F1744" w:rsidRPr="0009154F" w:rsidRDefault="008F1744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9" w:type="dxa"/>
          </w:tcPr>
          <w:p w14:paraId="564B3FA2" w14:textId="77777777" w:rsidR="008F1744" w:rsidRPr="0009154F" w:rsidRDefault="008F1744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1FD500D8" w14:textId="77777777" w:rsidR="008F1744" w:rsidRPr="0009154F" w:rsidRDefault="008F1744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6" w:type="dxa"/>
          </w:tcPr>
          <w:p w14:paraId="498E33E3" w14:textId="77777777" w:rsidR="008F1744" w:rsidRPr="0009154F" w:rsidRDefault="008F1744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C81C90" w:rsidRPr="006853A7" w14:paraId="28380A53" w14:textId="77777777" w:rsidTr="003E44CD">
        <w:trPr>
          <w:cantSplit/>
          <w:trHeight w:val="70"/>
        </w:trPr>
        <w:tc>
          <w:tcPr>
            <w:tcW w:w="2779" w:type="dxa"/>
          </w:tcPr>
          <w:p w14:paraId="2E9F8ECC" w14:textId="703AEA31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lastRenderedPageBreak/>
              <w:t>สินทรัพย์ส่วนงาน</w:t>
            </w:r>
          </w:p>
        </w:tc>
        <w:tc>
          <w:tcPr>
            <w:tcW w:w="1001" w:type="dxa"/>
            <w:vAlign w:val="bottom"/>
          </w:tcPr>
          <w:p w14:paraId="3A35FD4E" w14:textId="0FF592EB" w:rsidR="00C81C90" w:rsidRPr="00D01921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44360F8" w14:textId="77777777" w:rsidR="00C81C90" w:rsidRPr="0030274D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7EBD672" w14:textId="7B0528A7" w:rsidR="00C81C90" w:rsidRPr="0030274D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D8EB0C6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6208235" w14:textId="2113432F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3002C5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4E71F67" w14:textId="172C7F10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AC721C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FA25EC8" w14:textId="72E6B14B" w:rsidR="00C81C90" w:rsidRPr="00DA4F72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1B0ADB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F7C4920" w14:textId="0744BBD6" w:rsidR="00C81C90" w:rsidRPr="00B7431A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E0E3B19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2FE0C31" w14:textId="67496F6E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269309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6ED59EC4" w14:textId="0E4E2761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438AE68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D878028" w14:textId="5C92FF04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24C5719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5B62862" w14:textId="113C97AA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</w:tr>
      <w:tr w:rsidR="00C81C90" w:rsidRPr="006853A7" w14:paraId="69386471" w14:textId="77777777" w:rsidTr="00300E42">
        <w:trPr>
          <w:cantSplit/>
        </w:trPr>
        <w:tc>
          <w:tcPr>
            <w:tcW w:w="2779" w:type="dxa"/>
          </w:tcPr>
          <w:p w14:paraId="122F1218" w14:textId="36312E39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97B13" w:rsidRPr="00997B1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6D18E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/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997B13" w:rsidRPr="00997B1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1" w:type="dxa"/>
            <w:vAlign w:val="center"/>
          </w:tcPr>
          <w:p w14:paraId="32D5E867" w14:textId="24F67E28" w:rsidR="00C81C90" w:rsidRPr="0030274D" w:rsidRDefault="00390BCD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0BCD">
              <w:rPr>
                <w:rFonts w:asciiTheme="majorBidi" w:hAnsiTheme="majorBidi" w:cstheme="majorBidi"/>
                <w:sz w:val="26"/>
                <w:szCs w:val="26"/>
              </w:rPr>
              <w:t>1,957,446</w:t>
            </w:r>
          </w:p>
        </w:tc>
        <w:tc>
          <w:tcPr>
            <w:tcW w:w="178" w:type="dxa"/>
            <w:vAlign w:val="center"/>
          </w:tcPr>
          <w:p w14:paraId="53418E69" w14:textId="77777777" w:rsidR="00C81C90" w:rsidRPr="0030274D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15012791" w14:textId="295AB88E" w:rsidR="00C81C90" w:rsidRPr="0030274D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81C90" w:rsidRPr="0030274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hAnsiTheme="majorBidi" w:cstheme="majorBidi"/>
                <w:sz w:val="26"/>
                <w:szCs w:val="26"/>
              </w:rPr>
              <w:t>554</w:t>
            </w:r>
            <w:r w:rsidR="00C81C90" w:rsidRPr="0030274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hAnsiTheme="majorBidi" w:cstheme="majorBidi"/>
                <w:sz w:val="26"/>
                <w:szCs w:val="26"/>
              </w:rPr>
              <w:t>319</w:t>
            </w:r>
          </w:p>
        </w:tc>
        <w:tc>
          <w:tcPr>
            <w:tcW w:w="178" w:type="dxa"/>
            <w:vAlign w:val="center"/>
          </w:tcPr>
          <w:p w14:paraId="68579BD9" w14:textId="77777777" w:rsidR="00C81C90" w:rsidRPr="00B14815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0402BA30" w14:textId="123286C3" w:rsidR="00C81C90" w:rsidRPr="00B14815" w:rsidRDefault="00390BCD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0BCD">
              <w:rPr>
                <w:rFonts w:asciiTheme="majorBidi" w:hAnsiTheme="majorBidi" w:cstheme="majorBidi"/>
                <w:sz w:val="26"/>
                <w:szCs w:val="26"/>
              </w:rPr>
              <w:t>342,865</w:t>
            </w:r>
          </w:p>
        </w:tc>
        <w:tc>
          <w:tcPr>
            <w:tcW w:w="178" w:type="dxa"/>
            <w:vAlign w:val="center"/>
          </w:tcPr>
          <w:p w14:paraId="77AD7B8E" w14:textId="77777777" w:rsidR="00C81C90" w:rsidRPr="00B14815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center"/>
          </w:tcPr>
          <w:p w14:paraId="5569F8A9" w14:textId="70450322" w:rsidR="00C81C90" w:rsidRPr="00B14815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sz w:val="26"/>
                <w:szCs w:val="26"/>
              </w:rPr>
              <w:t>249</w:t>
            </w:r>
            <w:r w:rsidR="00C81C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hAnsiTheme="majorBidi" w:cstheme="majorBidi"/>
                <w:sz w:val="26"/>
                <w:szCs w:val="26"/>
              </w:rPr>
              <w:t>010</w:t>
            </w:r>
          </w:p>
        </w:tc>
        <w:tc>
          <w:tcPr>
            <w:tcW w:w="178" w:type="dxa"/>
            <w:vAlign w:val="center"/>
          </w:tcPr>
          <w:p w14:paraId="5D7551D2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center"/>
          </w:tcPr>
          <w:p w14:paraId="78D0CABD" w14:textId="6ECE0DC3" w:rsidR="00C81C90" w:rsidRPr="006853A7" w:rsidRDefault="00535287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5287">
              <w:rPr>
                <w:rFonts w:asciiTheme="majorBidi" w:hAnsiTheme="majorBidi" w:cstheme="majorBidi"/>
                <w:sz w:val="26"/>
                <w:szCs w:val="26"/>
              </w:rPr>
              <w:t>2,744,289</w:t>
            </w:r>
          </w:p>
        </w:tc>
        <w:tc>
          <w:tcPr>
            <w:tcW w:w="178" w:type="dxa"/>
            <w:vAlign w:val="center"/>
          </w:tcPr>
          <w:p w14:paraId="7CFEB29C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521717E9" w14:textId="572C1A23" w:rsidR="00C81C90" w:rsidRPr="00B14815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81C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hAnsiTheme="majorBidi" w:cstheme="majorBidi"/>
                <w:sz w:val="26"/>
                <w:szCs w:val="26"/>
              </w:rPr>
              <w:t>844</w:t>
            </w:r>
            <w:r w:rsidR="00C81C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hAnsiTheme="majorBidi" w:cstheme="majorBidi"/>
                <w:sz w:val="26"/>
                <w:szCs w:val="26"/>
              </w:rPr>
              <w:t>931</w:t>
            </w:r>
          </w:p>
        </w:tc>
        <w:tc>
          <w:tcPr>
            <w:tcW w:w="188" w:type="dxa"/>
            <w:vAlign w:val="center"/>
          </w:tcPr>
          <w:p w14:paraId="5AFD2E9E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3DF24F98" w14:textId="01F4C6CB" w:rsidR="00C81C90" w:rsidRPr="006853A7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hAnsiTheme="majorBidi" w:cstheme="majorBidi"/>
                <w:sz w:val="26"/>
                <w:szCs w:val="26"/>
              </w:rPr>
              <w:t>(46,151)</w:t>
            </w:r>
          </w:p>
        </w:tc>
        <w:tc>
          <w:tcPr>
            <w:tcW w:w="178" w:type="dxa"/>
            <w:vAlign w:val="center"/>
          </w:tcPr>
          <w:p w14:paraId="13E45F26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3B2301FB" w14:textId="09F15A6A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7B13" w:rsidRPr="00997B13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7B13" w:rsidRPr="00997B13">
              <w:rPr>
                <w:rFonts w:asciiTheme="majorBidi" w:hAnsiTheme="majorBidi" w:cstheme="majorBidi"/>
                <w:sz w:val="26"/>
                <w:szCs w:val="26"/>
              </w:rPr>
              <w:t>955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center"/>
          </w:tcPr>
          <w:p w14:paraId="490FD778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center"/>
          </w:tcPr>
          <w:p w14:paraId="7FC9F5E6" w14:textId="7B632D79" w:rsidR="00C81C90" w:rsidRPr="00B14815" w:rsidRDefault="00390BCD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0BCD">
              <w:rPr>
                <w:rFonts w:asciiTheme="majorBidi" w:hAnsiTheme="majorBidi" w:cstheme="majorBidi"/>
                <w:sz w:val="26"/>
                <w:szCs w:val="26"/>
              </w:rPr>
              <w:t>4,998,449</w:t>
            </w:r>
          </w:p>
        </w:tc>
        <w:tc>
          <w:tcPr>
            <w:tcW w:w="178" w:type="dxa"/>
            <w:vAlign w:val="center"/>
          </w:tcPr>
          <w:p w14:paraId="01EB7A8F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41C9791F" w14:textId="75D0CD16" w:rsidR="00C81C90" w:rsidRPr="00B14815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81C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hAnsiTheme="majorBidi" w:cstheme="majorBidi"/>
                <w:sz w:val="26"/>
                <w:szCs w:val="26"/>
              </w:rPr>
              <w:t>599</w:t>
            </w:r>
            <w:r w:rsidR="00C81C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</w:tr>
      <w:tr w:rsidR="00C81C90" w:rsidRPr="006853A7" w14:paraId="0547F7EE" w14:textId="77777777" w:rsidTr="003E44CD">
        <w:trPr>
          <w:cantSplit/>
        </w:trPr>
        <w:tc>
          <w:tcPr>
            <w:tcW w:w="2779" w:type="dxa"/>
          </w:tcPr>
          <w:p w14:paraId="08F0DA03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01" w:type="dxa"/>
            <w:vAlign w:val="bottom"/>
          </w:tcPr>
          <w:p w14:paraId="1AE85FFC" w14:textId="77777777" w:rsidR="00C81C90" w:rsidRPr="0030274D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FB7178B" w14:textId="77777777" w:rsidR="00C81C90" w:rsidRPr="0030274D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E0F16E7" w14:textId="77777777" w:rsidR="00C81C90" w:rsidRPr="0030274D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3EE4281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67A3D9C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A9A4F21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3CDA8D70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70E379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30D34E02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646D48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8C132BA" w14:textId="77777777" w:rsidR="00C81C90" w:rsidRPr="00B7431A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6C40606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9280912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FF0B8CD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60EE7254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6A4E2E6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EA157FC" w14:textId="74277911" w:rsidR="00C81C90" w:rsidRPr="00B14815" w:rsidRDefault="00390BCD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0BCD">
              <w:rPr>
                <w:rFonts w:asciiTheme="majorBidi" w:hAnsiTheme="majorBidi" w:cstheme="majorBidi"/>
                <w:sz w:val="26"/>
                <w:szCs w:val="26"/>
              </w:rPr>
              <w:t>1,166,760</w:t>
            </w:r>
          </w:p>
        </w:tc>
        <w:tc>
          <w:tcPr>
            <w:tcW w:w="178" w:type="dxa"/>
            <w:vAlign w:val="bottom"/>
          </w:tcPr>
          <w:p w14:paraId="3EB954DC" w14:textId="77777777" w:rsidR="00C81C90" w:rsidRPr="00B14815" w:rsidRDefault="00C81C90" w:rsidP="00C81C90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66F94E91" w14:textId="76164665" w:rsidR="00C81C90" w:rsidRPr="00B14815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81C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hAnsiTheme="majorBidi" w:cstheme="majorBidi"/>
                <w:sz w:val="26"/>
                <w:szCs w:val="26"/>
              </w:rPr>
              <w:t>364</w:t>
            </w:r>
            <w:r w:rsidR="00C81C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hAnsiTheme="majorBidi" w:cstheme="majorBidi"/>
                <w:sz w:val="26"/>
                <w:szCs w:val="26"/>
              </w:rPr>
              <w:t>570</w:t>
            </w:r>
          </w:p>
        </w:tc>
      </w:tr>
      <w:tr w:rsidR="00C81C90" w:rsidRPr="006853A7" w14:paraId="52DD2F22" w14:textId="77777777" w:rsidTr="003E44CD">
        <w:trPr>
          <w:cantSplit/>
        </w:trPr>
        <w:tc>
          <w:tcPr>
            <w:tcW w:w="2779" w:type="dxa"/>
          </w:tcPr>
          <w:p w14:paraId="34FF247A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01" w:type="dxa"/>
            <w:vAlign w:val="bottom"/>
          </w:tcPr>
          <w:p w14:paraId="3B272CF2" w14:textId="77777777" w:rsidR="00C81C90" w:rsidRPr="0030274D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F40479" w14:textId="77777777" w:rsidR="00C81C90" w:rsidRPr="0030274D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45C7783" w14:textId="77777777" w:rsidR="00C81C90" w:rsidRPr="0030274D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61C977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47A8ADC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C2DEF57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943B924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22806E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4A5DA72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9BA2320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4E2690D" w14:textId="77777777" w:rsidR="00C81C90" w:rsidRPr="00B7431A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2CE4FD41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7D45EE2" w14:textId="111A1788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948EDC0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5DD5BCEF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6BBE0306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6F417" w14:textId="38442F65" w:rsidR="00C81C90" w:rsidRPr="00B14815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4D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6,165,209</w:t>
            </w:r>
          </w:p>
        </w:tc>
        <w:tc>
          <w:tcPr>
            <w:tcW w:w="178" w:type="dxa"/>
            <w:vAlign w:val="bottom"/>
          </w:tcPr>
          <w:p w14:paraId="1B4EFA63" w14:textId="77777777" w:rsidR="00C81C90" w:rsidRPr="00B14815" w:rsidRDefault="00C81C90" w:rsidP="00C81C90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86E53" w14:textId="3939FB06" w:rsidR="00C81C90" w:rsidRPr="00B14815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C81C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7B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963</w:t>
            </w:r>
            <w:r w:rsidR="00C81C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7B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875</w:t>
            </w:r>
          </w:p>
        </w:tc>
      </w:tr>
      <w:tr w:rsidR="00C81C90" w:rsidRPr="006853A7" w14:paraId="1828655D" w14:textId="77777777" w:rsidTr="003E44CD">
        <w:trPr>
          <w:cantSplit/>
          <w:trHeight w:val="70"/>
        </w:trPr>
        <w:tc>
          <w:tcPr>
            <w:tcW w:w="2779" w:type="dxa"/>
          </w:tcPr>
          <w:p w14:paraId="41FF50CF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vAlign w:val="bottom"/>
          </w:tcPr>
          <w:p w14:paraId="7ACBECDD" w14:textId="77777777" w:rsidR="00C81C90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C4AC80D" w14:textId="77777777" w:rsidR="00C81C90" w:rsidRPr="0030274D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BE99EF8" w14:textId="77777777" w:rsidR="00C81C90" w:rsidRPr="0030274D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8480DD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2505FEB" w14:textId="77777777" w:rsidR="00C81C90" w:rsidRPr="00D01921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07CBF13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CBAE364" w14:textId="77777777" w:rsidR="00C81C90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8B2429A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9B1EE86" w14:textId="77777777" w:rsidR="00C81C90" w:rsidRPr="00D01921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18900D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B5B28D9" w14:textId="77777777" w:rsidR="00C81C90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33AFCC6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9002002" w14:textId="77777777" w:rsidR="00C81C90" w:rsidRPr="00D01921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4D8ABAB" w14:textId="77777777" w:rsidR="00C81C90" w:rsidRPr="00D01921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773E88C6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51202F9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0F08EBCB" w14:textId="77777777" w:rsidR="00C81C90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44A7C59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891459D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C81C90" w:rsidRPr="006853A7" w14:paraId="08887420" w14:textId="77777777" w:rsidTr="003E44CD">
        <w:trPr>
          <w:cantSplit/>
          <w:trHeight w:val="70"/>
        </w:trPr>
        <w:tc>
          <w:tcPr>
            <w:tcW w:w="2779" w:type="dxa"/>
          </w:tcPr>
          <w:p w14:paraId="51D03DD0" w14:textId="46DAF44C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001" w:type="dxa"/>
            <w:vAlign w:val="bottom"/>
          </w:tcPr>
          <w:p w14:paraId="3CE03299" w14:textId="77777777" w:rsidR="00C81C90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001EFDA" w14:textId="77777777" w:rsidR="00C81C90" w:rsidRPr="0030274D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55B309F" w14:textId="77777777" w:rsidR="00C81C90" w:rsidRPr="0030274D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6526F7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194CC51" w14:textId="77777777" w:rsidR="00C81C90" w:rsidRPr="00D01921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46EF932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05ACEBB" w14:textId="77777777" w:rsidR="00C81C90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6B98E10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78BC326" w14:textId="77777777" w:rsidR="00C81C90" w:rsidRPr="00D01921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7CA3948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4046D00" w14:textId="77777777" w:rsidR="00C81C90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48D67DC7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7A420E5" w14:textId="77777777" w:rsidR="00C81C90" w:rsidRPr="00D01921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8ED6B9" w14:textId="77777777" w:rsidR="00C81C90" w:rsidRPr="00D01921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68D02F67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5B7651A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7AE5264" w14:textId="77777777" w:rsidR="00C81C90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9B85CB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A6890D1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C81C90" w:rsidRPr="006853A7" w14:paraId="4C81E335" w14:textId="77777777" w:rsidTr="003E44CD">
        <w:trPr>
          <w:cantSplit/>
          <w:trHeight w:val="70"/>
        </w:trPr>
        <w:tc>
          <w:tcPr>
            <w:tcW w:w="2779" w:type="dxa"/>
          </w:tcPr>
          <w:p w14:paraId="06693FE8" w14:textId="025CAD03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97B13" w:rsidRPr="00997B1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7F771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6D18E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/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997B13" w:rsidRPr="00997B1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1" w:type="dxa"/>
            <w:vAlign w:val="bottom"/>
          </w:tcPr>
          <w:p w14:paraId="0EC56DF1" w14:textId="644D7AF5" w:rsidR="00C81C90" w:rsidRPr="0030274D" w:rsidRDefault="00147CD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7CD0">
              <w:rPr>
                <w:rFonts w:asciiTheme="majorBidi" w:hAnsiTheme="majorBidi" w:cstheme="majorBidi"/>
                <w:sz w:val="26"/>
                <w:szCs w:val="26"/>
              </w:rPr>
              <w:t>1,101,73</w:t>
            </w:r>
            <w:r w:rsidR="00DE5DD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8" w:type="dxa"/>
            <w:vAlign w:val="bottom"/>
          </w:tcPr>
          <w:p w14:paraId="4717750A" w14:textId="77777777" w:rsidR="00C81C90" w:rsidRPr="0030274D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9F1ED34" w14:textId="3BB6D31A" w:rsidR="00C81C90" w:rsidRPr="0030274D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81C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hAnsiTheme="majorBidi" w:cstheme="majorBidi"/>
                <w:sz w:val="26"/>
                <w:szCs w:val="26"/>
              </w:rPr>
              <w:t>036</w:t>
            </w:r>
            <w:r w:rsidR="00C81C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178" w:type="dxa"/>
            <w:vAlign w:val="bottom"/>
          </w:tcPr>
          <w:p w14:paraId="0125C54D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10ED38C" w14:textId="77C47230" w:rsidR="00C81C90" w:rsidRPr="00B92CE9" w:rsidRDefault="00E16F68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6F68">
              <w:rPr>
                <w:rFonts w:ascii="Angsana New" w:hAnsi="Angsana New"/>
                <w:sz w:val="26"/>
                <w:szCs w:val="26"/>
              </w:rPr>
              <w:t>281,861</w:t>
            </w:r>
          </w:p>
        </w:tc>
        <w:tc>
          <w:tcPr>
            <w:tcW w:w="178" w:type="dxa"/>
            <w:vAlign w:val="bottom"/>
          </w:tcPr>
          <w:p w14:paraId="50D65AA8" w14:textId="77777777" w:rsidR="00C81C90" w:rsidRPr="00B92CE9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A60B83C" w14:textId="41FA63F2" w:rsidR="00C81C90" w:rsidRPr="00B92CE9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7B13">
              <w:rPr>
                <w:rFonts w:ascii="Angsana New" w:hAnsi="Angsana New"/>
                <w:sz w:val="26"/>
                <w:szCs w:val="26"/>
              </w:rPr>
              <w:t>104</w:t>
            </w:r>
            <w:r w:rsidR="00C81C90">
              <w:rPr>
                <w:rFonts w:ascii="Angsana New" w:hAnsi="Angsana New"/>
                <w:sz w:val="26"/>
                <w:szCs w:val="26"/>
              </w:rPr>
              <w:t>,</w:t>
            </w:r>
            <w:r w:rsidRPr="00997B13">
              <w:rPr>
                <w:rFonts w:ascii="Angsana New" w:hAnsi="Angsana New"/>
                <w:sz w:val="26"/>
                <w:szCs w:val="26"/>
              </w:rPr>
              <w:t>260</w:t>
            </w:r>
          </w:p>
        </w:tc>
        <w:tc>
          <w:tcPr>
            <w:tcW w:w="178" w:type="dxa"/>
            <w:vAlign w:val="bottom"/>
          </w:tcPr>
          <w:p w14:paraId="7B88A5D1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44E42D4" w14:textId="51A627F1" w:rsidR="00C81C90" w:rsidRPr="00D01921" w:rsidRDefault="00E16F68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6F68">
              <w:rPr>
                <w:rFonts w:ascii="Angsana New" w:hAnsi="Angsana New"/>
                <w:sz w:val="26"/>
                <w:szCs w:val="26"/>
              </w:rPr>
              <w:t>222,51</w:t>
            </w:r>
            <w:r w:rsidR="00DE5DD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78" w:type="dxa"/>
            <w:vAlign w:val="bottom"/>
          </w:tcPr>
          <w:p w14:paraId="09669B42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05ED718" w14:textId="4E202936" w:rsidR="00C81C90" w:rsidRPr="00B7431A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7B13">
              <w:rPr>
                <w:rFonts w:ascii="Angsana New" w:hAnsi="Angsana New"/>
                <w:sz w:val="26"/>
                <w:szCs w:val="26"/>
              </w:rPr>
              <w:t>233</w:t>
            </w:r>
            <w:r w:rsidR="00C81C90">
              <w:rPr>
                <w:rFonts w:ascii="Angsana New" w:hAnsi="Angsana New"/>
                <w:sz w:val="26"/>
                <w:szCs w:val="26"/>
              </w:rPr>
              <w:t>,</w:t>
            </w:r>
            <w:r w:rsidRPr="00997B13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188" w:type="dxa"/>
            <w:vAlign w:val="bottom"/>
          </w:tcPr>
          <w:p w14:paraId="116E7C54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6A4565D" w14:textId="1D55A135" w:rsidR="00C81C90" w:rsidRPr="00D01921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4DDE">
              <w:rPr>
                <w:rFonts w:asciiTheme="majorBidi" w:eastAsia="MS Mincho" w:hAnsiTheme="majorBidi" w:cstheme="majorBidi"/>
                <w:sz w:val="26"/>
                <w:szCs w:val="26"/>
              </w:rPr>
              <w:t>(205,974)</w:t>
            </w:r>
          </w:p>
        </w:tc>
        <w:tc>
          <w:tcPr>
            <w:tcW w:w="178" w:type="dxa"/>
            <w:vAlign w:val="bottom"/>
          </w:tcPr>
          <w:p w14:paraId="7992224C" w14:textId="77777777" w:rsidR="00C81C90" w:rsidRPr="00D01921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4368EABA" w14:textId="62A58FE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2CE9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997B13" w:rsidRPr="00997B13">
              <w:rPr>
                <w:rFonts w:ascii="Angsana New" w:hAnsi="Angsana New"/>
                <w:sz w:val="26"/>
                <w:szCs w:val="26"/>
              </w:rPr>
              <w:t>201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997B13" w:rsidRPr="00997B13">
              <w:rPr>
                <w:rFonts w:ascii="Angsana New" w:hAnsi="Angsana New"/>
                <w:sz w:val="26"/>
                <w:szCs w:val="26"/>
              </w:rPr>
              <w:t>830</w:t>
            </w:r>
            <w:r w:rsidRPr="00B92CE9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2B01A9BA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9D91B56" w14:textId="009766C5" w:rsidR="00C81C90" w:rsidRPr="00B14815" w:rsidRDefault="00147CD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7CD0">
              <w:rPr>
                <w:rFonts w:asciiTheme="majorBidi" w:hAnsiTheme="majorBidi" w:cstheme="majorBidi"/>
                <w:sz w:val="26"/>
                <w:szCs w:val="26"/>
              </w:rPr>
              <w:t>1,400,13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78" w:type="dxa"/>
            <w:vAlign w:val="bottom"/>
          </w:tcPr>
          <w:p w14:paraId="18FA991F" w14:textId="77777777" w:rsidR="00C81C90" w:rsidRPr="00B14815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60D0FCDF" w14:textId="7C333B0B" w:rsidR="00C81C90" w:rsidRPr="00B14815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81C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hAnsiTheme="majorBidi" w:cstheme="majorBidi"/>
                <w:sz w:val="26"/>
                <w:szCs w:val="26"/>
              </w:rPr>
              <w:t>171</w:t>
            </w:r>
            <w:r w:rsidR="00C81C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</w:tr>
      <w:tr w:rsidR="00C81C90" w:rsidRPr="006853A7" w14:paraId="2E68AF09" w14:textId="77777777" w:rsidTr="003E44CD">
        <w:trPr>
          <w:cantSplit/>
        </w:trPr>
        <w:tc>
          <w:tcPr>
            <w:tcW w:w="2779" w:type="dxa"/>
          </w:tcPr>
          <w:p w14:paraId="2DF64D2F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01" w:type="dxa"/>
            <w:vAlign w:val="bottom"/>
          </w:tcPr>
          <w:p w14:paraId="5CFBD140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3976189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185A415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F46EE8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24F7361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D0A1373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698F9FE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BB6F99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2B510C1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750A398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BA0ABC7" w14:textId="77777777" w:rsidR="00C81C90" w:rsidRPr="00B7431A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DEAB58E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043CE45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9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4D040F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9A188DF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9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50C8930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CF7B66D" w14:textId="12425EDA" w:rsidR="00C81C90" w:rsidRPr="00B14815" w:rsidRDefault="00E16F68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6F68">
              <w:rPr>
                <w:rFonts w:asciiTheme="majorBidi" w:hAnsiTheme="majorBidi" w:cstheme="majorBidi"/>
                <w:sz w:val="26"/>
                <w:szCs w:val="26"/>
              </w:rPr>
              <w:t>89,485</w:t>
            </w:r>
          </w:p>
        </w:tc>
        <w:tc>
          <w:tcPr>
            <w:tcW w:w="178" w:type="dxa"/>
            <w:vAlign w:val="bottom"/>
          </w:tcPr>
          <w:p w14:paraId="061E5216" w14:textId="77777777" w:rsidR="00C81C90" w:rsidRPr="00B14815" w:rsidRDefault="00C81C90" w:rsidP="00C81C90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43FCB57" w14:textId="62271AFB" w:rsidR="00C81C90" w:rsidRPr="00B14815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C81C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7B13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</w:tr>
      <w:tr w:rsidR="00C81C90" w:rsidRPr="006853A7" w14:paraId="1A66C36A" w14:textId="77777777" w:rsidTr="003E44CD">
        <w:trPr>
          <w:cantSplit/>
        </w:trPr>
        <w:tc>
          <w:tcPr>
            <w:tcW w:w="2779" w:type="dxa"/>
          </w:tcPr>
          <w:p w14:paraId="010FAB5D" w14:textId="77777777" w:rsidR="00C81C90" w:rsidRPr="006853A7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01" w:type="dxa"/>
            <w:vAlign w:val="bottom"/>
          </w:tcPr>
          <w:p w14:paraId="512DC003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632C19E4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vAlign w:val="bottom"/>
          </w:tcPr>
          <w:p w14:paraId="2DEA2D3A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D5C50B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2F4E89A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88C18DD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1A2A39D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76B82E4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2896241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B8B5A84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C1C3A04" w14:textId="77777777" w:rsidR="00C81C90" w:rsidRPr="00B7431A" w:rsidRDefault="00C81C90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71EA90E7" w14:textId="77777777" w:rsidR="00C81C90" w:rsidRPr="006853A7" w:rsidRDefault="00C81C90" w:rsidP="00C81C9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EC5EBDF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9F6B0E4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7ECDD5E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44F51E03" w14:textId="77777777" w:rsidR="00C81C90" w:rsidRPr="006853A7" w:rsidRDefault="00C81C90" w:rsidP="00C81C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D4225" w14:textId="320F8C67" w:rsidR="00C81C90" w:rsidRPr="00B14815" w:rsidRDefault="00954DDE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4D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1,489,</w:t>
            </w:r>
            <w:r w:rsidR="009A07E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619</w:t>
            </w:r>
          </w:p>
        </w:tc>
        <w:tc>
          <w:tcPr>
            <w:tcW w:w="178" w:type="dxa"/>
            <w:vAlign w:val="bottom"/>
          </w:tcPr>
          <w:p w14:paraId="682F2BE1" w14:textId="77777777" w:rsidR="00C81C90" w:rsidRPr="00B14815" w:rsidRDefault="00C81C90" w:rsidP="00C81C90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3378B" w14:textId="6948C7A0" w:rsidR="00C81C90" w:rsidRPr="00B14815" w:rsidRDefault="00997B13" w:rsidP="00C8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81C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7B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248</w:t>
            </w:r>
            <w:r w:rsidR="00C81C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97B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078</w:t>
            </w:r>
          </w:p>
        </w:tc>
      </w:tr>
    </w:tbl>
    <w:p w14:paraId="73636CFB" w14:textId="178C8968" w:rsidR="006853A7" w:rsidRDefault="006853A7" w:rsidP="00D01921">
      <w:pPr>
        <w:tabs>
          <w:tab w:val="left" w:pos="109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BBF7D52" w14:textId="77777777" w:rsidR="00E71048" w:rsidRPr="000C7CDE" w:rsidRDefault="00E71048" w:rsidP="00E7104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14:paraId="0580160E" w14:textId="77777777" w:rsidR="00E71048" w:rsidRDefault="00E71048" w:rsidP="006853A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44964EE" w14:textId="77777777" w:rsidR="006853A7" w:rsidRDefault="00685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36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6853A7" w:rsidRPr="00D17657" w14:paraId="096C42B7" w14:textId="77777777" w:rsidTr="00300E42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60755A1E" w14:textId="77777777" w:rsidR="006853A7" w:rsidRPr="00D17657" w:rsidRDefault="006853A7" w:rsidP="00300E42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110F0CD7" w14:textId="77777777" w:rsidR="006853A7" w:rsidRPr="00D17657" w:rsidRDefault="006853A7" w:rsidP="00300E4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853A7" w:rsidRPr="00D17657" w14:paraId="44C241BC" w14:textId="77777777" w:rsidTr="00F14331">
        <w:trPr>
          <w:trHeight w:val="1172"/>
          <w:tblHeader/>
        </w:trPr>
        <w:tc>
          <w:tcPr>
            <w:tcW w:w="4680" w:type="dxa"/>
            <w:shd w:val="clear" w:color="auto" w:fill="auto"/>
            <w:vAlign w:val="bottom"/>
          </w:tcPr>
          <w:p w14:paraId="68D1036E" w14:textId="77777777" w:rsidR="006853A7" w:rsidRPr="00D17657" w:rsidRDefault="006853A7" w:rsidP="00300E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56EE37E1" w14:textId="77777777" w:rsidR="00EB55A0" w:rsidRDefault="00EB55A0" w:rsidP="001A23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5C28AD5A" w14:textId="77777777" w:rsidR="00EB55A0" w:rsidRDefault="001A2331" w:rsidP="00EB55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A233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ธุรกิจผลิตงานพิมพ์</w:t>
            </w:r>
            <w:r w:rsidR="00EB55A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</w:t>
            </w:r>
          </w:p>
          <w:p w14:paraId="2BF9B5A6" w14:textId="13B9DB8F" w:rsidR="006853A7" w:rsidRPr="00D17657" w:rsidRDefault="001A2331" w:rsidP="00EB55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A233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จำหน่ายหนังสือ </w:t>
            </w:r>
          </w:p>
        </w:tc>
        <w:tc>
          <w:tcPr>
            <w:tcW w:w="267" w:type="dxa"/>
          </w:tcPr>
          <w:p w14:paraId="25BA6FD5" w14:textId="77777777" w:rsidR="006853A7" w:rsidRPr="00D17657" w:rsidRDefault="006853A7" w:rsidP="00300E4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7C60FFA3" w14:textId="77777777" w:rsidR="006853A7" w:rsidRPr="00846FE6" w:rsidRDefault="006853A7" w:rsidP="00300E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ธุรกิจจัดงานแสดง ผลิต</w:t>
            </w:r>
          </w:p>
          <w:p w14:paraId="303C1870" w14:textId="7EDF7341" w:rsidR="006853A7" w:rsidRPr="00D17657" w:rsidRDefault="006853A7" w:rsidP="00300E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และให้บริการโฆษณาผ่าน</w:t>
            </w:r>
            <w:r w:rsidR="0043700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สื่อสิ่งพิมพ์และสื่อออนไลน์</w:t>
            </w:r>
          </w:p>
        </w:tc>
        <w:tc>
          <w:tcPr>
            <w:tcW w:w="270" w:type="dxa"/>
          </w:tcPr>
          <w:p w14:paraId="0C823CDC" w14:textId="77777777" w:rsidR="006853A7" w:rsidRPr="00D17657" w:rsidRDefault="006853A7" w:rsidP="00300E4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7B6571ED" w14:textId="77777777" w:rsidR="006853A7" w:rsidRPr="00D17657" w:rsidRDefault="006853A7" w:rsidP="00300E4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7DD07F2A" w14:textId="77777777" w:rsidR="006853A7" w:rsidRPr="00D17657" w:rsidRDefault="006853A7" w:rsidP="00300E4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42AB6804" w14:textId="77777777" w:rsidR="006853A7" w:rsidRPr="00D17657" w:rsidRDefault="006853A7" w:rsidP="00300E4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9D0F25" w:rsidRPr="00D17657" w14:paraId="66945557" w14:textId="77777777" w:rsidTr="00300E42">
        <w:tc>
          <w:tcPr>
            <w:tcW w:w="4680" w:type="dxa"/>
            <w:shd w:val="clear" w:color="auto" w:fill="auto"/>
            <w:vAlign w:val="bottom"/>
          </w:tcPr>
          <w:p w14:paraId="6B60B2CB" w14:textId="509CD13E" w:rsidR="009D0F25" w:rsidRPr="00D17657" w:rsidRDefault="00C81C90" w:rsidP="009D0F25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เก้า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="00997B13" w:rsidRPr="00997B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7B80C5B" w14:textId="70FB08F3" w:rsidR="009D0F25" w:rsidRPr="00041E15" w:rsidRDefault="00997B13" w:rsidP="009D0F25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97B13"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46" w:type="dxa"/>
          </w:tcPr>
          <w:p w14:paraId="6ABEED93" w14:textId="77777777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39AD1D9C" w14:textId="0BBA91B8" w:rsidR="009D0F25" w:rsidRPr="00041E15" w:rsidRDefault="00997B13" w:rsidP="009D0F25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97B13">
              <w:rPr>
                <w:rFonts w:ascii="Angsana New" w:hAnsi="Angsana New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67" w:type="dxa"/>
          </w:tcPr>
          <w:p w14:paraId="4155B127" w14:textId="77777777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0F7A09F3" w14:textId="5417E71F" w:rsidR="009D0F25" w:rsidRPr="00041E15" w:rsidRDefault="00997B13" w:rsidP="009D0F25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97B13"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3" w:type="dxa"/>
          </w:tcPr>
          <w:p w14:paraId="57DC6E84" w14:textId="77777777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3E88A37B" w14:textId="37E93607" w:rsidR="009D0F25" w:rsidRPr="00041E15" w:rsidRDefault="00997B13" w:rsidP="009D0F25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97B13">
              <w:rPr>
                <w:rFonts w:ascii="Angsana New" w:hAnsi="Angsana New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</w:tcPr>
          <w:p w14:paraId="1AF4843F" w14:textId="77777777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1822135" w14:textId="1052C513" w:rsidR="009D0F25" w:rsidRPr="00041E15" w:rsidRDefault="00997B13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 w:rsidRPr="00997B13"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0" w:type="dxa"/>
          </w:tcPr>
          <w:p w14:paraId="6840AA32" w14:textId="77777777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3CE25FF" w14:textId="1A68E238" w:rsidR="009D0F25" w:rsidRPr="00041E15" w:rsidRDefault="00997B13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 w:rsidRPr="00997B13">
              <w:rPr>
                <w:rFonts w:ascii="Angsana New" w:hAnsi="Angsana New"/>
                <w:sz w:val="30"/>
                <w:szCs w:val="30"/>
                <w:lang w:eastAsia="en-GB"/>
              </w:rPr>
              <w:t>2566</w:t>
            </w:r>
          </w:p>
        </w:tc>
      </w:tr>
      <w:tr w:rsidR="009D0F25" w:rsidRPr="00D17657" w14:paraId="35348B8E" w14:textId="77777777" w:rsidTr="00300E42">
        <w:tc>
          <w:tcPr>
            <w:tcW w:w="4680" w:type="dxa"/>
            <w:shd w:val="clear" w:color="auto" w:fill="auto"/>
            <w:vAlign w:val="bottom"/>
          </w:tcPr>
          <w:p w14:paraId="639AE32A" w14:textId="77777777" w:rsidR="009D0F25" w:rsidRPr="00D17657" w:rsidRDefault="009D0F25" w:rsidP="009D0F25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  <w:tcBorders>
              <w:left w:val="nil"/>
              <w:right w:val="nil"/>
            </w:tcBorders>
            <w:vAlign w:val="bottom"/>
          </w:tcPr>
          <w:p w14:paraId="4809A610" w14:textId="77777777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41E15">
              <w:rPr>
                <w:rFonts w:ascii="Angsana New" w:hAnsi="Angsana New"/>
                <w:i/>
                <w:iCs/>
                <w:sz w:val="30"/>
                <w:szCs w:val="30"/>
                <w:lang w:val="en-GB" w:eastAsia="en-GB" w:bidi="ar-SA"/>
              </w:rPr>
              <w:t>(</w:t>
            </w:r>
            <w:r w:rsidRPr="00041E1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9D0F25" w:rsidRPr="00325E67" w14:paraId="2A26DE88" w14:textId="77777777" w:rsidTr="00300E42">
        <w:tc>
          <w:tcPr>
            <w:tcW w:w="4680" w:type="dxa"/>
          </w:tcPr>
          <w:p w14:paraId="3BDA94F6" w14:textId="77777777" w:rsidR="009D0F25" w:rsidRPr="000A10C7" w:rsidRDefault="009D0F25" w:rsidP="009D0F25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A10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B917B0E" w14:textId="77777777" w:rsidR="009D0F25" w:rsidRPr="00F7477C" w:rsidRDefault="009D0F25" w:rsidP="009D0F25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272AB230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2C0296B5" w14:textId="77777777" w:rsidR="009D0F25" w:rsidRPr="00F7477C" w:rsidRDefault="009D0F25" w:rsidP="009D0F25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A5C6B3A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468A893B" w14:textId="77777777" w:rsidR="009D0F25" w:rsidRPr="00F7477C" w:rsidRDefault="009D0F25" w:rsidP="009D0F25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4BBF6B55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09857FFD" w14:textId="77777777" w:rsidR="009D0F25" w:rsidRPr="00F7477C" w:rsidRDefault="009D0F25" w:rsidP="009D0F25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18BB3CC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7D7D5D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43F33F9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7B9B377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9D0F25" w:rsidRPr="00325E67" w14:paraId="2CE30685" w14:textId="77777777" w:rsidTr="00300E42">
        <w:tc>
          <w:tcPr>
            <w:tcW w:w="4680" w:type="dxa"/>
          </w:tcPr>
          <w:p w14:paraId="3033DC73" w14:textId="77777777" w:rsidR="009D0F25" w:rsidRPr="00D17657" w:rsidRDefault="009D0F25" w:rsidP="009D0F25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09D07D6" w14:textId="77777777" w:rsidR="009D0F25" w:rsidRPr="00F7477C" w:rsidRDefault="009D0F25" w:rsidP="009D0F25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33427156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1702CCDB" w14:textId="77777777" w:rsidR="009D0F25" w:rsidRPr="00F7477C" w:rsidRDefault="009D0F25" w:rsidP="009D0F25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6179B484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150F0652" w14:textId="77777777" w:rsidR="009D0F25" w:rsidRPr="00F7477C" w:rsidRDefault="009D0F25" w:rsidP="009D0F25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7C722D82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4348DD7F" w14:textId="77777777" w:rsidR="009D0F25" w:rsidRPr="00F7477C" w:rsidRDefault="009D0F25" w:rsidP="009D0F25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D6621FC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329A03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5A4B3A48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07CA27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C81C90" w:rsidRPr="00325E67" w14:paraId="736DB97E" w14:textId="77777777" w:rsidTr="00300E42">
        <w:tc>
          <w:tcPr>
            <w:tcW w:w="4680" w:type="dxa"/>
            <w:vAlign w:val="bottom"/>
          </w:tcPr>
          <w:p w14:paraId="1C7DF9AE" w14:textId="77777777" w:rsidR="00C81C90" w:rsidRPr="00D17657" w:rsidRDefault="00C81C90" w:rsidP="00C81C90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E04820" w14:textId="71BBF841" w:rsidR="00C81C90" w:rsidRPr="00E94351" w:rsidRDefault="00954DDE" w:rsidP="00C81C9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54DDE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578,764</w:t>
            </w:r>
          </w:p>
        </w:tc>
        <w:tc>
          <w:tcPr>
            <w:tcW w:w="246" w:type="dxa"/>
            <w:vAlign w:val="bottom"/>
          </w:tcPr>
          <w:p w14:paraId="623BCB24" w14:textId="77777777" w:rsidR="00C81C90" w:rsidRPr="00F7477C" w:rsidRDefault="00C81C90" w:rsidP="00C81C9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</w:tcPr>
          <w:p w14:paraId="2AED03EA" w14:textId="78AABBE2" w:rsidR="00C81C90" w:rsidRPr="008269D9" w:rsidRDefault="00997B13" w:rsidP="00C81C9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97B13">
              <w:rPr>
                <w:rFonts w:ascii="Angsana New" w:hAnsi="Angsana New"/>
                <w:sz w:val="30"/>
                <w:szCs w:val="30"/>
                <w:lang w:eastAsia="en-GB"/>
              </w:rPr>
              <w:t>624</w:t>
            </w:r>
            <w:r w:rsidR="00C81C90" w:rsidRPr="00E47E89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  <w:lang w:eastAsia="en-GB"/>
              </w:rPr>
              <w:t>986</w:t>
            </w:r>
          </w:p>
        </w:tc>
        <w:tc>
          <w:tcPr>
            <w:tcW w:w="267" w:type="dxa"/>
            <w:vAlign w:val="bottom"/>
          </w:tcPr>
          <w:p w14:paraId="61BBE7B2" w14:textId="77777777" w:rsidR="00C81C90" w:rsidRPr="008269D9" w:rsidRDefault="00C81C90" w:rsidP="00C81C9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0B480A5" w14:textId="2A12F34E" w:rsidR="00C81C90" w:rsidRPr="008269D9" w:rsidRDefault="00954DDE" w:rsidP="00C81C9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54DDE">
              <w:rPr>
                <w:rFonts w:ascii="Angsana New" w:hAnsi="Angsana New" w:cs="Angsana New"/>
                <w:sz w:val="30"/>
                <w:szCs w:val="30"/>
                <w:lang w:eastAsia="en-GB"/>
              </w:rPr>
              <w:t>365,892</w:t>
            </w:r>
          </w:p>
        </w:tc>
        <w:tc>
          <w:tcPr>
            <w:tcW w:w="273" w:type="dxa"/>
          </w:tcPr>
          <w:p w14:paraId="27B7D96A" w14:textId="77777777" w:rsidR="00C81C90" w:rsidRPr="008269D9" w:rsidRDefault="00C81C90" w:rsidP="00C81C90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531C7613" w14:textId="45372FFB" w:rsidR="00C81C90" w:rsidRPr="008269D9" w:rsidRDefault="00997B13" w:rsidP="00C81C90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97B13">
              <w:rPr>
                <w:rFonts w:ascii="Angsana New" w:hAnsi="Angsana New"/>
                <w:sz w:val="30"/>
                <w:szCs w:val="30"/>
                <w:lang w:eastAsia="en-GB"/>
              </w:rPr>
              <w:t>457</w:t>
            </w:r>
            <w:r w:rsidR="00C81C90" w:rsidRPr="00E47E89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  <w:lang w:eastAsia="en-GB"/>
              </w:rPr>
              <w:t>558</w:t>
            </w:r>
          </w:p>
        </w:tc>
        <w:tc>
          <w:tcPr>
            <w:tcW w:w="270" w:type="dxa"/>
            <w:vAlign w:val="bottom"/>
          </w:tcPr>
          <w:p w14:paraId="05EA8F95" w14:textId="77777777" w:rsidR="00C81C90" w:rsidRPr="008269D9" w:rsidRDefault="00C81C90" w:rsidP="00C81C9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930CAA" w14:textId="4DCA2AE1" w:rsidR="00C81C90" w:rsidRPr="008269D9" w:rsidRDefault="00954DDE" w:rsidP="00C81C9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54DDE">
              <w:rPr>
                <w:rFonts w:ascii="Angsana New" w:hAnsi="Angsana New" w:cs="Angsana New"/>
                <w:sz w:val="30"/>
                <w:szCs w:val="30"/>
                <w:lang w:eastAsia="en-GB"/>
              </w:rPr>
              <w:t>944,656</w:t>
            </w:r>
          </w:p>
        </w:tc>
        <w:tc>
          <w:tcPr>
            <w:tcW w:w="270" w:type="dxa"/>
            <w:vAlign w:val="bottom"/>
          </w:tcPr>
          <w:p w14:paraId="2E599ED0" w14:textId="77777777" w:rsidR="00C81C90" w:rsidRPr="008269D9" w:rsidRDefault="00C81C90" w:rsidP="00C81C9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F2E6F39" w14:textId="3BBCF087" w:rsidR="00C81C90" w:rsidRPr="008269D9" w:rsidRDefault="00997B13" w:rsidP="00C81C9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997B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C81C90" w:rsidRPr="0006051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997B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082</w:t>
            </w:r>
            <w:r w:rsidR="00C81C90" w:rsidRPr="0006051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997B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544</w:t>
            </w:r>
          </w:p>
        </w:tc>
      </w:tr>
      <w:tr w:rsidR="00C81C90" w:rsidRPr="00325E67" w14:paraId="7B7BA8BA" w14:textId="77777777" w:rsidTr="00300E42">
        <w:tc>
          <w:tcPr>
            <w:tcW w:w="4680" w:type="dxa"/>
            <w:vAlign w:val="bottom"/>
          </w:tcPr>
          <w:p w14:paraId="5372042B" w14:textId="77777777" w:rsidR="00C81C90" w:rsidRPr="00D17657" w:rsidRDefault="00C81C90" w:rsidP="00C81C90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816C6F4" w14:textId="0E502A0A" w:rsidR="00C81C90" w:rsidRPr="008F02E3" w:rsidRDefault="00954DDE" w:rsidP="00C81C9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54DDE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-   </w:t>
            </w:r>
          </w:p>
        </w:tc>
        <w:tc>
          <w:tcPr>
            <w:tcW w:w="246" w:type="dxa"/>
            <w:vAlign w:val="bottom"/>
          </w:tcPr>
          <w:p w14:paraId="7CDB569A" w14:textId="77777777" w:rsidR="00C81C90" w:rsidRPr="00F7477C" w:rsidRDefault="00C81C90" w:rsidP="00C81C9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</w:tcPr>
          <w:p w14:paraId="05965B98" w14:textId="601F4168" w:rsidR="00C81C90" w:rsidRPr="008269D9" w:rsidRDefault="00C81C90" w:rsidP="00C81C90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74447D41" w14:textId="77777777" w:rsidR="00C81C90" w:rsidRPr="008269D9" w:rsidRDefault="00C81C90" w:rsidP="00C81C9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028618CF" w14:textId="580EC735" w:rsidR="00C81C90" w:rsidRPr="008269D9" w:rsidRDefault="00954DDE" w:rsidP="00C81C9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54DDE">
              <w:rPr>
                <w:rFonts w:ascii="Angsana New" w:hAnsi="Angsana New" w:cs="Angsana New"/>
                <w:sz w:val="30"/>
                <w:szCs w:val="30"/>
                <w:lang w:eastAsia="en-GB"/>
              </w:rPr>
              <w:t>59,468</w:t>
            </w:r>
          </w:p>
        </w:tc>
        <w:tc>
          <w:tcPr>
            <w:tcW w:w="273" w:type="dxa"/>
          </w:tcPr>
          <w:p w14:paraId="6D7269C7" w14:textId="77777777" w:rsidR="00C81C90" w:rsidRPr="008269D9" w:rsidRDefault="00C81C90" w:rsidP="00C81C90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14:paraId="5950FA6B" w14:textId="10F5B2C5" w:rsidR="00C81C90" w:rsidRPr="008269D9" w:rsidRDefault="00997B13" w:rsidP="00C81C90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97B13">
              <w:rPr>
                <w:rFonts w:ascii="Angsana New" w:hAnsi="Angsana New"/>
                <w:sz w:val="30"/>
                <w:szCs w:val="30"/>
                <w:lang w:eastAsia="en-GB"/>
              </w:rPr>
              <w:t>32</w:t>
            </w:r>
            <w:r w:rsidR="00C81C90" w:rsidRPr="0006051A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  <w:lang w:eastAsia="en-GB"/>
              </w:rPr>
              <w:t>378</w:t>
            </w:r>
          </w:p>
        </w:tc>
        <w:tc>
          <w:tcPr>
            <w:tcW w:w="270" w:type="dxa"/>
            <w:vAlign w:val="bottom"/>
          </w:tcPr>
          <w:p w14:paraId="12A3C6D9" w14:textId="77777777" w:rsidR="00C81C90" w:rsidRPr="008269D9" w:rsidRDefault="00C81C90" w:rsidP="00C81C9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0101C7E" w14:textId="5A9C64CB" w:rsidR="00C81C90" w:rsidRPr="008269D9" w:rsidRDefault="00954DDE" w:rsidP="00C81C9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954DDE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59,468</w:t>
            </w:r>
          </w:p>
        </w:tc>
        <w:tc>
          <w:tcPr>
            <w:tcW w:w="270" w:type="dxa"/>
            <w:vAlign w:val="bottom"/>
          </w:tcPr>
          <w:p w14:paraId="7521E74F" w14:textId="77777777" w:rsidR="00C81C90" w:rsidRPr="008269D9" w:rsidRDefault="00C81C90" w:rsidP="00C81C9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0B3C43A" w14:textId="4492079D" w:rsidR="00C81C90" w:rsidRPr="008269D9" w:rsidRDefault="00997B13" w:rsidP="00C81C9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97B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32</w:t>
            </w:r>
            <w:r w:rsidR="00C81C90" w:rsidRPr="0006051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997B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378</w:t>
            </w:r>
          </w:p>
        </w:tc>
      </w:tr>
      <w:tr w:rsidR="00C81C90" w:rsidRPr="00D17657" w14:paraId="799603B1" w14:textId="77777777" w:rsidTr="00300E42">
        <w:tc>
          <w:tcPr>
            <w:tcW w:w="4680" w:type="dxa"/>
          </w:tcPr>
          <w:p w14:paraId="5204E899" w14:textId="77777777" w:rsidR="00C81C90" w:rsidRPr="00D17657" w:rsidRDefault="00C81C90" w:rsidP="00C81C90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C0755" w14:textId="4B5B2F55" w:rsidR="00C81C90" w:rsidRPr="008F02E3" w:rsidRDefault="00954DDE" w:rsidP="00C81C9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54DD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578,764</w:t>
            </w:r>
          </w:p>
        </w:tc>
        <w:tc>
          <w:tcPr>
            <w:tcW w:w="246" w:type="dxa"/>
          </w:tcPr>
          <w:p w14:paraId="629201DF" w14:textId="77777777" w:rsidR="00C81C90" w:rsidRPr="00F7477C" w:rsidRDefault="00C81C90" w:rsidP="00C81C9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EB87B" w14:textId="3E1267D0" w:rsidR="00C81C90" w:rsidRPr="008269D9" w:rsidRDefault="00997B13" w:rsidP="00C81C9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624</w:t>
            </w:r>
            <w:r w:rsidR="00C81C90" w:rsidRPr="00E47E8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986</w:t>
            </w:r>
          </w:p>
        </w:tc>
        <w:tc>
          <w:tcPr>
            <w:tcW w:w="267" w:type="dxa"/>
          </w:tcPr>
          <w:p w14:paraId="4AD812CF" w14:textId="77777777" w:rsidR="00C81C90" w:rsidRPr="008269D9" w:rsidRDefault="00C81C90" w:rsidP="00C81C90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567E04" w14:textId="000DDF7A" w:rsidR="00C81C90" w:rsidRPr="008269D9" w:rsidRDefault="00954DDE" w:rsidP="00C81C9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54DD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425,360</w:t>
            </w:r>
          </w:p>
        </w:tc>
        <w:tc>
          <w:tcPr>
            <w:tcW w:w="273" w:type="dxa"/>
          </w:tcPr>
          <w:p w14:paraId="372D5218" w14:textId="77777777" w:rsidR="00C81C90" w:rsidRPr="008269D9" w:rsidRDefault="00C81C90" w:rsidP="00C81C90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3391C" w14:textId="02156E7B" w:rsidR="00C81C90" w:rsidRPr="008269D9" w:rsidRDefault="00997B13" w:rsidP="00C81C90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489</w:t>
            </w:r>
            <w:r w:rsidR="00C81C90" w:rsidRPr="00E47E8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936</w:t>
            </w:r>
          </w:p>
        </w:tc>
        <w:tc>
          <w:tcPr>
            <w:tcW w:w="270" w:type="dxa"/>
          </w:tcPr>
          <w:p w14:paraId="56A2D192" w14:textId="77777777" w:rsidR="00C81C90" w:rsidRPr="008269D9" w:rsidRDefault="00C81C90" w:rsidP="00C81C90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4EA52E" w14:textId="750DD64A" w:rsidR="00C81C90" w:rsidRPr="008269D9" w:rsidRDefault="00954DDE" w:rsidP="00C81C9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54DD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1,004,124</w:t>
            </w:r>
          </w:p>
        </w:tc>
        <w:tc>
          <w:tcPr>
            <w:tcW w:w="270" w:type="dxa"/>
          </w:tcPr>
          <w:p w14:paraId="4723B911" w14:textId="77777777" w:rsidR="00C81C90" w:rsidRPr="008269D9" w:rsidRDefault="00C81C90" w:rsidP="00C81C9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7F9578" w14:textId="1D7A376C" w:rsidR="00C81C90" w:rsidRPr="008269D9" w:rsidRDefault="00997B13" w:rsidP="00C81C90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97B1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C81C90" w:rsidRPr="00E844A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997B1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114</w:t>
            </w:r>
            <w:r w:rsidR="00C81C90" w:rsidRPr="00E844A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997B1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922</w:t>
            </w:r>
          </w:p>
        </w:tc>
      </w:tr>
    </w:tbl>
    <w:p w14:paraId="308B82FA" w14:textId="77777777" w:rsidR="009F5235" w:rsidRPr="000A10C7" w:rsidRDefault="009F5235" w:rsidP="009F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49CC9B" w14:textId="70AA05BE" w:rsidR="009F5235" w:rsidRPr="00F7477C" w:rsidRDefault="009F5235" w:rsidP="0087611A">
      <w:pPr>
        <w:jc w:val="thaiDistribute"/>
        <w:rPr>
          <w:rFonts w:ascii="Angsana New" w:hAnsi="Angsana New"/>
          <w:sz w:val="30"/>
          <w:szCs w:val="30"/>
          <w:cs/>
        </w:rPr>
        <w:sectPr w:rsidR="009F5235" w:rsidRPr="00F7477C" w:rsidSect="00E71048">
          <w:headerReference w:type="first" r:id="rId15"/>
          <w:footerReference w:type="first" r:id="rId16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B6F2265" w14:textId="15DD01C4" w:rsidR="00DC794B" w:rsidRPr="00CE458C" w:rsidRDefault="00DC794B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71876EA8" w14:textId="77777777" w:rsidR="00DC794B" w:rsidRPr="0012432A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8DB0035" w14:textId="36ACC19B" w:rsidR="007A7429" w:rsidRDefault="00E21F2D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</w:rPr>
        <w:t xml:space="preserve">    </w:t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>
        <w:rPr>
          <w:rFonts w:ascii="Angsana New" w:hAnsi="Angsana New"/>
          <w:sz w:val="30"/>
          <w:szCs w:val="30"/>
        </w:rPr>
        <w:t xml:space="preserve">             </w:t>
      </w:r>
      <w:r w:rsidRPr="00543E73">
        <w:rPr>
          <w:rFonts w:ascii="Angsana New" w:hAnsi="Angsana New"/>
          <w:spacing w:val="-4"/>
          <w:sz w:val="30"/>
          <w:szCs w:val="30"/>
          <w:cs/>
        </w:rPr>
        <w:t>ที่แท้จริง</w:t>
      </w:r>
      <w:r w:rsidR="00521278" w:rsidRPr="00543E73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543E73">
        <w:rPr>
          <w:rFonts w:ascii="Angsana New" w:hAnsi="Angsana New"/>
          <w:spacing w:val="-4"/>
          <w:sz w:val="30"/>
          <w:szCs w:val="30"/>
          <w:cs/>
        </w:rPr>
        <w:t>ของกลุ่มบริษัทและบริษัทในการดำเนินงานต่อเนื่องเป็นระยะเวลา</w:t>
      </w:r>
      <w:r w:rsidR="00C81C90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C81C90" w:rsidRPr="00543E73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="00C81C90"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="00997B13" w:rsidRPr="00997B13">
        <w:rPr>
          <w:rFonts w:ascii="Angsana New" w:hAnsi="Angsana New"/>
          <w:spacing w:val="-4"/>
          <w:sz w:val="30"/>
          <w:szCs w:val="30"/>
        </w:rPr>
        <w:t>30</w:t>
      </w:r>
      <w:r w:rsidR="00C81C90"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="00C81C90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C81C90"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="00997B13" w:rsidRPr="00997B13">
        <w:rPr>
          <w:rFonts w:ascii="Angsana New" w:hAnsi="Angsana New"/>
          <w:spacing w:val="-4"/>
          <w:sz w:val="30"/>
          <w:szCs w:val="30"/>
        </w:rPr>
        <w:t>2567</w:t>
      </w:r>
      <w:r w:rsidR="009D0F25"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>คือร้อยละ</w:t>
      </w:r>
      <w:r w:rsidR="00AE7396">
        <w:rPr>
          <w:rFonts w:ascii="Angsana New" w:hAnsi="Angsana New"/>
          <w:spacing w:val="2"/>
          <w:sz w:val="30"/>
          <w:szCs w:val="30"/>
        </w:rPr>
        <w:t xml:space="preserve"> </w:t>
      </w:r>
      <w:r w:rsidR="00997B13" w:rsidRPr="00997B13">
        <w:rPr>
          <w:rFonts w:ascii="Angsana New" w:hAnsi="Angsana New"/>
          <w:spacing w:val="2"/>
          <w:sz w:val="30"/>
          <w:szCs w:val="30"/>
        </w:rPr>
        <w:t>20</w:t>
      </w:r>
      <w:r w:rsidR="00AE7396">
        <w:rPr>
          <w:rFonts w:ascii="Angsana New" w:hAnsi="Angsana New"/>
          <w:spacing w:val="2"/>
          <w:sz w:val="30"/>
          <w:szCs w:val="30"/>
        </w:rPr>
        <w:t>.</w:t>
      </w:r>
      <w:r w:rsidR="00997B13" w:rsidRPr="00997B13">
        <w:rPr>
          <w:rFonts w:ascii="Angsana New" w:hAnsi="Angsana New"/>
          <w:spacing w:val="2"/>
          <w:sz w:val="30"/>
          <w:szCs w:val="30"/>
        </w:rPr>
        <w:t>29</w:t>
      </w:r>
      <w:r w:rsidR="000C2DC1" w:rsidRPr="00E36757">
        <w:rPr>
          <w:rFonts w:ascii="Angsana New" w:hAnsi="Angsana New"/>
          <w:spacing w:val="2"/>
          <w:sz w:val="30"/>
          <w:szCs w:val="30"/>
        </w:rPr>
        <w:t xml:space="preserve"> 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>และร้อยละ</w:t>
      </w:r>
      <w:r w:rsidR="00EA228D" w:rsidRPr="00E36757">
        <w:rPr>
          <w:rFonts w:ascii="Angsana New" w:hAnsi="Angsana New"/>
          <w:spacing w:val="2"/>
          <w:sz w:val="30"/>
          <w:szCs w:val="30"/>
        </w:rPr>
        <w:t xml:space="preserve"> </w:t>
      </w:r>
      <w:r w:rsidR="00997B13" w:rsidRPr="00997B13">
        <w:rPr>
          <w:rFonts w:ascii="Angsana New" w:hAnsi="Angsana New"/>
          <w:spacing w:val="2"/>
          <w:sz w:val="30"/>
          <w:szCs w:val="30"/>
        </w:rPr>
        <w:t>6</w:t>
      </w:r>
      <w:r w:rsidR="009868AA">
        <w:rPr>
          <w:rFonts w:ascii="Angsana New" w:hAnsi="Angsana New"/>
          <w:spacing w:val="2"/>
          <w:sz w:val="30"/>
          <w:szCs w:val="30"/>
        </w:rPr>
        <w:t>.</w:t>
      </w:r>
      <w:r w:rsidR="00997B13" w:rsidRPr="00997B13">
        <w:rPr>
          <w:rFonts w:ascii="Angsana New" w:hAnsi="Angsana New"/>
          <w:spacing w:val="2"/>
          <w:sz w:val="30"/>
          <w:szCs w:val="30"/>
        </w:rPr>
        <w:t>85</w:t>
      </w:r>
      <w:r w:rsidR="00327BD5" w:rsidRPr="00E36757">
        <w:rPr>
          <w:rFonts w:ascii="Angsana New" w:hAnsi="Angsana New"/>
          <w:spacing w:val="2"/>
          <w:sz w:val="30"/>
          <w:szCs w:val="30"/>
        </w:rPr>
        <w:t xml:space="preserve"> 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 xml:space="preserve">ตามลำดับ 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>(</w:t>
      </w:r>
      <w:r w:rsidR="00997B13" w:rsidRPr="00997B13">
        <w:rPr>
          <w:rFonts w:ascii="Angsana New" w:hAnsi="Angsana New"/>
          <w:i/>
          <w:iCs/>
          <w:spacing w:val="2"/>
          <w:sz w:val="30"/>
          <w:szCs w:val="30"/>
        </w:rPr>
        <w:t>2566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: </w:t>
      </w:r>
      <w:r w:rsidRPr="00E36757">
        <w:rPr>
          <w:rFonts w:ascii="Angsana New" w:hAnsi="Angsana New"/>
          <w:i/>
          <w:iCs/>
          <w:spacing w:val="2"/>
          <w:sz w:val="30"/>
          <w:szCs w:val="30"/>
          <w:cs/>
        </w:rPr>
        <w:t>ร้อยละ</w:t>
      </w:r>
      <w:r w:rsidR="001C12D0"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997B13" w:rsidRPr="00997B13">
        <w:rPr>
          <w:rFonts w:ascii="Angsana New" w:hAnsi="Angsana New"/>
          <w:i/>
          <w:iCs/>
          <w:spacing w:val="2"/>
          <w:sz w:val="30"/>
          <w:szCs w:val="30"/>
        </w:rPr>
        <w:t>10</w:t>
      </w:r>
      <w:r w:rsidR="00C81C90" w:rsidRPr="00C81C90">
        <w:rPr>
          <w:rFonts w:ascii="Angsana New" w:hAnsi="Angsana New"/>
          <w:i/>
          <w:iCs/>
          <w:spacing w:val="2"/>
          <w:sz w:val="30"/>
          <w:szCs w:val="30"/>
        </w:rPr>
        <w:t>.</w:t>
      </w:r>
      <w:r w:rsidR="00997B13" w:rsidRPr="00997B13">
        <w:rPr>
          <w:rFonts w:ascii="Angsana New" w:hAnsi="Angsana New"/>
          <w:i/>
          <w:iCs/>
          <w:spacing w:val="2"/>
          <w:sz w:val="30"/>
          <w:szCs w:val="30"/>
        </w:rPr>
        <w:t>02</w:t>
      </w:r>
      <w:r w:rsidR="00C81C90">
        <w:rPr>
          <w:rFonts w:ascii="Angsana New" w:hAnsi="Angsana New"/>
          <w:sz w:val="30"/>
          <w:szCs w:val="30"/>
        </w:rPr>
        <w:t xml:space="preserve"> </w:t>
      </w:r>
      <w:r w:rsidR="009D0F25" w:rsidRPr="00E36757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และร้อยละ </w:t>
      </w:r>
      <w:r w:rsidR="00997B13" w:rsidRPr="00997B13">
        <w:rPr>
          <w:rFonts w:ascii="Angsana New" w:hAnsi="Angsana New"/>
          <w:i/>
          <w:iCs/>
          <w:spacing w:val="2"/>
          <w:sz w:val="30"/>
          <w:szCs w:val="30"/>
        </w:rPr>
        <w:t>10</w:t>
      </w:r>
      <w:r w:rsidR="00C81C90" w:rsidRPr="00C81C90">
        <w:rPr>
          <w:rFonts w:ascii="Angsana New" w:hAnsi="Angsana New"/>
          <w:i/>
          <w:iCs/>
          <w:spacing w:val="2"/>
          <w:sz w:val="30"/>
          <w:szCs w:val="30"/>
        </w:rPr>
        <w:t>.</w:t>
      </w:r>
      <w:r w:rsidR="00997B13" w:rsidRPr="00997B13">
        <w:rPr>
          <w:rFonts w:ascii="Angsana New" w:hAnsi="Angsana New"/>
          <w:i/>
          <w:iCs/>
          <w:spacing w:val="2"/>
          <w:sz w:val="30"/>
          <w:szCs w:val="30"/>
        </w:rPr>
        <w:t>62</w:t>
      </w:r>
      <w:r w:rsidR="00C81C90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Pr="00E36757">
        <w:rPr>
          <w:rFonts w:ascii="Angsana New" w:hAnsi="Angsana New"/>
          <w:i/>
          <w:iCs/>
          <w:spacing w:val="2"/>
          <w:sz w:val="30"/>
          <w:szCs w:val="30"/>
          <w:cs/>
        </w:rPr>
        <w:t>ตามลำดับ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) </w:t>
      </w:r>
      <w:r w:rsidRPr="00E36757">
        <w:rPr>
          <w:rFonts w:ascii="Angsana New" w:hAnsi="Angsana New"/>
          <w:spacing w:val="2"/>
          <w:sz w:val="30"/>
          <w:szCs w:val="30"/>
          <w:cs/>
        </w:rPr>
        <w:t>การเปลี่ยนแปลงใน</w:t>
      </w:r>
      <w:r w:rsidRPr="00CE458C">
        <w:rPr>
          <w:rFonts w:ascii="Angsana New" w:hAnsi="Angsana New"/>
          <w:sz w:val="30"/>
          <w:szCs w:val="30"/>
          <w:cs/>
        </w:rPr>
        <w:t>อัตราภาษีเงินได้ที่แท้จริงมีสาเหตุหลักจากผลแตกต่างของรายได้และรายจ่ายทางบัญชีและภาษี</w:t>
      </w:r>
    </w:p>
    <w:p w14:paraId="0B58D0F8" w14:textId="2044F937" w:rsidR="007A7429" w:rsidRPr="00B30A4A" w:rsidRDefault="007A7429" w:rsidP="00B30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  <w:cs/>
        </w:rPr>
      </w:pPr>
    </w:p>
    <w:p w14:paraId="2233F728" w14:textId="4AB4F743" w:rsidR="00DA46AF" w:rsidRDefault="00397A42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t>เ</w:t>
      </w:r>
      <w:r w:rsidR="00B30A4A">
        <w:rPr>
          <w:rFonts w:ascii="Angsana New" w:hAnsi="Angsana New" w:hint="cs"/>
          <w:b/>
          <w:bCs/>
          <w:sz w:val="30"/>
          <w:szCs w:val="30"/>
          <w:cs/>
        </w:rPr>
        <w:t>งินปันผล</w:t>
      </w:r>
    </w:p>
    <w:p w14:paraId="1B7E93B8" w14:textId="77777777" w:rsidR="00B30A4A" w:rsidRPr="00B30A4A" w:rsidRDefault="00B30A4A" w:rsidP="00B30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79"/>
        <w:gridCol w:w="1588"/>
        <w:gridCol w:w="1347"/>
        <w:gridCol w:w="236"/>
        <w:gridCol w:w="1286"/>
      </w:tblGrid>
      <w:tr w:rsidR="00B30A4A" w:rsidRPr="007A7429" w14:paraId="2B014C94" w14:textId="77777777" w:rsidTr="00300E42">
        <w:tc>
          <w:tcPr>
            <w:tcW w:w="3150" w:type="dxa"/>
            <w:shd w:val="clear" w:color="auto" w:fill="auto"/>
            <w:vAlign w:val="bottom"/>
          </w:tcPr>
          <w:p w14:paraId="245067FA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14:paraId="3BB1B85D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42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BFA99C2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7E97660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>อัตราเงินต่อหุ้น</w:t>
            </w:r>
          </w:p>
        </w:tc>
        <w:tc>
          <w:tcPr>
            <w:tcW w:w="236" w:type="dxa"/>
            <w:shd w:val="clear" w:color="auto" w:fill="auto"/>
          </w:tcPr>
          <w:p w14:paraId="626F24FA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5CEA7E6F" w14:textId="77777777" w:rsidR="00B30A4A" w:rsidRPr="007A7429" w:rsidDel="00D43E7A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30A4A" w:rsidRPr="007A7429" w14:paraId="318548F2" w14:textId="77777777" w:rsidTr="00300E42">
        <w:tc>
          <w:tcPr>
            <w:tcW w:w="3150" w:type="dxa"/>
            <w:shd w:val="clear" w:color="auto" w:fill="auto"/>
          </w:tcPr>
          <w:p w14:paraId="6BE3A4F3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14:paraId="173C00A8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73F1E29A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218F2948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742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0C2F6209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10D0B390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0A4A" w:rsidRPr="007A7429" w14:paraId="6D6949F9" w14:textId="77777777" w:rsidTr="00300E42">
        <w:tc>
          <w:tcPr>
            <w:tcW w:w="3150" w:type="dxa"/>
            <w:shd w:val="clear" w:color="auto" w:fill="auto"/>
          </w:tcPr>
          <w:p w14:paraId="614C3724" w14:textId="5D024711" w:rsidR="00B30A4A" w:rsidRPr="007A7429" w:rsidRDefault="00997B13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97B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579" w:type="dxa"/>
            <w:shd w:val="clear" w:color="auto" w:fill="auto"/>
          </w:tcPr>
          <w:p w14:paraId="43EC4801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5A9325BA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5A1B48D4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3C5DB4F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387B4DED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B30A4A" w:rsidRPr="007A7429" w14:paraId="52D79DAC" w14:textId="77777777" w:rsidTr="00300E42">
        <w:tc>
          <w:tcPr>
            <w:tcW w:w="3150" w:type="dxa"/>
            <w:shd w:val="clear" w:color="auto" w:fill="auto"/>
          </w:tcPr>
          <w:p w14:paraId="7B47BD3B" w14:textId="7699C76F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7A74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7B13" w:rsidRPr="00997B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79" w:type="dxa"/>
            <w:shd w:val="clear" w:color="auto" w:fill="auto"/>
          </w:tcPr>
          <w:p w14:paraId="0A33704E" w14:textId="670117FE" w:rsidR="00B30A4A" w:rsidRPr="000B2F94" w:rsidRDefault="00997B13" w:rsidP="00B3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26</w:t>
            </w:r>
            <w:r w:rsidR="00B30A4A" w:rsidRPr="000B2F9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30A4A" w:rsidRPr="000B2F9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997B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88" w:type="dxa"/>
            <w:shd w:val="clear" w:color="auto" w:fill="auto"/>
          </w:tcPr>
          <w:p w14:paraId="72681B27" w14:textId="6732A0E1" w:rsidR="00B30A4A" w:rsidRPr="000B2F94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B2F94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997B13" w:rsidRPr="00997B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</w:tcPr>
          <w:p w14:paraId="1EE69790" w14:textId="4ABBFFAA" w:rsidR="00B30A4A" w:rsidRPr="007A7429" w:rsidRDefault="00997B13" w:rsidP="00300E4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97B1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</w:t>
            </w:r>
            <w:r w:rsidR="009974D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.</w:t>
            </w:r>
            <w:r w:rsidRPr="00997B1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0F51347A" w14:textId="77777777" w:rsidR="00B30A4A" w:rsidRPr="007A7429" w:rsidRDefault="00B30A4A" w:rsidP="00300E4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auto"/>
          </w:tcPr>
          <w:p w14:paraId="3956D289" w14:textId="62629BB3" w:rsidR="00B30A4A" w:rsidRPr="007A7429" w:rsidRDefault="00997B13" w:rsidP="00300E4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97B1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179</w:t>
            </w:r>
            <w:r w:rsidR="009974D1" w:rsidRPr="00113654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997B1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690</w:t>
            </w:r>
          </w:p>
        </w:tc>
      </w:tr>
      <w:tr w:rsidR="00B30A4A" w:rsidRPr="007A7429" w14:paraId="7432C181" w14:textId="77777777" w:rsidTr="00300E42">
        <w:tc>
          <w:tcPr>
            <w:tcW w:w="3150" w:type="dxa"/>
            <w:shd w:val="clear" w:color="auto" w:fill="auto"/>
          </w:tcPr>
          <w:p w14:paraId="34C8A966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14:paraId="111786B3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4E972FEF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shd w:val="clear" w:color="auto" w:fill="auto"/>
          </w:tcPr>
          <w:p w14:paraId="1916B26D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6C7C7D5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  <w:shd w:val="clear" w:color="auto" w:fill="auto"/>
          </w:tcPr>
          <w:p w14:paraId="0949EDC1" w14:textId="77777777" w:rsidR="00B30A4A" w:rsidRPr="007A7429" w:rsidRDefault="00B30A4A" w:rsidP="0030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30A4A" w:rsidRPr="007A7429" w14:paraId="1E88D950" w14:textId="77777777" w:rsidTr="00300E42">
        <w:tc>
          <w:tcPr>
            <w:tcW w:w="3150" w:type="dxa"/>
            <w:shd w:val="clear" w:color="auto" w:fill="auto"/>
          </w:tcPr>
          <w:p w14:paraId="5A365B23" w14:textId="3947EA76" w:rsidR="00B30A4A" w:rsidRPr="007A7429" w:rsidRDefault="00997B13" w:rsidP="00B3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7B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79" w:type="dxa"/>
            <w:shd w:val="clear" w:color="auto" w:fill="auto"/>
          </w:tcPr>
          <w:p w14:paraId="72532F7E" w14:textId="77777777" w:rsidR="00B30A4A" w:rsidRPr="007A7429" w:rsidRDefault="00B30A4A" w:rsidP="00B3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7C51F68C" w14:textId="77777777" w:rsidR="00B30A4A" w:rsidRPr="007A7429" w:rsidRDefault="00B30A4A" w:rsidP="00B3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6F6C49C6" w14:textId="77777777" w:rsidR="00B30A4A" w:rsidRPr="007A7429" w:rsidRDefault="00B30A4A" w:rsidP="00B3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285726F2" w14:textId="77777777" w:rsidR="00B30A4A" w:rsidRPr="007A7429" w:rsidRDefault="00B30A4A" w:rsidP="00B3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14:paraId="327DC8B0" w14:textId="77777777" w:rsidR="00B30A4A" w:rsidRPr="007A7429" w:rsidRDefault="00B30A4A" w:rsidP="00B3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30A4A" w:rsidRPr="007A7429" w14:paraId="342C03EF" w14:textId="77777777" w:rsidTr="00300E42">
        <w:tc>
          <w:tcPr>
            <w:tcW w:w="3150" w:type="dxa"/>
            <w:shd w:val="clear" w:color="auto" w:fill="auto"/>
          </w:tcPr>
          <w:p w14:paraId="03058F95" w14:textId="236EC186" w:rsidR="00B30A4A" w:rsidRPr="007A7429" w:rsidRDefault="00B30A4A" w:rsidP="00B3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7A74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7B13" w:rsidRPr="00997B1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79" w:type="dxa"/>
            <w:shd w:val="clear" w:color="auto" w:fill="auto"/>
          </w:tcPr>
          <w:p w14:paraId="0761FF7B" w14:textId="5D151BA8" w:rsidR="00B30A4A" w:rsidRPr="007A7429" w:rsidRDefault="00997B13" w:rsidP="00B3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27</w:t>
            </w:r>
            <w:r w:rsidR="00B30A4A" w:rsidRPr="000B2F9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30A4A" w:rsidRPr="000B2F9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997B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88" w:type="dxa"/>
            <w:shd w:val="clear" w:color="auto" w:fill="auto"/>
          </w:tcPr>
          <w:p w14:paraId="5592B593" w14:textId="7DC79182" w:rsidR="00B30A4A" w:rsidRPr="007A7429" w:rsidRDefault="00B30A4A" w:rsidP="00B3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B2F94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997B13" w:rsidRPr="00997B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</w:tcPr>
          <w:p w14:paraId="784CB975" w14:textId="10FF5706" w:rsidR="00B30A4A" w:rsidRPr="007A7429" w:rsidRDefault="00997B13" w:rsidP="00B30A4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97B1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</w:t>
            </w:r>
            <w:r w:rsidR="00B30A4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.</w:t>
            </w:r>
            <w:r w:rsidRPr="00997B1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3273B218" w14:textId="77777777" w:rsidR="00B30A4A" w:rsidRPr="007A7429" w:rsidRDefault="00B30A4A" w:rsidP="00B30A4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auto"/>
          </w:tcPr>
          <w:p w14:paraId="1B840E79" w14:textId="3B90BF87" w:rsidR="00B30A4A" w:rsidRPr="007A7429" w:rsidRDefault="00997B13" w:rsidP="00B30A4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97B1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289</w:t>
            </w:r>
            <w:r w:rsidR="00B30A4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997B1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502</w:t>
            </w:r>
          </w:p>
        </w:tc>
      </w:tr>
    </w:tbl>
    <w:p w14:paraId="2F3322D4" w14:textId="77777777" w:rsidR="00B30A4A" w:rsidRPr="00B30A4A" w:rsidRDefault="00B30A4A" w:rsidP="00B30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236E50B" w14:textId="28249BD9" w:rsidR="00B30A4A" w:rsidRPr="00B30A4A" w:rsidRDefault="00B30A4A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E9D7F11" w14:textId="07EC99D4" w:rsidR="00D71D41" w:rsidRPr="0012432A" w:rsidRDefault="00D71D4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  <w:highlight w:val="yellow"/>
          <w:cs/>
        </w:rPr>
      </w:pPr>
    </w:p>
    <w:p w14:paraId="3B20783B" w14:textId="08319D8A" w:rsidR="00D735D2" w:rsidRPr="0012432A" w:rsidRDefault="00D735D2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432A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FA3A306" w14:textId="0080BA0A" w:rsidR="00E21F2D" w:rsidRDefault="00E21F2D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2DC1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997B13" w:rsidRPr="00997B13">
        <w:rPr>
          <w:rFonts w:ascii="Angsana New" w:hAnsi="Angsana New"/>
          <w:spacing w:val="-6"/>
          <w:sz w:val="30"/>
          <w:szCs w:val="30"/>
        </w:rPr>
        <w:t>30</w:t>
      </w:r>
      <w:r w:rsidR="00C81C90" w:rsidRPr="009A6AC5">
        <w:rPr>
          <w:rFonts w:ascii="Angsana New" w:hAnsi="Angsana New"/>
          <w:spacing w:val="-6"/>
          <w:sz w:val="30"/>
          <w:szCs w:val="30"/>
        </w:rPr>
        <w:t xml:space="preserve"> </w:t>
      </w:r>
      <w:r w:rsidR="00C81C90">
        <w:rPr>
          <w:rFonts w:ascii="Angsana New" w:hAnsi="Angsana New" w:hint="cs"/>
          <w:spacing w:val="-6"/>
          <w:sz w:val="30"/>
          <w:szCs w:val="30"/>
          <w:cs/>
        </w:rPr>
        <w:t xml:space="preserve">กันยายน </w:t>
      </w:r>
      <w:r w:rsidR="00997B13" w:rsidRPr="00997B13">
        <w:rPr>
          <w:rFonts w:ascii="Angsana New" w:hAnsi="Angsana New"/>
          <w:spacing w:val="-6"/>
          <w:sz w:val="30"/>
          <w:szCs w:val="30"/>
        </w:rPr>
        <w:t>2567</w:t>
      </w:r>
      <w:r w:rsidRPr="000C2DC1">
        <w:rPr>
          <w:rFonts w:ascii="Angsana New" w:hAnsi="Angsana New"/>
          <w:spacing w:val="-6"/>
          <w:sz w:val="30"/>
          <w:szCs w:val="30"/>
        </w:rPr>
        <w:t xml:space="preserve"> </w:t>
      </w:r>
      <w:r w:rsidRPr="000C2DC1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997B13" w:rsidRPr="00997B13">
        <w:rPr>
          <w:rFonts w:ascii="Angsana New" w:hAnsi="Angsana New"/>
          <w:spacing w:val="-6"/>
          <w:sz w:val="30"/>
          <w:szCs w:val="30"/>
        </w:rPr>
        <w:t>31</w:t>
      </w:r>
      <w:r w:rsidRPr="000C2DC1">
        <w:rPr>
          <w:rFonts w:ascii="Angsana New" w:hAnsi="Angsana New"/>
          <w:spacing w:val="-6"/>
          <w:sz w:val="30"/>
          <w:szCs w:val="30"/>
        </w:rPr>
        <w:t xml:space="preserve"> </w:t>
      </w:r>
      <w:r w:rsidRPr="000C2DC1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997B13" w:rsidRPr="00997B13">
        <w:rPr>
          <w:rFonts w:ascii="Angsana New" w:hAnsi="Angsana New"/>
          <w:spacing w:val="-6"/>
          <w:sz w:val="30"/>
          <w:szCs w:val="30"/>
        </w:rPr>
        <w:t>2566</w:t>
      </w:r>
      <w:r w:rsidRPr="000C2DC1">
        <w:rPr>
          <w:rFonts w:ascii="Angsana New" w:hAnsi="Angsana New"/>
          <w:spacing w:val="-6"/>
          <w:sz w:val="30"/>
          <w:szCs w:val="30"/>
        </w:rPr>
        <w:t xml:space="preserve"> </w:t>
      </w:r>
      <w:r w:rsidRPr="000C2DC1">
        <w:rPr>
          <w:rFonts w:ascii="Angsana New" w:hAnsi="Angsana New"/>
          <w:spacing w:val="-6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</w:t>
      </w:r>
      <w:r w:rsidRPr="0012432A">
        <w:rPr>
          <w:rFonts w:ascii="Angsana New" w:hAnsi="Angsana New"/>
          <w:sz w:val="30"/>
          <w:szCs w:val="30"/>
          <w:cs/>
        </w:rPr>
        <w:t>ใกล้เคียงกับมูลค่ายุติธรรมอย่างสมเหตุสมผล</w:t>
      </w:r>
    </w:p>
    <w:p w14:paraId="449C40C5" w14:textId="396DACBE" w:rsidR="00B30A4A" w:rsidRDefault="00B30A4A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88D36F" w14:textId="7F241E11" w:rsidR="00B30A4A" w:rsidRDefault="00B30A4A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A25CBA" w14:textId="1ACC0A70" w:rsidR="00B30A4A" w:rsidRDefault="00B30A4A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B92D60" w14:textId="7B0E88AC" w:rsidR="00B30A4A" w:rsidRDefault="00B30A4A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9E35A7" w14:textId="0B7D3B96" w:rsidR="00B30A4A" w:rsidRDefault="00B30A4A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639CF7" w14:textId="2E89A7C4" w:rsidR="00B30A4A" w:rsidRDefault="00B30A4A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F5E397" w14:textId="01290C73" w:rsidR="00B30A4A" w:rsidRDefault="00B30A4A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CF3D2B" w14:textId="0F6A669A" w:rsidR="00B30A4A" w:rsidRDefault="00B30A4A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EEE7F6" w14:textId="77777777" w:rsidR="00B30A4A" w:rsidRPr="0012432A" w:rsidRDefault="00B30A4A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4C86C" w14:textId="36913828" w:rsidR="00F20C26" w:rsidRPr="0012432A" w:rsidRDefault="00F20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32B09FC" w14:textId="3BBF503F" w:rsidR="00E479D1" w:rsidRPr="00CE458C" w:rsidRDefault="00E479D1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D5B0B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652AEFDF" w14:textId="77777777" w:rsidR="00E479D1" w:rsidRPr="00AA46B4" w:rsidRDefault="00E479D1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96"/>
        <w:gridCol w:w="1323"/>
      </w:tblGrid>
      <w:tr w:rsidR="005222D6" w:rsidRPr="00CE458C" w14:paraId="0FC6203E" w14:textId="77777777" w:rsidTr="3C9D2421">
        <w:trPr>
          <w:tblHeader/>
        </w:trPr>
        <w:tc>
          <w:tcPr>
            <w:tcW w:w="3367" w:type="pct"/>
          </w:tcPr>
          <w:p w14:paraId="3B412A5C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E02D7EC" w14:textId="3D412B17" w:rsidR="005222D6" w:rsidRPr="005222D6" w:rsidRDefault="00C81C90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97B13" w:rsidRPr="00997B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97B13" w:rsidRPr="00997B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42" w:type="pct"/>
          </w:tcPr>
          <w:p w14:paraId="5E226408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6464F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14:paraId="6E8149D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70F9AFB7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D6E2C3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2D6" w:rsidRPr="00CE458C" w14:paraId="4FE20957" w14:textId="77777777" w:rsidTr="3C9D2421">
        <w:trPr>
          <w:tblHeader/>
        </w:trPr>
        <w:tc>
          <w:tcPr>
            <w:tcW w:w="3367" w:type="pct"/>
          </w:tcPr>
          <w:p w14:paraId="3ECFB65A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14:paraId="41936DA4" w14:textId="77777777" w:rsidR="005222D6" w:rsidRPr="005222D6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2D6" w:rsidRPr="00CE458C" w14:paraId="5DA0AB6A" w14:textId="77777777" w:rsidTr="3C9D2421">
        <w:tc>
          <w:tcPr>
            <w:tcW w:w="3367" w:type="pct"/>
          </w:tcPr>
          <w:p w14:paraId="2D8D2380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1A97B7A0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14:paraId="496C2B99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5D16871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0C06" w:rsidRPr="00B952BC" w14:paraId="5F7B13B9" w14:textId="77777777" w:rsidTr="00390D32">
        <w:tc>
          <w:tcPr>
            <w:tcW w:w="3367" w:type="pct"/>
            <w:shd w:val="clear" w:color="auto" w:fill="auto"/>
          </w:tcPr>
          <w:p w14:paraId="0BEACFC6" w14:textId="6E3E2D29" w:rsidR="00C30C06" w:rsidRPr="00390D32" w:rsidRDefault="00C30C06" w:rsidP="00C3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2DDE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ส่วนปรับปรุงที่ดินและส่วนปรับปรุงอาคาร</w:t>
            </w:r>
          </w:p>
        </w:tc>
        <w:tc>
          <w:tcPr>
            <w:tcW w:w="742" w:type="pct"/>
          </w:tcPr>
          <w:p w14:paraId="4A31A895" w14:textId="77835EEE" w:rsidR="00C30C06" w:rsidRPr="00CE458C" w:rsidRDefault="00997B13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8</w:t>
            </w:r>
            <w:r w:rsidR="00AE7396" w:rsidRPr="00AE7396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163" w:type="pct"/>
          </w:tcPr>
          <w:p w14:paraId="6E1D4B2C" w14:textId="77777777" w:rsidR="00C30C06" w:rsidRPr="00CE458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74D9B82A" w14:textId="27B2317E" w:rsidR="00C30C06" w:rsidRPr="00B952BC" w:rsidRDefault="00997B13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8</w:t>
            </w:r>
            <w:r w:rsidR="007F7712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311</w:t>
            </w:r>
          </w:p>
        </w:tc>
      </w:tr>
      <w:tr w:rsidR="00C30C06" w:rsidRPr="00B952BC" w14:paraId="734A848D" w14:textId="77777777" w:rsidTr="00390D32">
        <w:tc>
          <w:tcPr>
            <w:tcW w:w="3367" w:type="pct"/>
            <w:shd w:val="clear" w:color="auto" w:fill="auto"/>
          </w:tcPr>
          <w:p w14:paraId="6990A298" w14:textId="144763D1" w:rsidR="00C30C06" w:rsidRPr="00390D32" w:rsidRDefault="00C30C06" w:rsidP="00C3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2DDE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742" w:type="pct"/>
            <w:shd w:val="clear" w:color="auto" w:fill="FFFFFF" w:themeFill="background1"/>
          </w:tcPr>
          <w:p w14:paraId="6CBA9069" w14:textId="09AEDD49" w:rsidR="00C30C06" w:rsidRPr="00E44AE3" w:rsidRDefault="00997B13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8"/>
                <w:lang w:eastAsia="en-GB"/>
              </w:rPr>
            </w:pPr>
            <w:r w:rsidRPr="00997B13">
              <w:rPr>
                <w:rFonts w:ascii="Angsana New" w:hAnsi="Angsana New"/>
                <w:sz w:val="30"/>
                <w:szCs w:val="38"/>
                <w:lang w:eastAsia="en-GB"/>
              </w:rPr>
              <w:t>7</w:t>
            </w:r>
            <w:r w:rsidR="00AE7396" w:rsidRPr="00AE7396">
              <w:rPr>
                <w:rFonts w:ascii="Angsana New" w:hAnsi="Angsana New"/>
                <w:sz w:val="30"/>
                <w:szCs w:val="38"/>
                <w:lang w:eastAsia="en-GB"/>
              </w:rPr>
              <w:t>,</w:t>
            </w:r>
            <w:r w:rsidRPr="00997B13">
              <w:rPr>
                <w:rFonts w:ascii="Angsana New" w:hAnsi="Angsana New"/>
                <w:sz w:val="30"/>
                <w:szCs w:val="38"/>
                <w:lang w:eastAsia="en-GB"/>
              </w:rPr>
              <w:t>625</w:t>
            </w:r>
          </w:p>
        </w:tc>
        <w:tc>
          <w:tcPr>
            <w:tcW w:w="163" w:type="pct"/>
          </w:tcPr>
          <w:p w14:paraId="4C42FB43" w14:textId="77777777" w:rsidR="00C30C06" w:rsidRPr="00CE458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40AE2191" w14:textId="0CB77592" w:rsidR="00C30C06" w:rsidRPr="00992E82" w:rsidRDefault="00997B13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8"/>
                <w:lang w:eastAsia="en-GB"/>
              </w:rPr>
            </w:pPr>
            <w:r w:rsidRPr="00997B13">
              <w:rPr>
                <w:rFonts w:ascii="Angsana New" w:hAnsi="Angsana New"/>
                <w:sz w:val="30"/>
                <w:szCs w:val="38"/>
                <w:lang w:eastAsia="en-GB"/>
              </w:rPr>
              <w:t>7</w:t>
            </w:r>
            <w:r w:rsidR="007F7712">
              <w:rPr>
                <w:rFonts w:ascii="Angsana New" w:hAnsi="Angsana New"/>
                <w:sz w:val="30"/>
                <w:szCs w:val="38"/>
                <w:lang w:eastAsia="en-GB"/>
              </w:rPr>
              <w:t>,</w:t>
            </w:r>
            <w:r w:rsidRPr="00997B13">
              <w:rPr>
                <w:rFonts w:ascii="Angsana New" w:hAnsi="Angsana New"/>
                <w:sz w:val="30"/>
                <w:szCs w:val="38"/>
                <w:lang w:eastAsia="en-GB"/>
              </w:rPr>
              <w:t>625</w:t>
            </w:r>
          </w:p>
        </w:tc>
      </w:tr>
      <w:tr w:rsidR="00C30C06" w:rsidRPr="00CE458C" w14:paraId="2B8CA59B" w14:textId="77777777" w:rsidTr="3C9D2421">
        <w:tc>
          <w:tcPr>
            <w:tcW w:w="3367" w:type="pct"/>
          </w:tcPr>
          <w:p w14:paraId="60F2DF48" w14:textId="77777777" w:rsidR="00C30C06" w:rsidRPr="00CE458C" w:rsidRDefault="00C30C06" w:rsidP="00C3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06CB275" w14:textId="5AB021B0" w:rsidR="00C30C06" w:rsidRPr="00CE458C" w:rsidRDefault="00997B13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</w:t>
            </w:r>
            <w:r w:rsidR="00AE7396" w:rsidRPr="00AE7396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163" w:type="pct"/>
          </w:tcPr>
          <w:p w14:paraId="45072286" w14:textId="77777777" w:rsidR="00C30C06" w:rsidRPr="00CE458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3DC4375C" w14:textId="2A139919" w:rsidR="00C30C06" w:rsidRPr="001532C5" w:rsidRDefault="00997B13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1</w:t>
            </w:r>
            <w:r w:rsidR="007F7712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526</w:t>
            </w:r>
          </w:p>
        </w:tc>
      </w:tr>
      <w:tr w:rsidR="00C30C06" w:rsidRPr="00CE458C" w14:paraId="3E79099B" w14:textId="77777777" w:rsidTr="3C9D2421">
        <w:tc>
          <w:tcPr>
            <w:tcW w:w="3367" w:type="pct"/>
          </w:tcPr>
          <w:p w14:paraId="4DB9F556" w14:textId="77777777" w:rsidR="00C30C06" w:rsidRPr="00CE458C" w:rsidRDefault="00C30C06" w:rsidP="00C3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205CFC3" w14:textId="4F98CBB2" w:rsidR="00C30C06" w:rsidRPr="00CE458C" w:rsidRDefault="00997B13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AE7396" w:rsidRPr="00AE73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462</w:t>
            </w:r>
          </w:p>
        </w:tc>
        <w:tc>
          <w:tcPr>
            <w:tcW w:w="163" w:type="pct"/>
          </w:tcPr>
          <w:p w14:paraId="64005EC7" w14:textId="77777777" w:rsidR="00C30C06" w:rsidRPr="00CE458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7D40EAB4" w14:textId="19332C28" w:rsidR="00C30C06" w:rsidRPr="001532C5" w:rsidRDefault="00997B13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7F77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462</w:t>
            </w:r>
          </w:p>
        </w:tc>
      </w:tr>
      <w:tr w:rsidR="00C30C06" w:rsidRPr="00CE458C" w14:paraId="165A7416" w14:textId="77777777" w:rsidTr="3C9D2421">
        <w:tc>
          <w:tcPr>
            <w:tcW w:w="3367" w:type="pct"/>
          </w:tcPr>
          <w:p w14:paraId="36C37325" w14:textId="77777777" w:rsidR="00C30C06" w:rsidRPr="0012432A" w:rsidRDefault="00C30C06" w:rsidP="00C3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42" w:type="pct"/>
          </w:tcPr>
          <w:p w14:paraId="032533B4" w14:textId="77777777" w:rsidR="00C30C06" w:rsidRPr="0012432A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3" w:type="pct"/>
          </w:tcPr>
          <w:p w14:paraId="453D2B06" w14:textId="77777777" w:rsidR="00C30C06" w:rsidRPr="0012432A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28" w:type="pct"/>
          </w:tcPr>
          <w:p w14:paraId="56A86C95" w14:textId="77777777" w:rsidR="00C30C06" w:rsidRPr="0012432A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30C06" w:rsidRPr="00CE458C" w14:paraId="34F968B5" w14:textId="77777777" w:rsidTr="3C9D2421">
        <w:tc>
          <w:tcPr>
            <w:tcW w:w="3367" w:type="pct"/>
          </w:tcPr>
          <w:p w14:paraId="0DEF8574" w14:textId="34A1AEF5" w:rsidR="00C30C06" w:rsidRPr="00CE458C" w:rsidRDefault="00C30C06" w:rsidP="00C3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742" w:type="pct"/>
          </w:tcPr>
          <w:p w14:paraId="38DF651E" w14:textId="77777777" w:rsidR="00C30C06" w:rsidRPr="00CE458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6D370FA8" w14:textId="77777777" w:rsidR="00C30C06" w:rsidRPr="00CE458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74607F1D" w14:textId="77777777" w:rsidR="00C30C06" w:rsidRPr="005222D6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0C06" w:rsidRPr="00CE458C" w14:paraId="645348C6" w14:textId="77777777" w:rsidTr="3C9D2421">
        <w:tc>
          <w:tcPr>
            <w:tcW w:w="3367" w:type="pct"/>
          </w:tcPr>
          <w:p w14:paraId="7453B9D4" w14:textId="21A3030D" w:rsidR="00C30C06" w:rsidRPr="00CE458C" w:rsidRDefault="00C30C06" w:rsidP="00C30C06">
            <w:pPr>
              <w:tabs>
                <w:tab w:val="clear" w:pos="227"/>
                <w:tab w:val="clear" w:pos="454"/>
                <w:tab w:val="clear" w:pos="68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ภายใต้สัญญาที่บอกเลิกไม่ได้</w:t>
            </w:r>
          </w:p>
        </w:tc>
        <w:tc>
          <w:tcPr>
            <w:tcW w:w="742" w:type="pct"/>
          </w:tcPr>
          <w:p w14:paraId="4B0CEC35" w14:textId="77777777" w:rsidR="00C30C06" w:rsidRPr="00CE458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49CE8033" w14:textId="77777777" w:rsidR="00C30C06" w:rsidRPr="00CE458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1219014B" w14:textId="117B7A3F" w:rsidR="00C30C06" w:rsidRPr="005222D6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7712" w:rsidRPr="00CE458C" w14:paraId="065E6AA7" w14:textId="77777777" w:rsidTr="3C9D2421">
        <w:tc>
          <w:tcPr>
            <w:tcW w:w="3367" w:type="pct"/>
          </w:tcPr>
          <w:p w14:paraId="4D9948E9" w14:textId="2E61A212" w:rsidR="007F7712" w:rsidRPr="0058724C" w:rsidRDefault="007F7712" w:rsidP="007F7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="00997B13" w:rsidRPr="00997B13">
              <w:rPr>
                <w:rFonts w:ascii="Angsana New" w:hAnsi="Angsana New"/>
                <w:sz w:val="30"/>
                <w:szCs w:val="30"/>
              </w:rPr>
              <w:t>1</w:t>
            </w:r>
            <w:r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42" w:type="pct"/>
          </w:tcPr>
          <w:p w14:paraId="0C8EF2A2" w14:textId="23D5DE7D" w:rsidR="007F7712" w:rsidRPr="00B3026C" w:rsidRDefault="00997B13" w:rsidP="007F771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2</w:t>
            </w:r>
            <w:r w:rsidR="00AE7396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808</w:t>
            </w:r>
          </w:p>
        </w:tc>
        <w:tc>
          <w:tcPr>
            <w:tcW w:w="163" w:type="pct"/>
          </w:tcPr>
          <w:p w14:paraId="62FED81D" w14:textId="77777777" w:rsidR="007F7712" w:rsidRPr="0058724C" w:rsidRDefault="007F7712" w:rsidP="007F7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65B5B144" w14:textId="48D5E389" w:rsidR="007F7712" w:rsidRPr="00B963A4" w:rsidRDefault="00997B13" w:rsidP="007F771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9868AA" w:rsidRPr="00CE458C" w14:paraId="3C6A1083" w14:textId="77777777" w:rsidTr="0058724C">
        <w:tc>
          <w:tcPr>
            <w:tcW w:w="3367" w:type="pct"/>
          </w:tcPr>
          <w:p w14:paraId="5FB42F0D" w14:textId="58A91AEB" w:rsidR="009868AA" w:rsidRPr="0058724C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7B13" w:rsidRPr="00997B1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997B13" w:rsidRPr="00997B13">
              <w:rPr>
                <w:rFonts w:ascii="Angsana New" w:hAnsi="Angsana New"/>
                <w:sz w:val="30"/>
                <w:szCs w:val="30"/>
              </w:rPr>
              <w:t>5</w:t>
            </w:r>
            <w:r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1E7DE230" w14:textId="6BC566AB" w:rsidR="009868AA" w:rsidRPr="00B3026C" w:rsidRDefault="00997B13" w:rsidP="009868A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163" w:type="pct"/>
          </w:tcPr>
          <w:p w14:paraId="5E5B0475" w14:textId="77777777" w:rsidR="009868AA" w:rsidRPr="0058724C" w:rsidRDefault="009868AA" w:rsidP="0098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64C6DF1C" w14:textId="4F4BB2ED" w:rsidR="009868AA" w:rsidRPr="00D62DDE" w:rsidRDefault="009868AA" w:rsidP="009868A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471" w:hanging="90"/>
              <w:rPr>
                <w:rFonts w:ascii="Angsana New" w:hAnsi="Angsana New"/>
                <w:sz w:val="30"/>
                <w:szCs w:val="38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9868AA" w:rsidRPr="00CE458C" w14:paraId="27102122" w14:textId="77777777" w:rsidTr="0058724C">
        <w:tc>
          <w:tcPr>
            <w:tcW w:w="3367" w:type="pct"/>
          </w:tcPr>
          <w:p w14:paraId="63B38CC7" w14:textId="33DDD641" w:rsidR="009868AA" w:rsidRPr="00AA58F0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58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</w:tcPr>
          <w:p w14:paraId="7A2C92D8" w14:textId="3672886E" w:rsidR="009868AA" w:rsidRPr="00B3026C" w:rsidRDefault="00997B13" w:rsidP="009868A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E73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163" w:type="pct"/>
          </w:tcPr>
          <w:p w14:paraId="1B0A5F88" w14:textId="77777777" w:rsidR="009868AA" w:rsidRPr="00CE458C" w:rsidRDefault="009868AA" w:rsidP="0098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77FFB001" w14:textId="27F9D020" w:rsidR="009868AA" w:rsidRPr="00B963A4" w:rsidRDefault="00997B13" w:rsidP="009868A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</w:tr>
      <w:tr w:rsidR="009868AA" w:rsidRPr="00CE458C" w14:paraId="3B8AE6B4" w14:textId="77777777" w:rsidTr="0058724C">
        <w:tc>
          <w:tcPr>
            <w:tcW w:w="3367" w:type="pct"/>
          </w:tcPr>
          <w:p w14:paraId="01BC7B23" w14:textId="77777777" w:rsidR="009868AA" w:rsidRPr="0012432A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</w:tcPr>
          <w:p w14:paraId="36CC9D12" w14:textId="77777777" w:rsidR="009868AA" w:rsidRPr="0012432A" w:rsidRDefault="009868AA" w:rsidP="0098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3" w:type="pct"/>
          </w:tcPr>
          <w:p w14:paraId="62B28D96" w14:textId="77777777" w:rsidR="009868AA" w:rsidRPr="0012432A" w:rsidRDefault="009868AA" w:rsidP="0098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76EEA05C" w14:textId="77777777" w:rsidR="009868AA" w:rsidRPr="0012432A" w:rsidRDefault="009868AA" w:rsidP="0098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868AA" w:rsidRPr="00CE458C" w14:paraId="32FC0DB2" w14:textId="77777777" w:rsidTr="3C9D2421">
        <w:tc>
          <w:tcPr>
            <w:tcW w:w="3367" w:type="pct"/>
          </w:tcPr>
          <w:p w14:paraId="08B9C00D" w14:textId="33C31979" w:rsidR="009868AA" w:rsidRPr="00CE458C" w:rsidRDefault="009868AA" w:rsidP="0098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42" w:type="pct"/>
            <w:shd w:val="clear" w:color="auto" w:fill="FFFFFF" w:themeFill="background1"/>
          </w:tcPr>
          <w:p w14:paraId="5909588F" w14:textId="7BEE8918" w:rsidR="009868AA" w:rsidRPr="00CE458C" w:rsidRDefault="009868AA" w:rsidP="009868A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56975BBC" w14:textId="77777777" w:rsidR="009868AA" w:rsidRPr="00CE458C" w:rsidRDefault="009868AA" w:rsidP="0098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7A729D2" w14:textId="77777777" w:rsidR="009868AA" w:rsidRPr="009D0DD3" w:rsidRDefault="009868AA" w:rsidP="009868A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9868AA" w:rsidRPr="00CE458C" w14:paraId="3DDEB34B" w14:textId="77777777" w:rsidTr="3C9D2421">
        <w:tc>
          <w:tcPr>
            <w:tcW w:w="3367" w:type="pct"/>
            <w:shd w:val="clear" w:color="auto" w:fill="auto"/>
          </w:tcPr>
          <w:p w14:paraId="0AA6262E" w14:textId="77777777" w:rsidR="009868AA" w:rsidRPr="00CE458C" w:rsidRDefault="009868AA" w:rsidP="0098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23137540" w14:textId="1CE5581B" w:rsidR="009868AA" w:rsidRPr="00CE458C" w:rsidRDefault="00997B13" w:rsidP="009868A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AE73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163" w:type="pct"/>
            <w:vAlign w:val="bottom"/>
          </w:tcPr>
          <w:p w14:paraId="3C85D71E" w14:textId="77777777" w:rsidR="009868AA" w:rsidRPr="00CE458C" w:rsidRDefault="009868AA" w:rsidP="0098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759A5C95" w14:textId="1F00F0F7" w:rsidR="009868AA" w:rsidRPr="009D0DD3" w:rsidRDefault="00997B13" w:rsidP="009868A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868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723</w:t>
            </w:r>
          </w:p>
        </w:tc>
      </w:tr>
    </w:tbl>
    <w:p w14:paraId="47805F57" w14:textId="77777777" w:rsidR="00B30A4A" w:rsidRDefault="00B30A4A" w:rsidP="00B30A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5" w:name="_Hlk165557603"/>
    </w:p>
    <w:bookmarkEnd w:id="5"/>
    <w:p w14:paraId="6DA95D69" w14:textId="77777777" w:rsidR="00682126" w:rsidRPr="00EF6ED1" w:rsidRDefault="00682126" w:rsidP="006821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5EF318ED" w14:textId="77777777" w:rsidR="00C350A6" w:rsidRDefault="00C350A6" w:rsidP="00C35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622F3B" w14:textId="185CDBE5" w:rsidR="00C350A6" w:rsidRPr="00C350A6" w:rsidRDefault="00C350A6" w:rsidP="00C350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sectPr w:rsidR="00C350A6" w:rsidRPr="00C350A6" w:rsidSect="00621170">
      <w:headerReference w:type="default" r:id="rId17"/>
      <w:footerReference w:type="defaul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73FF8" w14:textId="77777777" w:rsidR="00BD53AC" w:rsidRDefault="00BD53AC">
      <w:r>
        <w:separator/>
      </w:r>
    </w:p>
  </w:endnote>
  <w:endnote w:type="continuationSeparator" w:id="0">
    <w:p w14:paraId="3C77C9CA" w14:textId="77777777" w:rsidR="00BD53AC" w:rsidRDefault="00BD53AC">
      <w:r>
        <w:continuationSeparator/>
      </w:r>
    </w:p>
  </w:endnote>
  <w:endnote w:type="continuationNotice" w:id="1">
    <w:p w14:paraId="3E5BAC71" w14:textId="77777777" w:rsidR="00BD53AC" w:rsidRDefault="00BD53A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7A65E" w14:textId="256AC1F1" w:rsidR="00482137" w:rsidRPr="007B3D4F" w:rsidRDefault="00482137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997B13" w:rsidRPr="00997B13">
      <w:rPr>
        <w:rStyle w:val="PageNumber"/>
        <w:rFonts w:ascii="Angsana New" w:hAnsi="Angsana New"/>
        <w:noProof/>
        <w:sz w:val="30"/>
        <w:szCs w:val="30"/>
      </w:rPr>
      <w:t>6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D62FAE" w14:textId="77777777" w:rsidR="00482137" w:rsidRPr="00715470" w:rsidRDefault="00482137" w:rsidP="007B715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161A4" w14:textId="0D2AD3B9" w:rsidR="00482137" w:rsidRPr="00CE24D0" w:rsidRDefault="00482137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997B13" w:rsidRPr="00997B13">
      <w:rPr>
        <w:rStyle w:val="PageNumber"/>
        <w:rFonts w:ascii="Angsana New" w:hAnsi="Angsana New"/>
        <w:noProof/>
        <w:sz w:val="30"/>
        <w:szCs w:val="30"/>
      </w:rPr>
      <w:t>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139BD055" w14:textId="77777777" w:rsidR="00482137" w:rsidRPr="00AC7B7C" w:rsidRDefault="00482137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9860" w14:textId="2E115D1F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997B13" w:rsidRPr="00997B13">
      <w:rPr>
        <w:rStyle w:val="PageNumber"/>
        <w:rFonts w:ascii="Angsana New" w:hAnsi="Angsana New"/>
        <w:noProof/>
        <w:sz w:val="30"/>
        <w:szCs w:val="30"/>
      </w:rPr>
      <w:t>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0CC4" w14:textId="039DFA6A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F34DF5">
      <w:rPr>
        <w:rFonts w:ascii="Angsana New" w:hAnsi="Angsana New"/>
        <w:noProof/>
        <w:sz w:val="30"/>
        <w:szCs w:val="30"/>
      </w:rPr>
      <w:t>1571520_2024Dec_FSA_Acorp_09t_Q3 5NFS.docx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997B13" w:rsidRPr="00997B13">
      <w:rPr>
        <w:rFonts w:ascii="Angsana New" w:hAnsi="Angsana New"/>
        <w:noProof/>
        <w:sz w:val="30"/>
        <w:szCs w:val="30"/>
      </w:rPr>
      <w:t>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0E04B" w14:textId="77777777" w:rsidR="00BD53AC" w:rsidRDefault="00BD53AC">
      <w:r>
        <w:separator/>
      </w:r>
    </w:p>
  </w:footnote>
  <w:footnote w:type="continuationSeparator" w:id="0">
    <w:p w14:paraId="3AE53669" w14:textId="77777777" w:rsidR="00BD53AC" w:rsidRDefault="00BD53AC">
      <w:r>
        <w:continuationSeparator/>
      </w:r>
    </w:p>
  </w:footnote>
  <w:footnote w:type="continuationNotice" w:id="1">
    <w:p w14:paraId="71C7B064" w14:textId="77777777" w:rsidR="00BD53AC" w:rsidRDefault="00BD53A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EEA3B" w14:textId="4DFBF444" w:rsidR="00482137" w:rsidRDefault="00EF74D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527D2964" wp14:editId="5AE2E87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2891036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B57D5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603D8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7D296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357.75pt;height:135.75pt;rotation:-45;z-index:-251658237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AB57D5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603D8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58239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F0927" w14:textId="4548D0CC" w:rsidR="00E71048" w:rsidRDefault="00225E44" w:rsidP="009833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7B4655FC" w14:textId="754340CA" w:rsidR="00983354" w:rsidRDefault="00983354" w:rsidP="009833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BFB2E38" w14:textId="2DDC69E1" w:rsidR="004F44E4" w:rsidRPr="008D22B2" w:rsidRDefault="004F44E4" w:rsidP="004F44E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</w:t>
    </w:r>
    <w:r w:rsidR="00A5314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สามเดือนและเก้าเดือนสิ้นสุดวันที่ </w:t>
    </w:r>
    <w:r w:rsidR="00997B13" w:rsidRPr="00997B13">
      <w:rPr>
        <w:rFonts w:ascii="Angsana New" w:hAnsi="Angsana New" w:cs="Angsana New"/>
        <w:sz w:val="32"/>
        <w:szCs w:val="32"/>
        <w:lang w:val="en-US" w:bidi="th-TH"/>
      </w:rPr>
      <w:t>30</w:t>
    </w:r>
    <w:r w:rsidR="00A53144" w:rsidRPr="003F64E0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A5314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A53144" w:rsidRPr="003F64E0">
      <w:rPr>
        <w:rFonts w:ascii="Angsana New" w:hAnsi="Angsana New" w:cs="Angsana New"/>
        <w:sz w:val="32"/>
        <w:szCs w:val="32"/>
        <w:lang w:bidi="th-TH"/>
      </w:rPr>
      <w:t xml:space="preserve"> </w:t>
    </w:r>
    <w:r w:rsidR="00997B13" w:rsidRPr="00997B13">
      <w:rPr>
        <w:rFonts w:ascii="Angsana New" w:hAnsi="Angsana New" w:cs="Angsana New"/>
        <w:sz w:val="32"/>
        <w:szCs w:val="32"/>
        <w:lang w:val="en-US" w:bidi="th-TH"/>
      </w:rPr>
      <w:t>2567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7834FED" w14:textId="77777777" w:rsidR="00482137" w:rsidRPr="008D22B2" w:rsidRDefault="00482137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90067" w14:textId="77777777" w:rsidR="00482137" w:rsidRPr="004A6A7D" w:rsidRDefault="00000000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823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75021623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="00997B13" w:rsidRPr="00997B13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31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="00997B13" w:rsidRPr="00997B13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2551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และ </w:t>
    </w:r>
    <w:r w:rsidR="00997B13" w:rsidRPr="00997B13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</w:t>
    </w:r>
  </w:p>
  <w:p w14:paraId="02E3391A" w14:textId="6046C4A0" w:rsidR="00482137" w:rsidRPr="004A6A7D" w:rsidRDefault="00EF74D5">
    <w:pPr>
      <w:pStyle w:val="Header"/>
      <w:rPr>
        <w:b/>
        <w:sz w:val="30"/>
        <w:szCs w:val="30"/>
        <w:lang w:val="en-GB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3F3D7A83" wp14:editId="3D00BC5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206448755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2FAB40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603D8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3D7A8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0;width:357.75pt;height:135.75pt;rotation:-45;z-index:-251658235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gk+AEAAMw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" filled="f" stroked="f">
              <o:lock v:ext="edit" shapetype="t"/>
              <v:textbox style="mso-fit-shape-to-text:t">
                <w:txbxContent>
                  <w:p w14:paraId="1A2FAB40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603D8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  <w:sz w:val="30"/>
        <w:szCs w:val="30"/>
      </w:rPr>
      <w:pict w14:anchorId="637DD0E9">
        <v:shape id="PowerPlusWaterMarkObject7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1E7D4747" wp14:editId="4DC941B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26879248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A42B4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603D8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7D4747" id="Text Box 1" o:spid="_x0000_s1028" type="#_x0000_t202" style="position:absolute;margin-left:0;margin-top:0;width:357.75pt;height:135.75pt;rotation:-45;z-index:-25165823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" filled="f" stroked="f">
              <o:lock v:ext="edit" shapetype="t"/>
              <v:textbox style="mso-fit-shape-to-text:t">
                <w:txbxContent>
                  <w:p w14:paraId="1AA42B4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603D8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658D1" w14:textId="77777777" w:rsidR="0008744B" w:rsidRDefault="0008744B" w:rsidP="0008744B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77E5DA6C" w14:textId="77777777" w:rsidR="0008744B" w:rsidRDefault="0008744B" w:rsidP="0008744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79FBDF37" w14:textId="761175B4" w:rsidR="00A8327D" w:rsidRPr="008D22B2" w:rsidRDefault="00C81C90" w:rsidP="00A8327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="00997B13" w:rsidRPr="00997B13">
      <w:rPr>
        <w:rFonts w:ascii="Angsana New" w:hAnsi="Angsana New" w:cs="Angsana New"/>
        <w:sz w:val="32"/>
        <w:szCs w:val="32"/>
        <w:lang w:val="en-US" w:bidi="th-TH"/>
      </w:rPr>
      <w:t>30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</w:t>
    </w:r>
    <w:r w:rsidR="00997B13" w:rsidRPr="00997B13">
      <w:rPr>
        <w:rFonts w:ascii="Angsana New" w:hAnsi="Angsana New" w:cs="Angsana New"/>
        <w:sz w:val="32"/>
        <w:szCs w:val="32"/>
        <w:lang w:val="en-US" w:bidi="th-TH"/>
      </w:rPr>
      <w:t>2567</w:t>
    </w:r>
    <w:r w:rsidR="00A8327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="00A8327D"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482137" w:rsidRPr="00333087" w:rsidRDefault="00482137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2446B" w14:textId="087EDBAC" w:rsidR="0088461E" w:rsidRDefault="0088461E" w:rsidP="0088461E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768EDB29" w14:textId="77777777" w:rsidR="0088461E" w:rsidRDefault="0088461E" w:rsidP="0088461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94798EC" w14:textId="4B195AEE" w:rsidR="00A8327D" w:rsidRPr="008D22B2" w:rsidRDefault="00C81C90" w:rsidP="00A8327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="00997B13" w:rsidRPr="00997B13">
      <w:rPr>
        <w:rFonts w:ascii="Angsana New" w:hAnsi="Angsana New" w:cs="Angsana New"/>
        <w:sz w:val="32"/>
        <w:szCs w:val="32"/>
        <w:lang w:val="en-US" w:bidi="th-TH"/>
      </w:rPr>
      <w:t>30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</w:t>
    </w:r>
    <w:r w:rsidR="00997B13" w:rsidRPr="00997B13">
      <w:rPr>
        <w:rFonts w:ascii="Angsana New" w:hAnsi="Angsana New" w:cs="Angsana New"/>
        <w:sz w:val="32"/>
        <w:szCs w:val="32"/>
        <w:lang w:val="en-US" w:bidi="th-TH"/>
      </w:rPr>
      <w:t>2567</w:t>
    </w:r>
    <w:r w:rsidR="00A8327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="00A8327D"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482137" w:rsidRDefault="0048213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A893A08"/>
    <w:multiLevelType w:val="hybridMultilevel"/>
    <w:tmpl w:val="B3F4058C"/>
    <w:lvl w:ilvl="0" w:tplc="A146914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01D20B3"/>
    <w:multiLevelType w:val="hybridMultilevel"/>
    <w:tmpl w:val="7436A89E"/>
    <w:lvl w:ilvl="0" w:tplc="A78C5806">
      <w:start w:val="1"/>
      <w:numFmt w:val="decimal"/>
      <w:lvlText w:val="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D07F41"/>
    <w:multiLevelType w:val="hybridMultilevel"/>
    <w:tmpl w:val="7436A89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3B80EE4"/>
    <w:multiLevelType w:val="multilevel"/>
    <w:tmpl w:val="B5806F6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7771E14"/>
    <w:multiLevelType w:val="multilevel"/>
    <w:tmpl w:val="F75665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5" w15:restartNumberingAfterBreak="0">
    <w:nsid w:val="72DE7070"/>
    <w:multiLevelType w:val="multilevel"/>
    <w:tmpl w:val="3F5ADB8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89949">
    <w:abstractNumId w:val="6"/>
  </w:num>
  <w:num w:numId="2" w16cid:durableId="821428498">
    <w:abstractNumId w:val="5"/>
  </w:num>
  <w:num w:numId="3" w16cid:durableId="284775136">
    <w:abstractNumId w:val="9"/>
  </w:num>
  <w:num w:numId="4" w16cid:durableId="1900745357">
    <w:abstractNumId w:val="7"/>
  </w:num>
  <w:num w:numId="5" w16cid:durableId="181406670">
    <w:abstractNumId w:val="8"/>
  </w:num>
  <w:num w:numId="6" w16cid:durableId="368797011">
    <w:abstractNumId w:val="3"/>
  </w:num>
  <w:num w:numId="7" w16cid:durableId="1608922314">
    <w:abstractNumId w:val="2"/>
  </w:num>
  <w:num w:numId="8" w16cid:durableId="22248748">
    <w:abstractNumId w:val="0"/>
  </w:num>
  <w:num w:numId="9" w16cid:durableId="865993726">
    <w:abstractNumId w:val="1"/>
  </w:num>
  <w:num w:numId="10" w16cid:durableId="269092979">
    <w:abstractNumId w:val="4"/>
  </w:num>
  <w:num w:numId="11" w16cid:durableId="1580822186">
    <w:abstractNumId w:val="20"/>
  </w:num>
  <w:num w:numId="12" w16cid:durableId="376245378">
    <w:abstractNumId w:val="16"/>
  </w:num>
  <w:num w:numId="13" w16cid:durableId="565720567">
    <w:abstractNumId w:val="31"/>
  </w:num>
  <w:num w:numId="14" w16cid:durableId="754862295">
    <w:abstractNumId w:val="19"/>
  </w:num>
  <w:num w:numId="15" w16cid:durableId="1008101295">
    <w:abstractNumId w:val="23"/>
  </w:num>
  <w:num w:numId="16" w16cid:durableId="1322738576">
    <w:abstractNumId w:val="11"/>
  </w:num>
  <w:num w:numId="17" w16cid:durableId="1071730664">
    <w:abstractNumId w:val="18"/>
  </w:num>
  <w:num w:numId="18" w16cid:durableId="322582972">
    <w:abstractNumId w:val="10"/>
  </w:num>
  <w:num w:numId="19" w16cid:durableId="60760907">
    <w:abstractNumId w:val="34"/>
  </w:num>
  <w:num w:numId="20" w16cid:durableId="850223946">
    <w:abstractNumId w:val="27"/>
  </w:num>
  <w:num w:numId="21" w16cid:durableId="673872552">
    <w:abstractNumId w:val="33"/>
  </w:num>
  <w:num w:numId="22" w16cid:durableId="249243545">
    <w:abstractNumId w:val="28"/>
  </w:num>
  <w:num w:numId="23" w16cid:durableId="1104493878">
    <w:abstractNumId w:val="22"/>
  </w:num>
  <w:num w:numId="24" w16cid:durableId="874344165">
    <w:abstractNumId w:val="13"/>
  </w:num>
  <w:num w:numId="25" w16cid:durableId="2132162263">
    <w:abstractNumId w:val="36"/>
  </w:num>
  <w:num w:numId="26" w16cid:durableId="383413295">
    <w:abstractNumId w:val="29"/>
  </w:num>
  <w:num w:numId="27" w16cid:durableId="1171526587">
    <w:abstractNumId w:val="25"/>
  </w:num>
  <w:num w:numId="28" w16cid:durableId="6105439">
    <w:abstractNumId w:val="21"/>
  </w:num>
  <w:num w:numId="29" w16cid:durableId="707485266">
    <w:abstractNumId w:val="24"/>
  </w:num>
  <w:num w:numId="30" w16cid:durableId="1262957565">
    <w:abstractNumId w:val="15"/>
  </w:num>
  <w:num w:numId="31" w16cid:durableId="1435322803">
    <w:abstractNumId w:val="14"/>
  </w:num>
  <w:num w:numId="32" w16cid:durableId="247423501">
    <w:abstractNumId w:val="12"/>
  </w:num>
  <w:num w:numId="33" w16cid:durableId="1343968517">
    <w:abstractNumId w:val="32"/>
  </w:num>
  <w:num w:numId="34" w16cid:durableId="870337650">
    <w:abstractNumId w:val="35"/>
  </w:num>
  <w:num w:numId="35" w16cid:durableId="1398700902">
    <w:abstractNumId w:val="30"/>
  </w:num>
  <w:num w:numId="36" w16cid:durableId="595213426">
    <w:abstractNumId w:val="17"/>
  </w:num>
  <w:num w:numId="37" w16cid:durableId="1973092571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463B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EA1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2E7"/>
    <w:rsid w:val="00023338"/>
    <w:rsid w:val="00023527"/>
    <w:rsid w:val="00023970"/>
    <w:rsid w:val="000239D0"/>
    <w:rsid w:val="00024377"/>
    <w:rsid w:val="000246AF"/>
    <w:rsid w:val="00024741"/>
    <w:rsid w:val="00024797"/>
    <w:rsid w:val="00024976"/>
    <w:rsid w:val="00024A64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8E3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8B6"/>
    <w:rsid w:val="00033EEF"/>
    <w:rsid w:val="0003425D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28C"/>
    <w:rsid w:val="000364B9"/>
    <w:rsid w:val="000364E2"/>
    <w:rsid w:val="00036BEC"/>
    <w:rsid w:val="0003704C"/>
    <w:rsid w:val="000374FD"/>
    <w:rsid w:val="0003772C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67"/>
    <w:rsid w:val="000470E9"/>
    <w:rsid w:val="00047125"/>
    <w:rsid w:val="00047389"/>
    <w:rsid w:val="000473F2"/>
    <w:rsid w:val="00047A7A"/>
    <w:rsid w:val="00047C73"/>
    <w:rsid w:val="00047D8B"/>
    <w:rsid w:val="00047FDA"/>
    <w:rsid w:val="00050828"/>
    <w:rsid w:val="00050C53"/>
    <w:rsid w:val="00051285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2D02"/>
    <w:rsid w:val="00052F28"/>
    <w:rsid w:val="00053015"/>
    <w:rsid w:val="00053733"/>
    <w:rsid w:val="00053D6E"/>
    <w:rsid w:val="00053DDD"/>
    <w:rsid w:val="00053E50"/>
    <w:rsid w:val="00053EA2"/>
    <w:rsid w:val="00053F5D"/>
    <w:rsid w:val="00053FAE"/>
    <w:rsid w:val="0005416F"/>
    <w:rsid w:val="0005425D"/>
    <w:rsid w:val="00054312"/>
    <w:rsid w:val="000543A0"/>
    <w:rsid w:val="00054588"/>
    <w:rsid w:val="0005460B"/>
    <w:rsid w:val="0005482D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51A"/>
    <w:rsid w:val="000608F1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5F1"/>
    <w:rsid w:val="000657CA"/>
    <w:rsid w:val="00065A5B"/>
    <w:rsid w:val="00066212"/>
    <w:rsid w:val="000662C9"/>
    <w:rsid w:val="00066605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422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07D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382"/>
    <w:rsid w:val="000777BB"/>
    <w:rsid w:val="00077C97"/>
    <w:rsid w:val="00077CAF"/>
    <w:rsid w:val="00077E06"/>
    <w:rsid w:val="00077F3F"/>
    <w:rsid w:val="00080546"/>
    <w:rsid w:val="00080553"/>
    <w:rsid w:val="00080688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3F41"/>
    <w:rsid w:val="00084149"/>
    <w:rsid w:val="0008415F"/>
    <w:rsid w:val="000843FA"/>
    <w:rsid w:val="00084CAB"/>
    <w:rsid w:val="0008556F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44B"/>
    <w:rsid w:val="00087836"/>
    <w:rsid w:val="00087963"/>
    <w:rsid w:val="000879E9"/>
    <w:rsid w:val="00087BF6"/>
    <w:rsid w:val="00090095"/>
    <w:rsid w:val="0009070B"/>
    <w:rsid w:val="0009077A"/>
    <w:rsid w:val="00090F6B"/>
    <w:rsid w:val="00091066"/>
    <w:rsid w:val="0009120C"/>
    <w:rsid w:val="0009154F"/>
    <w:rsid w:val="000917D6"/>
    <w:rsid w:val="00091F4C"/>
    <w:rsid w:val="000921A2"/>
    <w:rsid w:val="000928A3"/>
    <w:rsid w:val="00092944"/>
    <w:rsid w:val="00092BA7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2F94"/>
    <w:rsid w:val="000B31CD"/>
    <w:rsid w:val="000B35A7"/>
    <w:rsid w:val="000B3A25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2DC1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204"/>
    <w:rsid w:val="000C5367"/>
    <w:rsid w:val="000C59E1"/>
    <w:rsid w:val="000C6217"/>
    <w:rsid w:val="000C6391"/>
    <w:rsid w:val="000C662B"/>
    <w:rsid w:val="000C6B2E"/>
    <w:rsid w:val="000C7598"/>
    <w:rsid w:val="000C78F4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2D4"/>
    <w:rsid w:val="000E24DC"/>
    <w:rsid w:val="000E2AA7"/>
    <w:rsid w:val="000E2D0A"/>
    <w:rsid w:val="000E2D1B"/>
    <w:rsid w:val="000E2DC2"/>
    <w:rsid w:val="000E2EE8"/>
    <w:rsid w:val="000E305F"/>
    <w:rsid w:val="000E3430"/>
    <w:rsid w:val="000E353F"/>
    <w:rsid w:val="000E363D"/>
    <w:rsid w:val="000E36D8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4C99"/>
    <w:rsid w:val="000E542C"/>
    <w:rsid w:val="000E5888"/>
    <w:rsid w:val="000E5939"/>
    <w:rsid w:val="000E598F"/>
    <w:rsid w:val="000E5B7B"/>
    <w:rsid w:val="000E5E41"/>
    <w:rsid w:val="000E64F9"/>
    <w:rsid w:val="000E6555"/>
    <w:rsid w:val="000E696D"/>
    <w:rsid w:val="000E6F00"/>
    <w:rsid w:val="000E6FCA"/>
    <w:rsid w:val="000E71ED"/>
    <w:rsid w:val="000E77E0"/>
    <w:rsid w:val="000E790F"/>
    <w:rsid w:val="000E79B9"/>
    <w:rsid w:val="000F02D9"/>
    <w:rsid w:val="000F0763"/>
    <w:rsid w:val="000F07DF"/>
    <w:rsid w:val="000F0AC3"/>
    <w:rsid w:val="000F0EC3"/>
    <w:rsid w:val="000F1056"/>
    <w:rsid w:val="000F17EB"/>
    <w:rsid w:val="000F18F0"/>
    <w:rsid w:val="000F1A6B"/>
    <w:rsid w:val="000F1B5F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AD3"/>
    <w:rsid w:val="00104B7D"/>
    <w:rsid w:val="001051BB"/>
    <w:rsid w:val="0010537A"/>
    <w:rsid w:val="001053B9"/>
    <w:rsid w:val="00105557"/>
    <w:rsid w:val="00105B85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747"/>
    <w:rsid w:val="0010794C"/>
    <w:rsid w:val="00107C13"/>
    <w:rsid w:val="00110039"/>
    <w:rsid w:val="00110463"/>
    <w:rsid w:val="001104F2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654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A72"/>
    <w:rsid w:val="00117CD8"/>
    <w:rsid w:val="00117FE4"/>
    <w:rsid w:val="00120148"/>
    <w:rsid w:val="00120296"/>
    <w:rsid w:val="001205DF"/>
    <w:rsid w:val="001206FB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24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32A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548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0FE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78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47CD0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360"/>
    <w:rsid w:val="001555BC"/>
    <w:rsid w:val="0015576A"/>
    <w:rsid w:val="0015580B"/>
    <w:rsid w:val="0015722F"/>
    <w:rsid w:val="001572E9"/>
    <w:rsid w:val="0015733E"/>
    <w:rsid w:val="0015763F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21E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7F"/>
    <w:rsid w:val="00180B99"/>
    <w:rsid w:val="00180B9A"/>
    <w:rsid w:val="00180BCD"/>
    <w:rsid w:val="00180BF7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87F48"/>
    <w:rsid w:val="00190115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1B0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331"/>
    <w:rsid w:val="001A26E4"/>
    <w:rsid w:val="001A2C4A"/>
    <w:rsid w:val="001A33A6"/>
    <w:rsid w:val="001A3F0F"/>
    <w:rsid w:val="001A40E5"/>
    <w:rsid w:val="001A41DF"/>
    <w:rsid w:val="001A47A9"/>
    <w:rsid w:val="001A4817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395"/>
    <w:rsid w:val="001B04FF"/>
    <w:rsid w:val="001B055A"/>
    <w:rsid w:val="001B06A4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C6E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5FB"/>
    <w:rsid w:val="001B3612"/>
    <w:rsid w:val="001B3746"/>
    <w:rsid w:val="001B3BB6"/>
    <w:rsid w:val="001B3DA7"/>
    <w:rsid w:val="001B3ECB"/>
    <w:rsid w:val="001B41C9"/>
    <w:rsid w:val="001B4279"/>
    <w:rsid w:val="001B44E9"/>
    <w:rsid w:val="001B4529"/>
    <w:rsid w:val="001B48DC"/>
    <w:rsid w:val="001B4B11"/>
    <w:rsid w:val="001B4C14"/>
    <w:rsid w:val="001B4DA9"/>
    <w:rsid w:val="001B4F07"/>
    <w:rsid w:val="001B505C"/>
    <w:rsid w:val="001B516A"/>
    <w:rsid w:val="001B519F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2D0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0B72"/>
    <w:rsid w:val="001D13BD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6D03"/>
    <w:rsid w:val="001D76DF"/>
    <w:rsid w:val="001D790D"/>
    <w:rsid w:val="001D7943"/>
    <w:rsid w:val="001D7F00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92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8E0"/>
    <w:rsid w:val="00200D53"/>
    <w:rsid w:val="00200EB6"/>
    <w:rsid w:val="00201218"/>
    <w:rsid w:val="002012CE"/>
    <w:rsid w:val="002014AA"/>
    <w:rsid w:val="00201545"/>
    <w:rsid w:val="002015F1"/>
    <w:rsid w:val="00201AF9"/>
    <w:rsid w:val="00201BBF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5C6"/>
    <w:rsid w:val="00207764"/>
    <w:rsid w:val="0020788E"/>
    <w:rsid w:val="002079C0"/>
    <w:rsid w:val="00207A24"/>
    <w:rsid w:val="00207CB7"/>
    <w:rsid w:val="00207DA2"/>
    <w:rsid w:val="00207E0F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A83"/>
    <w:rsid w:val="00214BA2"/>
    <w:rsid w:val="00214D1A"/>
    <w:rsid w:val="0021519D"/>
    <w:rsid w:val="002151F9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22E"/>
    <w:rsid w:val="0021744E"/>
    <w:rsid w:val="00217783"/>
    <w:rsid w:val="002178A7"/>
    <w:rsid w:val="00217B43"/>
    <w:rsid w:val="00217C02"/>
    <w:rsid w:val="00217CD6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1E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E44"/>
    <w:rsid w:val="00225F5E"/>
    <w:rsid w:val="002262FE"/>
    <w:rsid w:val="002263F4"/>
    <w:rsid w:val="002266BA"/>
    <w:rsid w:val="00226720"/>
    <w:rsid w:val="00226C58"/>
    <w:rsid w:val="00226CF1"/>
    <w:rsid w:val="002270BC"/>
    <w:rsid w:val="00227126"/>
    <w:rsid w:val="00227388"/>
    <w:rsid w:val="00227886"/>
    <w:rsid w:val="00227A59"/>
    <w:rsid w:val="00227ED8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51C"/>
    <w:rsid w:val="0024564B"/>
    <w:rsid w:val="00245A8E"/>
    <w:rsid w:val="00245D2E"/>
    <w:rsid w:val="00245D59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0E"/>
    <w:rsid w:val="002528B9"/>
    <w:rsid w:val="00253AC4"/>
    <w:rsid w:val="00253AC7"/>
    <w:rsid w:val="00253D54"/>
    <w:rsid w:val="0025402C"/>
    <w:rsid w:val="002540BE"/>
    <w:rsid w:val="00254439"/>
    <w:rsid w:val="00254550"/>
    <w:rsid w:val="00254CB5"/>
    <w:rsid w:val="00254DBA"/>
    <w:rsid w:val="00255223"/>
    <w:rsid w:val="00255285"/>
    <w:rsid w:val="002553F6"/>
    <w:rsid w:val="00255781"/>
    <w:rsid w:val="00255AA5"/>
    <w:rsid w:val="00255E58"/>
    <w:rsid w:val="00256002"/>
    <w:rsid w:val="0025607F"/>
    <w:rsid w:val="00256309"/>
    <w:rsid w:val="002567FC"/>
    <w:rsid w:val="00256AAE"/>
    <w:rsid w:val="002576AC"/>
    <w:rsid w:val="002603DE"/>
    <w:rsid w:val="00260405"/>
    <w:rsid w:val="00260BC6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AD4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5822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261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4DB5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9E0"/>
    <w:rsid w:val="00280D38"/>
    <w:rsid w:val="0028124C"/>
    <w:rsid w:val="002812DB"/>
    <w:rsid w:val="002818F9"/>
    <w:rsid w:val="00281926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3EBB"/>
    <w:rsid w:val="0028406D"/>
    <w:rsid w:val="002840C1"/>
    <w:rsid w:val="00284462"/>
    <w:rsid w:val="00284710"/>
    <w:rsid w:val="00284F26"/>
    <w:rsid w:val="00284F9E"/>
    <w:rsid w:val="00285030"/>
    <w:rsid w:val="0028503B"/>
    <w:rsid w:val="00285142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4DE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DB3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5AC"/>
    <w:rsid w:val="002B3C8A"/>
    <w:rsid w:val="002B3DC3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94D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3E6"/>
    <w:rsid w:val="002D7A3F"/>
    <w:rsid w:val="002E023F"/>
    <w:rsid w:val="002E08F5"/>
    <w:rsid w:val="002E0EE8"/>
    <w:rsid w:val="002E0F15"/>
    <w:rsid w:val="002E13FE"/>
    <w:rsid w:val="002E17FC"/>
    <w:rsid w:val="002E1DC1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1B4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5CE7"/>
    <w:rsid w:val="002F5DD0"/>
    <w:rsid w:val="002F6210"/>
    <w:rsid w:val="002F64A6"/>
    <w:rsid w:val="002F6A29"/>
    <w:rsid w:val="002F6AB5"/>
    <w:rsid w:val="002F6FB7"/>
    <w:rsid w:val="002F7024"/>
    <w:rsid w:val="002F7287"/>
    <w:rsid w:val="002F79A7"/>
    <w:rsid w:val="002F7B43"/>
    <w:rsid w:val="002F7CF5"/>
    <w:rsid w:val="002F7F2F"/>
    <w:rsid w:val="002F7F39"/>
    <w:rsid w:val="00300872"/>
    <w:rsid w:val="00300C16"/>
    <w:rsid w:val="00300D6F"/>
    <w:rsid w:val="00300E42"/>
    <w:rsid w:val="00301040"/>
    <w:rsid w:val="00301074"/>
    <w:rsid w:val="003012A5"/>
    <w:rsid w:val="003015BE"/>
    <w:rsid w:val="003017EA"/>
    <w:rsid w:val="0030180B"/>
    <w:rsid w:val="00301B34"/>
    <w:rsid w:val="0030274D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4F0"/>
    <w:rsid w:val="0032052A"/>
    <w:rsid w:val="0032068C"/>
    <w:rsid w:val="00320708"/>
    <w:rsid w:val="0032071B"/>
    <w:rsid w:val="003207A1"/>
    <w:rsid w:val="003207AA"/>
    <w:rsid w:val="0032095B"/>
    <w:rsid w:val="00320CF6"/>
    <w:rsid w:val="003213A9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C22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6D68"/>
    <w:rsid w:val="0032705F"/>
    <w:rsid w:val="0032748C"/>
    <w:rsid w:val="00327789"/>
    <w:rsid w:val="00327BD5"/>
    <w:rsid w:val="00327C3C"/>
    <w:rsid w:val="00327E2B"/>
    <w:rsid w:val="00327F34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41A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C61"/>
    <w:rsid w:val="00333E3D"/>
    <w:rsid w:val="00333F89"/>
    <w:rsid w:val="003346AD"/>
    <w:rsid w:val="00334798"/>
    <w:rsid w:val="00334A7B"/>
    <w:rsid w:val="00334AE8"/>
    <w:rsid w:val="00334E54"/>
    <w:rsid w:val="0033502E"/>
    <w:rsid w:val="0033515B"/>
    <w:rsid w:val="0033566D"/>
    <w:rsid w:val="00335861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7E6"/>
    <w:rsid w:val="00347AD7"/>
    <w:rsid w:val="00347BF8"/>
    <w:rsid w:val="003500A0"/>
    <w:rsid w:val="003500A1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C"/>
    <w:rsid w:val="00355E4F"/>
    <w:rsid w:val="0035606A"/>
    <w:rsid w:val="0035645B"/>
    <w:rsid w:val="00357045"/>
    <w:rsid w:val="003570BA"/>
    <w:rsid w:val="003571A5"/>
    <w:rsid w:val="00357B9E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740"/>
    <w:rsid w:val="0036387A"/>
    <w:rsid w:val="003639FB"/>
    <w:rsid w:val="003640A7"/>
    <w:rsid w:val="003645B3"/>
    <w:rsid w:val="00364645"/>
    <w:rsid w:val="003646BE"/>
    <w:rsid w:val="0036472D"/>
    <w:rsid w:val="003649F3"/>
    <w:rsid w:val="00364A00"/>
    <w:rsid w:val="00364BEC"/>
    <w:rsid w:val="00364D3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10B"/>
    <w:rsid w:val="003732D3"/>
    <w:rsid w:val="00373609"/>
    <w:rsid w:val="00373A06"/>
    <w:rsid w:val="00373DDF"/>
    <w:rsid w:val="00374125"/>
    <w:rsid w:val="003741C0"/>
    <w:rsid w:val="0037440E"/>
    <w:rsid w:val="00374BB3"/>
    <w:rsid w:val="00374D05"/>
    <w:rsid w:val="003759EA"/>
    <w:rsid w:val="00375E6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C29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1ED2"/>
    <w:rsid w:val="00382934"/>
    <w:rsid w:val="003829E2"/>
    <w:rsid w:val="00382B93"/>
    <w:rsid w:val="00382FE0"/>
    <w:rsid w:val="00382FF0"/>
    <w:rsid w:val="00383543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BCD"/>
    <w:rsid w:val="00390D32"/>
    <w:rsid w:val="00390F23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D9E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CAD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85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CB0"/>
    <w:rsid w:val="003A6005"/>
    <w:rsid w:val="003A618C"/>
    <w:rsid w:val="003A63BD"/>
    <w:rsid w:val="003A6535"/>
    <w:rsid w:val="003A687D"/>
    <w:rsid w:val="003A6C09"/>
    <w:rsid w:val="003A6EC1"/>
    <w:rsid w:val="003A7206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2D2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670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46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834"/>
    <w:rsid w:val="003C69D5"/>
    <w:rsid w:val="003C6DF9"/>
    <w:rsid w:val="003C7056"/>
    <w:rsid w:val="003C7196"/>
    <w:rsid w:val="003C7388"/>
    <w:rsid w:val="003C7C4A"/>
    <w:rsid w:val="003C7CFC"/>
    <w:rsid w:val="003C7EC1"/>
    <w:rsid w:val="003C7F05"/>
    <w:rsid w:val="003D0064"/>
    <w:rsid w:val="003D0387"/>
    <w:rsid w:val="003D060E"/>
    <w:rsid w:val="003D0847"/>
    <w:rsid w:val="003D08DF"/>
    <w:rsid w:val="003D0995"/>
    <w:rsid w:val="003D0BA0"/>
    <w:rsid w:val="003D107B"/>
    <w:rsid w:val="003D14CA"/>
    <w:rsid w:val="003D155C"/>
    <w:rsid w:val="003D1815"/>
    <w:rsid w:val="003D1970"/>
    <w:rsid w:val="003D1ADB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18B9"/>
    <w:rsid w:val="003E2248"/>
    <w:rsid w:val="003E2306"/>
    <w:rsid w:val="003E25CA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4C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B1F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DB1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34C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C41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CBB"/>
    <w:rsid w:val="00426DE1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2F7D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96A"/>
    <w:rsid w:val="00436AC1"/>
    <w:rsid w:val="00437007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2EA8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5B9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2E2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6DDD"/>
    <w:rsid w:val="00457263"/>
    <w:rsid w:val="00457CA8"/>
    <w:rsid w:val="00457EFE"/>
    <w:rsid w:val="004607A2"/>
    <w:rsid w:val="0046083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84B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13F"/>
    <w:rsid w:val="00471390"/>
    <w:rsid w:val="004718F6"/>
    <w:rsid w:val="00471A08"/>
    <w:rsid w:val="00471AA7"/>
    <w:rsid w:val="00471D5A"/>
    <w:rsid w:val="00471ED2"/>
    <w:rsid w:val="00472251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8C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788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16A"/>
    <w:rsid w:val="00483384"/>
    <w:rsid w:val="00483D7D"/>
    <w:rsid w:val="004840EC"/>
    <w:rsid w:val="00484155"/>
    <w:rsid w:val="004841F6"/>
    <w:rsid w:val="00484276"/>
    <w:rsid w:val="004842EB"/>
    <w:rsid w:val="00484CBE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9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CD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0BC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28A"/>
    <w:rsid w:val="004A049F"/>
    <w:rsid w:val="004A08B7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4F13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75F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2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07C"/>
    <w:rsid w:val="004C3BD3"/>
    <w:rsid w:val="004C3E89"/>
    <w:rsid w:val="004C42AD"/>
    <w:rsid w:val="004C44B9"/>
    <w:rsid w:val="004C4808"/>
    <w:rsid w:val="004C48B9"/>
    <w:rsid w:val="004C4A43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A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D7D20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2ECC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2D2B"/>
    <w:rsid w:val="004F3213"/>
    <w:rsid w:val="004F33ED"/>
    <w:rsid w:val="004F357A"/>
    <w:rsid w:val="004F367B"/>
    <w:rsid w:val="004F3865"/>
    <w:rsid w:val="004F3BDF"/>
    <w:rsid w:val="004F4419"/>
    <w:rsid w:val="004F44E4"/>
    <w:rsid w:val="004F4721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26"/>
    <w:rsid w:val="00500666"/>
    <w:rsid w:val="00500878"/>
    <w:rsid w:val="00500975"/>
    <w:rsid w:val="00500C68"/>
    <w:rsid w:val="0050121C"/>
    <w:rsid w:val="00501403"/>
    <w:rsid w:val="005014C6"/>
    <w:rsid w:val="005016E7"/>
    <w:rsid w:val="0050189B"/>
    <w:rsid w:val="00501AC1"/>
    <w:rsid w:val="00502329"/>
    <w:rsid w:val="00502448"/>
    <w:rsid w:val="0050273A"/>
    <w:rsid w:val="00503054"/>
    <w:rsid w:val="005031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07DDD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774"/>
    <w:rsid w:val="0051591E"/>
    <w:rsid w:val="00515D2C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439"/>
    <w:rsid w:val="0052262C"/>
    <w:rsid w:val="00522784"/>
    <w:rsid w:val="005227FC"/>
    <w:rsid w:val="005229E9"/>
    <w:rsid w:val="00522A2C"/>
    <w:rsid w:val="00522DE1"/>
    <w:rsid w:val="00522FC6"/>
    <w:rsid w:val="005238D2"/>
    <w:rsid w:val="0052427A"/>
    <w:rsid w:val="0052434A"/>
    <w:rsid w:val="005246E1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55"/>
    <w:rsid w:val="00533E99"/>
    <w:rsid w:val="005349FA"/>
    <w:rsid w:val="00535011"/>
    <w:rsid w:val="005350C7"/>
    <w:rsid w:val="0053528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37F52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02D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365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DCF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DEA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3B74"/>
    <w:rsid w:val="0057456C"/>
    <w:rsid w:val="00574575"/>
    <w:rsid w:val="00574613"/>
    <w:rsid w:val="00574797"/>
    <w:rsid w:val="00574E1E"/>
    <w:rsid w:val="0057544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ECF"/>
    <w:rsid w:val="00580F2F"/>
    <w:rsid w:val="00580F86"/>
    <w:rsid w:val="0058180B"/>
    <w:rsid w:val="005821FD"/>
    <w:rsid w:val="00582268"/>
    <w:rsid w:val="00582703"/>
    <w:rsid w:val="0058290E"/>
    <w:rsid w:val="00583260"/>
    <w:rsid w:val="00583715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24C"/>
    <w:rsid w:val="00587654"/>
    <w:rsid w:val="00587661"/>
    <w:rsid w:val="005876C7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3ECF"/>
    <w:rsid w:val="005A4130"/>
    <w:rsid w:val="005A44F1"/>
    <w:rsid w:val="005A47F0"/>
    <w:rsid w:val="005A48BF"/>
    <w:rsid w:val="005A49F2"/>
    <w:rsid w:val="005A4B5E"/>
    <w:rsid w:val="005A4DA4"/>
    <w:rsid w:val="005A5460"/>
    <w:rsid w:val="005A56A2"/>
    <w:rsid w:val="005A5BFE"/>
    <w:rsid w:val="005A5DA5"/>
    <w:rsid w:val="005A60B2"/>
    <w:rsid w:val="005A6102"/>
    <w:rsid w:val="005A6127"/>
    <w:rsid w:val="005A62F7"/>
    <w:rsid w:val="005A632E"/>
    <w:rsid w:val="005A6439"/>
    <w:rsid w:val="005A6704"/>
    <w:rsid w:val="005A695B"/>
    <w:rsid w:val="005A6A33"/>
    <w:rsid w:val="005A6DB6"/>
    <w:rsid w:val="005A6ED3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497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11D"/>
    <w:rsid w:val="005B7367"/>
    <w:rsid w:val="005B73A2"/>
    <w:rsid w:val="005B7C89"/>
    <w:rsid w:val="005B7F03"/>
    <w:rsid w:val="005C02CE"/>
    <w:rsid w:val="005C0453"/>
    <w:rsid w:val="005C0783"/>
    <w:rsid w:val="005C09C1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034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C90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C7FBB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03"/>
    <w:rsid w:val="005D1ECA"/>
    <w:rsid w:val="005D1FC5"/>
    <w:rsid w:val="005D20EA"/>
    <w:rsid w:val="005D22B7"/>
    <w:rsid w:val="005D231E"/>
    <w:rsid w:val="005D2480"/>
    <w:rsid w:val="005D2937"/>
    <w:rsid w:val="005D2E2F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B99"/>
    <w:rsid w:val="005E3C14"/>
    <w:rsid w:val="005E3E0E"/>
    <w:rsid w:val="005E3E23"/>
    <w:rsid w:val="005E41FB"/>
    <w:rsid w:val="005E4503"/>
    <w:rsid w:val="005E4640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406"/>
    <w:rsid w:val="005F256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A2"/>
    <w:rsid w:val="005F43BE"/>
    <w:rsid w:val="005F43CF"/>
    <w:rsid w:val="005F4512"/>
    <w:rsid w:val="005F4AFB"/>
    <w:rsid w:val="005F4CEE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C4F"/>
    <w:rsid w:val="005F7ECF"/>
    <w:rsid w:val="006001C0"/>
    <w:rsid w:val="0060029A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3D8E"/>
    <w:rsid w:val="00604001"/>
    <w:rsid w:val="006042F1"/>
    <w:rsid w:val="00604E0D"/>
    <w:rsid w:val="00604E44"/>
    <w:rsid w:val="00604ED4"/>
    <w:rsid w:val="0060523C"/>
    <w:rsid w:val="006056D8"/>
    <w:rsid w:val="0060624A"/>
    <w:rsid w:val="0060680C"/>
    <w:rsid w:val="00606868"/>
    <w:rsid w:val="00606B1E"/>
    <w:rsid w:val="006071D5"/>
    <w:rsid w:val="006073B3"/>
    <w:rsid w:val="006074F3"/>
    <w:rsid w:val="00607A77"/>
    <w:rsid w:val="00607DA6"/>
    <w:rsid w:val="00607ECB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483"/>
    <w:rsid w:val="00611AB0"/>
    <w:rsid w:val="00612353"/>
    <w:rsid w:val="006127F0"/>
    <w:rsid w:val="00612E5C"/>
    <w:rsid w:val="00612F78"/>
    <w:rsid w:val="00613038"/>
    <w:rsid w:val="00613232"/>
    <w:rsid w:val="00613304"/>
    <w:rsid w:val="00613542"/>
    <w:rsid w:val="00613922"/>
    <w:rsid w:val="00614789"/>
    <w:rsid w:val="006147F7"/>
    <w:rsid w:val="00614990"/>
    <w:rsid w:val="00614CCB"/>
    <w:rsid w:val="00614E0B"/>
    <w:rsid w:val="006157F8"/>
    <w:rsid w:val="00615801"/>
    <w:rsid w:val="0061597E"/>
    <w:rsid w:val="00615B86"/>
    <w:rsid w:val="00615C80"/>
    <w:rsid w:val="00615DBB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AE1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55"/>
    <w:rsid w:val="006316F6"/>
    <w:rsid w:val="00631BD0"/>
    <w:rsid w:val="006322AD"/>
    <w:rsid w:val="0063231A"/>
    <w:rsid w:val="0063234A"/>
    <w:rsid w:val="00632710"/>
    <w:rsid w:val="00632A44"/>
    <w:rsid w:val="00632B52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638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A49"/>
    <w:rsid w:val="00643E65"/>
    <w:rsid w:val="00644127"/>
    <w:rsid w:val="00644749"/>
    <w:rsid w:val="006447D2"/>
    <w:rsid w:val="0064487E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7DF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4FA"/>
    <w:rsid w:val="006577D3"/>
    <w:rsid w:val="0065794A"/>
    <w:rsid w:val="00657AB4"/>
    <w:rsid w:val="006600B2"/>
    <w:rsid w:val="00660676"/>
    <w:rsid w:val="006606D2"/>
    <w:rsid w:val="00660786"/>
    <w:rsid w:val="00660B4B"/>
    <w:rsid w:val="006619F1"/>
    <w:rsid w:val="00661A5A"/>
    <w:rsid w:val="00661E55"/>
    <w:rsid w:val="0066211A"/>
    <w:rsid w:val="006629D3"/>
    <w:rsid w:val="00662AB3"/>
    <w:rsid w:val="00662AFA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5F7"/>
    <w:rsid w:val="00670797"/>
    <w:rsid w:val="00670B30"/>
    <w:rsid w:val="00670C03"/>
    <w:rsid w:val="00670DBA"/>
    <w:rsid w:val="00670F5F"/>
    <w:rsid w:val="00671987"/>
    <w:rsid w:val="00671AC7"/>
    <w:rsid w:val="00671DBC"/>
    <w:rsid w:val="00671DD3"/>
    <w:rsid w:val="00672094"/>
    <w:rsid w:val="006723B6"/>
    <w:rsid w:val="006725EE"/>
    <w:rsid w:val="006727D9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4C9F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7F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BD9"/>
    <w:rsid w:val="00681FB8"/>
    <w:rsid w:val="006820D6"/>
    <w:rsid w:val="00682126"/>
    <w:rsid w:val="00682321"/>
    <w:rsid w:val="0068253E"/>
    <w:rsid w:val="006827D1"/>
    <w:rsid w:val="006828E1"/>
    <w:rsid w:val="00682BBF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4E6"/>
    <w:rsid w:val="006845E1"/>
    <w:rsid w:val="00684692"/>
    <w:rsid w:val="006849E1"/>
    <w:rsid w:val="00684CF2"/>
    <w:rsid w:val="00684EC9"/>
    <w:rsid w:val="00685383"/>
    <w:rsid w:val="006853A7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DBF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0EC1"/>
    <w:rsid w:val="006A1104"/>
    <w:rsid w:val="006A14CA"/>
    <w:rsid w:val="006A16AE"/>
    <w:rsid w:val="006A1B16"/>
    <w:rsid w:val="006A2189"/>
    <w:rsid w:val="006A2706"/>
    <w:rsid w:val="006A284F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A7BCA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3C69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B94"/>
    <w:rsid w:val="006D0DAB"/>
    <w:rsid w:val="006D0F49"/>
    <w:rsid w:val="006D1167"/>
    <w:rsid w:val="006D1401"/>
    <w:rsid w:val="006D1645"/>
    <w:rsid w:val="006D16DC"/>
    <w:rsid w:val="006D18CC"/>
    <w:rsid w:val="006D18EF"/>
    <w:rsid w:val="006D1B21"/>
    <w:rsid w:val="006D1BE3"/>
    <w:rsid w:val="006D1D14"/>
    <w:rsid w:val="006D1E4F"/>
    <w:rsid w:val="006D21AB"/>
    <w:rsid w:val="006D24AB"/>
    <w:rsid w:val="006D2519"/>
    <w:rsid w:val="006D258A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D1C"/>
    <w:rsid w:val="006E2EF0"/>
    <w:rsid w:val="006E332F"/>
    <w:rsid w:val="006E392A"/>
    <w:rsid w:val="006E39B6"/>
    <w:rsid w:val="006E3AA6"/>
    <w:rsid w:val="006E3AE4"/>
    <w:rsid w:val="006E3E4B"/>
    <w:rsid w:val="006E3F2C"/>
    <w:rsid w:val="006E4408"/>
    <w:rsid w:val="006E4666"/>
    <w:rsid w:val="006E47EC"/>
    <w:rsid w:val="006E4A0B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1F6F"/>
    <w:rsid w:val="007023F2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6EB"/>
    <w:rsid w:val="00703744"/>
    <w:rsid w:val="00703C84"/>
    <w:rsid w:val="00703F43"/>
    <w:rsid w:val="00703F92"/>
    <w:rsid w:val="007041C3"/>
    <w:rsid w:val="0070434F"/>
    <w:rsid w:val="0070480E"/>
    <w:rsid w:val="00704999"/>
    <w:rsid w:val="00704B1E"/>
    <w:rsid w:val="00704D0B"/>
    <w:rsid w:val="00705901"/>
    <w:rsid w:val="00705D39"/>
    <w:rsid w:val="00705EEC"/>
    <w:rsid w:val="007060C6"/>
    <w:rsid w:val="007065DF"/>
    <w:rsid w:val="007068E3"/>
    <w:rsid w:val="007069B8"/>
    <w:rsid w:val="007069D0"/>
    <w:rsid w:val="00706D13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27A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CBC"/>
    <w:rsid w:val="00714E99"/>
    <w:rsid w:val="00715000"/>
    <w:rsid w:val="007152F6"/>
    <w:rsid w:val="00715470"/>
    <w:rsid w:val="007154EE"/>
    <w:rsid w:val="00715526"/>
    <w:rsid w:val="00715551"/>
    <w:rsid w:val="007155BA"/>
    <w:rsid w:val="00715630"/>
    <w:rsid w:val="00715636"/>
    <w:rsid w:val="0071578D"/>
    <w:rsid w:val="00715892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0D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39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6CA8"/>
    <w:rsid w:val="007272AF"/>
    <w:rsid w:val="007273DC"/>
    <w:rsid w:val="00727413"/>
    <w:rsid w:val="0072765D"/>
    <w:rsid w:val="00727C4A"/>
    <w:rsid w:val="00727FF6"/>
    <w:rsid w:val="007301BA"/>
    <w:rsid w:val="00730B2B"/>
    <w:rsid w:val="00730D10"/>
    <w:rsid w:val="00730EBA"/>
    <w:rsid w:val="00730EF4"/>
    <w:rsid w:val="007318D9"/>
    <w:rsid w:val="00731CD4"/>
    <w:rsid w:val="00731D72"/>
    <w:rsid w:val="00731D86"/>
    <w:rsid w:val="00731DFA"/>
    <w:rsid w:val="007320B1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497"/>
    <w:rsid w:val="007338A1"/>
    <w:rsid w:val="00733FD1"/>
    <w:rsid w:val="00734196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5F56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08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CA6"/>
    <w:rsid w:val="00746E5D"/>
    <w:rsid w:val="00746F1B"/>
    <w:rsid w:val="007470B3"/>
    <w:rsid w:val="007471CB"/>
    <w:rsid w:val="0074765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538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567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3E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8DD"/>
    <w:rsid w:val="007679E1"/>
    <w:rsid w:val="00767A12"/>
    <w:rsid w:val="00767D42"/>
    <w:rsid w:val="00767D93"/>
    <w:rsid w:val="00767DD6"/>
    <w:rsid w:val="0077049D"/>
    <w:rsid w:val="00770912"/>
    <w:rsid w:val="00770DB5"/>
    <w:rsid w:val="00771483"/>
    <w:rsid w:val="00771A25"/>
    <w:rsid w:val="00771A47"/>
    <w:rsid w:val="00771B70"/>
    <w:rsid w:val="00771D9D"/>
    <w:rsid w:val="00771EEC"/>
    <w:rsid w:val="00771F90"/>
    <w:rsid w:val="00772107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709"/>
    <w:rsid w:val="007768AE"/>
    <w:rsid w:val="00776D65"/>
    <w:rsid w:val="00777063"/>
    <w:rsid w:val="0077709E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F3"/>
    <w:rsid w:val="0078258B"/>
    <w:rsid w:val="007829A7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1D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3B8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F1D"/>
    <w:rsid w:val="00793FE8"/>
    <w:rsid w:val="007942A6"/>
    <w:rsid w:val="00794D1F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6F05"/>
    <w:rsid w:val="00797042"/>
    <w:rsid w:val="00797183"/>
    <w:rsid w:val="00797619"/>
    <w:rsid w:val="007976CE"/>
    <w:rsid w:val="00797837"/>
    <w:rsid w:val="00797B53"/>
    <w:rsid w:val="007A06EC"/>
    <w:rsid w:val="007A07F7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35E"/>
    <w:rsid w:val="007A3790"/>
    <w:rsid w:val="007A385E"/>
    <w:rsid w:val="007A3904"/>
    <w:rsid w:val="007A3D08"/>
    <w:rsid w:val="007A3F8C"/>
    <w:rsid w:val="007A400B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429"/>
    <w:rsid w:val="007A7568"/>
    <w:rsid w:val="007A757C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AC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513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D8E"/>
    <w:rsid w:val="007D2E41"/>
    <w:rsid w:val="007D3023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6CE"/>
    <w:rsid w:val="007D6915"/>
    <w:rsid w:val="007D697C"/>
    <w:rsid w:val="007D6EDB"/>
    <w:rsid w:val="007D78D2"/>
    <w:rsid w:val="007D7A43"/>
    <w:rsid w:val="007D7C37"/>
    <w:rsid w:val="007D7C56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875"/>
    <w:rsid w:val="007E1A36"/>
    <w:rsid w:val="007E2004"/>
    <w:rsid w:val="007E22A8"/>
    <w:rsid w:val="007E2330"/>
    <w:rsid w:val="007E23F8"/>
    <w:rsid w:val="007E297C"/>
    <w:rsid w:val="007E2984"/>
    <w:rsid w:val="007E2E91"/>
    <w:rsid w:val="007E312E"/>
    <w:rsid w:val="007E37F5"/>
    <w:rsid w:val="007E3850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25"/>
    <w:rsid w:val="007F0A42"/>
    <w:rsid w:val="007F0B97"/>
    <w:rsid w:val="007F0C6E"/>
    <w:rsid w:val="007F0E1B"/>
    <w:rsid w:val="007F0E2B"/>
    <w:rsid w:val="007F0F4A"/>
    <w:rsid w:val="007F138A"/>
    <w:rsid w:val="007F18FA"/>
    <w:rsid w:val="007F1B3F"/>
    <w:rsid w:val="007F1BE2"/>
    <w:rsid w:val="007F2290"/>
    <w:rsid w:val="007F274D"/>
    <w:rsid w:val="007F2ABB"/>
    <w:rsid w:val="007F2BDA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A24"/>
    <w:rsid w:val="007F6CCA"/>
    <w:rsid w:val="007F6E61"/>
    <w:rsid w:val="007F6ED9"/>
    <w:rsid w:val="007F6FD1"/>
    <w:rsid w:val="007F6FF8"/>
    <w:rsid w:val="007F7034"/>
    <w:rsid w:val="007F74DB"/>
    <w:rsid w:val="007F7712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6E0"/>
    <w:rsid w:val="008108DD"/>
    <w:rsid w:val="00810AED"/>
    <w:rsid w:val="00810CA5"/>
    <w:rsid w:val="00810D60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2E5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C57"/>
    <w:rsid w:val="00822E41"/>
    <w:rsid w:val="00822E8C"/>
    <w:rsid w:val="008233F0"/>
    <w:rsid w:val="008235AF"/>
    <w:rsid w:val="008236FD"/>
    <w:rsid w:val="00823754"/>
    <w:rsid w:val="00823802"/>
    <w:rsid w:val="00823BA3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BCD"/>
    <w:rsid w:val="00825F30"/>
    <w:rsid w:val="00826077"/>
    <w:rsid w:val="008269D9"/>
    <w:rsid w:val="00826D86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16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AA8"/>
    <w:rsid w:val="00837CFB"/>
    <w:rsid w:val="00837E29"/>
    <w:rsid w:val="008402F4"/>
    <w:rsid w:val="00840486"/>
    <w:rsid w:val="00840A6F"/>
    <w:rsid w:val="008416B6"/>
    <w:rsid w:val="008416CB"/>
    <w:rsid w:val="00841719"/>
    <w:rsid w:val="00841743"/>
    <w:rsid w:val="008418BF"/>
    <w:rsid w:val="00841BA9"/>
    <w:rsid w:val="00841BAD"/>
    <w:rsid w:val="00842758"/>
    <w:rsid w:val="00842A88"/>
    <w:rsid w:val="00842B0B"/>
    <w:rsid w:val="00842B0E"/>
    <w:rsid w:val="00842D38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9F9"/>
    <w:rsid w:val="00846A84"/>
    <w:rsid w:val="0084780F"/>
    <w:rsid w:val="00847935"/>
    <w:rsid w:val="0084797B"/>
    <w:rsid w:val="008479CA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2C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02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71"/>
    <w:rsid w:val="00864197"/>
    <w:rsid w:val="008643A7"/>
    <w:rsid w:val="008644C4"/>
    <w:rsid w:val="008644DC"/>
    <w:rsid w:val="008644F8"/>
    <w:rsid w:val="0086483B"/>
    <w:rsid w:val="00864876"/>
    <w:rsid w:val="00864A55"/>
    <w:rsid w:val="00864BD3"/>
    <w:rsid w:val="00864D45"/>
    <w:rsid w:val="00864E79"/>
    <w:rsid w:val="0086559C"/>
    <w:rsid w:val="008655A4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02"/>
    <w:rsid w:val="00867E95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0F9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2CC9"/>
    <w:rsid w:val="0088336E"/>
    <w:rsid w:val="008834D2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61E"/>
    <w:rsid w:val="00884B8F"/>
    <w:rsid w:val="0088520A"/>
    <w:rsid w:val="0088523F"/>
    <w:rsid w:val="0088530F"/>
    <w:rsid w:val="00885504"/>
    <w:rsid w:val="0088553A"/>
    <w:rsid w:val="00885BC1"/>
    <w:rsid w:val="00885CF9"/>
    <w:rsid w:val="0088661E"/>
    <w:rsid w:val="008867FD"/>
    <w:rsid w:val="0088693E"/>
    <w:rsid w:val="008872FD"/>
    <w:rsid w:val="008876B9"/>
    <w:rsid w:val="0088780B"/>
    <w:rsid w:val="00887957"/>
    <w:rsid w:val="00887A69"/>
    <w:rsid w:val="00887C50"/>
    <w:rsid w:val="00890107"/>
    <w:rsid w:val="00890177"/>
    <w:rsid w:val="00890181"/>
    <w:rsid w:val="0089026B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A11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01B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2AA"/>
    <w:rsid w:val="008A35A4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0C8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065"/>
    <w:rsid w:val="008B0320"/>
    <w:rsid w:val="008B0594"/>
    <w:rsid w:val="008B0623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1F78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D0E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99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15"/>
    <w:rsid w:val="008C1F32"/>
    <w:rsid w:val="008C21BE"/>
    <w:rsid w:val="008C225C"/>
    <w:rsid w:val="008C2286"/>
    <w:rsid w:val="008C28E5"/>
    <w:rsid w:val="008C2A3F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1E7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83F"/>
    <w:rsid w:val="008D6ADE"/>
    <w:rsid w:val="008D6B5A"/>
    <w:rsid w:val="008D6BCF"/>
    <w:rsid w:val="008D6D41"/>
    <w:rsid w:val="008D6EAB"/>
    <w:rsid w:val="008D6F4A"/>
    <w:rsid w:val="008D70CF"/>
    <w:rsid w:val="008D71CF"/>
    <w:rsid w:val="008D7270"/>
    <w:rsid w:val="008D774E"/>
    <w:rsid w:val="008D7775"/>
    <w:rsid w:val="008D7AF9"/>
    <w:rsid w:val="008D7B35"/>
    <w:rsid w:val="008D7C28"/>
    <w:rsid w:val="008D7CCE"/>
    <w:rsid w:val="008E029F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744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BAD"/>
    <w:rsid w:val="00900C8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73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07E2A"/>
    <w:rsid w:val="0091049D"/>
    <w:rsid w:val="00910702"/>
    <w:rsid w:val="00910B68"/>
    <w:rsid w:val="009110E9"/>
    <w:rsid w:val="009113B4"/>
    <w:rsid w:val="00911562"/>
    <w:rsid w:val="00911619"/>
    <w:rsid w:val="009117EE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4BDF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5FC8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9E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211"/>
    <w:rsid w:val="00922771"/>
    <w:rsid w:val="0092297F"/>
    <w:rsid w:val="009229B1"/>
    <w:rsid w:val="00923176"/>
    <w:rsid w:val="00923183"/>
    <w:rsid w:val="009231B4"/>
    <w:rsid w:val="009234C3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863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32F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973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6ECE"/>
    <w:rsid w:val="00937042"/>
    <w:rsid w:val="009373B5"/>
    <w:rsid w:val="009373F9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E3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022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2A6A"/>
    <w:rsid w:val="00952BD3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DE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2D55"/>
    <w:rsid w:val="0096346E"/>
    <w:rsid w:val="009634F7"/>
    <w:rsid w:val="00963B26"/>
    <w:rsid w:val="00963B5E"/>
    <w:rsid w:val="00964423"/>
    <w:rsid w:val="00964485"/>
    <w:rsid w:val="0096450A"/>
    <w:rsid w:val="00964A7D"/>
    <w:rsid w:val="0096555E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0C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471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8AA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BB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7C"/>
    <w:rsid w:val="009926AB"/>
    <w:rsid w:val="00992870"/>
    <w:rsid w:val="00992A9E"/>
    <w:rsid w:val="00992E82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C1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4D1"/>
    <w:rsid w:val="00997B13"/>
    <w:rsid w:val="00997F8A"/>
    <w:rsid w:val="009A01CF"/>
    <w:rsid w:val="009A07EA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777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2B9"/>
    <w:rsid w:val="009A73C5"/>
    <w:rsid w:val="009A7839"/>
    <w:rsid w:val="009A793E"/>
    <w:rsid w:val="009A7973"/>
    <w:rsid w:val="009B006C"/>
    <w:rsid w:val="009B01E8"/>
    <w:rsid w:val="009B0293"/>
    <w:rsid w:val="009B0CE3"/>
    <w:rsid w:val="009B1072"/>
    <w:rsid w:val="009B1282"/>
    <w:rsid w:val="009B17E6"/>
    <w:rsid w:val="009B1C24"/>
    <w:rsid w:val="009B1DF2"/>
    <w:rsid w:val="009B2B52"/>
    <w:rsid w:val="009B2FEB"/>
    <w:rsid w:val="009B30EF"/>
    <w:rsid w:val="009B376D"/>
    <w:rsid w:val="009B3947"/>
    <w:rsid w:val="009B3993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FC"/>
    <w:rsid w:val="009B70CA"/>
    <w:rsid w:val="009B75C3"/>
    <w:rsid w:val="009B7752"/>
    <w:rsid w:val="009B78E4"/>
    <w:rsid w:val="009B7A98"/>
    <w:rsid w:val="009B7E3E"/>
    <w:rsid w:val="009C0077"/>
    <w:rsid w:val="009C00E0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3F37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CBC"/>
    <w:rsid w:val="009D0DD3"/>
    <w:rsid w:val="009D0F25"/>
    <w:rsid w:val="009D0F45"/>
    <w:rsid w:val="009D11DC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A9"/>
    <w:rsid w:val="009E0AE1"/>
    <w:rsid w:val="009E0B9F"/>
    <w:rsid w:val="009E0D56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450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4F60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1F54"/>
    <w:rsid w:val="009F26F8"/>
    <w:rsid w:val="009F282C"/>
    <w:rsid w:val="009F3285"/>
    <w:rsid w:val="009F369A"/>
    <w:rsid w:val="009F36B4"/>
    <w:rsid w:val="009F3F70"/>
    <w:rsid w:val="009F3FF5"/>
    <w:rsid w:val="009F44E1"/>
    <w:rsid w:val="009F468B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9B8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7E8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2A6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1FE9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D20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CE4"/>
    <w:rsid w:val="00A22EC6"/>
    <w:rsid w:val="00A2313F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50E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1F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8E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9B8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90F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144"/>
    <w:rsid w:val="00A53562"/>
    <w:rsid w:val="00A53620"/>
    <w:rsid w:val="00A5362B"/>
    <w:rsid w:val="00A53B7C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1D2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A88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8AA"/>
    <w:rsid w:val="00A65977"/>
    <w:rsid w:val="00A65D8A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3CF"/>
    <w:rsid w:val="00A67610"/>
    <w:rsid w:val="00A6772C"/>
    <w:rsid w:val="00A678C7"/>
    <w:rsid w:val="00A67D48"/>
    <w:rsid w:val="00A704DA"/>
    <w:rsid w:val="00A70539"/>
    <w:rsid w:val="00A705B8"/>
    <w:rsid w:val="00A70799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972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B73"/>
    <w:rsid w:val="00A75C78"/>
    <w:rsid w:val="00A75F40"/>
    <w:rsid w:val="00A7600A"/>
    <w:rsid w:val="00A76205"/>
    <w:rsid w:val="00A76289"/>
    <w:rsid w:val="00A76583"/>
    <w:rsid w:val="00A76C70"/>
    <w:rsid w:val="00A773CD"/>
    <w:rsid w:val="00A77725"/>
    <w:rsid w:val="00A777E3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27D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702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0FE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3B5"/>
    <w:rsid w:val="00A95591"/>
    <w:rsid w:val="00A967A4"/>
    <w:rsid w:val="00A96A78"/>
    <w:rsid w:val="00A96C64"/>
    <w:rsid w:val="00A96EBB"/>
    <w:rsid w:val="00A972A0"/>
    <w:rsid w:val="00A974B6"/>
    <w:rsid w:val="00A97AC9"/>
    <w:rsid w:val="00A97B5F"/>
    <w:rsid w:val="00A97EAD"/>
    <w:rsid w:val="00A97FCC"/>
    <w:rsid w:val="00AA00A8"/>
    <w:rsid w:val="00AA01B7"/>
    <w:rsid w:val="00AA0944"/>
    <w:rsid w:val="00AA09C2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3EC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6F2"/>
    <w:rsid w:val="00AA574F"/>
    <w:rsid w:val="00AA5770"/>
    <w:rsid w:val="00AA58F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52"/>
    <w:rsid w:val="00AB2FDA"/>
    <w:rsid w:val="00AB3790"/>
    <w:rsid w:val="00AB393A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517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B7D14"/>
    <w:rsid w:val="00AB7E5E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3B16"/>
    <w:rsid w:val="00AC4375"/>
    <w:rsid w:val="00AC439A"/>
    <w:rsid w:val="00AC482F"/>
    <w:rsid w:val="00AC48AB"/>
    <w:rsid w:val="00AC49CC"/>
    <w:rsid w:val="00AC5237"/>
    <w:rsid w:val="00AC53F5"/>
    <w:rsid w:val="00AC55C3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0DC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72"/>
    <w:rsid w:val="00AD44EC"/>
    <w:rsid w:val="00AD4CE5"/>
    <w:rsid w:val="00AD4D18"/>
    <w:rsid w:val="00AD504B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396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39A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59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815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26C"/>
    <w:rsid w:val="00B3037A"/>
    <w:rsid w:val="00B30904"/>
    <w:rsid w:val="00B30A4A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3A7"/>
    <w:rsid w:val="00B3753A"/>
    <w:rsid w:val="00B376D2"/>
    <w:rsid w:val="00B377E6"/>
    <w:rsid w:val="00B37826"/>
    <w:rsid w:val="00B37B5F"/>
    <w:rsid w:val="00B37C97"/>
    <w:rsid w:val="00B37DBE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2D43"/>
    <w:rsid w:val="00B4301D"/>
    <w:rsid w:val="00B43138"/>
    <w:rsid w:val="00B4316E"/>
    <w:rsid w:val="00B434F7"/>
    <w:rsid w:val="00B43598"/>
    <w:rsid w:val="00B43637"/>
    <w:rsid w:val="00B43666"/>
    <w:rsid w:val="00B43992"/>
    <w:rsid w:val="00B43A2E"/>
    <w:rsid w:val="00B43B77"/>
    <w:rsid w:val="00B43BE1"/>
    <w:rsid w:val="00B43DC1"/>
    <w:rsid w:val="00B43E24"/>
    <w:rsid w:val="00B43E8D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09E0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8C5"/>
    <w:rsid w:val="00B53D85"/>
    <w:rsid w:val="00B53DB4"/>
    <w:rsid w:val="00B5417F"/>
    <w:rsid w:val="00B54226"/>
    <w:rsid w:val="00B54496"/>
    <w:rsid w:val="00B5478F"/>
    <w:rsid w:val="00B549A0"/>
    <w:rsid w:val="00B54D01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508"/>
    <w:rsid w:val="00B6278E"/>
    <w:rsid w:val="00B628A5"/>
    <w:rsid w:val="00B62BCC"/>
    <w:rsid w:val="00B6355D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31A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4DB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CA3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9012A"/>
    <w:rsid w:val="00B90277"/>
    <w:rsid w:val="00B907BB"/>
    <w:rsid w:val="00B90807"/>
    <w:rsid w:val="00B9085B"/>
    <w:rsid w:val="00B908BA"/>
    <w:rsid w:val="00B908C1"/>
    <w:rsid w:val="00B90B14"/>
    <w:rsid w:val="00B90BCD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3C"/>
    <w:rsid w:val="00B92AB2"/>
    <w:rsid w:val="00B92B8B"/>
    <w:rsid w:val="00B92CE9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193"/>
    <w:rsid w:val="00B9455D"/>
    <w:rsid w:val="00B945DB"/>
    <w:rsid w:val="00B94BC3"/>
    <w:rsid w:val="00B94CD2"/>
    <w:rsid w:val="00B94F6B"/>
    <w:rsid w:val="00B95168"/>
    <w:rsid w:val="00B952BC"/>
    <w:rsid w:val="00B9548B"/>
    <w:rsid w:val="00B955ED"/>
    <w:rsid w:val="00B95B72"/>
    <w:rsid w:val="00B95BD0"/>
    <w:rsid w:val="00B95E15"/>
    <w:rsid w:val="00B95F32"/>
    <w:rsid w:val="00B9618B"/>
    <w:rsid w:val="00B963A4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788"/>
    <w:rsid w:val="00BA1C3E"/>
    <w:rsid w:val="00BA1C49"/>
    <w:rsid w:val="00BA1D6A"/>
    <w:rsid w:val="00BA1DB7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23"/>
    <w:rsid w:val="00BB1D6C"/>
    <w:rsid w:val="00BB1E2B"/>
    <w:rsid w:val="00BB1F28"/>
    <w:rsid w:val="00BB239C"/>
    <w:rsid w:val="00BB2562"/>
    <w:rsid w:val="00BB2664"/>
    <w:rsid w:val="00BB26E7"/>
    <w:rsid w:val="00BB2A96"/>
    <w:rsid w:val="00BB2BB4"/>
    <w:rsid w:val="00BB2C98"/>
    <w:rsid w:val="00BB3000"/>
    <w:rsid w:val="00BB3189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460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6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3AC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EF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0C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06A"/>
    <w:rsid w:val="00BE624F"/>
    <w:rsid w:val="00BE66DF"/>
    <w:rsid w:val="00BE66E9"/>
    <w:rsid w:val="00BE69FF"/>
    <w:rsid w:val="00BE6CB1"/>
    <w:rsid w:val="00BE6EBA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68B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07D63"/>
    <w:rsid w:val="00C103C0"/>
    <w:rsid w:val="00C10580"/>
    <w:rsid w:val="00C10674"/>
    <w:rsid w:val="00C106D0"/>
    <w:rsid w:val="00C1072F"/>
    <w:rsid w:val="00C1091A"/>
    <w:rsid w:val="00C10C6D"/>
    <w:rsid w:val="00C111FA"/>
    <w:rsid w:val="00C11FE3"/>
    <w:rsid w:val="00C120D0"/>
    <w:rsid w:val="00C120E9"/>
    <w:rsid w:val="00C126F7"/>
    <w:rsid w:val="00C12C70"/>
    <w:rsid w:val="00C13320"/>
    <w:rsid w:val="00C134A8"/>
    <w:rsid w:val="00C13607"/>
    <w:rsid w:val="00C13B71"/>
    <w:rsid w:val="00C13D1E"/>
    <w:rsid w:val="00C141C5"/>
    <w:rsid w:val="00C14790"/>
    <w:rsid w:val="00C14BBE"/>
    <w:rsid w:val="00C15059"/>
    <w:rsid w:val="00C150E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160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2F4"/>
    <w:rsid w:val="00C27432"/>
    <w:rsid w:val="00C274A8"/>
    <w:rsid w:val="00C27690"/>
    <w:rsid w:val="00C2787A"/>
    <w:rsid w:val="00C27998"/>
    <w:rsid w:val="00C27B6F"/>
    <w:rsid w:val="00C27DD7"/>
    <w:rsid w:val="00C27F4D"/>
    <w:rsid w:val="00C30005"/>
    <w:rsid w:val="00C3048D"/>
    <w:rsid w:val="00C305E9"/>
    <w:rsid w:val="00C30B3E"/>
    <w:rsid w:val="00C30C06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309"/>
    <w:rsid w:val="00C325BB"/>
    <w:rsid w:val="00C32AC7"/>
    <w:rsid w:val="00C33014"/>
    <w:rsid w:val="00C3308C"/>
    <w:rsid w:val="00C333F3"/>
    <w:rsid w:val="00C33A7F"/>
    <w:rsid w:val="00C33A88"/>
    <w:rsid w:val="00C33CE6"/>
    <w:rsid w:val="00C3409C"/>
    <w:rsid w:val="00C3429F"/>
    <w:rsid w:val="00C342CD"/>
    <w:rsid w:val="00C34382"/>
    <w:rsid w:val="00C3475F"/>
    <w:rsid w:val="00C349BA"/>
    <w:rsid w:val="00C350A6"/>
    <w:rsid w:val="00C350C4"/>
    <w:rsid w:val="00C352BA"/>
    <w:rsid w:val="00C35557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895"/>
    <w:rsid w:val="00C37BB3"/>
    <w:rsid w:val="00C37CAF"/>
    <w:rsid w:val="00C37F42"/>
    <w:rsid w:val="00C4000B"/>
    <w:rsid w:val="00C40105"/>
    <w:rsid w:val="00C40431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47FEA"/>
    <w:rsid w:val="00C50042"/>
    <w:rsid w:val="00C50188"/>
    <w:rsid w:val="00C501B6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52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637"/>
    <w:rsid w:val="00C64DF1"/>
    <w:rsid w:val="00C6513D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471"/>
    <w:rsid w:val="00C73BCD"/>
    <w:rsid w:val="00C73C0C"/>
    <w:rsid w:val="00C73D89"/>
    <w:rsid w:val="00C74195"/>
    <w:rsid w:val="00C74437"/>
    <w:rsid w:val="00C745DF"/>
    <w:rsid w:val="00C746CE"/>
    <w:rsid w:val="00C74940"/>
    <w:rsid w:val="00C74A7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1C90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3E4B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EDD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0A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D43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4D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335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607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1C78"/>
    <w:rsid w:val="00CD242E"/>
    <w:rsid w:val="00CD246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95E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7D6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C2D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7A1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2D4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921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3A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A85"/>
    <w:rsid w:val="00D15D86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961"/>
    <w:rsid w:val="00D37D6F"/>
    <w:rsid w:val="00D401DD"/>
    <w:rsid w:val="00D406D7"/>
    <w:rsid w:val="00D409D8"/>
    <w:rsid w:val="00D40DCE"/>
    <w:rsid w:val="00D411FA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CEF"/>
    <w:rsid w:val="00D42D06"/>
    <w:rsid w:val="00D43224"/>
    <w:rsid w:val="00D435ED"/>
    <w:rsid w:val="00D439A9"/>
    <w:rsid w:val="00D439C3"/>
    <w:rsid w:val="00D43A3D"/>
    <w:rsid w:val="00D43B8C"/>
    <w:rsid w:val="00D4411D"/>
    <w:rsid w:val="00D4435C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BFA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953"/>
    <w:rsid w:val="00D57A69"/>
    <w:rsid w:val="00D57AE6"/>
    <w:rsid w:val="00D57C23"/>
    <w:rsid w:val="00D57DA2"/>
    <w:rsid w:val="00D57E00"/>
    <w:rsid w:val="00D57E7F"/>
    <w:rsid w:val="00D602A5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DDE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1CD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5D6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6F3F"/>
    <w:rsid w:val="00D7774F"/>
    <w:rsid w:val="00D777B4"/>
    <w:rsid w:val="00D77A14"/>
    <w:rsid w:val="00D77CF0"/>
    <w:rsid w:val="00D80504"/>
    <w:rsid w:val="00D80DF4"/>
    <w:rsid w:val="00D81134"/>
    <w:rsid w:val="00D81138"/>
    <w:rsid w:val="00D81892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AA6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29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14D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34F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7F"/>
    <w:rsid w:val="00DA48C3"/>
    <w:rsid w:val="00DA4B76"/>
    <w:rsid w:val="00DA4C76"/>
    <w:rsid w:val="00DA4E32"/>
    <w:rsid w:val="00DA4F72"/>
    <w:rsid w:val="00DA586D"/>
    <w:rsid w:val="00DA5972"/>
    <w:rsid w:val="00DA5BD0"/>
    <w:rsid w:val="00DA5BF6"/>
    <w:rsid w:val="00DA5D9B"/>
    <w:rsid w:val="00DA603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5CD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9E3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5D3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462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44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193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482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079"/>
    <w:rsid w:val="00DE428C"/>
    <w:rsid w:val="00DE4332"/>
    <w:rsid w:val="00DE49F8"/>
    <w:rsid w:val="00DE4CBE"/>
    <w:rsid w:val="00DE4E50"/>
    <w:rsid w:val="00DE51A2"/>
    <w:rsid w:val="00DE5332"/>
    <w:rsid w:val="00DE533B"/>
    <w:rsid w:val="00DE535A"/>
    <w:rsid w:val="00DE536A"/>
    <w:rsid w:val="00DE5C8C"/>
    <w:rsid w:val="00DE5DD1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393"/>
    <w:rsid w:val="00DF562C"/>
    <w:rsid w:val="00DF5754"/>
    <w:rsid w:val="00DF5F71"/>
    <w:rsid w:val="00DF60F7"/>
    <w:rsid w:val="00DF649A"/>
    <w:rsid w:val="00DF66EE"/>
    <w:rsid w:val="00DF69EE"/>
    <w:rsid w:val="00DF6A86"/>
    <w:rsid w:val="00DF6C93"/>
    <w:rsid w:val="00DF6CB3"/>
    <w:rsid w:val="00DF6D4D"/>
    <w:rsid w:val="00DF7133"/>
    <w:rsid w:val="00DF7362"/>
    <w:rsid w:val="00DF79E4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BC3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BCC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964"/>
    <w:rsid w:val="00E07C9E"/>
    <w:rsid w:val="00E07DBA"/>
    <w:rsid w:val="00E07E97"/>
    <w:rsid w:val="00E10240"/>
    <w:rsid w:val="00E106FC"/>
    <w:rsid w:val="00E10704"/>
    <w:rsid w:val="00E1094E"/>
    <w:rsid w:val="00E10C03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698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68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73B"/>
    <w:rsid w:val="00E30FCC"/>
    <w:rsid w:val="00E31103"/>
    <w:rsid w:val="00E3157A"/>
    <w:rsid w:val="00E3173B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729"/>
    <w:rsid w:val="00E34A02"/>
    <w:rsid w:val="00E34B7E"/>
    <w:rsid w:val="00E34D41"/>
    <w:rsid w:val="00E35013"/>
    <w:rsid w:val="00E356D8"/>
    <w:rsid w:val="00E35749"/>
    <w:rsid w:val="00E35F62"/>
    <w:rsid w:val="00E360F1"/>
    <w:rsid w:val="00E36485"/>
    <w:rsid w:val="00E36707"/>
    <w:rsid w:val="00E3675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AE3"/>
    <w:rsid w:val="00E44BE3"/>
    <w:rsid w:val="00E44CE0"/>
    <w:rsid w:val="00E44CF5"/>
    <w:rsid w:val="00E44E93"/>
    <w:rsid w:val="00E45453"/>
    <w:rsid w:val="00E455B6"/>
    <w:rsid w:val="00E4580D"/>
    <w:rsid w:val="00E45BFE"/>
    <w:rsid w:val="00E45F8E"/>
    <w:rsid w:val="00E4602F"/>
    <w:rsid w:val="00E46542"/>
    <w:rsid w:val="00E468DD"/>
    <w:rsid w:val="00E46998"/>
    <w:rsid w:val="00E46AA1"/>
    <w:rsid w:val="00E46C0C"/>
    <w:rsid w:val="00E46DC9"/>
    <w:rsid w:val="00E47400"/>
    <w:rsid w:val="00E478C8"/>
    <w:rsid w:val="00E479D1"/>
    <w:rsid w:val="00E47BE8"/>
    <w:rsid w:val="00E47E89"/>
    <w:rsid w:val="00E47EFE"/>
    <w:rsid w:val="00E5009F"/>
    <w:rsid w:val="00E5018E"/>
    <w:rsid w:val="00E5027A"/>
    <w:rsid w:val="00E5035B"/>
    <w:rsid w:val="00E505CF"/>
    <w:rsid w:val="00E50736"/>
    <w:rsid w:val="00E509D7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09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63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1C5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19E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48"/>
    <w:rsid w:val="00E710BE"/>
    <w:rsid w:val="00E71606"/>
    <w:rsid w:val="00E71863"/>
    <w:rsid w:val="00E71A98"/>
    <w:rsid w:val="00E71B33"/>
    <w:rsid w:val="00E71D2D"/>
    <w:rsid w:val="00E71E71"/>
    <w:rsid w:val="00E7205E"/>
    <w:rsid w:val="00E725AC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35F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C80"/>
    <w:rsid w:val="00E81FFC"/>
    <w:rsid w:val="00E826DA"/>
    <w:rsid w:val="00E82CB8"/>
    <w:rsid w:val="00E83017"/>
    <w:rsid w:val="00E8364A"/>
    <w:rsid w:val="00E83A5B"/>
    <w:rsid w:val="00E83B14"/>
    <w:rsid w:val="00E83D2F"/>
    <w:rsid w:val="00E83F9F"/>
    <w:rsid w:val="00E843B4"/>
    <w:rsid w:val="00E844AE"/>
    <w:rsid w:val="00E84753"/>
    <w:rsid w:val="00E8475D"/>
    <w:rsid w:val="00E84B02"/>
    <w:rsid w:val="00E8540D"/>
    <w:rsid w:val="00E8563F"/>
    <w:rsid w:val="00E85CD0"/>
    <w:rsid w:val="00E85E28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97D60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28D"/>
    <w:rsid w:val="00EA257B"/>
    <w:rsid w:val="00EA29B1"/>
    <w:rsid w:val="00EA3094"/>
    <w:rsid w:val="00EA30CB"/>
    <w:rsid w:val="00EA315D"/>
    <w:rsid w:val="00EA343C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507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097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22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2C"/>
    <w:rsid w:val="00EB3E36"/>
    <w:rsid w:val="00EB3E93"/>
    <w:rsid w:val="00EB47CC"/>
    <w:rsid w:val="00EB4D54"/>
    <w:rsid w:val="00EB4DFB"/>
    <w:rsid w:val="00EB55A0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2B"/>
    <w:rsid w:val="00EC57AA"/>
    <w:rsid w:val="00EC59D3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699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04D"/>
    <w:rsid w:val="00ED6122"/>
    <w:rsid w:val="00ED6389"/>
    <w:rsid w:val="00ED63AA"/>
    <w:rsid w:val="00ED643D"/>
    <w:rsid w:val="00ED667B"/>
    <w:rsid w:val="00ED6EA3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8D5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BE"/>
    <w:rsid w:val="00EE3CFD"/>
    <w:rsid w:val="00EE3F04"/>
    <w:rsid w:val="00EE41C0"/>
    <w:rsid w:val="00EE45B5"/>
    <w:rsid w:val="00EE48B0"/>
    <w:rsid w:val="00EE4B33"/>
    <w:rsid w:val="00EE4E0B"/>
    <w:rsid w:val="00EE4EAE"/>
    <w:rsid w:val="00EE4FE6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D64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915"/>
    <w:rsid w:val="00EF6B7E"/>
    <w:rsid w:val="00EF6BC3"/>
    <w:rsid w:val="00EF6C1B"/>
    <w:rsid w:val="00EF6ED1"/>
    <w:rsid w:val="00EF6EEC"/>
    <w:rsid w:val="00EF7291"/>
    <w:rsid w:val="00EF7398"/>
    <w:rsid w:val="00EF7471"/>
    <w:rsid w:val="00EF74CA"/>
    <w:rsid w:val="00EF74D5"/>
    <w:rsid w:val="00EF7608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3FD3"/>
    <w:rsid w:val="00F140C6"/>
    <w:rsid w:val="00F142F3"/>
    <w:rsid w:val="00F14331"/>
    <w:rsid w:val="00F14A4B"/>
    <w:rsid w:val="00F14E9A"/>
    <w:rsid w:val="00F14EE6"/>
    <w:rsid w:val="00F159A5"/>
    <w:rsid w:val="00F15B43"/>
    <w:rsid w:val="00F1664D"/>
    <w:rsid w:val="00F1669B"/>
    <w:rsid w:val="00F166F0"/>
    <w:rsid w:val="00F1671C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0C26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70A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0A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3FD"/>
    <w:rsid w:val="00F31A4E"/>
    <w:rsid w:val="00F31CAE"/>
    <w:rsid w:val="00F31DC7"/>
    <w:rsid w:val="00F31F33"/>
    <w:rsid w:val="00F31FD4"/>
    <w:rsid w:val="00F3252D"/>
    <w:rsid w:val="00F327C0"/>
    <w:rsid w:val="00F32C49"/>
    <w:rsid w:val="00F32F37"/>
    <w:rsid w:val="00F338DC"/>
    <w:rsid w:val="00F33C94"/>
    <w:rsid w:val="00F33EAC"/>
    <w:rsid w:val="00F33F1C"/>
    <w:rsid w:val="00F33F5F"/>
    <w:rsid w:val="00F33F6F"/>
    <w:rsid w:val="00F341DB"/>
    <w:rsid w:val="00F344C3"/>
    <w:rsid w:val="00F34D1C"/>
    <w:rsid w:val="00F34DF5"/>
    <w:rsid w:val="00F35411"/>
    <w:rsid w:val="00F354F8"/>
    <w:rsid w:val="00F355BD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1FC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8"/>
    <w:rsid w:val="00F54E0A"/>
    <w:rsid w:val="00F54F8D"/>
    <w:rsid w:val="00F54FA9"/>
    <w:rsid w:val="00F550E5"/>
    <w:rsid w:val="00F5538F"/>
    <w:rsid w:val="00F553F1"/>
    <w:rsid w:val="00F55BF6"/>
    <w:rsid w:val="00F55C25"/>
    <w:rsid w:val="00F55CE1"/>
    <w:rsid w:val="00F56269"/>
    <w:rsid w:val="00F5639F"/>
    <w:rsid w:val="00F563F2"/>
    <w:rsid w:val="00F56B71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B80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049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4B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37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08"/>
    <w:rsid w:val="00F87CE9"/>
    <w:rsid w:val="00F87F9B"/>
    <w:rsid w:val="00F900F4"/>
    <w:rsid w:val="00F904C1"/>
    <w:rsid w:val="00F904C9"/>
    <w:rsid w:val="00F90AA8"/>
    <w:rsid w:val="00F90E09"/>
    <w:rsid w:val="00F90EDA"/>
    <w:rsid w:val="00F90F4C"/>
    <w:rsid w:val="00F91B84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590"/>
    <w:rsid w:val="00FA3758"/>
    <w:rsid w:val="00FA3821"/>
    <w:rsid w:val="00FA400B"/>
    <w:rsid w:val="00FA4136"/>
    <w:rsid w:val="00FA41FC"/>
    <w:rsid w:val="00FA45EB"/>
    <w:rsid w:val="00FA49CC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81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DB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73F"/>
    <w:rsid w:val="00FB48B7"/>
    <w:rsid w:val="00FB506C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82"/>
    <w:rsid w:val="00FC52D0"/>
    <w:rsid w:val="00FC5896"/>
    <w:rsid w:val="00FC5AE0"/>
    <w:rsid w:val="00FC5F43"/>
    <w:rsid w:val="00FC60F5"/>
    <w:rsid w:val="00FC616F"/>
    <w:rsid w:val="00FC6176"/>
    <w:rsid w:val="00FC6302"/>
    <w:rsid w:val="00FC6554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AE2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81D"/>
    <w:rsid w:val="00FD49CB"/>
    <w:rsid w:val="00FD4CF8"/>
    <w:rsid w:val="00FD5321"/>
    <w:rsid w:val="00FD57C7"/>
    <w:rsid w:val="00FD5B0B"/>
    <w:rsid w:val="00FD5C71"/>
    <w:rsid w:val="00FD5D09"/>
    <w:rsid w:val="00FD5FF7"/>
    <w:rsid w:val="00FD6134"/>
    <w:rsid w:val="00FD6726"/>
    <w:rsid w:val="00FD6D6A"/>
    <w:rsid w:val="00FD70BB"/>
    <w:rsid w:val="00FD734B"/>
    <w:rsid w:val="00FD73D6"/>
    <w:rsid w:val="00FD7A8D"/>
    <w:rsid w:val="00FD7B7A"/>
    <w:rsid w:val="00FD7C85"/>
    <w:rsid w:val="00FD7F7D"/>
    <w:rsid w:val="00FE030D"/>
    <w:rsid w:val="00FE05D3"/>
    <w:rsid w:val="00FE0629"/>
    <w:rsid w:val="00FE0647"/>
    <w:rsid w:val="00FE095B"/>
    <w:rsid w:val="00FE0ADB"/>
    <w:rsid w:val="00FE1252"/>
    <w:rsid w:val="00FE14DD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420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D57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B53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82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E91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44C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docId w15:val="{7E219B85-DFE2-46E0-A183-3EF05D15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7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15 pt,Left:  1 cm,Rig...,Normal + Angsana New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44794B-42F8-4663-90B3-2189414FC39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B16C543E-FA91-46BD-A84A-EF75E20BB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062A75-2380-4DAA-852A-3907E0984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571</TotalTime>
  <Pages>16</Pages>
  <Words>2768</Words>
  <Characters>15782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Sasiarun, Siriserussa</cp:lastModifiedBy>
  <cp:revision>26</cp:revision>
  <cp:lastPrinted>2024-11-05T12:16:00Z</cp:lastPrinted>
  <dcterms:created xsi:type="dcterms:W3CDTF">2024-11-05T03:04:00Z</dcterms:created>
  <dcterms:modified xsi:type="dcterms:W3CDTF">2024-11-11T09:33:00Z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