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6B7509" w:rsidRPr="008965E7" w14:paraId="25039D8D" w14:textId="77777777" w:rsidTr="006F2F87">
        <w:trPr>
          <w:trHeight w:val="68"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A525CCD" w14:textId="6AB50C6B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BEE5BD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7A803F26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6B7509" w:rsidRPr="008965E7" w14:paraId="1160FB9A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16BFF0BC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30CD9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A90D5A6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6B7509" w:rsidRPr="008965E7" w14:paraId="6B252C8E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50A1028F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BEC09F4" w14:textId="77777777" w:rsidR="006B7509" w:rsidRPr="008965E7" w:rsidRDefault="006B7509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946C5F5" w14:textId="007C2199" w:rsidR="006B7509" w:rsidRPr="008965E7" w:rsidRDefault="0097751B" w:rsidP="006F2F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97751B" w:rsidRPr="008965E7" w14:paraId="1B429C93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34ECEEE" w14:textId="678CA4CD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1656936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A8213E8" w14:textId="4AF5BD9E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7751B" w:rsidRPr="008965E7" w14:paraId="13618FB4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C2B3AA7" w14:textId="742D24CA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175BDE8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D0351AF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7751B" w:rsidRPr="008965E7" w14:paraId="28046A84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0D299CD" w14:textId="4BBA3146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303CC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53957709" w14:textId="40E8EFA6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ย่อย</w:t>
            </w:r>
          </w:p>
        </w:tc>
      </w:tr>
      <w:tr w:rsidR="0097751B" w:rsidRPr="008965E7" w14:paraId="479715D8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4C77000D" w14:textId="66AAD34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C49D21C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0E386B" w14:textId="167A4D8D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97751B" w:rsidRPr="008965E7" w14:paraId="700C8DBC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0A2DE96C" w14:textId="1AAB784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E608192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7576D64" w14:textId="61A0887D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97751B" w:rsidRPr="008965E7" w14:paraId="1FFF5673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CA6619B" w14:textId="7D1914AE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5FB37FA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19F1BEF" w14:textId="4B48391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97751B" w:rsidRPr="008965E7" w14:paraId="58CEA10F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1A43D37" w14:textId="6AFA6D42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4CD2CBD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E3A2C9F" w14:textId="522854C8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97751B" w:rsidRPr="008965E7" w14:paraId="3161CAC7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F7FD514" w14:textId="071C7BAC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61E3BAD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0E44CC3" w14:textId="4893974B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7751B" w:rsidRPr="008965E7" w14:paraId="43E9D35C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A05995D" w14:textId="110AC2FF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D94141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0A9247F" w14:textId="1F1324A3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7751B" w:rsidRPr="008965E7" w14:paraId="6A4BE931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C5E453D" w14:textId="1DE9C7D6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79326AD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33F9BE1" w14:textId="5E49F89C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7751B" w:rsidRPr="008965E7" w14:paraId="2D01531C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7D3DF0B6" w14:textId="510155FF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48763F" w14:textId="77777777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2ED19BE" w14:textId="56D35A01" w:rsidR="0097751B" w:rsidRPr="008965E7" w:rsidRDefault="0097751B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03C8E" w:rsidRPr="008965E7" w14:paraId="5C216378" w14:textId="77777777" w:rsidTr="006F2F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1274" w:type="dxa"/>
          </w:tcPr>
          <w:p w14:paraId="2178E4AB" w14:textId="3EE6B40B" w:rsidR="00A03C8E" w:rsidRPr="008965E7" w:rsidRDefault="00A03C8E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E928A6" w14:textId="77777777" w:rsidR="00A03C8E" w:rsidRPr="008965E7" w:rsidRDefault="00A03C8E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4CC92871" w14:textId="2E9901CC" w:rsidR="00A03C8E" w:rsidRPr="008965E7" w:rsidRDefault="00A03C8E" w:rsidP="0097751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549EAE0F" w14:textId="359B9324" w:rsidR="0009267B" w:rsidRPr="00A07BD3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sz w:val="28"/>
          <w:szCs w:val="28"/>
        </w:rPr>
        <w:br w:type="page"/>
      </w:r>
      <w:r w:rsidRPr="00A07BD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6886145" w14:textId="77777777" w:rsidR="0009267B" w:rsidRPr="00DD20BA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59DB5BB" w14:textId="7A67BEC6" w:rsidR="0009267B" w:rsidRPr="00A07BD3" w:rsidRDefault="0009267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Theme="majorBidi" w:hAnsiTheme="majorBidi" w:cstheme="majorBidi"/>
          <w:sz w:val="30"/>
          <w:szCs w:val="30"/>
        </w:rPr>
      </w:pPr>
      <w:r w:rsidRPr="00A07BD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</w:t>
      </w:r>
      <w:r w:rsidRPr="00AB66E5">
        <w:rPr>
          <w:rFonts w:asciiTheme="majorBidi" w:hAnsiTheme="majorBidi" w:cstheme="majorBidi"/>
          <w:sz w:val="30"/>
          <w:szCs w:val="30"/>
          <w:cs/>
        </w:rPr>
        <w:t>าร</w:t>
      </w:r>
      <w:r w:rsidR="00C1686A" w:rsidRPr="00AB66E5">
        <w:rPr>
          <w:rFonts w:asciiTheme="majorBidi" w:hAnsiTheme="majorBidi" w:cstheme="majorBidi"/>
          <w:sz w:val="30"/>
          <w:szCs w:val="30"/>
          <w:cs/>
        </w:rPr>
        <w:t>เมื่อ</w:t>
      </w:r>
      <w:bookmarkStart w:id="0" w:name="_Hlk109051044"/>
      <w:r w:rsidR="00516622" w:rsidRPr="00AB66E5">
        <w:rPr>
          <w:rFonts w:ascii="Angsana New" w:hAnsi="Angsana New" w:hint="cs"/>
          <w:sz w:val="30"/>
          <w:szCs w:val="30"/>
          <w:cs/>
        </w:rPr>
        <w:t>วันที่</w:t>
      </w:r>
      <w:r w:rsidR="00516622" w:rsidRPr="00AB66E5">
        <w:rPr>
          <w:rFonts w:ascii="Angsana New" w:hAnsi="Angsana New"/>
          <w:sz w:val="30"/>
          <w:szCs w:val="30"/>
        </w:rPr>
        <w:t xml:space="preserve"> 14 </w:t>
      </w:r>
      <w:r w:rsidR="00E61225" w:rsidRPr="00AB66E5">
        <w:rPr>
          <w:rFonts w:ascii="Angsana New" w:hAnsi="Angsana New" w:hint="cs"/>
          <w:sz w:val="30"/>
          <w:szCs w:val="30"/>
          <w:cs/>
        </w:rPr>
        <w:t>พฤศจิกายน</w:t>
      </w:r>
      <w:r w:rsidR="00516622" w:rsidRPr="00AB66E5">
        <w:rPr>
          <w:rFonts w:ascii="Angsana New" w:hAnsi="Angsana New" w:hint="cs"/>
          <w:sz w:val="30"/>
          <w:szCs w:val="30"/>
          <w:cs/>
        </w:rPr>
        <w:t xml:space="preserve"> </w:t>
      </w:r>
      <w:r w:rsidR="00516622" w:rsidRPr="00AB66E5">
        <w:rPr>
          <w:rFonts w:ascii="Angsana New" w:hAnsi="Angsana New"/>
          <w:sz w:val="30"/>
          <w:szCs w:val="30"/>
        </w:rPr>
        <w:t>2567</w:t>
      </w:r>
    </w:p>
    <w:bookmarkEnd w:id="0"/>
    <w:p w14:paraId="7C750B8A" w14:textId="77777777" w:rsidR="009C729E" w:rsidRPr="00DD20BA" w:rsidRDefault="009C729E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6471E5" w14:textId="66723A20" w:rsidR="00516622" w:rsidRDefault="00516622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ข้อมูลทั่วไป</w:t>
      </w:r>
    </w:p>
    <w:p w14:paraId="264BE6E0" w14:textId="77777777" w:rsidR="00C91DAF" w:rsidRPr="00DD20BA" w:rsidRDefault="00C91DAF" w:rsidP="00C91DAF">
      <w:pPr>
        <w:rPr>
          <w:sz w:val="30"/>
          <w:szCs w:val="30"/>
          <w:lang w:eastAsia="x-none"/>
        </w:rPr>
      </w:pPr>
    </w:p>
    <w:p w14:paraId="48E4DCBE" w14:textId="098C4991" w:rsidR="00C91DAF" w:rsidRPr="0049100B" w:rsidRDefault="00C91DAF" w:rsidP="00C91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9100B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บริษัทและบริษัทย่อย </w:t>
      </w:r>
      <w:r w:rsidRPr="0049100B">
        <w:rPr>
          <w:rFonts w:asciiTheme="majorBidi" w:hAnsiTheme="majorBidi" w:cstheme="majorBidi"/>
          <w:sz w:val="30"/>
          <w:szCs w:val="30"/>
        </w:rPr>
        <w:t>“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กลุ่มบริษัท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” </w:t>
      </w:r>
      <w:r w:rsidRPr="0049100B">
        <w:rPr>
          <w:rFonts w:asciiTheme="majorBidi" w:hAnsiTheme="majorBidi" w:cstheme="majorBidi"/>
          <w:sz w:val="30"/>
          <w:szCs w:val="30"/>
          <w:cs/>
        </w:rPr>
        <w:t>ดำเนินธุรกิจหลักเกี่ยวกับ</w:t>
      </w:r>
      <w:r w:rsidRPr="0049100B">
        <w:rPr>
          <w:rFonts w:asciiTheme="majorBidi" w:hAnsiTheme="majorBidi" w:cstheme="majorBidi" w:hint="cs"/>
          <w:sz w:val="30"/>
          <w:szCs w:val="30"/>
          <w:cs/>
        </w:rPr>
        <w:t xml:space="preserve">การผลิตอาหารทะเลแช่แข็ง </w:t>
      </w:r>
      <w:r w:rsidRPr="0049100B">
        <w:rPr>
          <w:rFonts w:asciiTheme="majorBidi" w:hAnsiTheme="majorBidi" w:cstheme="majorBidi"/>
          <w:sz w:val="30"/>
          <w:szCs w:val="30"/>
          <w:cs/>
        </w:rPr>
        <w:t>ธุรกิจห้องเย็นและ</w:t>
      </w:r>
      <w:r>
        <w:rPr>
          <w:rFonts w:asciiTheme="majorBidi" w:hAnsiTheme="majorBidi" w:cstheme="majorBidi"/>
          <w:sz w:val="30"/>
          <w:szCs w:val="30"/>
        </w:rPr>
        <w:br/>
      </w:r>
      <w:r w:rsidRPr="0049100B">
        <w:rPr>
          <w:rFonts w:asciiTheme="majorBidi" w:hAnsiTheme="majorBidi" w:cstheme="majorBidi"/>
          <w:sz w:val="30"/>
          <w:szCs w:val="30"/>
          <w:cs/>
        </w:rPr>
        <w:t>ผลิตสินค้า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ร่วม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49100B">
        <w:rPr>
          <w:rFonts w:asciiTheme="majorBidi" w:hAnsiTheme="majorBidi" w:cstheme="majorBidi"/>
          <w:sz w:val="30"/>
          <w:szCs w:val="30"/>
        </w:rPr>
        <w:t>3</w:t>
      </w:r>
      <w:r w:rsidR="00447325">
        <w:rPr>
          <w:rFonts w:asciiTheme="majorBidi" w:hAnsiTheme="majorBidi" w:cstheme="majorBidi"/>
          <w:sz w:val="30"/>
          <w:szCs w:val="30"/>
        </w:rPr>
        <w:t xml:space="preserve">0 </w:t>
      </w:r>
      <w:r w:rsidR="00CD0E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9100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9100B">
        <w:rPr>
          <w:rFonts w:asciiTheme="majorBidi" w:hAnsiTheme="majorBidi" w:cstheme="majorBidi"/>
          <w:sz w:val="30"/>
          <w:szCs w:val="30"/>
        </w:rPr>
        <w:t>31</w:t>
      </w:r>
      <w:r w:rsidRPr="0049100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49100B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ได้เปิดเผยไว้ในหมายเห</w:t>
      </w:r>
      <w:proofErr w:type="spellEnd"/>
      <w:r w:rsidR="00CE7D9D">
        <w:rPr>
          <w:rFonts w:asciiTheme="majorBidi" w:hAnsiTheme="majorBidi" w:cstheme="majorBidi" w:hint="cs"/>
          <w:sz w:val="30"/>
          <w:szCs w:val="30"/>
          <w:cs/>
        </w:rPr>
        <w:t>ตุ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ข้อ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4</w:t>
      </w:r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proofErr w:type="spellStart"/>
      <w:r w:rsidRPr="0049100B">
        <w:rPr>
          <w:rFonts w:asciiTheme="majorBidi" w:hAnsiTheme="majorBidi" w:cstheme="majorBidi"/>
          <w:sz w:val="30"/>
          <w:szCs w:val="30"/>
        </w:rPr>
        <w:t>และ</w:t>
      </w:r>
      <w:proofErr w:type="spellEnd"/>
      <w:r w:rsidRPr="0049100B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5</w:t>
      </w:r>
    </w:p>
    <w:p w14:paraId="581B31A2" w14:textId="77777777" w:rsidR="00C91DAF" w:rsidRPr="00DD20BA" w:rsidRDefault="00C91DAF" w:rsidP="00516622">
      <w:pPr>
        <w:rPr>
          <w:sz w:val="30"/>
          <w:szCs w:val="30"/>
          <w:lang w:eastAsia="x-none"/>
        </w:rPr>
      </w:pPr>
    </w:p>
    <w:p w14:paraId="3148A219" w14:textId="29636D4A" w:rsidR="0009267B" w:rsidRPr="00A07BD3" w:rsidRDefault="005756D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A07BD3">
        <w:rPr>
          <w:rFonts w:asciiTheme="majorBidi" w:hAnsiTheme="majorBidi" w:cstheme="majorBidi"/>
          <w:sz w:val="30"/>
          <w:szCs w:val="30"/>
          <w:cs/>
        </w:rPr>
        <w:t>เกณฑ์</w:t>
      </w:r>
      <w:r w:rsidR="00C714EB" w:rsidRPr="00A07BD3">
        <w:rPr>
          <w:rFonts w:asciiTheme="majorBidi" w:hAnsiTheme="majorBidi" w:cstheme="majorBidi"/>
          <w:sz w:val="30"/>
          <w:szCs w:val="30"/>
          <w:cs/>
        </w:rPr>
        <w:t>การจัดทำ</w:t>
      </w:r>
      <w:r w:rsidR="00120E21" w:rsidRPr="00A07BD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C714EB" w:rsidRPr="00A07BD3">
        <w:rPr>
          <w:rFonts w:asciiTheme="majorBidi" w:hAnsiTheme="majorBidi" w:cstheme="majorBidi"/>
          <w:sz w:val="30"/>
          <w:szCs w:val="30"/>
          <w:cs/>
          <w:lang w:val="en-US"/>
        </w:rPr>
        <w:t>ระหว่างกาล</w:t>
      </w:r>
    </w:p>
    <w:p w14:paraId="797539C1" w14:textId="77777777" w:rsidR="00C714EB" w:rsidRPr="00DD20BA" w:rsidRDefault="00C714E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35B08FE7" w14:textId="77777777" w:rsidR="00B74EA2" w:rsidRPr="000B07D7" w:rsidRDefault="00B74EA2" w:rsidP="00B74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</w:t>
      </w:r>
      <w:r w:rsidRPr="000B07D7">
        <w:rPr>
          <w:rFonts w:ascii="Angsana New" w:hAnsi="Angsana New" w:hint="cs"/>
          <w:spacing w:val="-2"/>
          <w:sz w:val="30"/>
          <w:szCs w:val="30"/>
        </w:rPr>
        <w:t>(“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>งบการเงินระหว่างกาล</w:t>
      </w:r>
      <w:r w:rsidRPr="000B07D7">
        <w:rPr>
          <w:rFonts w:ascii="Angsana New" w:hAnsi="Angsana New" w:hint="cs"/>
          <w:spacing w:val="-2"/>
          <w:sz w:val="30"/>
          <w:szCs w:val="30"/>
        </w:rPr>
        <w:t xml:space="preserve">”) </w:t>
      </w:r>
      <w:r w:rsidRPr="000B07D7">
        <w:rPr>
          <w:rFonts w:ascii="Angsana New" w:hAnsi="Angsana New" w:hint="cs"/>
          <w:spacing w:val="-2"/>
          <w:sz w:val="30"/>
          <w:szCs w:val="30"/>
          <w:cs/>
        </w:rPr>
        <w:t xml:space="preserve">ตามมาตรฐานการบัญชี ฉบับที่ </w:t>
      </w:r>
      <w:r w:rsidRPr="000B07D7">
        <w:rPr>
          <w:rFonts w:ascii="Angsana New" w:hAnsi="Angsana New" w:hint="cs"/>
          <w:spacing w:val="-2"/>
          <w:sz w:val="30"/>
          <w:szCs w:val="30"/>
        </w:rPr>
        <w:t>34</w:t>
      </w:r>
      <w:r w:rsidRPr="000B07D7">
        <w:rPr>
          <w:rFonts w:ascii="Angsana New" w:hAnsi="Angsana New" w:hint="cs"/>
          <w:sz w:val="30"/>
          <w:szCs w:val="30"/>
          <w:cs/>
        </w:rPr>
        <w:t xml:space="preserve"> เรื่อง</w:t>
      </w:r>
      <w:r w:rsidRPr="000B07D7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0B07D7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B07D7">
        <w:rPr>
          <w:rFonts w:ascii="Angsana New" w:hAnsi="Angsana New" w:hint="cs"/>
          <w:sz w:val="30"/>
          <w:szCs w:val="30"/>
        </w:rPr>
        <w:t xml:space="preserve"> </w:t>
      </w:r>
      <w:r w:rsidRPr="003C4E4D">
        <w:rPr>
          <w:rFonts w:ascii="Angsana New" w:hAnsi="Angsana New" w:hint="cs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</w:t>
      </w:r>
      <w:r w:rsidRPr="003C4E4D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งบการเงินระหว่างกาลนี้</w:t>
      </w:r>
      <w:r w:rsidRPr="000B07D7">
        <w:rPr>
          <w:rFonts w:ascii="Angsana New" w:hAnsi="Angsana New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B07D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0B07D7">
        <w:rPr>
          <w:rFonts w:ascii="Angsana New" w:hAnsi="Angsana New"/>
          <w:sz w:val="30"/>
          <w:szCs w:val="30"/>
        </w:rPr>
        <w:t xml:space="preserve"> 31 </w:t>
      </w:r>
      <w:r w:rsidRPr="000B07D7">
        <w:rPr>
          <w:rFonts w:ascii="Angsana New" w:hAnsi="Angsana New"/>
          <w:sz w:val="30"/>
          <w:szCs w:val="30"/>
          <w:cs/>
        </w:rPr>
        <w:t>ธันวาคม</w:t>
      </w:r>
      <w:r w:rsidRPr="000B07D7">
        <w:rPr>
          <w:rFonts w:ascii="Angsana New" w:hAnsi="Angsana New"/>
          <w:sz w:val="30"/>
          <w:szCs w:val="30"/>
        </w:rPr>
        <w:t xml:space="preserve"> 2566</w:t>
      </w:r>
      <w:r w:rsidRPr="000B07D7">
        <w:rPr>
          <w:rFonts w:ascii="Angsana New" w:hAnsi="Angsana New" w:hint="cs"/>
          <w:sz w:val="30"/>
          <w:szCs w:val="30"/>
          <w:cs/>
        </w:rPr>
        <w:t xml:space="preserve"> </w:t>
      </w:r>
      <w:r w:rsidRPr="000B07D7">
        <w:rPr>
          <w:rFonts w:ascii="Angsana New" w:hAnsi="Angsana New"/>
          <w:sz w:val="30"/>
          <w:szCs w:val="30"/>
        </w:rPr>
        <w:t xml:space="preserve"> </w:t>
      </w:r>
    </w:p>
    <w:p w14:paraId="518D62F7" w14:textId="77777777" w:rsidR="00B74EA2" w:rsidRPr="00DD20BA" w:rsidRDefault="00B74EA2" w:rsidP="00B74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1A7399" w14:textId="77777777" w:rsidR="00B74EA2" w:rsidRPr="000B07D7" w:rsidRDefault="00B74EA2" w:rsidP="00B74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0B07D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0B07D7">
        <w:rPr>
          <w:rFonts w:ascii="Angsana New" w:hAnsi="Angsana New"/>
          <w:sz w:val="30"/>
          <w:szCs w:val="30"/>
        </w:rPr>
        <w:t xml:space="preserve"> </w:t>
      </w:r>
      <w:r w:rsidRPr="000B07D7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B07D7">
        <w:rPr>
          <w:rFonts w:ascii="Angsana New" w:hAnsi="Angsana New" w:hint="cs"/>
          <w:sz w:val="30"/>
          <w:szCs w:val="30"/>
          <w:cs/>
        </w:rPr>
        <w:t>ที่</w:t>
      </w:r>
      <w:r w:rsidRPr="000B07D7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0B07D7">
        <w:rPr>
          <w:rFonts w:ascii="Angsana New" w:hAnsi="Angsana New" w:hint="cs"/>
          <w:sz w:val="30"/>
          <w:szCs w:val="30"/>
          <w:cs/>
        </w:rPr>
        <w:t>ไว้</w:t>
      </w:r>
      <w:r w:rsidRPr="000B07D7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0B07D7">
        <w:rPr>
          <w:rFonts w:ascii="Angsana New" w:hAnsi="Angsana New"/>
          <w:sz w:val="30"/>
          <w:szCs w:val="30"/>
        </w:rPr>
        <w:t xml:space="preserve">31 </w:t>
      </w:r>
      <w:r w:rsidRPr="000B07D7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B07D7">
        <w:rPr>
          <w:rFonts w:ascii="Angsana New" w:hAnsi="Angsana New"/>
          <w:sz w:val="30"/>
          <w:szCs w:val="30"/>
        </w:rPr>
        <w:t>2566</w:t>
      </w:r>
    </w:p>
    <w:p w14:paraId="38D92CDF" w14:textId="14DBFB9D" w:rsidR="00692829" w:rsidRDefault="00692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26"/>
          <w:szCs w:val="26"/>
          <w:cs/>
        </w:rPr>
      </w:pPr>
      <w:r>
        <w:rPr>
          <w:rFonts w:asciiTheme="majorBidi" w:hAnsiTheme="majorBidi" w:cstheme="majorBidi"/>
          <w:spacing w:val="-6"/>
          <w:sz w:val="26"/>
          <w:szCs w:val="26"/>
          <w:cs/>
        </w:rPr>
        <w:br w:type="page"/>
      </w:r>
    </w:p>
    <w:p w14:paraId="67DE356A" w14:textId="7D498343" w:rsidR="00EC54BB" w:rsidRPr="00A07BD3" w:rsidRDefault="009D589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A07BD3">
        <w:rPr>
          <w:rFonts w:asciiTheme="majorBidi" w:hAnsiTheme="majorBidi" w:cstheme="majorBidi"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57A9AB5" w14:textId="6E22246E" w:rsidR="00EC54BB" w:rsidRPr="00DD20BA" w:rsidRDefault="00EC54BB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97413" w:rsidRPr="007B3117" w14:paraId="364F2508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00FE63E7" w14:textId="51461E87" w:rsidR="00297413" w:rsidRPr="006A4CD7" w:rsidRDefault="00297413" w:rsidP="002974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3378AE01" w14:textId="4ED267D7" w:rsidR="00297413" w:rsidRPr="003B5E1F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7B819E1" w14:textId="77777777" w:rsidR="00297413" w:rsidRPr="006A4CD7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2CC5AB73" w14:textId="77777777" w:rsidR="00297413" w:rsidRPr="006A4CD7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4C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D18" w:rsidRPr="007B3117" w14:paraId="7EBCB2EF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154C7DF9" w14:textId="6A4CF37E" w:rsidR="002B5D18" w:rsidRPr="00FF32B1" w:rsidRDefault="002B5D18" w:rsidP="006F2F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CD0ED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เก้า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เดื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อ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นสิ้นสุดวันที่ </w:t>
            </w:r>
            <w:r w:rsidRPr="00FF32B1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CA6DF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CD0ED6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shd w:val="clear" w:color="auto" w:fill="auto"/>
          </w:tcPr>
          <w:p w14:paraId="328979AC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F0D8882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AD8F1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DA156BD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896B8D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FEFC05C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B375D9" w14:textId="77777777" w:rsidR="002B5D18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2B5D18" w:rsidRPr="007B3117" w14:paraId="186BD0C8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2829885E" w14:textId="77777777" w:rsidR="002B5D18" w:rsidRPr="007B3117" w:rsidRDefault="002B5D18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5C613645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B5D18" w:rsidRPr="007B3117" w14:paraId="4E349427" w14:textId="77777777" w:rsidTr="00297413">
        <w:tc>
          <w:tcPr>
            <w:tcW w:w="4140" w:type="dxa"/>
            <w:shd w:val="clear" w:color="auto" w:fill="auto"/>
          </w:tcPr>
          <w:p w14:paraId="7B3548B7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33A04C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995B5A" w14:textId="77777777" w:rsidR="002B5D18" w:rsidRPr="007B3117" w:rsidRDefault="002B5D18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525A12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563E3B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9E212C" w14:textId="77777777" w:rsidR="002B5D18" w:rsidRPr="007E74E6" w:rsidRDefault="002B5D18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D6B5041" w14:textId="77777777" w:rsidR="002B5D18" w:rsidRPr="007B3117" w:rsidRDefault="002B5D18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F29B17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82B05" w:rsidRPr="007B3117" w14:paraId="72F5B96E" w14:textId="77777777" w:rsidTr="00297413">
        <w:tc>
          <w:tcPr>
            <w:tcW w:w="4140" w:type="dxa"/>
            <w:shd w:val="clear" w:color="auto" w:fill="auto"/>
          </w:tcPr>
          <w:p w14:paraId="52246AFE" w14:textId="5F9E8A3A" w:rsidR="00082B05" w:rsidRPr="007E74E6" w:rsidRDefault="00082B05" w:rsidP="0008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รายได้</w:t>
            </w:r>
            <w:r w:rsidR="001849AB">
              <w:rPr>
                <w:rFonts w:asciiTheme="majorBidi" w:hAnsiTheme="majorBidi" w:hint="cs"/>
                <w:sz w:val="30"/>
                <w:szCs w:val="30"/>
                <w:cs/>
              </w:rPr>
              <w:t>อื่น</w:t>
            </w: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จากการให้เช่า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1080" w:type="dxa"/>
            <w:shd w:val="clear" w:color="auto" w:fill="auto"/>
          </w:tcPr>
          <w:p w14:paraId="5A296F68" w14:textId="3BD61FC7" w:rsidR="00082B05" w:rsidRPr="00997B2B" w:rsidRDefault="00082B05" w:rsidP="00082B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A3E085" w14:textId="77777777" w:rsidR="00082B05" w:rsidRPr="002B3D4B" w:rsidRDefault="00082B05" w:rsidP="0008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E90BD5" w14:textId="77777777" w:rsidR="00082B05" w:rsidRPr="00997B2B" w:rsidRDefault="00082B05" w:rsidP="00082B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7C916" w14:textId="77777777" w:rsidR="00082B05" w:rsidRPr="007B3117" w:rsidRDefault="00082B05" w:rsidP="0008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6A589D" w14:textId="029E1220" w:rsidR="00082B05" w:rsidRPr="007E74E6" w:rsidRDefault="00082B05" w:rsidP="00082B0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1,206</w:t>
            </w:r>
          </w:p>
        </w:tc>
        <w:tc>
          <w:tcPr>
            <w:tcW w:w="270" w:type="dxa"/>
            <w:shd w:val="clear" w:color="auto" w:fill="auto"/>
          </w:tcPr>
          <w:p w14:paraId="0ED65030" w14:textId="77777777" w:rsidR="00082B05" w:rsidRPr="007B3117" w:rsidRDefault="00082B05" w:rsidP="00082B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CEEA0C" w14:textId="77777777" w:rsidR="00082B05" w:rsidRPr="00997B2B" w:rsidRDefault="00082B05" w:rsidP="00082B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82B05" w:rsidRPr="007B3117" w14:paraId="19A21760" w14:textId="77777777" w:rsidTr="00297413">
        <w:tc>
          <w:tcPr>
            <w:tcW w:w="4140" w:type="dxa"/>
            <w:shd w:val="clear" w:color="auto" w:fill="auto"/>
          </w:tcPr>
          <w:p w14:paraId="436D1649" w14:textId="0A3F2954" w:rsidR="00082B05" w:rsidRPr="007E74E6" w:rsidRDefault="00082B05" w:rsidP="0008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7E74E6">
              <w:rPr>
                <w:rFonts w:asciiTheme="majorBidi" w:hAnsi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4AFCD2A0" w14:textId="7D97D9FD" w:rsidR="00082B05" w:rsidRPr="00997B2B" w:rsidRDefault="00082B05" w:rsidP="00082B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291160" w14:textId="77777777" w:rsidR="00082B05" w:rsidRPr="002B3D4B" w:rsidRDefault="00082B05" w:rsidP="0008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C7422" w14:textId="18074CF0" w:rsidR="00082B05" w:rsidRPr="00997B2B" w:rsidRDefault="00082B05" w:rsidP="00082B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4FF12E" w14:textId="77777777" w:rsidR="00082B05" w:rsidRPr="007B3117" w:rsidRDefault="00082B05" w:rsidP="00082B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E4275B" w14:textId="7D962647" w:rsidR="00082B05" w:rsidRPr="007E74E6" w:rsidRDefault="00082B05" w:rsidP="00082B0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1,004</w:t>
            </w:r>
          </w:p>
        </w:tc>
        <w:tc>
          <w:tcPr>
            <w:tcW w:w="270" w:type="dxa"/>
            <w:shd w:val="clear" w:color="auto" w:fill="auto"/>
          </w:tcPr>
          <w:p w14:paraId="35C6D05C" w14:textId="77777777" w:rsidR="00082B05" w:rsidRPr="007B3117" w:rsidRDefault="00082B05" w:rsidP="00082B05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343A02" w14:textId="2C481E04" w:rsidR="00082B05" w:rsidRPr="00997B2B" w:rsidRDefault="00082B05" w:rsidP="00082B0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92829" w:rsidRPr="007B3117" w14:paraId="67988675" w14:textId="77777777" w:rsidTr="00297413">
        <w:tc>
          <w:tcPr>
            <w:tcW w:w="4140" w:type="dxa"/>
            <w:shd w:val="clear" w:color="auto" w:fill="auto"/>
          </w:tcPr>
          <w:p w14:paraId="1BA13367" w14:textId="77777777" w:rsidR="00692829" w:rsidRDefault="00692829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3DBA9B" w14:textId="77777777" w:rsidR="00692829" w:rsidRPr="00997B2B" w:rsidRDefault="00692829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2C8B06" w14:textId="77777777" w:rsidR="00692829" w:rsidRPr="002B3D4B" w:rsidRDefault="00692829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DE404A" w14:textId="77777777" w:rsidR="00692829" w:rsidRPr="00997B2B" w:rsidRDefault="00692829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55524B" w14:textId="77777777" w:rsidR="00692829" w:rsidRPr="007B3117" w:rsidRDefault="00692829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2C104" w14:textId="77777777" w:rsidR="00692829" w:rsidRDefault="00692829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F39204" w14:textId="77777777" w:rsidR="00692829" w:rsidRPr="007B3117" w:rsidRDefault="00692829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358768" w14:textId="77777777" w:rsidR="00692829" w:rsidRPr="00997B2B" w:rsidRDefault="00692829" w:rsidP="006F2F8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5D18" w:rsidRPr="007B3117" w14:paraId="257B4A4B" w14:textId="77777777" w:rsidTr="00297413">
        <w:tc>
          <w:tcPr>
            <w:tcW w:w="4140" w:type="dxa"/>
            <w:shd w:val="clear" w:color="auto" w:fill="auto"/>
          </w:tcPr>
          <w:p w14:paraId="57D7A074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3366C6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FA6B3B" w14:textId="77777777" w:rsidR="002B5D18" w:rsidRPr="007B3117" w:rsidRDefault="002B5D18" w:rsidP="002B3D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F0A434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D83CC8" w14:textId="77777777" w:rsidR="002B5D18" w:rsidRPr="007B3117" w:rsidRDefault="002B5D1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068A0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DA7CCB" w14:textId="77777777" w:rsidR="002B5D18" w:rsidRPr="007B3117" w:rsidRDefault="002B5D18" w:rsidP="006F2F8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F25A35" w14:textId="77777777" w:rsidR="002B5D18" w:rsidRPr="007B3117" w:rsidRDefault="002B5D18" w:rsidP="006F2F8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4E6" w:rsidRPr="007B3117" w14:paraId="5F991F11" w14:textId="77777777" w:rsidTr="00297413">
        <w:tc>
          <w:tcPr>
            <w:tcW w:w="4140" w:type="dxa"/>
            <w:shd w:val="clear" w:color="auto" w:fill="auto"/>
          </w:tcPr>
          <w:p w14:paraId="05DDEB14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900AD9" w14:textId="1B822984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FD0399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7FB31D" w14:textId="1674D7A9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0731A9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08D6DE" w14:textId="33E5EAFE" w:rsidR="007E74E6" w:rsidRPr="007B3117" w:rsidRDefault="007E74E6" w:rsidP="007E74E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27DE83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901598" w14:textId="5CF4BC3A" w:rsidR="007E74E6" w:rsidRPr="007B3117" w:rsidRDefault="007E74E6" w:rsidP="007E74E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4E6" w:rsidRPr="007B3117" w14:paraId="7281BEE3" w14:textId="77777777" w:rsidTr="00297413">
        <w:tc>
          <w:tcPr>
            <w:tcW w:w="4140" w:type="dxa"/>
            <w:shd w:val="clear" w:color="auto" w:fill="auto"/>
          </w:tcPr>
          <w:p w14:paraId="1049A785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C52B5" w14:textId="28AB5E44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710"/>
              </w:tabs>
              <w:spacing w:line="240" w:lineRule="auto"/>
              <w:ind w:left="-108" w:right="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EDEF34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FE64B2" w14:textId="396311B7" w:rsidR="007E74E6" w:rsidRPr="007B3117" w:rsidRDefault="007E74E6" w:rsidP="007E74E6">
            <w:pPr>
              <w:pStyle w:val="acctfourfigures"/>
              <w:tabs>
                <w:tab w:val="clear" w:pos="765"/>
                <w:tab w:val="left" w:pos="146"/>
                <w:tab w:val="decimal" w:pos="620"/>
              </w:tabs>
              <w:spacing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69F375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AD8D78" w14:textId="1271F8D0" w:rsidR="007E74E6" w:rsidRPr="007B3117" w:rsidRDefault="007E74E6" w:rsidP="007E74E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1916C1" w14:textId="77777777" w:rsidR="007E74E6" w:rsidRPr="007B3117" w:rsidRDefault="007E74E6" w:rsidP="007E74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8A9BA4" w14:textId="6B7F6C7D" w:rsidR="007E74E6" w:rsidRPr="007B3117" w:rsidRDefault="007E74E6" w:rsidP="007E74E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D0ED6" w:rsidRPr="007B3117" w14:paraId="086BA00A" w14:textId="77777777" w:rsidTr="00297413">
        <w:tc>
          <w:tcPr>
            <w:tcW w:w="4140" w:type="dxa"/>
            <w:shd w:val="clear" w:color="auto" w:fill="auto"/>
          </w:tcPr>
          <w:p w14:paraId="76850DBC" w14:textId="77777777" w:rsidR="00CD0ED6" w:rsidRPr="007B3117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B311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6CEE7D" w14:textId="2CACACCB" w:rsidR="00CD0ED6" w:rsidRPr="001B0CC8" w:rsidRDefault="00082B05" w:rsidP="00CD0E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23,330</w:t>
            </w:r>
          </w:p>
        </w:tc>
        <w:tc>
          <w:tcPr>
            <w:tcW w:w="270" w:type="dxa"/>
            <w:shd w:val="clear" w:color="auto" w:fill="auto"/>
          </w:tcPr>
          <w:p w14:paraId="130621BB" w14:textId="77777777" w:rsidR="00CD0ED6" w:rsidRPr="001B0CC8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8C11F" w14:textId="74037BB1" w:rsidR="00CD0ED6" w:rsidRPr="001B0CC8" w:rsidRDefault="00CD0ED6" w:rsidP="00CD0ED6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31,896</w:t>
            </w:r>
          </w:p>
        </w:tc>
        <w:tc>
          <w:tcPr>
            <w:tcW w:w="270" w:type="dxa"/>
            <w:shd w:val="clear" w:color="auto" w:fill="auto"/>
          </w:tcPr>
          <w:p w14:paraId="1B25B953" w14:textId="77777777" w:rsidR="00CD0ED6" w:rsidRPr="001B0CC8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4370C2" w14:textId="2D6176AF" w:rsidR="00CD0ED6" w:rsidRPr="001B0CC8" w:rsidRDefault="00082B05" w:rsidP="00082B0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23,330</w:t>
            </w:r>
          </w:p>
        </w:tc>
        <w:tc>
          <w:tcPr>
            <w:tcW w:w="270" w:type="dxa"/>
            <w:shd w:val="clear" w:color="auto" w:fill="auto"/>
          </w:tcPr>
          <w:p w14:paraId="63498084" w14:textId="77777777" w:rsidR="00CD0ED6" w:rsidRPr="001B0CC8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5D43115" w14:textId="654A374A" w:rsidR="00CD0ED6" w:rsidRPr="001B0CC8" w:rsidRDefault="00CD0ED6" w:rsidP="00CD0E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31,896</w:t>
            </w:r>
          </w:p>
        </w:tc>
      </w:tr>
      <w:tr w:rsidR="00CD0ED6" w:rsidRPr="007B3117" w14:paraId="5F920842" w14:textId="77777777" w:rsidTr="00297413">
        <w:tc>
          <w:tcPr>
            <w:tcW w:w="4140" w:type="dxa"/>
            <w:shd w:val="clear" w:color="auto" w:fill="auto"/>
          </w:tcPr>
          <w:p w14:paraId="23E755F5" w14:textId="77777777" w:rsidR="00CD0ED6" w:rsidRPr="007B3117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B3117">
              <w:rPr>
                <w:rFonts w:asciiTheme="majorBidi" w:hAnsiTheme="majorBidi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D965ED" w14:textId="31D1D588" w:rsidR="00CD0ED6" w:rsidRPr="001B0CC8" w:rsidRDefault="00082B05" w:rsidP="00CD0E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3B2831B4" w14:textId="77777777" w:rsidR="00CD0ED6" w:rsidRPr="001B0CC8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7A2EE" w14:textId="24EB0A45" w:rsidR="00CD0ED6" w:rsidRPr="001B0CC8" w:rsidRDefault="00CD0ED6" w:rsidP="00CD0ED6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10024474" w14:textId="77777777" w:rsidR="00CD0ED6" w:rsidRPr="001B0CC8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08CE43" w14:textId="567BCE5B" w:rsidR="00CD0ED6" w:rsidRPr="001B0CC8" w:rsidRDefault="00082B05" w:rsidP="00082B05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70" w:type="dxa"/>
            <w:shd w:val="clear" w:color="auto" w:fill="auto"/>
          </w:tcPr>
          <w:p w14:paraId="66DDBC0D" w14:textId="77777777" w:rsidR="00CD0ED6" w:rsidRPr="001B0CC8" w:rsidRDefault="00CD0ED6" w:rsidP="00CD0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842526" w14:textId="5D96F024" w:rsidR="00CD0ED6" w:rsidRPr="001B0CC8" w:rsidRDefault="00CD0ED6" w:rsidP="00CD0ED6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D0E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722</w:t>
            </w:r>
          </w:p>
        </w:tc>
      </w:tr>
      <w:tr w:rsidR="00244DF4" w:rsidRPr="007B3117" w14:paraId="5B3B3B20" w14:textId="77777777" w:rsidTr="00297413">
        <w:tc>
          <w:tcPr>
            <w:tcW w:w="4140" w:type="dxa"/>
            <w:shd w:val="clear" w:color="auto" w:fill="auto"/>
          </w:tcPr>
          <w:p w14:paraId="6626EB0D" w14:textId="77777777" w:rsidR="00244DF4" w:rsidRPr="007B3117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42C88" w14:textId="77777777" w:rsidR="00244DF4" w:rsidRDefault="00244DF4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FD634D" w14:textId="77777777" w:rsidR="00244DF4" w:rsidRPr="001B0CC8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D77198" w14:textId="77777777" w:rsidR="00244DF4" w:rsidRDefault="00244DF4" w:rsidP="00E057F9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2D87EB" w14:textId="77777777" w:rsidR="00244DF4" w:rsidRPr="001B0CC8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428F3" w14:textId="77777777" w:rsidR="00244DF4" w:rsidRDefault="00244DF4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63BF4E" w14:textId="77777777" w:rsidR="00244DF4" w:rsidRPr="001B0CC8" w:rsidRDefault="00244DF4" w:rsidP="00E05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AEE2B0" w14:textId="77777777" w:rsidR="00244DF4" w:rsidRDefault="00244DF4" w:rsidP="00E057F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13160" w:rsidRPr="007B3117" w14:paraId="3580390F" w14:textId="77777777" w:rsidTr="00297413">
        <w:tc>
          <w:tcPr>
            <w:tcW w:w="4140" w:type="dxa"/>
            <w:shd w:val="clear" w:color="auto" w:fill="auto"/>
          </w:tcPr>
          <w:p w14:paraId="4FD91A18" w14:textId="4D564AE3" w:rsidR="00E13160" w:rsidRPr="007B3117" w:rsidRDefault="003306F7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บุคคลหรือ</w:t>
            </w:r>
            <w:r w:rsidR="00E13160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AE9A7" w14:textId="77777777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1728AD4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44B4B7" w14:textId="77777777" w:rsidR="00E13160" w:rsidRDefault="00E13160" w:rsidP="00E13160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D5B82F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07A58A" w14:textId="77777777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665708" w14:textId="77777777" w:rsidR="00E13160" w:rsidRPr="001B0CC8" w:rsidRDefault="00E13160" w:rsidP="00E13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25A037" w14:textId="77777777" w:rsidR="00E13160" w:rsidRDefault="00E13160" w:rsidP="00E1316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4DEC" w:rsidRPr="007B3117" w14:paraId="2204B622" w14:textId="77777777" w:rsidTr="00297413">
        <w:tc>
          <w:tcPr>
            <w:tcW w:w="4140" w:type="dxa"/>
            <w:shd w:val="clear" w:color="auto" w:fill="auto"/>
          </w:tcPr>
          <w:p w14:paraId="13EDAA3D" w14:textId="6040D5B0" w:rsidR="00274DEC" w:rsidRPr="007B3117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A890F2" w14:textId="473F25BD" w:rsidR="00274DEC" w:rsidRDefault="00274DEC" w:rsidP="00274D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20CD62E4" w14:textId="77777777" w:rsidR="00274DEC" w:rsidRPr="001B0CC8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57898B" w14:textId="20BDCB46" w:rsidR="00274DEC" w:rsidRDefault="00274DEC" w:rsidP="00274D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443C43" w14:textId="77777777" w:rsidR="00274DEC" w:rsidRPr="001B0CC8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C8BAF9" w14:textId="5BDE17C2" w:rsidR="00274DEC" w:rsidRDefault="00274DEC" w:rsidP="00274DE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451</w:t>
            </w:r>
          </w:p>
        </w:tc>
        <w:tc>
          <w:tcPr>
            <w:tcW w:w="270" w:type="dxa"/>
            <w:shd w:val="clear" w:color="auto" w:fill="auto"/>
          </w:tcPr>
          <w:p w14:paraId="7EB9AAC2" w14:textId="77777777" w:rsidR="00274DEC" w:rsidRPr="001B0CC8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D8DF8B" w14:textId="0FF39C31" w:rsidR="00274DEC" w:rsidRDefault="00274DEC" w:rsidP="00274D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74DEC" w14:paraId="709BC952" w14:textId="77777777" w:rsidTr="00297413">
        <w:tc>
          <w:tcPr>
            <w:tcW w:w="4140" w:type="dxa"/>
            <w:shd w:val="clear" w:color="auto" w:fill="auto"/>
          </w:tcPr>
          <w:p w14:paraId="1AEEBBE9" w14:textId="5019D370" w:rsidR="00274DEC" w:rsidRPr="0000389D" w:rsidRDefault="006B03A9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274DEC"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  <w:r w:rsidR="00271ECC" w:rsidRPr="0000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ABA09A" w14:textId="5C979256" w:rsidR="00274DEC" w:rsidRDefault="00274DEC" w:rsidP="00274DE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5,906</w:t>
            </w:r>
          </w:p>
        </w:tc>
        <w:tc>
          <w:tcPr>
            <w:tcW w:w="270" w:type="dxa"/>
            <w:shd w:val="clear" w:color="auto" w:fill="auto"/>
          </w:tcPr>
          <w:p w14:paraId="7A3D0E4E" w14:textId="77777777" w:rsidR="00274DEC" w:rsidRPr="001B0CC8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5AC8CA" w14:textId="77777777" w:rsidR="00274DEC" w:rsidRDefault="00274DEC" w:rsidP="00274D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D5AA01" w14:textId="77777777" w:rsidR="00274DEC" w:rsidRPr="001B0CC8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799D1" w14:textId="5DE99146" w:rsidR="00274DEC" w:rsidRDefault="00274DEC" w:rsidP="00274DE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5,906</w:t>
            </w:r>
          </w:p>
        </w:tc>
        <w:tc>
          <w:tcPr>
            <w:tcW w:w="270" w:type="dxa"/>
            <w:shd w:val="clear" w:color="auto" w:fill="auto"/>
          </w:tcPr>
          <w:p w14:paraId="0F04BC46" w14:textId="77777777" w:rsidR="00274DEC" w:rsidRPr="001B0CC8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B778A2" w14:textId="77777777" w:rsidR="00274DEC" w:rsidRDefault="00274DEC" w:rsidP="00274D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7B2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A7F5F7A" w14:textId="77777777" w:rsidR="00704CC9" w:rsidRPr="00704CC9" w:rsidRDefault="00704CC9" w:rsidP="00704CC9">
      <w:pPr>
        <w:rPr>
          <w:sz w:val="30"/>
          <w:szCs w:val="30"/>
          <w:lang w:val="x-none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297413" w:rsidRPr="00825E33" w14:paraId="4DB84AB0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7A2E0367" w14:textId="05571FDC" w:rsidR="00297413" w:rsidRPr="006E7FBE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F5E66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52457370" w14:textId="77777777" w:rsidR="00297413" w:rsidRPr="00825E33" w:rsidRDefault="00297413" w:rsidP="00297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6A749E" w14:textId="77777777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08089E94" w14:textId="77777777" w:rsidR="00297413" w:rsidRPr="00825E33" w:rsidRDefault="00297413" w:rsidP="0029741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7413" w:rsidRPr="00825E33" w14:paraId="490EABD1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3216213F" w14:textId="5221879E" w:rsidR="00297413" w:rsidRPr="00825E33" w:rsidRDefault="008E07F6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E657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57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16064987" w14:textId="19F3FA9F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0A3F7924" w14:textId="77777777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171D4A" w14:textId="51D94DAC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1CB7719" w14:textId="77777777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5A4E469" w14:textId="520B89F1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21DB39F5" w14:textId="77777777" w:rsidR="00297413" w:rsidRPr="00825E33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4B2D1D" w14:textId="77777777" w:rsidR="00297413" w:rsidRPr="003775C7" w:rsidRDefault="00297413" w:rsidP="00297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10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pacing w:val="-10"/>
                <w:sz w:val="30"/>
                <w:szCs w:val="30"/>
              </w:rPr>
              <w:t>31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</w:rPr>
              <w:t xml:space="preserve"> </w:t>
            </w:r>
            <w:r w:rsidRPr="003775C7">
              <w:rPr>
                <w:rFonts w:ascii="Angsana New" w:hAnsi="Angsana New" w:hint="cs"/>
                <w:b/>
                <w:spacing w:val="-10"/>
                <w:sz w:val="30"/>
                <w:szCs w:val="30"/>
                <w:cs/>
              </w:rPr>
              <w:t>ธันวาคม</w:t>
            </w:r>
          </w:p>
        </w:tc>
      </w:tr>
      <w:tr w:rsidR="00747D80" w:rsidRPr="00825E33" w14:paraId="0C2A8C9C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52E25B8C" w14:textId="084DDF68" w:rsidR="00747D80" w:rsidRPr="00825E33" w:rsidRDefault="00747D80" w:rsidP="006F2F8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0DEF5E8" w14:textId="62E2D4B6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9B6B62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48C9C47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53FED8" w14:textId="77777777" w:rsidR="00747D80" w:rsidRPr="001824F6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E64A75E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75A794" w14:textId="3784B6F0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4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 w:rsidR="009B6B62">
              <w:rPr>
                <w:rFonts w:ascii="Angsana New" w:hAnsi="Angsana New"/>
                <w:bCs/>
                <w:spacing w:val="-4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AAA97DB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pacing w:val="-4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D908426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 w:rsidRPr="00825E33">
              <w:rPr>
                <w:rFonts w:ascii="Angsana New" w:hAnsi="Angsana New" w:hint="cs"/>
                <w:bCs/>
                <w:spacing w:val="-4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spacing w:val="-4"/>
                <w:sz w:val="30"/>
                <w:szCs w:val="30"/>
                <w:cs/>
              </w:rPr>
              <w:t>6</w:t>
            </w:r>
          </w:p>
        </w:tc>
      </w:tr>
      <w:tr w:rsidR="00747D80" w:rsidRPr="00825E33" w14:paraId="724BD4E6" w14:textId="77777777" w:rsidTr="00297413">
        <w:trPr>
          <w:tblHeader/>
        </w:trPr>
        <w:tc>
          <w:tcPr>
            <w:tcW w:w="4140" w:type="dxa"/>
            <w:shd w:val="clear" w:color="auto" w:fill="auto"/>
          </w:tcPr>
          <w:p w14:paraId="5760F83D" w14:textId="77777777" w:rsidR="00747D80" w:rsidRPr="00825E33" w:rsidRDefault="00747D80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3E202583" w14:textId="77777777" w:rsidR="00747D80" w:rsidRPr="00825E33" w:rsidRDefault="00747D80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5E3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1D5F" w:rsidRPr="00825E33" w14:paraId="5092EA28" w14:textId="77777777" w:rsidTr="00297413">
        <w:tc>
          <w:tcPr>
            <w:tcW w:w="4140" w:type="dxa"/>
            <w:shd w:val="clear" w:color="auto" w:fill="auto"/>
          </w:tcPr>
          <w:p w14:paraId="7BE7345E" w14:textId="7DECCF5A" w:rsidR="00B41D5F" w:rsidRPr="00D45F9F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5F9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D0F8ED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EA82D3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A9B3B1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5F5B61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41560E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8F2B4F" w14:textId="77777777" w:rsidR="00B41D5F" w:rsidRPr="00825E33" w:rsidRDefault="00B41D5F" w:rsidP="00B41D5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7D2F79" w14:textId="77777777" w:rsidR="00B41D5F" w:rsidRPr="00825E33" w:rsidRDefault="00B41D5F" w:rsidP="00B41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74DEC" w:rsidRPr="00825E33" w14:paraId="3D0C5412" w14:textId="77777777" w:rsidTr="00297413">
        <w:tc>
          <w:tcPr>
            <w:tcW w:w="4140" w:type="dxa"/>
            <w:shd w:val="clear" w:color="auto" w:fill="auto"/>
          </w:tcPr>
          <w:p w14:paraId="3D8B61E6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6E1D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7378105" w14:textId="61499AE4" w:rsidR="00274DEC" w:rsidRPr="00274DEC" w:rsidRDefault="00274DEC" w:rsidP="00274D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5D717D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6D785A0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2E3453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89A2EE5" w14:textId="0376D204" w:rsidR="00274DEC" w:rsidRPr="00274DEC" w:rsidRDefault="00274DEC" w:rsidP="00274DEC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  <w:tc>
          <w:tcPr>
            <w:tcW w:w="270" w:type="dxa"/>
            <w:shd w:val="clear" w:color="auto" w:fill="auto"/>
          </w:tcPr>
          <w:p w14:paraId="6E05B964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A625FD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5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274DEC" w:rsidRPr="00825E33" w14:paraId="7FE03F94" w14:textId="77777777" w:rsidTr="00297413">
        <w:tc>
          <w:tcPr>
            <w:tcW w:w="4140" w:type="dxa"/>
            <w:shd w:val="clear" w:color="auto" w:fill="auto"/>
          </w:tcPr>
          <w:p w14:paraId="0D071919" w14:textId="77777777" w:rsidR="00274DEC" w:rsidRPr="00276E1D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45A848F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9C4FCA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AAE0387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CA115B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308BC8F" w14:textId="77777777" w:rsidR="00274DEC" w:rsidRPr="00274DEC" w:rsidRDefault="00274DEC" w:rsidP="00274D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366E06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27BF3C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4DEC" w:rsidRPr="00825E33" w14:paraId="091AA8F5" w14:textId="77777777" w:rsidTr="00297413">
        <w:tc>
          <w:tcPr>
            <w:tcW w:w="4140" w:type="dxa"/>
            <w:shd w:val="clear" w:color="auto" w:fill="auto"/>
          </w:tcPr>
          <w:p w14:paraId="681F15EE" w14:textId="2EC0F817" w:rsidR="00274DEC" w:rsidRPr="003570C6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0B992AEC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1062F3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B0B522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219D51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9CD63D" w14:textId="77777777" w:rsidR="00274DEC" w:rsidRPr="00274DEC" w:rsidRDefault="00274DEC" w:rsidP="00274DE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D3A346" w14:textId="77777777" w:rsidR="00274DEC" w:rsidRPr="00825E33" w:rsidRDefault="00274DEC" w:rsidP="00274D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2B885A" w14:textId="77777777" w:rsidR="00274DEC" w:rsidRPr="00825E33" w:rsidRDefault="00274DEC" w:rsidP="00274DEC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71EF0" w:rsidRPr="00825E33" w14:paraId="417C71F2" w14:textId="77777777" w:rsidTr="00297413">
        <w:tc>
          <w:tcPr>
            <w:tcW w:w="4140" w:type="dxa"/>
            <w:shd w:val="clear" w:color="auto" w:fill="auto"/>
          </w:tcPr>
          <w:p w14:paraId="11DCC443" w14:textId="212681E4" w:rsidR="00471EF0" w:rsidRPr="003570C6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3570C6">
              <w:rPr>
                <w:rFonts w:asciiTheme="majorBidi" w:hAnsi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D620AC4" w14:textId="142FAD4F" w:rsidR="00471EF0" w:rsidRPr="003570C6" w:rsidRDefault="00471EF0" w:rsidP="00471E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4DE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3E589" w14:textId="77777777" w:rsidR="00471EF0" w:rsidRPr="003570C6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C9748F" w14:textId="7F54F2A9" w:rsidR="00471EF0" w:rsidRPr="003570C6" w:rsidRDefault="00471EF0" w:rsidP="00471EF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99035" w14:textId="77777777" w:rsidR="00471EF0" w:rsidRPr="003570C6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DF734" w14:textId="3E000427" w:rsidR="00471EF0" w:rsidRPr="00274DEC" w:rsidRDefault="00471EF0" w:rsidP="00471EF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15,000</w:t>
            </w:r>
          </w:p>
        </w:tc>
        <w:tc>
          <w:tcPr>
            <w:tcW w:w="270" w:type="dxa"/>
            <w:shd w:val="clear" w:color="auto" w:fill="auto"/>
          </w:tcPr>
          <w:p w14:paraId="58B15756" w14:textId="77777777" w:rsidR="00471EF0" w:rsidRPr="003570C6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706918" w14:textId="6453E40F" w:rsidR="00471EF0" w:rsidRPr="003570C6" w:rsidRDefault="00471EF0" w:rsidP="00471EF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570C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471EF0" w:rsidRPr="00825E33" w14:paraId="314D1B7D" w14:textId="77777777" w:rsidTr="00297413">
        <w:tc>
          <w:tcPr>
            <w:tcW w:w="4140" w:type="dxa"/>
            <w:shd w:val="clear" w:color="auto" w:fill="auto"/>
          </w:tcPr>
          <w:p w14:paraId="27531AEE" w14:textId="77777777" w:rsidR="00471EF0" w:rsidRPr="00276E1D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A3CE4FE" w14:textId="77777777" w:rsidR="00471EF0" w:rsidRPr="00825E33" w:rsidRDefault="00471EF0" w:rsidP="00471EF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29B785" w14:textId="77777777" w:rsidR="00471EF0" w:rsidRPr="00825E33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4723B96" w14:textId="77777777" w:rsidR="00471EF0" w:rsidRPr="00825E33" w:rsidRDefault="00471EF0" w:rsidP="00471EF0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64D444" w14:textId="77777777" w:rsidR="00471EF0" w:rsidRPr="00825E33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0300852" w14:textId="77777777" w:rsidR="00471EF0" w:rsidRPr="00274DEC" w:rsidRDefault="00471EF0" w:rsidP="00471EF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BC26E7" w14:textId="77777777" w:rsidR="00471EF0" w:rsidRPr="00825E33" w:rsidRDefault="00471EF0" w:rsidP="00471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D4216" w14:textId="77777777" w:rsidR="00471EF0" w:rsidRPr="00825E33" w:rsidRDefault="00471EF0" w:rsidP="00471EF0">
            <w:pPr>
              <w:pStyle w:val="acctfourfigures"/>
              <w:tabs>
                <w:tab w:val="clear" w:pos="765"/>
                <w:tab w:val="decimal" w:pos="26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A227BFD" w14:textId="77777777" w:rsidR="00461459" w:rsidRDefault="00461459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CD6D8D9" w14:textId="77777777" w:rsidR="00461459" w:rsidRDefault="0046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63C939B" w14:textId="67FB4018" w:rsidR="00EC409B" w:rsidRPr="00AD071D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D071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สัญญาสำคัญ</w:t>
      </w:r>
    </w:p>
    <w:p w14:paraId="1CF769B1" w14:textId="77777777" w:rsidR="00EC409B" w:rsidRPr="00D41C3A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A9E709C" w14:textId="77777777" w:rsidR="00EC409B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สัญญาเช่าที่ดิน</w:t>
      </w:r>
    </w:p>
    <w:p w14:paraId="0B52EB30" w14:textId="77777777" w:rsidR="00EC409B" w:rsidRPr="00D41C3A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715541A" w14:textId="77777777" w:rsidR="00EC409B" w:rsidRPr="00AD071D" w:rsidRDefault="00EC409B" w:rsidP="00EC4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บริษัทได้ทำสัญญาเช่าที่ดินกับบริษัทย่อยแห่งหนึ่ง เพื่อให้เช่าที่ดินสำหรับก่อสร้างอาคารสำนักงาน โรงงาน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ห้องเย็น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และอาคารเก็บสินค้า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โดยมีกำหนดระยะเวลา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30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ปี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นับตั้งแต่วันที่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1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>ตุลาคม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E93B2F">
        <w:rPr>
          <w:rFonts w:asciiTheme="majorBidi" w:hAnsiTheme="majorBidi" w:cstheme="majorBidi"/>
          <w:sz w:val="30"/>
          <w:szCs w:val="30"/>
        </w:rPr>
        <w:t>2566</w:t>
      </w:r>
      <w:r w:rsidRPr="00E93B2F">
        <w:rPr>
          <w:rFonts w:asciiTheme="majorBidi" w:hAnsiTheme="majorBidi"/>
          <w:sz w:val="30"/>
          <w:szCs w:val="30"/>
        </w:rPr>
        <w:t xml:space="preserve"> 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ถึง </w:t>
      </w:r>
      <w:r>
        <w:rPr>
          <w:rFonts w:asciiTheme="majorBidi" w:hAnsiTheme="majorBidi"/>
          <w:sz w:val="30"/>
          <w:szCs w:val="30"/>
        </w:rPr>
        <w:br/>
      </w:r>
      <w:r w:rsidRPr="00E93B2F">
        <w:rPr>
          <w:rFonts w:asciiTheme="majorBidi" w:hAnsiTheme="majorBidi"/>
          <w:sz w:val="30"/>
          <w:szCs w:val="30"/>
        </w:rPr>
        <w:t>30</w:t>
      </w:r>
      <w:r w:rsidRPr="00E93B2F">
        <w:rPr>
          <w:rFonts w:asciiTheme="majorBidi" w:hAnsiTheme="majorBidi" w:hint="cs"/>
          <w:sz w:val="30"/>
          <w:szCs w:val="30"/>
          <w:cs/>
        </w:rPr>
        <w:t xml:space="preserve"> กันยายน </w:t>
      </w:r>
      <w:r w:rsidRPr="00E93B2F">
        <w:rPr>
          <w:rFonts w:asciiTheme="majorBidi" w:hAnsiTheme="majorBidi"/>
          <w:sz w:val="30"/>
          <w:szCs w:val="30"/>
        </w:rPr>
        <w:t xml:space="preserve">2596 </w:t>
      </w:r>
      <w:r w:rsidRPr="00E93B2F">
        <w:rPr>
          <w:rFonts w:asciiTheme="majorBidi" w:hAnsiTheme="majorBidi" w:hint="cs"/>
          <w:sz w:val="30"/>
          <w:szCs w:val="30"/>
          <w:cs/>
        </w:rPr>
        <w:t>และอัตราค่าเช่าตามที่ระบุในสัญญา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</w:p>
    <w:p w14:paraId="1C2F03C2" w14:textId="77777777" w:rsidR="00230425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FB6047" w14:textId="4C0863A6" w:rsidR="004B2178" w:rsidRDefault="00057123" w:rsidP="004B2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57123">
        <w:rPr>
          <w:rFonts w:asciiTheme="majorBidi" w:hAnsiTheme="majorBidi" w:hint="cs"/>
          <w:i/>
          <w:iCs/>
          <w:sz w:val="30"/>
          <w:szCs w:val="30"/>
          <w:cs/>
        </w:rPr>
        <w:t>สัญญาว่าจ้างผลิต</w:t>
      </w:r>
    </w:p>
    <w:p w14:paraId="20A94BCD" w14:textId="77777777" w:rsidR="004B2178" w:rsidRPr="00D41C3A" w:rsidRDefault="004B2178" w:rsidP="004B21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9CDC04E" w14:textId="410081C1" w:rsidR="004B2178" w:rsidRPr="00AD071D" w:rsidRDefault="00D4182E" w:rsidP="00797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ในเดือน</w:t>
      </w:r>
      <w:r w:rsidR="004B5116" w:rsidRPr="004B5116">
        <w:rPr>
          <w:rFonts w:asciiTheme="majorBidi" w:hAnsiTheme="majorBidi" w:hint="cs"/>
          <w:sz w:val="30"/>
          <w:szCs w:val="30"/>
          <w:cs/>
        </w:rPr>
        <w:t>มิถุนายน</w:t>
      </w:r>
      <w:r w:rsidR="004B5116" w:rsidRPr="004B5116">
        <w:rPr>
          <w:rFonts w:asciiTheme="majorBidi" w:hAnsiTheme="majorBidi"/>
          <w:sz w:val="30"/>
          <w:szCs w:val="30"/>
          <w:cs/>
        </w:rPr>
        <w:t xml:space="preserve"> </w:t>
      </w:r>
      <w:r w:rsidR="004B5116">
        <w:rPr>
          <w:rFonts w:asciiTheme="majorBidi" w:hAnsiTheme="majorBidi"/>
          <w:sz w:val="30"/>
          <w:szCs w:val="30"/>
        </w:rPr>
        <w:t>2567</w:t>
      </w:r>
      <w:r w:rsidR="004B5116" w:rsidRPr="004B5116">
        <w:rPr>
          <w:rFonts w:asciiTheme="majorBidi" w:hAnsiTheme="majorBidi"/>
          <w:sz w:val="30"/>
          <w:szCs w:val="30"/>
          <w:cs/>
        </w:rPr>
        <w:t xml:space="preserve"> </w:t>
      </w:r>
      <w:r w:rsidR="004B5116" w:rsidRPr="004B5116">
        <w:rPr>
          <w:rFonts w:asciiTheme="majorBidi" w:hAnsiTheme="majorBidi" w:hint="cs"/>
          <w:sz w:val="30"/>
          <w:szCs w:val="30"/>
          <w:cs/>
        </w:rPr>
        <w:t>บริษัทได้ทำสัญญาว่าจ้างผลิตกับ</w:t>
      </w:r>
      <w:r w:rsidR="004B4131" w:rsidRPr="004B4131">
        <w:rPr>
          <w:rFonts w:asciiTheme="majorBidi" w:hAnsiTheme="majorBidi" w:hint="cs"/>
          <w:sz w:val="30"/>
          <w:szCs w:val="30"/>
          <w:cs/>
        </w:rPr>
        <w:t>กิจการที่เกี่ยวข้องกัน</w:t>
      </w:r>
      <w:r w:rsidR="004B5116" w:rsidRPr="004B5116">
        <w:rPr>
          <w:rFonts w:asciiTheme="majorBidi" w:hAnsiTheme="majorBidi"/>
          <w:sz w:val="30"/>
          <w:szCs w:val="30"/>
          <w:cs/>
        </w:rPr>
        <w:t xml:space="preserve"> </w:t>
      </w:r>
      <w:r w:rsidR="004B5116" w:rsidRPr="004B5116">
        <w:rPr>
          <w:rFonts w:asciiTheme="majorBidi" w:hAnsiTheme="majorBidi" w:hint="cs"/>
          <w:sz w:val="30"/>
          <w:szCs w:val="30"/>
          <w:cs/>
        </w:rPr>
        <w:t>โดยบริษัทตกลงให้</w:t>
      </w:r>
      <w:r w:rsidR="004B4131" w:rsidRPr="004B4131">
        <w:rPr>
          <w:rFonts w:asciiTheme="majorBidi" w:hAnsiTheme="majorBidi" w:hint="cs"/>
          <w:sz w:val="30"/>
          <w:szCs w:val="30"/>
          <w:cs/>
        </w:rPr>
        <w:t>กิจการ</w:t>
      </w:r>
      <w:r w:rsidR="004B4131">
        <w:rPr>
          <w:rFonts w:asciiTheme="majorBidi" w:hAnsiTheme="majorBidi"/>
          <w:sz w:val="30"/>
          <w:szCs w:val="30"/>
        </w:rPr>
        <w:br/>
      </w:r>
      <w:r w:rsidR="004B4131" w:rsidRPr="004B4131">
        <w:rPr>
          <w:rFonts w:asciiTheme="majorBidi" w:hAnsiTheme="majorBidi" w:hint="cs"/>
          <w:sz w:val="30"/>
          <w:szCs w:val="30"/>
          <w:cs/>
        </w:rPr>
        <w:t>ที่เกี่ยวข้องกั</w:t>
      </w:r>
      <w:r w:rsidR="004B4131" w:rsidRPr="00C26DE3">
        <w:rPr>
          <w:rFonts w:asciiTheme="majorBidi" w:hAnsiTheme="majorBidi" w:hint="cs"/>
          <w:sz w:val="30"/>
          <w:szCs w:val="30"/>
          <w:cs/>
        </w:rPr>
        <w:t>น</w:t>
      </w:r>
      <w:r w:rsidR="004B5116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4B5116" w:rsidRPr="00C26DE3">
        <w:rPr>
          <w:rFonts w:asciiTheme="majorBidi" w:hAnsiTheme="majorBidi" w:hint="cs"/>
          <w:sz w:val="30"/>
          <w:szCs w:val="30"/>
          <w:cs/>
        </w:rPr>
        <w:t>ทำหน้าที่</w:t>
      </w:r>
      <w:r w:rsidR="00271ECC" w:rsidRPr="00C26DE3">
        <w:rPr>
          <w:rFonts w:asciiTheme="majorBidi" w:hAnsiTheme="majorBidi" w:hint="cs"/>
          <w:sz w:val="30"/>
          <w:szCs w:val="30"/>
          <w:cs/>
        </w:rPr>
        <w:t>ในการ</w:t>
      </w:r>
      <w:r w:rsidR="004B5116" w:rsidRPr="00C26DE3">
        <w:rPr>
          <w:rFonts w:asciiTheme="majorBidi" w:hAnsiTheme="majorBidi" w:hint="cs"/>
          <w:sz w:val="30"/>
          <w:szCs w:val="30"/>
          <w:cs/>
        </w:rPr>
        <w:t>ผลิตสินค้า</w:t>
      </w:r>
      <w:r w:rsidR="004B5116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4B5116" w:rsidRPr="00C26DE3">
        <w:rPr>
          <w:rFonts w:asciiTheme="majorBidi" w:hAnsiTheme="majorBidi" w:hint="cs"/>
          <w:sz w:val="30"/>
          <w:szCs w:val="30"/>
          <w:cs/>
        </w:rPr>
        <w:t>ควบคุมคุณภาพ</w:t>
      </w:r>
      <w:r w:rsidR="004B5116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4B5116" w:rsidRPr="00C26DE3">
        <w:rPr>
          <w:rFonts w:asciiTheme="majorBidi" w:hAnsiTheme="majorBidi" w:hint="cs"/>
          <w:sz w:val="30"/>
          <w:szCs w:val="30"/>
          <w:cs/>
        </w:rPr>
        <w:t>และเก็บ</w:t>
      </w:r>
      <w:r w:rsidR="00454E90" w:rsidRPr="00C26DE3">
        <w:rPr>
          <w:rFonts w:asciiTheme="majorBidi" w:hAnsiTheme="majorBidi" w:hint="cs"/>
          <w:sz w:val="30"/>
          <w:szCs w:val="30"/>
          <w:cs/>
        </w:rPr>
        <w:t>รักษา</w:t>
      </w:r>
      <w:r w:rsidR="004B5116" w:rsidRPr="00C26DE3">
        <w:rPr>
          <w:rFonts w:asciiTheme="majorBidi" w:hAnsiTheme="majorBidi" w:hint="cs"/>
          <w:sz w:val="30"/>
          <w:szCs w:val="30"/>
          <w:cs/>
        </w:rPr>
        <w:t>ผลิตภัณฑ์ของบริษัท</w:t>
      </w:r>
      <w:r w:rsidR="004B5116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2D3389" w:rsidRPr="00C26DE3">
        <w:rPr>
          <w:rFonts w:asciiTheme="majorBidi" w:hAnsiTheme="majorBidi" w:hint="cs"/>
          <w:sz w:val="30"/>
          <w:szCs w:val="30"/>
          <w:cs/>
        </w:rPr>
        <w:t>สัญญานี้มีกำหนดระยะเวลา</w:t>
      </w:r>
      <w:r w:rsidR="002D3389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2D3389" w:rsidRPr="00C26DE3">
        <w:rPr>
          <w:rFonts w:asciiTheme="majorBidi" w:hAnsiTheme="majorBidi"/>
          <w:sz w:val="30"/>
          <w:szCs w:val="30"/>
        </w:rPr>
        <w:t>1</w:t>
      </w:r>
      <w:r w:rsidR="002D3389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2D3389" w:rsidRPr="00C26DE3">
        <w:rPr>
          <w:rFonts w:asciiTheme="majorBidi" w:hAnsiTheme="majorBidi" w:hint="cs"/>
          <w:sz w:val="30"/>
          <w:szCs w:val="30"/>
          <w:cs/>
        </w:rPr>
        <w:t>ปีโดยเริ่มตั้งแต่เดือนมิถุนายน</w:t>
      </w:r>
      <w:r w:rsidR="002D3389" w:rsidRPr="00C26DE3">
        <w:rPr>
          <w:rFonts w:asciiTheme="majorBidi" w:hAnsiTheme="majorBidi"/>
          <w:sz w:val="30"/>
          <w:szCs w:val="30"/>
          <w:cs/>
        </w:rPr>
        <w:t xml:space="preserve"> </w:t>
      </w:r>
      <w:r w:rsidR="002D3389" w:rsidRPr="00C26DE3">
        <w:rPr>
          <w:rFonts w:asciiTheme="majorBidi" w:hAnsiTheme="majorBidi"/>
          <w:sz w:val="30"/>
          <w:szCs w:val="30"/>
        </w:rPr>
        <w:t>2</w:t>
      </w:r>
      <w:r w:rsidR="002D3389">
        <w:rPr>
          <w:rFonts w:asciiTheme="majorBidi" w:hAnsiTheme="majorBidi"/>
          <w:sz w:val="30"/>
          <w:szCs w:val="30"/>
        </w:rPr>
        <w:t xml:space="preserve">567 </w:t>
      </w:r>
      <w:r w:rsidR="007972DC" w:rsidRPr="007972DC">
        <w:rPr>
          <w:rFonts w:asciiTheme="majorBidi" w:hAnsiTheme="majorBidi" w:hint="cs"/>
          <w:sz w:val="30"/>
          <w:szCs w:val="30"/>
          <w:cs/>
        </w:rPr>
        <w:t>ถึง</w:t>
      </w:r>
      <w:r w:rsidR="007972DC" w:rsidRPr="007972DC">
        <w:rPr>
          <w:rFonts w:asciiTheme="majorBidi" w:hAnsiTheme="majorBidi"/>
          <w:sz w:val="30"/>
          <w:szCs w:val="30"/>
          <w:cs/>
        </w:rPr>
        <w:t xml:space="preserve"> </w:t>
      </w:r>
      <w:r w:rsidR="007972DC">
        <w:rPr>
          <w:rFonts w:asciiTheme="majorBidi" w:hAnsiTheme="majorBidi" w:hint="cs"/>
          <w:sz w:val="30"/>
          <w:szCs w:val="30"/>
          <w:cs/>
        </w:rPr>
        <w:t>พฤษภาคม</w:t>
      </w:r>
      <w:r w:rsidR="007972DC" w:rsidRPr="007972DC">
        <w:rPr>
          <w:rFonts w:asciiTheme="majorBidi" w:hAnsiTheme="majorBidi"/>
          <w:sz w:val="30"/>
          <w:szCs w:val="30"/>
          <w:cs/>
        </w:rPr>
        <w:t xml:space="preserve"> </w:t>
      </w:r>
      <w:r w:rsidR="007972DC">
        <w:rPr>
          <w:rFonts w:asciiTheme="majorBidi" w:hAnsiTheme="majorBidi"/>
          <w:sz w:val="30"/>
          <w:szCs w:val="30"/>
        </w:rPr>
        <w:t>2568</w:t>
      </w:r>
    </w:p>
    <w:p w14:paraId="41A2F0C4" w14:textId="77777777" w:rsidR="004B2178" w:rsidRPr="00D41C3A" w:rsidRDefault="004B2178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AFF2AE" w14:textId="72B28697" w:rsidR="00230425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93B2F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</w:t>
      </w:r>
      <w:r w:rsidR="0096778B">
        <w:rPr>
          <w:rFonts w:asciiTheme="majorBidi" w:hAnsiTheme="majorBidi" w:cstheme="majorBidi" w:hint="cs"/>
          <w:i/>
          <w:iCs/>
          <w:sz w:val="30"/>
          <w:szCs w:val="30"/>
          <w:cs/>
        </w:rPr>
        <w:t>า</w:t>
      </w:r>
      <w:r w:rsidR="00703956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เงินให้กู้ยืมระยะสั้น</w:t>
      </w:r>
    </w:p>
    <w:p w14:paraId="42FDE8CF" w14:textId="77777777" w:rsidR="00230425" w:rsidRPr="00D41C3A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BC8ACC7" w14:textId="55298A8E" w:rsidR="00070361" w:rsidRPr="00070361" w:rsidRDefault="00070361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ณ วันที่ </w:t>
      </w:r>
      <w:r>
        <w:rPr>
          <w:rFonts w:asciiTheme="majorBidi" w:hAnsiTheme="majorBidi"/>
          <w:sz w:val="30"/>
          <w:szCs w:val="30"/>
        </w:rPr>
        <w:t>30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="00CD0ED6">
        <w:rPr>
          <w:rFonts w:asciiTheme="majorBidi" w:hAnsi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บริษัทมีเงินให้กู้ยืม</w:t>
      </w:r>
      <w:r w:rsidR="00DD52CA">
        <w:rPr>
          <w:rFonts w:asciiTheme="majorBidi" w:hAnsiTheme="majorBidi" w:hint="cs"/>
          <w:sz w:val="30"/>
          <w:szCs w:val="30"/>
          <w:cs/>
        </w:rPr>
        <w:t>ระยะสั้นแก่</w:t>
      </w:r>
      <w:r w:rsidR="00482AFE">
        <w:rPr>
          <w:rFonts w:asciiTheme="majorBidi" w:hAnsiTheme="majorBidi" w:hint="cs"/>
          <w:sz w:val="30"/>
          <w:szCs w:val="30"/>
          <w:cs/>
        </w:rPr>
        <w:t>บริษัทย่อย</w:t>
      </w:r>
      <w:r>
        <w:rPr>
          <w:rFonts w:asciiTheme="majorBidi" w:hAnsiTheme="majorBidi" w:hint="cs"/>
          <w:sz w:val="30"/>
          <w:szCs w:val="30"/>
          <w:cs/>
        </w:rPr>
        <w:t>จำนวน</w:t>
      </w:r>
      <w:r w:rsidR="00306E53">
        <w:rPr>
          <w:rFonts w:asciiTheme="majorBidi" w:hAnsiTheme="majorBidi" w:hint="cs"/>
          <w:sz w:val="30"/>
          <w:szCs w:val="30"/>
          <w:cs/>
        </w:rPr>
        <w:t>เงิ</w:t>
      </w:r>
      <w:r w:rsidR="00306E53" w:rsidRPr="00461459">
        <w:rPr>
          <w:rFonts w:asciiTheme="majorBidi" w:hAnsiTheme="majorBidi" w:hint="cs"/>
          <w:sz w:val="30"/>
          <w:szCs w:val="30"/>
          <w:cs/>
        </w:rPr>
        <w:t>น</w:t>
      </w:r>
      <w:r w:rsidR="00D3586D" w:rsidRPr="00461459">
        <w:rPr>
          <w:rFonts w:asciiTheme="majorBidi" w:hAnsiTheme="majorBidi"/>
          <w:sz w:val="30"/>
          <w:szCs w:val="30"/>
        </w:rPr>
        <w:t xml:space="preserve"> </w:t>
      </w:r>
      <w:r w:rsidR="00F33BE5" w:rsidRPr="00461459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โดยเงินให้กู้ยืมดังกล่าวมีอัตราดอกเบี้ยตามที่ระบุในสัญญา และมีกำหนดชำระคืนภายใ</w:t>
      </w:r>
      <w:r w:rsidRPr="00461459">
        <w:rPr>
          <w:rFonts w:asciiTheme="majorBidi" w:hAnsiTheme="majorBidi" w:hint="cs"/>
          <w:sz w:val="30"/>
          <w:szCs w:val="30"/>
          <w:cs/>
        </w:rPr>
        <w:t>นเดือน</w:t>
      </w:r>
      <w:r w:rsidR="008A7F9A">
        <w:rPr>
          <w:rFonts w:asciiTheme="majorBidi" w:hAnsiTheme="majorBidi" w:hint="cs"/>
          <w:sz w:val="30"/>
          <w:szCs w:val="30"/>
          <w:cs/>
        </w:rPr>
        <w:t>ตุล</w:t>
      </w:r>
      <w:r w:rsidR="00B60B8C" w:rsidRPr="00461459">
        <w:rPr>
          <w:rFonts w:asciiTheme="majorBidi" w:hAnsiTheme="majorBidi" w:hint="cs"/>
          <w:sz w:val="30"/>
          <w:szCs w:val="30"/>
          <w:cs/>
        </w:rPr>
        <w:t>าคม</w:t>
      </w:r>
      <w:r w:rsidRPr="00461459">
        <w:rPr>
          <w:rFonts w:asciiTheme="majorBidi" w:hAnsiTheme="majorBidi" w:hint="cs"/>
          <w:sz w:val="30"/>
          <w:szCs w:val="30"/>
          <w:cs/>
        </w:rPr>
        <w:t xml:space="preserve"> </w:t>
      </w:r>
      <w:r w:rsidRPr="00461459">
        <w:rPr>
          <w:rFonts w:asciiTheme="majorBidi" w:hAnsiTheme="majorBidi"/>
          <w:sz w:val="30"/>
          <w:szCs w:val="30"/>
        </w:rPr>
        <w:t>2</w:t>
      </w:r>
      <w:r w:rsidRPr="00543076">
        <w:rPr>
          <w:rFonts w:asciiTheme="majorBidi" w:hAnsiTheme="majorBidi"/>
          <w:sz w:val="30"/>
          <w:szCs w:val="30"/>
        </w:rPr>
        <w:t>567</w:t>
      </w:r>
      <w:r w:rsidR="00F434C7" w:rsidRPr="00543076">
        <w:rPr>
          <w:rFonts w:asciiTheme="majorBidi" w:hAnsiTheme="majorBidi" w:hint="cs"/>
          <w:sz w:val="30"/>
          <w:szCs w:val="30"/>
          <w:cs/>
        </w:rPr>
        <w:t xml:space="preserve"> ต่อมา</w:t>
      </w:r>
      <w:r w:rsidR="008A7F9A" w:rsidRPr="00543076">
        <w:rPr>
          <w:rFonts w:asciiTheme="majorBidi" w:hAnsiTheme="majorBidi" w:hint="cs"/>
          <w:sz w:val="30"/>
          <w:szCs w:val="30"/>
          <w:cs/>
        </w:rPr>
        <w:t>บริษัทได้ขยาย</w:t>
      </w:r>
      <w:r w:rsidR="00B736F6">
        <w:rPr>
          <w:rFonts w:asciiTheme="majorBidi" w:hAnsiTheme="majorBidi" w:hint="cs"/>
          <w:sz w:val="30"/>
          <w:szCs w:val="30"/>
          <w:cs/>
        </w:rPr>
        <w:t>ระยะเวลา</w:t>
      </w:r>
      <w:r w:rsidR="008A7F9A" w:rsidRPr="00543076">
        <w:rPr>
          <w:rFonts w:asciiTheme="majorBidi" w:hAnsiTheme="majorBidi" w:hint="cs"/>
          <w:sz w:val="30"/>
          <w:szCs w:val="30"/>
          <w:cs/>
        </w:rPr>
        <w:t>ชำระคืน</w:t>
      </w:r>
      <w:r w:rsidR="00375678" w:rsidRPr="00543076">
        <w:rPr>
          <w:rFonts w:asciiTheme="majorBidi" w:hAnsiTheme="majorBidi" w:hint="cs"/>
          <w:sz w:val="30"/>
          <w:szCs w:val="30"/>
          <w:cs/>
        </w:rPr>
        <w:t>เป็น</w:t>
      </w:r>
      <w:r w:rsidR="008A7F9A" w:rsidRPr="00543076">
        <w:rPr>
          <w:rFonts w:asciiTheme="majorBidi" w:hAnsiTheme="majorBidi" w:hint="cs"/>
          <w:sz w:val="30"/>
          <w:szCs w:val="30"/>
          <w:cs/>
        </w:rPr>
        <w:t xml:space="preserve">เดือนธันวาคม </w:t>
      </w:r>
      <w:r w:rsidR="008A7F9A" w:rsidRPr="00543076">
        <w:rPr>
          <w:rFonts w:asciiTheme="majorBidi" w:hAnsiTheme="majorBidi"/>
          <w:sz w:val="30"/>
          <w:szCs w:val="30"/>
        </w:rPr>
        <w:t>2567</w:t>
      </w:r>
    </w:p>
    <w:p w14:paraId="5C420F72" w14:textId="77777777" w:rsidR="00230425" w:rsidRPr="00B736F6" w:rsidRDefault="00230425" w:rsidP="00230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477A186" w14:textId="3675F19C" w:rsidR="00DC7B98" w:rsidRPr="00C34D91" w:rsidRDefault="00B21981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x-none" w:eastAsia="x-none"/>
        </w:rPr>
      </w:pP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หนังสือ</w:t>
      </w:r>
      <w:r w:rsidR="006501D6"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ค้ำประกั</w:t>
      </w:r>
      <w:r w:rsidRPr="00C34D91">
        <w:rPr>
          <w:rFonts w:asciiTheme="majorBidi" w:hAnsiTheme="majorBidi" w:cstheme="majorBidi" w:hint="cs"/>
          <w:i/>
          <w:iCs/>
          <w:sz w:val="30"/>
          <w:szCs w:val="30"/>
          <w:cs/>
          <w:lang w:val="x-none" w:eastAsia="x-none"/>
        </w:rPr>
        <w:t>น</w:t>
      </w:r>
    </w:p>
    <w:p w14:paraId="7CCFF36C" w14:textId="77777777" w:rsidR="00FE01B1" w:rsidRPr="00D41C3A" w:rsidRDefault="00FE01B1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  <w:lang w:val="x-none" w:eastAsia="x-none"/>
        </w:rPr>
      </w:pPr>
    </w:p>
    <w:p w14:paraId="7B902B44" w14:textId="0B531203" w:rsidR="00B41EF3" w:rsidRPr="00D46C03" w:rsidRDefault="00B41EF3" w:rsidP="00B41EF3">
      <w:pPr>
        <w:pStyle w:val="a3"/>
        <w:tabs>
          <w:tab w:val="clear" w:pos="1080"/>
          <w:tab w:val="left" w:pos="540"/>
        </w:tabs>
        <w:ind w:left="540" w:right="18"/>
        <w:jc w:val="thaiDistribute"/>
        <w:rPr>
          <w:rFonts w:asciiTheme="majorBidi" w:eastAsia="Times New Roman" w:hAnsiTheme="majorBidi" w:cstheme="majorBidi"/>
          <w:i/>
          <w:iCs/>
          <w:snapToGrid/>
          <w:cs/>
          <w:lang w:val="en-US" w:eastAsia="en-US"/>
        </w:rPr>
      </w:pP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 xml:space="preserve">ณ วันที่ </w:t>
      </w:r>
      <w:r w:rsidRPr="00026471">
        <w:rPr>
          <w:rFonts w:asciiTheme="majorBidi" w:eastAsia="Times New Roman" w:hAnsiTheme="majorBidi" w:cstheme="majorBidi"/>
          <w:snapToGrid/>
          <w:lang w:val="en-US" w:eastAsia="en-US"/>
        </w:rPr>
        <w:t xml:space="preserve">30 </w:t>
      </w:r>
      <w:r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กันยา</w:t>
      </w:r>
      <w:r w:rsidRPr="00026471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 xml:space="preserve">ยน </w:t>
      </w:r>
      <w:r w:rsidRPr="00D46C03">
        <w:rPr>
          <w:rFonts w:asciiTheme="majorBidi" w:eastAsia="Times New Roman" w:hAnsiTheme="majorBidi" w:cstheme="majorBidi"/>
          <w:snapToGrid/>
          <w:lang w:val="en-US" w:eastAsia="en-US"/>
        </w:rPr>
        <w:t>256</w:t>
      </w:r>
      <w:r w:rsidR="008A7F9A">
        <w:rPr>
          <w:rFonts w:asciiTheme="majorBidi" w:eastAsia="Times New Roman" w:hAnsiTheme="majorBidi" w:cstheme="majorBidi" w:hint="cs"/>
          <w:snapToGrid/>
          <w:cs/>
          <w:lang w:val="en-US" w:eastAsia="en-US"/>
        </w:rPr>
        <w:t>7</w:t>
      </w:r>
      <w:r w:rsidRPr="00D46C03">
        <w:rPr>
          <w:rFonts w:asciiTheme="majorBidi" w:eastAsia="Times New Roman" w:hAnsiTheme="majorBidi" w:cstheme="majorBidi"/>
          <w:snapToGrid/>
          <w:lang w:val="en-US" w:eastAsia="en-US"/>
        </w:rPr>
        <w:t xml:space="preserve"> </w:t>
      </w:r>
      <w:r w:rsidRPr="00D46C03">
        <w:rPr>
          <w:rFonts w:asciiTheme="majorBidi" w:eastAsia="Times New Roman" w:hAnsiTheme="majorBidi" w:cstheme="majorBidi"/>
          <w:snapToGrid/>
          <w:cs/>
          <w:lang w:val="en-US" w:eastAsia="en-US"/>
        </w:rPr>
        <w:t>บริษัทมีหนี้สินที่อาจเกิดขึ้นต่อสถาบันการเงินในประเทศแห่งหนึ่งสำหรับการค้ำประกัน</w:t>
      </w:r>
      <w:r w:rsidR="002A6197" w:rsidRPr="002A6197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วงเงินสินเชื่อของบริษัทย่อยเป็นจำนวนเงิน</w:t>
      </w:r>
      <w:r w:rsidR="002A6197">
        <w:rPr>
          <w:rFonts w:asciiTheme="majorBidi" w:eastAsia="Times New Roman" w:hAnsiTheme="majorBidi" w:cs="Angsana New" w:hint="cs"/>
          <w:snapToGrid/>
          <w:cs/>
          <w:lang w:val="en-US" w:eastAsia="en-US"/>
        </w:rPr>
        <w:t xml:space="preserve"> </w:t>
      </w:r>
      <w:r w:rsidR="002A6197">
        <w:rPr>
          <w:rFonts w:asciiTheme="majorBidi" w:eastAsia="Times New Roman" w:hAnsiTheme="majorBidi" w:cs="Angsana New"/>
          <w:snapToGrid/>
          <w:lang w:val="en-US" w:eastAsia="en-US"/>
        </w:rPr>
        <w:t>620</w:t>
      </w:r>
      <w:r w:rsidR="002A6197" w:rsidRPr="002A6197">
        <w:rPr>
          <w:rFonts w:asciiTheme="majorBidi" w:eastAsia="Times New Roman" w:hAnsiTheme="majorBidi" w:cs="Angsana New"/>
          <w:snapToGrid/>
          <w:cs/>
          <w:lang w:val="en-US" w:eastAsia="en-US"/>
        </w:rPr>
        <w:t xml:space="preserve"> </w:t>
      </w:r>
      <w:r w:rsidR="002A6197" w:rsidRPr="002A6197">
        <w:rPr>
          <w:rFonts w:asciiTheme="majorBidi" w:eastAsia="Times New Roman" w:hAnsiTheme="majorBidi" w:cs="Angsana New" w:hint="cs"/>
          <w:snapToGrid/>
          <w:cs/>
          <w:lang w:val="en-US" w:eastAsia="en-US"/>
        </w:rPr>
        <w:t>ล้านบาท</w:t>
      </w:r>
    </w:p>
    <w:p w14:paraId="512E62C6" w14:textId="77777777" w:rsidR="00B41EF3" w:rsidRPr="00D27F67" w:rsidRDefault="00B41EF3" w:rsidP="00DD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</w:p>
    <w:p w14:paraId="774C4583" w14:textId="58449015" w:rsidR="00EC409B" w:rsidRDefault="00EC409B" w:rsidP="00EC409B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เงินลงทุนในบริษัทย่อย</w:t>
      </w:r>
    </w:p>
    <w:p w14:paraId="7ACFC352" w14:textId="77777777" w:rsidR="001D6142" w:rsidRPr="00D41C3A" w:rsidRDefault="001D6142" w:rsidP="001D6142">
      <w:pPr>
        <w:rPr>
          <w:sz w:val="28"/>
          <w:szCs w:val="28"/>
          <w:cs/>
          <w:lang w:val="x-none" w:eastAsia="x-none"/>
        </w:rPr>
      </w:pPr>
    </w:p>
    <w:p w14:paraId="0F852291" w14:textId="77777777" w:rsidR="001D6142" w:rsidRPr="0002168F" w:rsidRDefault="001D6142" w:rsidP="001D61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2168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บริษัทย่อย</w:t>
      </w:r>
    </w:p>
    <w:p w14:paraId="470D511A" w14:textId="77777777" w:rsidR="00781278" w:rsidRPr="00D41C3A" w:rsidRDefault="00781278" w:rsidP="00781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10"/>
          <w:sz w:val="28"/>
          <w:szCs w:val="28"/>
        </w:rPr>
      </w:pPr>
    </w:p>
    <w:p w14:paraId="0B09A6E0" w14:textId="61F83C58" w:rsidR="003227AC" w:rsidRPr="00D41C3A" w:rsidRDefault="001D6142" w:rsidP="00D41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  <w:sectPr w:rsidR="003227AC" w:rsidRPr="00D41C3A" w:rsidSect="00FB5C8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  <w:r w:rsidRPr="00E93B2F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E93B2F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>1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ธันวาคม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>2566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ที่ประชุมวิสามัญผู้ถือหุ้นของบริษัท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ฟู้ด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ฟิวเจอร์ส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จำกัด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มีมติอนุมัติให้เรียกชำระ</w:t>
      </w:r>
      <w:r w:rsidR="006B0B09">
        <w:rPr>
          <w:rFonts w:asciiTheme="majorBidi" w:hAnsiTheme="majorBidi"/>
          <w:sz w:val="30"/>
          <w:szCs w:val="30"/>
          <w:cs/>
        </w:rPr>
        <w:br/>
      </w:r>
      <w:r w:rsidRPr="001D6142">
        <w:rPr>
          <w:rFonts w:asciiTheme="majorBidi" w:hAnsiTheme="majorBidi" w:hint="cs"/>
          <w:sz w:val="30"/>
          <w:szCs w:val="30"/>
          <w:cs/>
        </w:rPr>
        <w:t>ค่าหุ้นสามัญเพิ่มเติมอีกร้อยละ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60 </w:t>
      </w:r>
      <w:r w:rsidRPr="001D6142">
        <w:rPr>
          <w:rFonts w:asciiTheme="majorBidi" w:hAnsiTheme="majorBidi" w:hint="cs"/>
          <w:sz w:val="30"/>
          <w:szCs w:val="30"/>
          <w:cs/>
        </w:rPr>
        <w:t>รวมเป็นร้อยละ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100 </w:t>
      </w:r>
      <w:r w:rsidRPr="001D6142">
        <w:rPr>
          <w:rFonts w:asciiTheme="majorBidi" w:hAnsiTheme="majorBidi" w:hint="cs"/>
          <w:sz w:val="30"/>
          <w:szCs w:val="30"/>
          <w:cs/>
        </w:rPr>
        <w:t>ของทุนจดทะเบียน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150 </w:t>
      </w:r>
      <w:r w:rsidRPr="001D6142">
        <w:rPr>
          <w:rFonts w:asciiTheme="majorBidi" w:hAnsiTheme="majorBidi" w:hint="cs"/>
          <w:sz w:val="30"/>
          <w:szCs w:val="30"/>
          <w:cs/>
        </w:rPr>
        <w:t>ล้านบาท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hint="cs"/>
          <w:sz w:val="30"/>
          <w:szCs w:val="30"/>
          <w:cs/>
        </w:rPr>
        <w:t>โดยบริษัทได้ชำระค่าหุ้นดังกล่าวในเดือนกุมภาพันธ์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2567 </w:t>
      </w:r>
      <w:r w:rsidRPr="001D6142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1D6142">
        <w:rPr>
          <w:rFonts w:asciiTheme="majorBidi" w:hAnsiTheme="majorBidi"/>
          <w:sz w:val="30"/>
          <w:szCs w:val="30"/>
          <w:cs/>
        </w:rPr>
        <w:t xml:space="preserve"> </w:t>
      </w:r>
      <w:r w:rsidRPr="001D6142">
        <w:rPr>
          <w:rFonts w:asciiTheme="majorBidi" w:hAnsiTheme="majorBidi" w:cstheme="majorBidi"/>
          <w:sz w:val="30"/>
          <w:szCs w:val="30"/>
        </w:rPr>
        <w:t xml:space="preserve">90 </w:t>
      </w:r>
      <w:r w:rsidRPr="001D6142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0C53964D" w14:textId="35EC6D12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</w:t>
      </w:r>
      <w:r w:rsidRPr="00095C5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095C50">
        <w:rPr>
          <w:rFonts w:asciiTheme="majorBidi" w:hAnsiTheme="majorBidi" w:cstheme="majorBidi"/>
          <w:sz w:val="30"/>
          <w:szCs w:val="30"/>
        </w:rPr>
        <w:t>3</w:t>
      </w:r>
      <w:r w:rsidR="00513114">
        <w:rPr>
          <w:rFonts w:asciiTheme="majorBidi" w:hAnsiTheme="majorBidi" w:cstheme="majorBidi"/>
          <w:sz w:val="30"/>
          <w:szCs w:val="30"/>
        </w:rPr>
        <w:t>0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="00CD0ED6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31 </w:t>
      </w:r>
      <w:r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095C5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6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  <w:r w:rsidRPr="00095C50">
        <w:rPr>
          <w:rFonts w:asciiTheme="majorBidi" w:hAnsiTheme="majorBidi" w:cstheme="majorBidi"/>
          <w:sz w:val="30"/>
          <w:szCs w:val="30"/>
          <w:cs/>
        </w:rPr>
        <w:t>มีดังนี้</w:t>
      </w:r>
      <w:r w:rsidRPr="00095C50">
        <w:rPr>
          <w:rFonts w:asciiTheme="majorBidi" w:hAnsiTheme="majorBidi" w:cstheme="majorBidi"/>
          <w:sz w:val="30"/>
          <w:szCs w:val="30"/>
        </w:rPr>
        <w:t xml:space="preserve"> </w:t>
      </w:r>
    </w:p>
    <w:p w14:paraId="7DB9CF4B" w14:textId="77777777" w:rsidR="003227AC" w:rsidRPr="00095C50" w:rsidRDefault="003227AC" w:rsidP="003227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-112" w:tblpY="47"/>
        <w:tblW w:w="149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450"/>
        <w:gridCol w:w="1078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812"/>
      </w:tblGrid>
      <w:tr w:rsidR="003227AC" w:rsidRPr="00095C50" w14:paraId="5C58F656" w14:textId="77777777" w:rsidTr="00410D94">
        <w:trPr>
          <w:cantSplit/>
          <w:trHeight w:val="68"/>
          <w:tblHeader/>
        </w:trPr>
        <w:tc>
          <w:tcPr>
            <w:tcW w:w="2430" w:type="dxa"/>
            <w:vAlign w:val="bottom"/>
          </w:tcPr>
          <w:p w14:paraId="5C525E31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" w:type="dxa"/>
          </w:tcPr>
          <w:p w14:paraId="5EF470F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98" w:type="dxa"/>
            <w:gridSpan w:val="6"/>
          </w:tcPr>
          <w:p w14:paraId="629E9489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362" w:type="dxa"/>
            <w:gridSpan w:val="19"/>
          </w:tcPr>
          <w:p w14:paraId="78B53FA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227AC" w:rsidRPr="00095C50" w14:paraId="0EFF2FCC" w14:textId="77777777" w:rsidTr="00410D94">
        <w:trPr>
          <w:cantSplit/>
          <w:trHeight w:val="507"/>
          <w:tblHeader/>
        </w:trPr>
        <w:tc>
          <w:tcPr>
            <w:tcW w:w="2430" w:type="dxa"/>
            <w:vAlign w:val="bottom"/>
          </w:tcPr>
          <w:p w14:paraId="5BEF3275" w14:textId="77777777" w:rsidR="003227AC" w:rsidRPr="00E832CC" w:rsidRDefault="003227AC" w:rsidP="006F2F8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26F9DF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78" w:type="dxa"/>
          </w:tcPr>
          <w:p w14:paraId="0F0B5F41" w14:textId="77777777" w:rsidR="003227AC" w:rsidRPr="00095C50" w:rsidRDefault="003227AC" w:rsidP="006F2F87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4251EA4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5B956FF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</w:t>
            </w:r>
          </w:p>
          <w:p w14:paraId="0EF5768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9D1E9EB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0507CF6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7ABDBEA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720566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E9FA8A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E16C6F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4ADBF4E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3502A65" w14:textId="77777777" w:rsidR="003227AC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77600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FAB9F6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60FB28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4092AE" w14:textId="77777777" w:rsidR="003227AC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F47C213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95C50">
              <w:rPr>
                <w:rFonts w:ascii="Angsana New" w:hAnsi="Angsana New"/>
                <w:sz w:val="30"/>
                <w:szCs w:val="30"/>
                <w:cs/>
              </w:rPr>
              <w:t>ราคาทุน - สุทธิ</w:t>
            </w:r>
          </w:p>
        </w:tc>
        <w:tc>
          <w:tcPr>
            <w:tcW w:w="180" w:type="dxa"/>
          </w:tcPr>
          <w:p w14:paraId="5EED3AD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4DF6C562" w14:textId="4AB86D86" w:rsidR="003227AC" w:rsidRPr="00BB03DF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</w:pPr>
            <w:r w:rsidRPr="00BB03DF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bidi="th-TH"/>
              </w:rPr>
              <w:t>เงินปันผลรับสำ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หรับงวด</w:t>
            </w:r>
            <w:r w:rsidR="007243D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เ</w:t>
            </w:r>
            <w:r w:rsidR="0051311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ก</w:t>
            </w:r>
            <w:r w:rsidR="007243D0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้า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</w:tr>
      <w:tr w:rsidR="00513114" w:rsidRPr="00095C50" w14:paraId="67A3DAB8" w14:textId="77777777" w:rsidTr="00410D94">
        <w:trPr>
          <w:cantSplit/>
          <w:trHeight w:val="389"/>
          <w:tblHeader/>
        </w:trPr>
        <w:tc>
          <w:tcPr>
            <w:tcW w:w="2430" w:type="dxa"/>
          </w:tcPr>
          <w:p w14:paraId="6ED96DD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6589F7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0E951BF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1F1DFD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3725BBB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9FF9B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3D3B808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EBD8FF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3949761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244050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1681D1F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D616E5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DD3BA0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E93987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F4E1BC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8C5A76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775169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257AFC3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2B9ADB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E0B692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8C8F859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0EC4B2B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0C8C7B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0763F0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5D8C91" w14:textId="3B3F09C4" w:rsidR="00513114" w:rsidRPr="00513114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 w:bidi="th-TH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16E69562" w14:textId="77777777" w:rsidR="00513114" w:rsidRPr="00B60A45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</w:tcPr>
          <w:p w14:paraId="26FD8A00" w14:textId="57D139BC" w:rsidR="00513114" w:rsidRPr="00B60A45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B60A45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0</w:t>
            </w:r>
          </w:p>
        </w:tc>
      </w:tr>
      <w:tr w:rsidR="00513114" w:rsidRPr="00095C50" w14:paraId="75D0013C" w14:textId="77777777" w:rsidTr="00410D94">
        <w:trPr>
          <w:cantSplit/>
          <w:trHeight w:val="389"/>
          <w:tblHeader/>
        </w:trPr>
        <w:tc>
          <w:tcPr>
            <w:tcW w:w="2430" w:type="dxa"/>
          </w:tcPr>
          <w:p w14:paraId="140AB1F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9593002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6D93A52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34914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</w:tcPr>
          <w:p w14:paraId="7FB63A3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CE43FA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</w:tcPr>
          <w:p w14:paraId="2B69A97A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F978AAF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3B01B7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61B61E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388A0E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B92B083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8A7AB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C92924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E017DF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A492E1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47AE4C7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9A782C1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A50057F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4AEFBBB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A02435C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3DF0A5E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E9DB235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2CA710D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5FB25F" w14:textId="1CF67567" w:rsidR="00513114" w:rsidRPr="00B30A8B" w:rsidRDefault="00CD0ED6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14ADEA0" w14:textId="77777777" w:rsidR="00513114" w:rsidRPr="00095C50" w:rsidRDefault="00513114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504B5A32" w14:textId="40ECE993" w:rsidR="00513114" w:rsidRPr="00095C50" w:rsidRDefault="00CD0ED6" w:rsidP="0051311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</w:tr>
      <w:tr w:rsidR="003227AC" w:rsidRPr="00095C50" w14:paraId="060D4482" w14:textId="77777777" w:rsidTr="00410D94">
        <w:trPr>
          <w:cantSplit/>
          <w:trHeight w:val="389"/>
          <w:tblHeader/>
        </w:trPr>
        <w:tc>
          <w:tcPr>
            <w:tcW w:w="2430" w:type="dxa"/>
          </w:tcPr>
          <w:p w14:paraId="47CC492B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31FBF8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036DC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296DC3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308BC71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D614FEF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hideMark/>
          </w:tcPr>
          <w:p w14:paraId="194485D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74CECF2F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hideMark/>
          </w:tcPr>
          <w:p w14:paraId="3CEF2E9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EDC36A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hideMark/>
          </w:tcPr>
          <w:p w14:paraId="21292A3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4345446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35D83F2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59BD00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58872B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5EA5859C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F03952E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77EC19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74D5299F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0AAB751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0477053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FACE81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75055DA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80" w:type="dxa"/>
          </w:tcPr>
          <w:p w14:paraId="3FFA7F83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07FA8CF9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1FEF1C4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hideMark/>
          </w:tcPr>
          <w:p w14:paraId="1C8DC6B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3227AC" w:rsidRPr="00095C50" w14:paraId="0D61C054" w14:textId="77777777" w:rsidTr="00410D94">
        <w:trPr>
          <w:cantSplit/>
          <w:trHeight w:val="389"/>
          <w:tblHeader/>
        </w:trPr>
        <w:tc>
          <w:tcPr>
            <w:tcW w:w="2430" w:type="dxa"/>
          </w:tcPr>
          <w:p w14:paraId="4609E387" w14:textId="77777777" w:rsidR="003227AC" w:rsidRPr="00612ACC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C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46A83A5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548FD01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1EBB58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220610B6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DBBE59D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2" w:type="dxa"/>
            <w:gridSpan w:val="19"/>
          </w:tcPr>
          <w:p w14:paraId="0C64AD87" w14:textId="77777777" w:rsidR="003227AC" w:rsidRPr="00095C50" w:rsidRDefault="003227AC" w:rsidP="006F2F8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227AC" w:rsidRPr="00095C50" w14:paraId="175EAC2E" w14:textId="77777777" w:rsidTr="00410D94">
        <w:trPr>
          <w:cantSplit/>
          <w:trHeight w:val="58"/>
        </w:trPr>
        <w:tc>
          <w:tcPr>
            <w:tcW w:w="2430" w:type="dxa"/>
            <w:hideMark/>
          </w:tcPr>
          <w:p w14:paraId="7A1C1766" w14:textId="77777777" w:rsidR="003227AC" w:rsidRPr="00095C50" w:rsidRDefault="003227AC" w:rsidP="006F2F87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ฟู้ด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ฟิวเจอร์ส</w:t>
            </w:r>
            <w:r w:rsidRPr="00095C5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095C50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450" w:type="dxa"/>
          </w:tcPr>
          <w:p w14:paraId="22BAAFCC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10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1078" w:type="dxa"/>
          </w:tcPr>
          <w:p w14:paraId="6EF6F5CE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340D1BB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8BAAA02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6C18D59B" w14:textId="77777777" w:rsidR="003227AC" w:rsidRPr="00095C50" w:rsidRDefault="003227AC" w:rsidP="006F2F87">
            <w:pPr>
              <w:pStyle w:val="acctfourfigures"/>
              <w:tabs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vAlign w:val="bottom"/>
          </w:tcPr>
          <w:p w14:paraId="0FC79512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76AE8D75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175AB01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0,000</w:t>
            </w:r>
          </w:p>
        </w:tc>
        <w:tc>
          <w:tcPr>
            <w:tcW w:w="181" w:type="dxa"/>
            <w:vAlign w:val="bottom"/>
          </w:tcPr>
          <w:p w14:paraId="3A2E159D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19" w:type="dxa"/>
            <w:vAlign w:val="bottom"/>
          </w:tcPr>
          <w:p w14:paraId="14FFF01E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60,000</w:t>
            </w:r>
          </w:p>
        </w:tc>
        <w:tc>
          <w:tcPr>
            <w:tcW w:w="180" w:type="dxa"/>
            <w:vAlign w:val="bottom"/>
          </w:tcPr>
          <w:p w14:paraId="39AB7EB3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285DAA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E9E04EB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2F941F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6F52578E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F5CAD0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725A84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074255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B88A28C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3D0D5BC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DA47752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69825F73" w14:textId="77777777" w:rsidR="003227AC" w:rsidRPr="00095C50" w:rsidRDefault="003227AC" w:rsidP="006F2F8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59,994</w:t>
            </w:r>
          </w:p>
        </w:tc>
        <w:tc>
          <w:tcPr>
            <w:tcW w:w="180" w:type="dxa"/>
            <w:vAlign w:val="bottom"/>
          </w:tcPr>
          <w:p w14:paraId="4994B6BD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9334314" w14:textId="77777777" w:rsidR="003227AC" w:rsidRPr="00095C50" w:rsidRDefault="003227AC" w:rsidP="006F2F87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A14EF9" w14:textId="77777777" w:rsidR="003227AC" w:rsidRPr="00095C50" w:rsidRDefault="003227AC" w:rsidP="006F2F87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5F9833" w14:textId="77777777" w:rsidR="003227AC" w:rsidRPr="00095C50" w:rsidRDefault="003227AC" w:rsidP="006F2F87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5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26001769" w14:textId="77777777" w:rsidR="003227AC" w:rsidRPr="00095C50" w:rsidRDefault="003227AC" w:rsidP="003227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C8EE18C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  <w:r w:rsidRPr="00095C50">
        <w:rPr>
          <w:rFonts w:asciiTheme="majorBidi" w:eastAsia="MS Mincho" w:hAnsiTheme="majorBidi" w:cstheme="majorBidi"/>
          <w:b/>
          <w:bCs/>
          <w:sz w:val="30"/>
          <w:szCs w:val="30"/>
          <w:cs/>
        </w:rPr>
        <w:t>ลักษณะธุรกิจ</w:t>
      </w:r>
    </w:p>
    <w:p w14:paraId="406F9FDC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30"/>
          <w:szCs w:val="30"/>
        </w:rPr>
      </w:pPr>
    </w:p>
    <w:p w14:paraId="15549942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095C50">
        <w:rPr>
          <w:rFonts w:asciiTheme="majorBidi" w:hAnsiTheme="majorBidi" w:cstheme="majorBidi"/>
          <w:sz w:val="30"/>
          <w:szCs w:val="30"/>
        </w:rPr>
        <w:t xml:space="preserve">(1) </w:t>
      </w:r>
      <w:r w:rsidRPr="00095C50">
        <w:rPr>
          <w:rFonts w:asciiTheme="majorBidi" w:hAnsiTheme="majorBidi" w:hint="cs"/>
          <w:sz w:val="30"/>
          <w:szCs w:val="30"/>
          <w:cs/>
        </w:rPr>
        <w:t>ธุรกิจห้องเย็นและผลิตสินค้า</w:t>
      </w:r>
    </w:p>
    <w:p w14:paraId="698846C0" w14:textId="77777777" w:rsidR="003227AC" w:rsidRPr="00095C50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</w:p>
    <w:p w14:paraId="2C0F226C" w14:textId="77777777" w:rsidR="003227AC" w:rsidRPr="00DF3A57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กลุ่ม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บริษัทไม่มีเงินลงทุนในบริษัท</w:t>
      </w:r>
      <w:r w:rsidRPr="00095C50">
        <w:rPr>
          <w:rFonts w:asciiTheme="majorBidi" w:eastAsia="MS Mincho" w:hAnsiTheme="majorBidi" w:cstheme="majorBidi" w:hint="cs"/>
          <w:sz w:val="30"/>
          <w:szCs w:val="30"/>
          <w:cs/>
        </w:rPr>
        <w:t>ย่อย</w:t>
      </w:r>
      <w:r w:rsidRPr="00095C50">
        <w:rPr>
          <w:rFonts w:asciiTheme="majorBidi" w:eastAsia="MS Mincho" w:hAnsiTheme="majorBidi" w:cstheme="majorBidi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5BA84793" w14:textId="77777777" w:rsidR="003227AC" w:rsidRPr="00DF3A57" w:rsidRDefault="003227AC" w:rsidP="00322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8"/>
          <w:szCs w:val="28"/>
          <w:cs/>
        </w:rPr>
        <w:sectPr w:rsidR="003227AC" w:rsidRPr="00DF3A57" w:rsidSect="006F2F8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C28C4C5" w14:textId="5EC3BDA2" w:rsidR="006C17D4" w:rsidRPr="008965E7" w:rsidRDefault="00CA3B7C" w:rsidP="00151F40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sz w:val="30"/>
          <w:szCs w:val="30"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</w:p>
    <w:p w14:paraId="79726BA2" w14:textId="77777777" w:rsidR="002327A3" w:rsidRPr="00347BE0" w:rsidRDefault="002327A3" w:rsidP="00232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82E4C" w14:textId="77777777" w:rsidR="002327A3" w:rsidRDefault="002327A3" w:rsidP="00232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150286598"/>
      <w:r w:rsidRPr="007B311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บริษัทร่วม</w:t>
      </w:r>
    </w:p>
    <w:p w14:paraId="2A34EA9C" w14:textId="77777777" w:rsidR="002327A3" w:rsidRPr="00347BE0" w:rsidRDefault="002327A3" w:rsidP="00232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C3105B" w:rsidRPr="007B3117" w14:paraId="7BE9FB9A" w14:textId="77777777" w:rsidTr="00962236">
        <w:tc>
          <w:tcPr>
            <w:tcW w:w="3600" w:type="dxa"/>
            <w:shd w:val="clear" w:color="auto" w:fill="auto"/>
          </w:tcPr>
          <w:p w14:paraId="4B1923B6" w14:textId="77777777" w:rsidR="00C3105B" w:rsidRPr="001F6114" w:rsidRDefault="00C3105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7BCA12" w14:textId="77777777" w:rsidR="00C3105B" w:rsidRPr="001F6114" w:rsidRDefault="00C3105B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1F30F383" w14:textId="29BB15DA" w:rsidR="00C3105B" w:rsidRPr="00653966" w:rsidRDefault="00C3105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3FAAC40" w14:textId="77777777" w:rsidR="00C3105B" w:rsidRPr="001F6114" w:rsidRDefault="00C3105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2AEEDEA" w14:textId="77777777" w:rsidR="00C3105B" w:rsidRPr="001F6114" w:rsidRDefault="00C3105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9D6" w:rsidRPr="007B3117" w14:paraId="42364B56" w14:textId="77777777" w:rsidTr="005029D6">
        <w:tc>
          <w:tcPr>
            <w:tcW w:w="3600" w:type="dxa"/>
            <w:shd w:val="clear" w:color="auto" w:fill="auto"/>
          </w:tcPr>
          <w:p w14:paraId="5A663BBA" w14:textId="24A3A83A" w:rsidR="002327A3" w:rsidRPr="005029D6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AA33C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5029D6"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0 </w:t>
            </w:r>
            <w:r w:rsidR="00066AC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F0E4748" w14:textId="77777777" w:rsidR="002327A3" w:rsidRPr="007B3117" w:rsidRDefault="002327A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D1608A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8713744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622132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1A03E72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889FF7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336D86A5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D33F76" w14:textId="77777777" w:rsidR="002327A3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2327A3" w:rsidRPr="007B3117" w14:paraId="2DCCA110" w14:textId="77777777" w:rsidTr="005029D6">
        <w:tc>
          <w:tcPr>
            <w:tcW w:w="3600" w:type="dxa"/>
            <w:shd w:val="clear" w:color="auto" w:fill="auto"/>
          </w:tcPr>
          <w:p w14:paraId="37F5084C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4C0E38" w14:textId="77777777" w:rsidR="002327A3" w:rsidRPr="007B3117" w:rsidRDefault="002327A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6CA668A" w14:textId="77777777" w:rsidR="002327A3" w:rsidRPr="007B3117" w:rsidRDefault="002327A3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A500F" w:rsidRPr="007B3117" w14:paraId="0C6FA958" w14:textId="77777777" w:rsidTr="005029D6">
        <w:tc>
          <w:tcPr>
            <w:tcW w:w="3600" w:type="dxa"/>
            <w:shd w:val="clear" w:color="auto" w:fill="auto"/>
          </w:tcPr>
          <w:p w14:paraId="1E4BAFFE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B31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8AB5A32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B00F79" w14:textId="26629AA2" w:rsidR="007A500F" w:rsidRPr="007B3117" w:rsidRDefault="0011085E" w:rsidP="007A500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120,807</w:t>
            </w:r>
          </w:p>
        </w:tc>
        <w:tc>
          <w:tcPr>
            <w:tcW w:w="270" w:type="dxa"/>
            <w:shd w:val="clear" w:color="auto" w:fill="auto"/>
          </w:tcPr>
          <w:p w14:paraId="3D4E7098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54256AE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137,586</w:t>
            </w:r>
          </w:p>
        </w:tc>
        <w:tc>
          <w:tcPr>
            <w:tcW w:w="270" w:type="dxa"/>
            <w:shd w:val="clear" w:color="auto" w:fill="auto"/>
          </w:tcPr>
          <w:p w14:paraId="5D04146C" w14:textId="77777777" w:rsidR="007A500F" w:rsidRPr="007B3117" w:rsidRDefault="007A500F" w:rsidP="007A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0904A75" w14:textId="21672C1A" w:rsidR="007A500F" w:rsidRPr="007B3117" w:rsidRDefault="007A500F" w:rsidP="007A50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3A85081A" w14:textId="77777777" w:rsidR="007A500F" w:rsidRPr="007B3117" w:rsidRDefault="007A500F" w:rsidP="007A50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C949D9F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42,177</w:t>
            </w:r>
          </w:p>
        </w:tc>
      </w:tr>
      <w:tr w:rsidR="007A500F" w:rsidRPr="007B3117" w14:paraId="67B8D3E9" w14:textId="77777777" w:rsidTr="005029D6">
        <w:tc>
          <w:tcPr>
            <w:tcW w:w="3600" w:type="dxa"/>
            <w:shd w:val="clear" w:color="auto" w:fill="auto"/>
          </w:tcPr>
          <w:p w14:paraId="32C03A82" w14:textId="17E04135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3916725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2EA8B8" w14:textId="08EE878E" w:rsidR="007A500F" w:rsidRPr="007B3117" w:rsidRDefault="001638FD" w:rsidP="007A500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(577)</w:t>
            </w:r>
          </w:p>
        </w:tc>
        <w:tc>
          <w:tcPr>
            <w:tcW w:w="270" w:type="dxa"/>
            <w:shd w:val="clear" w:color="auto" w:fill="auto"/>
          </w:tcPr>
          <w:p w14:paraId="350B701D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2D8D723" w14:textId="4A70A6AD" w:rsidR="007A500F" w:rsidRPr="007B3117" w:rsidRDefault="007A500F" w:rsidP="007A500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(4,590)</w:t>
            </w:r>
          </w:p>
        </w:tc>
        <w:tc>
          <w:tcPr>
            <w:tcW w:w="270" w:type="dxa"/>
            <w:shd w:val="clear" w:color="auto" w:fill="auto"/>
          </w:tcPr>
          <w:p w14:paraId="23C221F3" w14:textId="77777777" w:rsidR="007A500F" w:rsidRPr="007B3117" w:rsidRDefault="007A500F" w:rsidP="007A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9D1EA6" w14:textId="0E13A961" w:rsidR="007A500F" w:rsidRPr="007B3117" w:rsidRDefault="007A500F" w:rsidP="007A50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ADA90F" w14:textId="77777777" w:rsidR="007A500F" w:rsidRPr="007B3117" w:rsidRDefault="007A500F" w:rsidP="007A50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3B8DB9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A500F" w:rsidRPr="007B3117" w14:paraId="2B292909" w14:textId="77777777" w:rsidTr="005029D6">
        <w:tc>
          <w:tcPr>
            <w:tcW w:w="3600" w:type="dxa"/>
            <w:shd w:val="clear" w:color="auto" w:fill="auto"/>
          </w:tcPr>
          <w:p w14:paraId="38A68C74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</w:t>
            </w:r>
          </w:p>
          <w:p w14:paraId="68670CD0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การแปลงค่างบการเงิน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4637D20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7C6FE3" w14:textId="77777777" w:rsidR="007A500F" w:rsidRDefault="007A500F" w:rsidP="007A500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7C40E3E" w14:textId="69AD9D8B" w:rsidR="001638FD" w:rsidRPr="007B3117" w:rsidRDefault="001638FD" w:rsidP="007A500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6,984</w:t>
            </w:r>
          </w:p>
        </w:tc>
        <w:tc>
          <w:tcPr>
            <w:tcW w:w="270" w:type="dxa"/>
            <w:shd w:val="clear" w:color="auto" w:fill="auto"/>
          </w:tcPr>
          <w:p w14:paraId="07631D4B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E7E8B52" w14:textId="7ACCDB51" w:rsidR="007A500F" w:rsidRPr="00465A43" w:rsidRDefault="007A500F" w:rsidP="007A500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5A43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(3,624)</w:t>
            </w:r>
          </w:p>
        </w:tc>
        <w:tc>
          <w:tcPr>
            <w:tcW w:w="270" w:type="dxa"/>
            <w:shd w:val="clear" w:color="auto" w:fill="auto"/>
          </w:tcPr>
          <w:p w14:paraId="77B378BE" w14:textId="77777777" w:rsidR="007A500F" w:rsidRPr="007B3117" w:rsidRDefault="007A500F" w:rsidP="007A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55B01A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275C8A6" w14:textId="2951A253" w:rsidR="007A500F" w:rsidRPr="007B3117" w:rsidRDefault="007A500F" w:rsidP="007A500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F5A47" w14:textId="77777777" w:rsidR="007A500F" w:rsidRPr="007B3117" w:rsidRDefault="007A500F" w:rsidP="007A50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5724B1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277E67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A500F" w:rsidRPr="007B3117" w14:paraId="7425CD04" w14:textId="77777777" w:rsidTr="005029D6">
        <w:tc>
          <w:tcPr>
            <w:tcW w:w="3600" w:type="dxa"/>
            <w:shd w:val="clear" w:color="auto" w:fill="auto"/>
          </w:tcPr>
          <w:p w14:paraId="6517FC29" w14:textId="0C1AE2B3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318C15" w14:textId="77777777" w:rsidR="007A500F" w:rsidRPr="007B3117" w:rsidRDefault="007A500F" w:rsidP="007A5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D7DDA4" w14:textId="71AB736E" w:rsidR="007A500F" w:rsidRPr="00465A43" w:rsidRDefault="00B2390A" w:rsidP="007A500F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127,214</w:t>
            </w:r>
          </w:p>
        </w:tc>
        <w:tc>
          <w:tcPr>
            <w:tcW w:w="270" w:type="dxa"/>
            <w:shd w:val="clear" w:color="auto" w:fill="auto"/>
          </w:tcPr>
          <w:p w14:paraId="035EB885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974EC" w14:textId="6A3A81A3" w:rsidR="007A500F" w:rsidRPr="00465A43" w:rsidRDefault="007A500F" w:rsidP="007A500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129,372</w:t>
            </w:r>
          </w:p>
        </w:tc>
        <w:tc>
          <w:tcPr>
            <w:tcW w:w="270" w:type="dxa"/>
            <w:shd w:val="clear" w:color="auto" w:fill="auto"/>
          </w:tcPr>
          <w:p w14:paraId="28675AD3" w14:textId="77777777" w:rsidR="007A500F" w:rsidRPr="007B3117" w:rsidRDefault="007A500F" w:rsidP="007A5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14295F" w14:textId="3BCD0B91" w:rsidR="007A500F" w:rsidRPr="007B3117" w:rsidRDefault="007A500F" w:rsidP="007A50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  <w:tc>
          <w:tcPr>
            <w:tcW w:w="270" w:type="dxa"/>
            <w:shd w:val="clear" w:color="auto" w:fill="auto"/>
          </w:tcPr>
          <w:p w14:paraId="4083D763" w14:textId="77777777" w:rsidR="007A500F" w:rsidRPr="007B3117" w:rsidRDefault="007A500F" w:rsidP="007A50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ABB72" w14:textId="77777777" w:rsidR="007A500F" w:rsidRPr="007B3117" w:rsidRDefault="007A500F" w:rsidP="007A500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42,177</w:t>
            </w:r>
          </w:p>
        </w:tc>
      </w:tr>
      <w:bookmarkEnd w:id="1"/>
    </w:tbl>
    <w:p w14:paraId="30C1E1A7" w14:textId="77777777" w:rsidR="00E76142" w:rsidRPr="008965E7" w:rsidRDefault="00E76142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5D7BB8" w14:textId="0A39D110" w:rsidR="00236101" w:rsidRPr="008965E7" w:rsidRDefault="00236101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t>ที่ดิน</w:t>
      </w: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t xml:space="preserve"> อาคารและอุปกรณ์  </w:t>
      </w:r>
    </w:p>
    <w:p w14:paraId="7CCD8667" w14:textId="1969A219" w:rsidR="00236101" w:rsidRDefault="0023610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270"/>
        <w:gridCol w:w="1350"/>
        <w:gridCol w:w="270"/>
        <w:gridCol w:w="1350"/>
        <w:gridCol w:w="270"/>
        <w:gridCol w:w="990"/>
        <w:gridCol w:w="270"/>
        <w:gridCol w:w="990"/>
      </w:tblGrid>
      <w:tr w:rsidR="00A20033" w:rsidRPr="007B3117" w14:paraId="57FC43D3" w14:textId="77777777" w:rsidTr="00102A7F">
        <w:tc>
          <w:tcPr>
            <w:tcW w:w="3600" w:type="dxa"/>
            <w:shd w:val="clear" w:color="auto" w:fill="auto"/>
          </w:tcPr>
          <w:p w14:paraId="3C9BCE9B" w14:textId="77777777" w:rsidR="00A20033" w:rsidRPr="001F6114" w:rsidRDefault="00A2003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051D4CB" w14:textId="77777777" w:rsidR="00A20033" w:rsidRPr="001F6114" w:rsidRDefault="00A20033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011348E" w14:textId="3B4E80E7" w:rsidR="00A20033" w:rsidRPr="00653966" w:rsidRDefault="00A2003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pacing w:val="-12"/>
                <w:sz w:val="30"/>
                <w:szCs w:val="30"/>
              </w:rPr>
            </w:pP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</w:t>
            </w:r>
            <w:r w:rsidRPr="00DF53AE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น</w:t>
            </w:r>
            <w:r w:rsidRPr="00DF53AE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F19FDA2" w14:textId="77777777" w:rsidR="00A20033" w:rsidRPr="001F6114" w:rsidRDefault="00A2003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32405B8" w14:textId="77777777" w:rsidR="00A20033" w:rsidRPr="001F6114" w:rsidRDefault="00A20033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F611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0C1" w:rsidRPr="007B3117" w14:paraId="2900371F" w14:textId="77777777" w:rsidTr="006F2F87">
        <w:tc>
          <w:tcPr>
            <w:tcW w:w="3600" w:type="dxa"/>
            <w:shd w:val="clear" w:color="auto" w:fill="auto"/>
          </w:tcPr>
          <w:p w14:paraId="03C2E9A5" w14:textId="04451BF6" w:rsidR="00FA00C1" w:rsidRPr="005029D6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AA33C1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เก้า</w:t>
            </w:r>
            <w:r w:rsidRPr="005029D6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เดือนสิ้นสุดวันที่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  <w:r w:rsidRPr="005029D6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30 </w:t>
            </w:r>
            <w:r w:rsidR="00066AC2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78A194F" w14:textId="77777777" w:rsidR="00FA00C1" w:rsidRPr="007B3117" w:rsidRDefault="00FA00C1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7F9D8A5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6F90FD5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BE10259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2223CB01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2FA174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851D2E9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614DA1C" w14:textId="77777777" w:rsidR="00FA00C1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Cs/>
                <w:spacing w:val="-4"/>
                <w:sz w:val="30"/>
                <w:szCs w:val="30"/>
              </w:rPr>
              <w:t>2566</w:t>
            </w:r>
          </w:p>
        </w:tc>
      </w:tr>
      <w:tr w:rsidR="00FA00C1" w:rsidRPr="007B3117" w14:paraId="5A8CBE33" w14:textId="77777777" w:rsidTr="006F2F87">
        <w:tc>
          <w:tcPr>
            <w:tcW w:w="3600" w:type="dxa"/>
            <w:shd w:val="clear" w:color="auto" w:fill="auto"/>
          </w:tcPr>
          <w:p w14:paraId="084F56AA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6BC6649" w14:textId="77777777" w:rsidR="00FA00C1" w:rsidRPr="007B3117" w:rsidRDefault="00FA00C1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64ACF701" w14:textId="77777777" w:rsidR="00FA00C1" w:rsidRPr="003B1250" w:rsidRDefault="00FA00C1" w:rsidP="006F2F8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311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66AC2" w:rsidRPr="007B3117" w14:paraId="08F4576A" w14:textId="77777777" w:rsidTr="006F2F87">
        <w:tc>
          <w:tcPr>
            <w:tcW w:w="3600" w:type="dxa"/>
            <w:shd w:val="clear" w:color="auto" w:fill="auto"/>
          </w:tcPr>
          <w:p w14:paraId="64698663" w14:textId="558D32C3" w:rsidR="00066AC2" w:rsidRPr="007B3117" w:rsidRDefault="00066AC2" w:rsidP="0006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30"/>
                <w:szCs w:val="30"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F557854" w14:textId="77777777" w:rsidR="00066AC2" w:rsidRPr="007B3117" w:rsidRDefault="00066AC2" w:rsidP="0006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CF60BBA" w14:textId="79D952BC" w:rsidR="00066AC2" w:rsidRPr="007B3117" w:rsidRDefault="009F1417" w:rsidP="00066AC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4,691</w:t>
            </w:r>
          </w:p>
        </w:tc>
        <w:tc>
          <w:tcPr>
            <w:tcW w:w="270" w:type="dxa"/>
            <w:shd w:val="clear" w:color="auto" w:fill="auto"/>
          </w:tcPr>
          <w:p w14:paraId="162CB6EA" w14:textId="77777777" w:rsidR="00066AC2" w:rsidRPr="007B3117" w:rsidRDefault="00066AC2" w:rsidP="00066A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C71E867" w14:textId="272A541B" w:rsidR="00066AC2" w:rsidRPr="007B3117" w:rsidRDefault="00066AC2" w:rsidP="00066A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18,649</w:t>
            </w:r>
          </w:p>
        </w:tc>
        <w:tc>
          <w:tcPr>
            <w:tcW w:w="270" w:type="dxa"/>
            <w:shd w:val="clear" w:color="auto" w:fill="auto"/>
          </w:tcPr>
          <w:p w14:paraId="48ED9680" w14:textId="77777777" w:rsidR="00066AC2" w:rsidRPr="007B3117" w:rsidRDefault="00066AC2" w:rsidP="0006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B39998" w14:textId="458D2809" w:rsidR="00066AC2" w:rsidRPr="007B3117" w:rsidRDefault="00A81505" w:rsidP="00066AC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4,662</w:t>
            </w:r>
          </w:p>
        </w:tc>
        <w:tc>
          <w:tcPr>
            <w:tcW w:w="270" w:type="dxa"/>
            <w:shd w:val="clear" w:color="auto" w:fill="auto"/>
          </w:tcPr>
          <w:p w14:paraId="4E18480A" w14:textId="77777777" w:rsidR="00066AC2" w:rsidRPr="007B3117" w:rsidRDefault="00066AC2" w:rsidP="00066AC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909016" w14:textId="6BB46655" w:rsidR="00066AC2" w:rsidRPr="007B3117" w:rsidRDefault="00066AC2" w:rsidP="00066AC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18,649</w:t>
            </w:r>
          </w:p>
        </w:tc>
      </w:tr>
      <w:tr w:rsidR="00066AC2" w:rsidRPr="007B3117" w14:paraId="7F569090" w14:textId="77777777" w:rsidTr="006F2F87">
        <w:tc>
          <w:tcPr>
            <w:tcW w:w="3600" w:type="dxa"/>
            <w:shd w:val="clear" w:color="auto" w:fill="auto"/>
          </w:tcPr>
          <w:p w14:paraId="20CA328F" w14:textId="45BECD1E" w:rsidR="00066AC2" w:rsidRPr="007B3117" w:rsidRDefault="00066AC2" w:rsidP="0006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8026282" w14:textId="77777777" w:rsidR="00066AC2" w:rsidRPr="007B3117" w:rsidRDefault="00066AC2" w:rsidP="0006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89BE70" w14:textId="1BF78A8E" w:rsidR="00066AC2" w:rsidRPr="007B3117" w:rsidRDefault="009F1417" w:rsidP="00066AC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03951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79)</w:t>
            </w:r>
          </w:p>
        </w:tc>
        <w:tc>
          <w:tcPr>
            <w:tcW w:w="270" w:type="dxa"/>
            <w:shd w:val="clear" w:color="auto" w:fill="auto"/>
          </w:tcPr>
          <w:p w14:paraId="655BA4C7" w14:textId="77777777" w:rsidR="00066AC2" w:rsidRPr="007B3117" w:rsidRDefault="00066AC2" w:rsidP="00066A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7CD5B2F" w14:textId="0B8EA543" w:rsidR="00066AC2" w:rsidRPr="007B3117" w:rsidRDefault="00066AC2" w:rsidP="00066A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(1,341)</w:t>
            </w:r>
          </w:p>
        </w:tc>
        <w:tc>
          <w:tcPr>
            <w:tcW w:w="270" w:type="dxa"/>
            <w:shd w:val="clear" w:color="auto" w:fill="auto"/>
          </w:tcPr>
          <w:p w14:paraId="6C2FDB56" w14:textId="77777777" w:rsidR="00066AC2" w:rsidRPr="007B3117" w:rsidRDefault="00066AC2" w:rsidP="0006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FE541A" w14:textId="28F08CB8" w:rsidR="00066AC2" w:rsidRPr="007B3117" w:rsidRDefault="00A81505" w:rsidP="00066AC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F1417">
              <w:rPr>
                <w:rFonts w:ascii="Angsana New" w:hAnsi="Angsana New"/>
                <w:sz w:val="30"/>
                <w:szCs w:val="30"/>
                <w:lang w:val="en-US" w:bidi="th-TH"/>
              </w:rPr>
              <w:t>24,679)</w:t>
            </w:r>
          </w:p>
        </w:tc>
        <w:tc>
          <w:tcPr>
            <w:tcW w:w="270" w:type="dxa"/>
            <w:shd w:val="clear" w:color="auto" w:fill="auto"/>
          </w:tcPr>
          <w:p w14:paraId="71ED259C" w14:textId="77777777" w:rsidR="00066AC2" w:rsidRPr="007B3117" w:rsidRDefault="00066AC2" w:rsidP="00066AC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1C8CC68" w14:textId="1EA91EF8" w:rsidR="00066AC2" w:rsidRPr="007B3117" w:rsidRDefault="00066AC2" w:rsidP="00066AC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(1,341)</w:t>
            </w:r>
          </w:p>
        </w:tc>
      </w:tr>
      <w:tr w:rsidR="00066AC2" w:rsidRPr="007B3117" w14:paraId="2003DD02" w14:textId="77777777" w:rsidTr="006F2F87">
        <w:tc>
          <w:tcPr>
            <w:tcW w:w="3600" w:type="dxa"/>
            <w:shd w:val="clear" w:color="auto" w:fill="auto"/>
          </w:tcPr>
          <w:p w14:paraId="6AA4DC7F" w14:textId="074C658A" w:rsidR="00066AC2" w:rsidRPr="007B3117" w:rsidRDefault="00066AC2" w:rsidP="0006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412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1ABDB16" w14:textId="77777777" w:rsidR="00066AC2" w:rsidRPr="007B3117" w:rsidRDefault="00066AC2" w:rsidP="00066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00CADC" w14:textId="012F5109" w:rsidR="00066AC2" w:rsidRPr="007B3117" w:rsidRDefault="001333DF" w:rsidP="00066AC2">
            <w:pPr>
              <w:pStyle w:val="acctfourfigures"/>
              <w:tabs>
                <w:tab w:val="clear" w:pos="765"/>
              </w:tabs>
              <w:spacing w:line="240" w:lineRule="auto"/>
              <w:ind w:right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C31A6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="00C31A6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E733B08" w14:textId="77777777" w:rsidR="00066AC2" w:rsidRPr="007B3117" w:rsidRDefault="00066AC2" w:rsidP="00066AC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1AA4760" w14:textId="73A6C4F5" w:rsidR="00066AC2" w:rsidRPr="007B3117" w:rsidRDefault="00066AC2" w:rsidP="00066AC2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66AC2">
              <w:rPr>
                <w:rFonts w:ascii="Angsana New" w:hAnsi="Angsana New"/>
                <w:sz w:val="30"/>
                <w:szCs w:val="30"/>
                <w:lang w:val="en-US" w:bidi="th-TH"/>
              </w:rPr>
              <w:t>42,959</w:t>
            </w:r>
          </w:p>
        </w:tc>
        <w:tc>
          <w:tcPr>
            <w:tcW w:w="270" w:type="dxa"/>
            <w:shd w:val="clear" w:color="auto" w:fill="auto"/>
          </w:tcPr>
          <w:p w14:paraId="1C80FA14" w14:textId="77777777" w:rsidR="00066AC2" w:rsidRPr="007B3117" w:rsidRDefault="00066AC2" w:rsidP="00066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84F6E74" w14:textId="46B6999F" w:rsidR="00066AC2" w:rsidRPr="007B3117" w:rsidRDefault="009F1417" w:rsidP="00066AC2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1033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410331">
              <w:rPr>
                <w:rFonts w:ascii="Angsana New" w:hAnsi="Angsana New"/>
                <w:sz w:val="30"/>
                <w:szCs w:val="30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4A4D5545" w14:textId="77777777" w:rsidR="00066AC2" w:rsidRPr="007B3117" w:rsidRDefault="00066AC2" w:rsidP="00066AC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28EC73" w14:textId="2402D1A8" w:rsidR="00066AC2" w:rsidRPr="007B3117" w:rsidRDefault="00E95A29" w:rsidP="001A1C52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654D209" w14:textId="77777777" w:rsidR="00FA00C1" w:rsidRDefault="00FA00C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5CADB872" w14:textId="77777777" w:rsidR="00FA00C1" w:rsidRPr="008965E7" w:rsidRDefault="00FA00C1" w:rsidP="003643C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6BE5B3B" w14:textId="012AB86A" w:rsidR="00EC1F6C" w:rsidRDefault="00EC1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3D7479A6" w14:textId="5ABE30CE" w:rsidR="00172489" w:rsidRPr="008965E7" w:rsidRDefault="00172489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8965E7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หนี้สินที่มีภาระดอกเบี้ย</w:t>
      </w:r>
    </w:p>
    <w:p w14:paraId="0669DD2C" w14:textId="77777777" w:rsidR="003938D5" w:rsidRPr="00211B09" w:rsidRDefault="003938D5" w:rsidP="0045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3938D5" w:rsidRPr="005D6F1A" w14:paraId="1C0E31C9" w14:textId="77777777" w:rsidTr="006403C0">
        <w:trPr>
          <w:tblHeader/>
        </w:trPr>
        <w:tc>
          <w:tcPr>
            <w:tcW w:w="3735" w:type="dxa"/>
            <w:shd w:val="clear" w:color="auto" w:fill="auto"/>
          </w:tcPr>
          <w:p w14:paraId="2656901E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61E38C0A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1803DDC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FD22625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8D5" w:rsidRPr="005D6F1A" w14:paraId="346C2553" w14:textId="77777777" w:rsidTr="006403C0">
        <w:trPr>
          <w:tblHeader/>
        </w:trPr>
        <w:tc>
          <w:tcPr>
            <w:tcW w:w="3735" w:type="dxa"/>
          </w:tcPr>
          <w:p w14:paraId="6798A56A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0EB297" w14:textId="4EAD8429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8D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938D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637F3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6FD511A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F1D1488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98730" w14:textId="5B15C53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8D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938D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B417D9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303D0C0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938D5" w:rsidRPr="005D6F1A" w14:paraId="3B917B03" w14:textId="77777777" w:rsidTr="006403C0">
        <w:trPr>
          <w:tblHeader/>
        </w:trPr>
        <w:tc>
          <w:tcPr>
            <w:tcW w:w="3735" w:type="dxa"/>
          </w:tcPr>
          <w:p w14:paraId="33E0B73F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EE2BA69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1635C5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4E19A86C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5F19C4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C4892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528F71C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F9CC07D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938D5" w:rsidRPr="005D6F1A" w14:paraId="3AE235F0" w14:textId="77777777" w:rsidTr="006403C0">
        <w:trPr>
          <w:tblHeader/>
        </w:trPr>
        <w:tc>
          <w:tcPr>
            <w:tcW w:w="3735" w:type="dxa"/>
          </w:tcPr>
          <w:p w14:paraId="572908D1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5C4414E3" w14:textId="77777777" w:rsidR="003938D5" w:rsidRPr="004B4F84" w:rsidRDefault="003938D5" w:rsidP="00640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38D5" w:rsidRPr="005D6F1A" w14:paraId="0F24E660" w14:textId="77777777" w:rsidTr="006403C0">
        <w:trPr>
          <w:trHeight w:val="180"/>
        </w:trPr>
        <w:tc>
          <w:tcPr>
            <w:tcW w:w="3735" w:type="dxa"/>
          </w:tcPr>
          <w:p w14:paraId="133BFA21" w14:textId="7666FE0C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F14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260" w:type="dxa"/>
          </w:tcPr>
          <w:p w14:paraId="7EF77177" w14:textId="33B8D560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C8EC3F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81C1D34" w14:textId="4B5FC296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993885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1A1DFB" w14:textId="3166AF4C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2FD13F4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21F35587" w14:textId="0BA0C308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8D5" w:rsidRPr="005D6F1A" w14:paraId="1C22F7B8" w14:textId="77777777" w:rsidTr="006403C0">
        <w:trPr>
          <w:trHeight w:val="180"/>
        </w:trPr>
        <w:tc>
          <w:tcPr>
            <w:tcW w:w="3735" w:type="dxa"/>
          </w:tcPr>
          <w:p w14:paraId="663D43EA" w14:textId="38BBA9F6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4B4F84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</w:tcPr>
          <w:p w14:paraId="576352EE" w14:textId="0B50BBEE" w:rsidR="003938D5" w:rsidRDefault="00AC4E6F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="0091562C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327B">
              <w:rPr>
                <w:rFonts w:ascii="Angsana New" w:hAnsi="Angsana New"/>
                <w:sz w:val="30"/>
                <w:szCs w:val="30"/>
              </w:rPr>
              <w:t>0</w:t>
            </w:r>
            <w:r w:rsidR="0091562C"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14:paraId="18715605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EFDC453" w14:textId="7830119D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617B11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B2FFD" w14:textId="5F476DAB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E2CDDA4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A3FC987" w14:textId="1FFDC060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938D5" w:rsidRPr="00B32CE0" w14:paraId="3A362006" w14:textId="77777777" w:rsidTr="006403C0">
        <w:trPr>
          <w:trHeight w:val="180"/>
        </w:trPr>
        <w:tc>
          <w:tcPr>
            <w:tcW w:w="3735" w:type="dxa"/>
          </w:tcPr>
          <w:p w14:paraId="6555E43D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21D54C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095FB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D86A210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041E86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13C4EF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F76DEE3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1E51910B" w14:textId="77777777" w:rsidR="003938D5" w:rsidRPr="00B32CE0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38D5" w:rsidRPr="005D6F1A" w14:paraId="08ECBDAA" w14:textId="77777777" w:rsidTr="006403C0">
        <w:trPr>
          <w:trHeight w:val="180"/>
        </w:trPr>
        <w:tc>
          <w:tcPr>
            <w:tcW w:w="3735" w:type="dxa"/>
          </w:tcPr>
          <w:p w14:paraId="4802CFD3" w14:textId="184B2C55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</w:tcPr>
          <w:p w14:paraId="2EEB9A09" w14:textId="77777777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11095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3565D848" w14:textId="77777777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2705D2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16FD97" w14:textId="77777777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080B5B75" w14:textId="77777777" w:rsidR="003938D5" w:rsidRPr="004B4F84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36C04390" w14:textId="77777777" w:rsidR="003938D5" w:rsidRDefault="003938D5" w:rsidP="003938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695B" w:rsidRPr="005D6F1A" w14:paraId="693D5555" w14:textId="77777777" w:rsidTr="006403C0">
        <w:trPr>
          <w:trHeight w:val="180"/>
        </w:trPr>
        <w:tc>
          <w:tcPr>
            <w:tcW w:w="3735" w:type="dxa"/>
          </w:tcPr>
          <w:p w14:paraId="7F8E844E" w14:textId="11B63153" w:rsidR="0087695B" w:rsidRPr="004B4F84" w:rsidRDefault="0087695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1976909C" w14:textId="4AF08859" w:rsidR="0087695B" w:rsidRDefault="00C6327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881,010</w:t>
            </w:r>
          </w:p>
        </w:tc>
        <w:tc>
          <w:tcPr>
            <w:tcW w:w="270" w:type="dxa"/>
          </w:tcPr>
          <w:p w14:paraId="74967647" w14:textId="77777777" w:rsidR="0087695B" w:rsidRPr="004B4F84" w:rsidRDefault="0087695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B44782E" w14:textId="1FBA0A1D" w:rsidR="0087695B" w:rsidRDefault="0087695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1,386,340</w:t>
            </w:r>
          </w:p>
        </w:tc>
        <w:tc>
          <w:tcPr>
            <w:tcW w:w="270" w:type="dxa"/>
          </w:tcPr>
          <w:p w14:paraId="1CC35641" w14:textId="77777777" w:rsidR="0087695B" w:rsidRPr="004B4F84" w:rsidRDefault="0087695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0B16A" w14:textId="3651005C" w:rsidR="0087695B" w:rsidRDefault="00C6327B" w:rsidP="00C6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881,010</w:t>
            </w:r>
          </w:p>
        </w:tc>
        <w:tc>
          <w:tcPr>
            <w:tcW w:w="262" w:type="dxa"/>
          </w:tcPr>
          <w:p w14:paraId="3D32F305" w14:textId="77777777" w:rsidR="0087695B" w:rsidRPr="004B4F84" w:rsidRDefault="0087695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66A1D38A" w14:textId="69880A9F" w:rsidR="0087695B" w:rsidRDefault="0087695B" w:rsidP="00876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1,386,340</w:t>
            </w:r>
          </w:p>
        </w:tc>
      </w:tr>
      <w:tr w:rsidR="00F17188" w:rsidRPr="005D6F1A" w14:paraId="24E1CE47" w14:textId="77777777" w:rsidTr="00727A21">
        <w:trPr>
          <w:trHeight w:val="180"/>
        </w:trPr>
        <w:tc>
          <w:tcPr>
            <w:tcW w:w="3735" w:type="dxa"/>
          </w:tcPr>
          <w:p w14:paraId="360FD5F4" w14:textId="690C8A74" w:rsidR="00F17188" w:rsidRPr="003938D5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8FBF0B" w14:textId="11D32250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67,770</w:t>
            </w:r>
          </w:p>
        </w:tc>
        <w:tc>
          <w:tcPr>
            <w:tcW w:w="270" w:type="dxa"/>
          </w:tcPr>
          <w:p w14:paraId="5DA0D4D2" w14:textId="7777777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94B57" w14:textId="3593800C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71,940</w:t>
            </w:r>
          </w:p>
        </w:tc>
        <w:tc>
          <w:tcPr>
            <w:tcW w:w="270" w:type="dxa"/>
          </w:tcPr>
          <w:p w14:paraId="712C4402" w14:textId="7777777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3A0739" w14:textId="6A617907" w:rsidR="00F17188" w:rsidRPr="002518C5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67,770</w:t>
            </w:r>
          </w:p>
        </w:tc>
        <w:tc>
          <w:tcPr>
            <w:tcW w:w="262" w:type="dxa"/>
          </w:tcPr>
          <w:p w14:paraId="2F33F158" w14:textId="7777777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983EB2D" w14:textId="2D56161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71,940</w:t>
            </w:r>
          </w:p>
        </w:tc>
      </w:tr>
      <w:tr w:rsidR="00F17188" w:rsidRPr="005D6F1A" w14:paraId="51EF67F9" w14:textId="77777777" w:rsidTr="00727A21">
        <w:trPr>
          <w:trHeight w:val="180"/>
        </w:trPr>
        <w:tc>
          <w:tcPr>
            <w:tcW w:w="3735" w:type="dxa"/>
          </w:tcPr>
          <w:p w14:paraId="05B344BA" w14:textId="2733DAA1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603942" w14:textId="3564E61E" w:rsidR="00F17188" w:rsidRPr="004B4F84" w:rsidRDefault="00AA6E04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</w:t>
            </w:r>
            <w:r w:rsidR="008E6F2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</w:t>
            </w:r>
            <w:r w:rsidR="008E6F27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270" w:type="dxa"/>
          </w:tcPr>
          <w:p w14:paraId="0B8180D5" w14:textId="7777777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38156B" w14:textId="139C35B8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1,458,280</w:t>
            </w:r>
          </w:p>
        </w:tc>
        <w:tc>
          <w:tcPr>
            <w:tcW w:w="270" w:type="dxa"/>
          </w:tcPr>
          <w:p w14:paraId="3C9A5987" w14:textId="7777777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69579B" w14:textId="20A419E6" w:rsidR="00F17188" w:rsidRPr="004B4F84" w:rsidRDefault="00194FC9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948,780</w:t>
            </w:r>
          </w:p>
        </w:tc>
        <w:tc>
          <w:tcPr>
            <w:tcW w:w="262" w:type="dxa"/>
          </w:tcPr>
          <w:p w14:paraId="4C528B55" w14:textId="77777777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8144C" w14:textId="6820BFBF" w:rsidR="00F17188" w:rsidRPr="004B4F84" w:rsidRDefault="00F17188" w:rsidP="00F17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1,458,280</w:t>
            </w:r>
          </w:p>
        </w:tc>
      </w:tr>
    </w:tbl>
    <w:p w14:paraId="386BA9D3" w14:textId="3612B300" w:rsidR="0010263C" w:rsidRPr="00211B09" w:rsidRDefault="00450A96" w:rsidP="0045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8965E7">
        <w:rPr>
          <w:rFonts w:asciiTheme="majorBidi" w:hAnsiTheme="majorBidi" w:cstheme="majorBidi"/>
          <w:sz w:val="24"/>
          <w:szCs w:val="24"/>
          <w:cs/>
          <w:lang w:val="x-none" w:eastAsia="x-none"/>
        </w:rPr>
        <w:tab/>
      </w:r>
    </w:p>
    <w:p w14:paraId="4DD0E88B" w14:textId="6B132920" w:rsidR="00C677C1" w:rsidRDefault="00C677C1" w:rsidP="003E1D72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B2CD6">
        <w:rPr>
          <w:rFonts w:asciiTheme="majorBidi" w:hAnsiTheme="majorBidi" w:cstheme="majorBidi" w:hint="cs"/>
          <w:spacing w:val="-8"/>
          <w:sz w:val="30"/>
          <w:szCs w:val="30"/>
          <w:cs/>
        </w:rPr>
        <w:t>ใน</w:t>
      </w:r>
      <w:r w:rsidR="00242047" w:rsidRPr="003B2CD6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เดือนกรกฎาคม </w:t>
      </w:r>
      <w:r w:rsidR="00242047" w:rsidRPr="003B2CD6">
        <w:rPr>
          <w:rFonts w:asciiTheme="majorBidi" w:hAnsiTheme="majorBidi" w:cstheme="majorBidi"/>
          <w:spacing w:val="-8"/>
          <w:sz w:val="30"/>
          <w:szCs w:val="30"/>
          <w:lang w:val="en-US"/>
        </w:rPr>
        <w:t>2567</w:t>
      </w:r>
      <w:r w:rsidR="00242047" w:rsidRPr="003B2CD6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3B2CD6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="00E256B1" w:rsidRPr="002D2F68">
        <w:rPr>
          <w:rFonts w:asciiTheme="majorBidi" w:hAnsiTheme="majorBidi" w:cstheme="majorBidi" w:hint="cs"/>
          <w:spacing w:val="-8"/>
          <w:sz w:val="30"/>
          <w:szCs w:val="30"/>
          <w:cs/>
        </w:rPr>
        <w:t>ย่อย</w:t>
      </w:r>
      <w:r w:rsidRPr="002D2F68">
        <w:rPr>
          <w:rFonts w:asciiTheme="majorBidi" w:hAnsiTheme="majorBidi" w:cstheme="majorBidi" w:hint="cs"/>
          <w:spacing w:val="-8"/>
          <w:sz w:val="30"/>
          <w:szCs w:val="30"/>
          <w:cs/>
        </w:rPr>
        <w:t>ได้ทำ</w:t>
      </w:r>
      <w:r w:rsidRPr="002D2F68">
        <w:rPr>
          <w:rFonts w:asciiTheme="majorBidi" w:hAnsiTheme="majorBidi" w:cstheme="majorBidi"/>
          <w:spacing w:val="-8"/>
          <w:sz w:val="30"/>
          <w:szCs w:val="30"/>
          <w:cs/>
        </w:rPr>
        <w:t>สัญญาเงินกู้ยืม</w:t>
      </w:r>
      <w:r w:rsidR="005D59CB">
        <w:rPr>
          <w:rFonts w:asciiTheme="majorBidi" w:hAnsiTheme="majorBidi" w:cstheme="majorBidi" w:hint="cs"/>
          <w:spacing w:val="-8"/>
          <w:sz w:val="30"/>
          <w:szCs w:val="30"/>
          <w:cs/>
        </w:rPr>
        <w:t>ระยะยาว</w:t>
      </w:r>
      <w:r w:rsidRPr="002D2F68">
        <w:rPr>
          <w:rFonts w:asciiTheme="majorBidi" w:hAnsiTheme="majorBidi" w:cstheme="majorBidi"/>
          <w:spacing w:val="-8"/>
          <w:sz w:val="30"/>
          <w:szCs w:val="30"/>
          <w:cs/>
        </w:rPr>
        <w:t>กับสถาบันการเงินในประเทศแห่งหนึ่ง</w:t>
      </w:r>
      <w:r w:rsidR="00541221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2D2F68">
        <w:rPr>
          <w:rFonts w:asciiTheme="majorBidi" w:hAnsiTheme="majorBidi" w:cstheme="majorBidi"/>
          <w:spacing w:val="-2"/>
          <w:sz w:val="30"/>
          <w:szCs w:val="30"/>
          <w:cs/>
        </w:rPr>
        <w:t>โดยมีอัตรา</w:t>
      </w:r>
      <w:r w:rsidR="009D79F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ดอกเบี้ย</w:t>
      </w:r>
      <w:r w:rsidR="00D811D2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เงินกู้ยืมขั้</w:t>
      </w:r>
      <w:r w:rsidR="00D811D2"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นต่ำ</w:t>
      </w:r>
      <w:r w:rsidR="00FC241F"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D678A0"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(</w:t>
      </w:r>
      <w:r w:rsidR="00FC241F" w:rsidRPr="003B2CD6">
        <w:rPr>
          <w:rFonts w:asciiTheme="majorBidi" w:hAnsiTheme="majorBidi" w:cstheme="majorBidi"/>
          <w:spacing w:val="-2"/>
          <w:sz w:val="30"/>
          <w:szCs w:val="30"/>
          <w:lang w:val="en-US"/>
        </w:rPr>
        <w:t>MLR</w:t>
      </w:r>
      <w:r w:rsidR="00D678A0"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)</w:t>
      </w:r>
      <w:r w:rsidR="00FC241F" w:rsidRPr="003B2CD6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FC241F"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ลบด้วย</w:t>
      </w:r>
      <w:r w:rsidR="008C52CB" w:rsidRPr="003B2CD6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อัตราคงที่ต่อปีตามที่กำหนดไว้ในสัญญา</w:t>
      </w:r>
      <w:r w:rsidR="008C52CB" w:rsidRPr="003B2CD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B71871">
        <w:rPr>
          <w:rFonts w:asciiTheme="majorBidi" w:hAnsiTheme="majorBidi" w:cstheme="majorBidi" w:hint="cs"/>
          <w:sz w:val="30"/>
          <w:szCs w:val="30"/>
          <w:cs/>
        </w:rPr>
        <w:t>โดยมีกำหนดชำระคืนงวดแรก</w:t>
      </w:r>
      <w:r w:rsidR="001F1401">
        <w:rPr>
          <w:rFonts w:asciiTheme="majorBidi" w:hAnsiTheme="majorBidi" w:cstheme="majorBidi"/>
          <w:sz w:val="30"/>
          <w:szCs w:val="30"/>
        </w:rPr>
        <w:br/>
      </w:r>
      <w:r w:rsidR="00B71871">
        <w:rPr>
          <w:rFonts w:asciiTheme="majorBidi" w:hAnsiTheme="majorBidi" w:cstheme="majorBidi" w:hint="cs"/>
          <w:sz w:val="30"/>
          <w:szCs w:val="30"/>
          <w:cs/>
        </w:rPr>
        <w:t xml:space="preserve">เมื่อครบกำหนดเวลา </w:t>
      </w:r>
      <w:r w:rsidR="00FE4FE0">
        <w:rPr>
          <w:rFonts w:asciiTheme="majorBidi" w:hAnsiTheme="majorBidi" w:cstheme="majorBidi"/>
          <w:sz w:val="30"/>
          <w:szCs w:val="30"/>
        </w:rPr>
        <w:t>18</w:t>
      </w:r>
      <w:r w:rsidR="00161406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เดือน นับแต่วันที่เบิกรับเงินกู้งวดแรก</w:t>
      </w:r>
      <w:r w:rsidR="00036D2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โดยมีรายละเอียดการผ่อนชำระคืนตามที่กำหนดไว้ในสัญญา</w:t>
      </w:r>
      <w:r w:rsidRPr="002D2F68">
        <w:rPr>
          <w:rFonts w:asciiTheme="majorBidi" w:hAnsiTheme="majorBidi" w:cstheme="majorBidi"/>
          <w:sz w:val="30"/>
          <w:szCs w:val="30"/>
        </w:rPr>
        <w:t xml:space="preserve"> </w:t>
      </w:r>
      <w:r w:rsidRPr="002D2F68">
        <w:rPr>
          <w:rFonts w:asciiTheme="majorBidi" w:hAnsiTheme="majorBidi" w:cstheme="majorBidi"/>
          <w:sz w:val="30"/>
          <w:szCs w:val="30"/>
          <w:cs/>
        </w:rPr>
        <w:t>เงินกู้ยืมดังกล่าวมีวัตถุประสงค์เพื่อ</w:t>
      </w:r>
      <w:r w:rsidR="00732018" w:rsidRPr="002D2F68">
        <w:rPr>
          <w:rFonts w:asciiTheme="majorBidi" w:hAnsiTheme="majorBidi" w:cstheme="majorBidi" w:hint="cs"/>
          <w:sz w:val="30"/>
          <w:szCs w:val="30"/>
          <w:cs/>
        </w:rPr>
        <w:t>ชำระค่าก่อสร้างสิ่งปลูกสร้าง</w:t>
      </w:r>
      <w:r w:rsidR="0040487E" w:rsidRPr="002D2F68">
        <w:rPr>
          <w:rFonts w:asciiTheme="majorBidi" w:hAnsiTheme="majorBidi" w:cstheme="majorBidi" w:hint="cs"/>
          <w:sz w:val="30"/>
          <w:szCs w:val="30"/>
          <w:cs/>
        </w:rPr>
        <w:t xml:space="preserve"> งานระบบ เครื่องจักรและอุปกรณ์</w:t>
      </w:r>
      <w:r w:rsidR="008C41EC" w:rsidRPr="002D2F68">
        <w:rPr>
          <w:rFonts w:asciiTheme="majorBidi" w:hAnsiTheme="majorBidi" w:cstheme="majorBidi" w:hint="cs"/>
          <w:sz w:val="30"/>
          <w:szCs w:val="30"/>
          <w:cs/>
        </w:rPr>
        <w:t>สำหรับโครงการก่อสร้างห้องเย็น</w:t>
      </w:r>
      <w:r w:rsidR="007D099F">
        <w:rPr>
          <w:rFonts w:asciiTheme="majorBidi" w:hAnsiTheme="majorBidi" w:cstheme="majorBidi" w:hint="cs"/>
          <w:sz w:val="30"/>
          <w:szCs w:val="30"/>
          <w:cs/>
        </w:rPr>
        <w:t xml:space="preserve"> ภายใต้สัญญาเงินกู้</w:t>
      </w:r>
      <w:r w:rsidR="000C5E35">
        <w:rPr>
          <w:rFonts w:asciiTheme="majorBidi" w:hAnsiTheme="majorBidi" w:cstheme="majorBidi" w:hint="cs"/>
          <w:sz w:val="30"/>
          <w:szCs w:val="30"/>
          <w:cs/>
        </w:rPr>
        <w:t>ยืม</w:t>
      </w:r>
      <w:r w:rsidR="00524134">
        <w:rPr>
          <w:rFonts w:asciiTheme="majorBidi" w:hAnsiTheme="majorBidi" w:cstheme="majorBidi" w:hint="cs"/>
          <w:sz w:val="30"/>
          <w:szCs w:val="30"/>
          <w:cs/>
        </w:rPr>
        <w:t>บริษัทย่อยจะต้องปฏิบัติตาม</w:t>
      </w:r>
      <w:r w:rsidR="000C5E35">
        <w:rPr>
          <w:rFonts w:asciiTheme="majorBidi" w:hAnsiTheme="majorBidi" w:cstheme="majorBidi" w:hint="cs"/>
          <w:sz w:val="30"/>
          <w:szCs w:val="30"/>
          <w:cs/>
        </w:rPr>
        <w:t>เงื่อนไขทางการเงินบางประการ</w:t>
      </w:r>
      <w:r w:rsidR="003640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5689">
        <w:rPr>
          <w:rFonts w:asciiTheme="majorBidi" w:hAnsiTheme="majorBidi" w:cstheme="majorBidi" w:hint="cs"/>
          <w:sz w:val="30"/>
          <w:szCs w:val="30"/>
          <w:cs/>
        </w:rPr>
        <w:t xml:space="preserve">เช่น </w:t>
      </w:r>
      <w:r w:rsidR="000D3F6A">
        <w:rPr>
          <w:rFonts w:asciiTheme="majorBidi" w:hAnsiTheme="majorBidi" w:cstheme="majorBidi" w:hint="cs"/>
          <w:sz w:val="30"/>
          <w:szCs w:val="30"/>
          <w:cs/>
        </w:rPr>
        <w:t>การดำรงอัตราส่วนของหนี้สินต่อส่วนของผู้ถือหุ้นและอัตราส่วนควา</w:t>
      </w:r>
      <w:r w:rsidR="009B2848">
        <w:rPr>
          <w:rFonts w:asciiTheme="majorBidi" w:hAnsiTheme="majorBidi" w:cstheme="majorBidi" w:hint="cs"/>
          <w:sz w:val="30"/>
          <w:szCs w:val="30"/>
          <w:cs/>
        </w:rPr>
        <w:t>มสามารถในการชำระหนี้</w:t>
      </w:r>
      <w:r w:rsidR="003640A2">
        <w:rPr>
          <w:rFonts w:asciiTheme="majorBidi" w:hAnsiTheme="majorBidi" w:cstheme="majorBidi" w:hint="cs"/>
          <w:sz w:val="30"/>
          <w:szCs w:val="30"/>
          <w:cs/>
        </w:rPr>
        <w:t>ในอัตรา</w:t>
      </w:r>
      <w:r w:rsidR="001F1401">
        <w:rPr>
          <w:rFonts w:asciiTheme="majorBidi" w:hAnsiTheme="majorBidi" w:cstheme="majorBidi"/>
          <w:sz w:val="30"/>
          <w:szCs w:val="30"/>
        </w:rPr>
        <w:br/>
      </w:r>
      <w:r w:rsidR="003640A2">
        <w:rPr>
          <w:rFonts w:asciiTheme="majorBidi" w:hAnsiTheme="majorBidi" w:cstheme="majorBidi" w:hint="cs"/>
          <w:sz w:val="30"/>
          <w:szCs w:val="30"/>
          <w:cs/>
        </w:rPr>
        <w:t>ที่กำหนดไว้ในสัญญา</w:t>
      </w:r>
      <w:r w:rsidR="009B2848">
        <w:rPr>
          <w:rFonts w:asciiTheme="majorBidi" w:hAnsiTheme="majorBidi" w:cstheme="majorBidi" w:hint="cs"/>
          <w:sz w:val="30"/>
          <w:szCs w:val="30"/>
          <w:cs/>
        </w:rPr>
        <w:t xml:space="preserve"> เป็นต้น</w:t>
      </w:r>
      <w:r w:rsidR="00E811FA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B12298">
        <w:rPr>
          <w:rFonts w:asciiTheme="majorBidi" w:hAnsiTheme="majorBidi" w:cstheme="majorBidi" w:hint="cs"/>
          <w:sz w:val="30"/>
          <w:szCs w:val="30"/>
          <w:cs/>
        </w:rPr>
        <w:t>บริษัทย่อยได้</w:t>
      </w:r>
      <w:r w:rsidR="00BB2BD0">
        <w:rPr>
          <w:rFonts w:asciiTheme="majorBidi" w:hAnsiTheme="majorBidi" w:cstheme="majorBidi" w:hint="cs"/>
          <w:sz w:val="30"/>
          <w:szCs w:val="30"/>
          <w:cs/>
        </w:rPr>
        <w:t>จำนอง</w:t>
      </w:r>
      <w:r w:rsidR="00B12298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850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8119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B2BD0">
        <w:rPr>
          <w:rFonts w:asciiTheme="majorBidi" w:hAnsiTheme="majorBidi" w:cstheme="majorBidi" w:hint="cs"/>
          <w:sz w:val="30"/>
          <w:szCs w:val="30"/>
          <w:cs/>
        </w:rPr>
        <w:t>จำนำ</w:t>
      </w:r>
      <w:r w:rsidR="00850AEB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791767">
        <w:rPr>
          <w:rFonts w:asciiTheme="majorBidi" w:hAnsiTheme="majorBidi" w:cstheme="majorBidi" w:hint="cs"/>
          <w:sz w:val="30"/>
          <w:szCs w:val="30"/>
          <w:cs/>
        </w:rPr>
        <w:t>ที่จะมีในภายหน้ากับ</w:t>
      </w:r>
      <w:r w:rsidR="000A0803">
        <w:rPr>
          <w:rFonts w:asciiTheme="majorBidi" w:hAnsiTheme="majorBidi" w:cstheme="majorBidi"/>
          <w:sz w:val="30"/>
          <w:szCs w:val="30"/>
          <w:cs/>
        </w:rPr>
        <w:br/>
      </w:r>
      <w:r w:rsidR="00791767">
        <w:rPr>
          <w:rFonts w:asciiTheme="majorBidi" w:hAnsiTheme="majorBidi" w:cstheme="majorBidi" w:hint="cs"/>
          <w:sz w:val="30"/>
          <w:szCs w:val="30"/>
          <w:cs/>
        </w:rPr>
        <w:t>สถาบันการเงินเพื่อใช้เป็นหลักประกัน</w:t>
      </w:r>
      <w:r w:rsidR="0039677C">
        <w:rPr>
          <w:rFonts w:asciiTheme="majorBidi" w:hAnsiTheme="majorBidi" w:cstheme="majorBidi"/>
          <w:sz w:val="30"/>
          <w:szCs w:val="30"/>
        </w:rPr>
        <w:t xml:space="preserve"> </w:t>
      </w:r>
      <w:r w:rsidR="0039677C">
        <w:rPr>
          <w:rFonts w:asciiTheme="majorBidi" w:hAnsiTheme="majorBidi" w:cstheme="majorBidi" w:hint="cs"/>
          <w:sz w:val="30"/>
          <w:szCs w:val="30"/>
          <w:cs/>
        </w:rPr>
        <w:t xml:space="preserve">นอกจากนี้ </w:t>
      </w:r>
      <w:r w:rsidR="00897EAC">
        <w:rPr>
          <w:rFonts w:asciiTheme="majorBidi" w:hAnsiTheme="majorBidi" w:cstheme="majorBidi" w:hint="cs"/>
          <w:sz w:val="30"/>
          <w:szCs w:val="30"/>
          <w:cs/>
        </w:rPr>
        <w:t>บริษัทค้ำประกัน</w:t>
      </w:r>
      <w:r w:rsidR="00791767">
        <w:rPr>
          <w:rFonts w:asciiTheme="majorBidi" w:hAnsiTheme="majorBidi" w:cstheme="majorBidi" w:hint="cs"/>
          <w:sz w:val="30"/>
          <w:szCs w:val="30"/>
          <w:cs/>
        </w:rPr>
        <w:t>เงินกู้ยืมระยะยาวจากสถาบันการเงิน</w:t>
      </w:r>
      <w:r w:rsidR="00897EA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219A7">
        <w:rPr>
          <w:rFonts w:asciiTheme="majorBidi" w:hAnsiTheme="majorBidi" w:cstheme="majorBidi"/>
          <w:sz w:val="30"/>
          <w:szCs w:val="30"/>
          <w:cs/>
        </w:rPr>
        <w:br/>
      </w:r>
      <w:r w:rsidR="00897EAC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</w:p>
    <w:p w14:paraId="3F19FCD0" w14:textId="77777777" w:rsidR="007F0EEB" w:rsidRPr="00211B09" w:rsidRDefault="007F0EEB" w:rsidP="007F0EE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tbl>
      <w:tblPr>
        <w:tblpPr w:leftFromText="180" w:rightFromText="180" w:vertAnchor="text" w:horzAnchor="page" w:tblpX="1563" w:tblpY="56"/>
        <w:tblW w:w="9486" w:type="dxa"/>
        <w:tblLayout w:type="fixed"/>
        <w:tblLook w:val="01E0" w:firstRow="1" w:lastRow="1" w:firstColumn="1" w:lastColumn="1" w:noHBand="0" w:noVBand="0"/>
      </w:tblPr>
      <w:tblGrid>
        <w:gridCol w:w="3735"/>
        <w:gridCol w:w="1260"/>
        <w:gridCol w:w="270"/>
        <w:gridCol w:w="1251"/>
        <w:gridCol w:w="270"/>
        <w:gridCol w:w="1170"/>
        <w:gridCol w:w="262"/>
        <w:gridCol w:w="1268"/>
      </w:tblGrid>
      <w:tr w:rsidR="0069659F" w:rsidRPr="005D6F1A" w14:paraId="2A0D8F01" w14:textId="77777777" w:rsidTr="00004F07">
        <w:trPr>
          <w:tblHeader/>
        </w:trPr>
        <w:tc>
          <w:tcPr>
            <w:tcW w:w="3735" w:type="dxa"/>
            <w:shd w:val="clear" w:color="auto" w:fill="auto"/>
          </w:tcPr>
          <w:p w14:paraId="6260830F" w14:textId="77777777" w:rsidR="0069659F" w:rsidRPr="0069659F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7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9659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2781" w:type="dxa"/>
            <w:gridSpan w:val="3"/>
          </w:tcPr>
          <w:p w14:paraId="2B90C2B9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8AF8BD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D755A14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59F" w:rsidRPr="005D6F1A" w14:paraId="5B61D194" w14:textId="77777777" w:rsidTr="00004F07">
        <w:trPr>
          <w:tblHeader/>
        </w:trPr>
        <w:tc>
          <w:tcPr>
            <w:tcW w:w="3735" w:type="dxa"/>
          </w:tcPr>
          <w:p w14:paraId="6533D5C1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9C3664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38D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938D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DF55AC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9E67BEE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A2D2822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6995EB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38D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938D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AA90BA0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22FB5E4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6471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647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69659F" w:rsidRPr="005D6F1A" w14:paraId="00559B75" w14:textId="77777777" w:rsidTr="00004F07">
        <w:trPr>
          <w:tblHeader/>
        </w:trPr>
        <w:tc>
          <w:tcPr>
            <w:tcW w:w="3735" w:type="dxa"/>
          </w:tcPr>
          <w:p w14:paraId="52B20E3B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3D8C3C1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DDA802D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42743FF9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C71697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BA5E3E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8BE63FD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B0EC2D7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D6F1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9659F" w:rsidRPr="005D6F1A" w14:paraId="64E5C377" w14:textId="77777777" w:rsidTr="00004F07">
        <w:trPr>
          <w:tblHeader/>
        </w:trPr>
        <w:tc>
          <w:tcPr>
            <w:tcW w:w="3735" w:type="dxa"/>
          </w:tcPr>
          <w:p w14:paraId="6F3999F6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751" w:type="dxa"/>
            <w:gridSpan w:val="7"/>
          </w:tcPr>
          <w:p w14:paraId="0FD476FF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10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B4F8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59F" w:rsidRPr="005D6F1A" w14:paraId="55EB7D1A" w14:textId="77777777" w:rsidTr="00004F07">
        <w:trPr>
          <w:trHeight w:val="180"/>
        </w:trPr>
        <w:tc>
          <w:tcPr>
            <w:tcW w:w="3735" w:type="dxa"/>
          </w:tcPr>
          <w:p w14:paraId="5D889A39" w14:textId="22C6B221" w:rsidR="0069659F" w:rsidRPr="004B4F84" w:rsidRDefault="00985BFA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985BFA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260" w:type="dxa"/>
          </w:tcPr>
          <w:p w14:paraId="5C916F6C" w14:textId="77777777" w:rsidR="0069659F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Pr="000F5DD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270" w:type="dxa"/>
          </w:tcPr>
          <w:p w14:paraId="526C5F98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229C307F" w14:textId="77777777" w:rsidR="0069659F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FD4FA7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5997F" w14:textId="77777777" w:rsidR="0069659F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F3EA98E" w14:textId="77777777" w:rsidR="0069659F" w:rsidRPr="004B4F84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ind w:left="-106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</w:tcPr>
          <w:p w14:paraId="71FB6F58" w14:textId="77777777" w:rsidR="0069659F" w:rsidRDefault="0069659F" w:rsidP="00004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6" w:right="-96"/>
              <w:rPr>
                <w:rFonts w:ascii="Angsana New" w:hAnsi="Angsana New"/>
                <w:sz w:val="30"/>
                <w:szCs w:val="30"/>
              </w:rPr>
            </w:pPr>
            <w:r w:rsidRPr="001A1C5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6BE80E6" w14:textId="77777777" w:rsidR="007F0EEB" w:rsidRPr="00211B09" w:rsidRDefault="007F0EEB" w:rsidP="007F0EEB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A73078" w14:textId="3662ACD1" w:rsidR="00D8630E" w:rsidRPr="001A4231" w:rsidRDefault="00D8630E" w:rsidP="00D8630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A4231">
        <w:rPr>
          <w:rFonts w:asciiTheme="majorBidi" w:eastAsia="MS Mincho" w:hAnsiTheme="majorBidi" w:hint="cs"/>
          <w:sz w:val="30"/>
          <w:szCs w:val="30"/>
          <w:cs/>
        </w:rPr>
        <w:lastRenderedPageBreak/>
        <w:t>ณ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วันที่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965E7">
        <w:rPr>
          <w:rFonts w:asciiTheme="majorBidi" w:hAnsiTheme="majorBidi" w:cstheme="majorBidi"/>
          <w:sz w:val="30"/>
          <w:szCs w:val="30"/>
        </w:rPr>
        <w:t>2567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2374F5">
        <w:rPr>
          <w:rFonts w:asciiTheme="majorBidi" w:eastAsia="MS Mincho" w:hAnsiTheme="majorBidi" w:hint="cs"/>
          <w:sz w:val="30"/>
          <w:szCs w:val="30"/>
          <w:cs/>
        </w:rPr>
        <w:t>กลุ่มบริษัท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และบริษัทมีวงเงินสินเชื่อซึ่งยังมิได้เบิกใช้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(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ไม่รวมวงเงินสัญญาซื้อขายเงินตราต่างประเทศล่วงหน้าและสัญญาค้ำประกันต่างๆ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)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เป็นจำนวนเงินรวม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="00E95C18">
        <w:rPr>
          <w:rFonts w:asciiTheme="majorBidi" w:hAnsiTheme="majorBidi" w:cstheme="majorBidi"/>
          <w:sz w:val="30"/>
          <w:szCs w:val="30"/>
        </w:rPr>
        <w:t>1,781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ล้านบาท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และ</w:t>
      </w:r>
      <w:r w:rsidRPr="00D346D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hAnsiTheme="majorBidi" w:cstheme="majorBidi"/>
          <w:sz w:val="30"/>
          <w:szCs w:val="30"/>
        </w:rPr>
        <w:t>1,</w:t>
      </w:r>
      <w:r w:rsidR="00E95C18" w:rsidRPr="00D346D8">
        <w:rPr>
          <w:rFonts w:asciiTheme="majorBidi" w:hAnsiTheme="majorBidi" w:cstheme="majorBidi"/>
          <w:sz w:val="30"/>
          <w:szCs w:val="30"/>
        </w:rPr>
        <w:t>488</w:t>
      </w:r>
      <w:r w:rsidRPr="00D346D8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D346D8">
        <w:rPr>
          <w:rFonts w:asciiTheme="majorBidi" w:eastAsia="MS Mincho" w:hAnsiTheme="majorBidi" w:hint="cs"/>
          <w:sz w:val="30"/>
          <w:szCs w:val="30"/>
          <w:cs/>
        </w:rPr>
        <w:t>ล้า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นบาท</w:t>
      </w:r>
      <w:r w:rsidRPr="001A4231">
        <w:rPr>
          <w:rFonts w:asciiTheme="majorBidi" w:eastAsia="MS Mincho" w:hAnsiTheme="majorBidi"/>
          <w:sz w:val="30"/>
          <w:szCs w:val="30"/>
          <w:cs/>
        </w:rPr>
        <w:t xml:space="preserve"> </w:t>
      </w:r>
      <w:r w:rsidRPr="001A4231">
        <w:rPr>
          <w:rFonts w:asciiTheme="majorBidi" w:eastAsia="MS Mincho" w:hAnsiTheme="majorBidi" w:hint="cs"/>
          <w:sz w:val="30"/>
          <w:szCs w:val="30"/>
          <w:cs/>
        </w:rPr>
        <w:t>ตามลำดับ</w:t>
      </w:r>
    </w:p>
    <w:p w14:paraId="02E40295" w14:textId="61D915B8" w:rsidR="00D346D8" w:rsidRDefault="00D8630E" w:rsidP="0069659F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8E528C">
        <w:rPr>
          <w:rFonts w:ascii="Angsana New" w:hAnsi="Angsana New"/>
          <w:i/>
          <w:iCs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983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CA4A0C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Pr="00E95A29">
        <w:rPr>
          <w:rFonts w:ascii="Angsana New" w:hAnsi="Angsana New"/>
          <w:i/>
          <w:iCs/>
          <w:sz w:val="30"/>
          <w:szCs w:val="30"/>
        </w:rPr>
        <w:t>983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965E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8965E7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29BC3287" w14:textId="77777777" w:rsidR="00211B09" w:rsidRDefault="00211B09" w:rsidP="0069659F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54B56EE" w14:textId="4831CBF8" w:rsidR="009A45B0" w:rsidRPr="008965E7" w:rsidRDefault="009A45B0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</w:rPr>
      </w:pPr>
      <w:r w:rsidRPr="008965E7">
        <w:rPr>
          <w:rFonts w:asciiTheme="majorBidi" w:hAnsiTheme="majorBidi" w:cstheme="majorBidi"/>
          <w:sz w:val="30"/>
          <w:szCs w:val="30"/>
          <w:cs/>
          <w:lang w:val="th-TH"/>
        </w:rPr>
        <w:t>ส่วนงาน</w:t>
      </w:r>
      <w:r w:rsidR="0056329F" w:rsidRPr="008965E7">
        <w:rPr>
          <w:rFonts w:asciiTheme="majorBidi" w:hAnsiTheme="majorBidi" w:cstheme="majorBidi"/>
          <w:sz w:val="30"/>
          <w:szCs w:val="30"/>
          <w:cs/>
          <w:lang w:val="th-TH"/>
        </w:rPr>
        <w:t>ดำเนินงาน</w:t>
      </w:r>
      <w:r w:rsidR="00A5678B" w:rsidRPr="008965E7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52A494FA" w14:textId="00711FA5" w:rsidR="000E6B7D" w:rsidRPr="008965E7" w:rsidRDefault="000E6B7D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</w:p>
    <w:p w14:paraId="0C73D7FF" w14:textId="76A79B50" w:rsidR="00A07BD3" w:rsidRDefault="00623BD1" w:rsidP="007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965E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ผู้บริหารพิจารณาว่า กลุ่มบริษัทดำเนินกิจการในส่วนงานเดียวคือธุรกิจเกี่ยวกับการผลิตอาหารทะเลแช่แข็ง ดังนั้นจึงมีส่วนงานที่รายงานเพียงส่วนงานเดียว</w:t>
      </w:r>
    </w:p>
    <w:p w14:paraId="35F5A096" w14:textId="77777777" w:rsidR="0074195F" w:rsidRDefault="0074195F" w:rsidP="007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  <w:cs/>
        </w:rPr>
      </w:pPr>
    </w:p>
    <w:p w14:paraId="18A67655" w14:textId="5315F564" w:rsidR="00E03F32" w:rsidRPr="008965E7" w:rsidRDefault="00CF2660" w:rsidP="003643C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eastAsia="Cordia New" w:hAnsiTheme="majorBidi" w:cstheme="majorBidi"/>
          <w:color w:val="000000"/>
          <w:sz w:val="30"/>
          <w:szCs w:val="30"/>
        </w:rPr>
      </w:pPr>
      <w:r w:rsidRPr="008965E7">
        <w:rPr>
          <w:rFonts w:asciiTheme="majorBidi" w:eastAsia="Cordia New" w:hAnsiTheme="majorBidi" w:cstheme="majorBidi"/>
          <w:color w:val="000000"/>
          <w:sz w:val="30"/>
          <w:szCs w:val="30"/>
          <w:cs/>
        </w:rPr>
        <w:t>กลุ่มบริษัทได้นำเสนอข้อมูลส่วนงานดำเนินงานทางภูมิศาสตร์โดยพิจารณาจากระบบการบริหาร การจัดการและโครงสร้างการรายงานทางการเงินภายในของกลุ่มบริษัทเป็นเกณฑ์ในการกำหนดส่วนงาน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1FA6A63E" w14:textId="4C18C935" w:rsidR="005F6840" w:rsidRDefault="005F6840" w:rsidP="0036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800"/>
        <w:gridCol w:w="270"/>
        <w:gridCol w:w="1800"/>
      </w:tblGrid>
      <w:tr w:rsidR="00D346D8" w:rsidRPr="007B3117" w14:paraId="61308EC4" w14:textId="77777777" w:rsidTr="007A6C3A">
        <w:trPr>
          <w:tblHeader/>
        </w:trPr>
        <w:tc>
          <w:tcPr>
            <w:tcW w:w="5310" w:type="dxa"/>
            <w:shd w:val="clear" w:color="auto" w:fill="auto"/>
          </w:tcPr>
          <w:p w14:paraId="43856E4F" w14:textId="77777777" w:rsidR="00D346D8" w:rsidRPr="00E87EFA" w:rsidRDefault="00D346D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33D082A4" w14:textId="7DD58114" w:rsidR="00D346D8" w:rsidRPr="00005EA7" w:rsidRDefault="00D346D8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27EA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F335A" w:rsidRPr="007B3117" w14:paraId="030A05FC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1EE1D018" w14:textId="77777777" w:rsidR="006F335A" w:rsidRPr="00005EA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  <w:vAlign w:val="bottom"/>
          </w:tcPr>
          <w:p w14:paraId="57F8E8DB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  <w:lang w:val="en-GB"/>
              </w:rPr>
              <w:t>ส่วนงาน</w:t>
            </w:r>
            <w:r w:rsidRPr="007B3117">
              <w:rPr>
                <w:rFonts w:asciiTheme="majorBidi" w:hAnsiTheme="majorBidi" w:hint="cs"/>
                <w:bCs/>
                <w:color w:val="000000"/>
                <w:sz w:val="30"/>
                <w:szCs w:val="30"/>
                <w:cs/>
                <w:lang w:val="en-GB"/>
              </w:rPr>
              <w:t>การผลิตอาหารทะเลแช่แข็ง</w:t>
            </w:r>
          </w:p>
        </w:tc>
      </w:tr>
      <w:tr w:rsidR="006F335A" w:rsidRPr="007B3117" w14:paraId="3329DF89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329441A8" w14:textId="2763FB85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="00E95A2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ดเก้า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="00A81D0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0" w:type="dxa"/>
            <w:shd w:val="clear" w:color="auto" w:fill="auto"/>
          </w:tcPr>
          <w:p w14:paraId="7CA78AD8" w14:textId="77777777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8675E2" w14:textId="77777777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B652ADB" w14:textId="77777777" w:rsidR="006F335A" w:rsidRPr="007B3117" w:rsidRDefault="006F335A" w:rsidP="006F3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6F335A" w:rsidRPr="007B3117" w14:paraId="28629915" w14:textId="77777777" w:rsidTr="006F2F87">
        <w:trPr>
          <w:tblHeader/>
        </w:trPr>
        <w:tc>
          <w:tcPr>
            <w:tcW w:w="5310" w:type="dxa"/>
            <w:shd w:val="clear" w:color="auto" w:fill="auto"/>
          </w:tcPr>
          <w:p w14:paraId="68716BA6" w14:textId="77777777" w:rsidR="006F335A" w:rsidRPr="00005EA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70" w:type="dxa"/>
            <w:gridSpan w:val="3"/>
            <w:shd w:val="clear" w:color="auto" w:fill="auto"/>
          </w:tcPr>
          <w:p w14:paraId="623BBA2F" w14:textId="77777777" w:rsidR="006F335A" w:rsidRPr="007B3117" w:rsidRDefault="006F335A" w:rsidP="006F2F8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7B311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F335A" w:rsidRPr="007B3117" w14:paraId="430B10F9" w14:textId="77777777" w:rsidTr="006F2F87">
        <w:tc>
          <w:tcPr>
            <w:tcW w:w="5310" w:type="dxa"/>
            <w:shd w:val="clear" w:color="auto" w:fill="auto"/>
          </w:tcPr>
          <w:p w14:paraId="699785B4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F14ABD" w14:textId="77777777" w:rsidR="006F335A" w:rsidRPr="007B3117" w:rsidRDefault="006F335A" w:rsidP="006F2F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CD3AA1" w14:textId="77777777" w:rsidR="006F335A" w:rsidRPr="007B3117" w:rsidRDefault="006F335A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74F2A00" w14:textId="77777777" w:rsidR="006F335A" w:rsidRPr="007B3117" w:rsidRDefault="006F335A" w:rsidP="006F2F8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F335A" w:rsidRPr="007B3117" w14:paraId="184CB9C4" w14:textId="77777777" w:rsidTr="006F2F87">
        <w:tc>
          <w:tcPr>
            <w:tcW w:w="5310" w:type="dxa"/>
            <w:shd w:val="clear" w:color="auto" w:fill="auto"/>
            <w:vAlign w:val="bottom"/>
          </w:tcPr>
          <w:p w14:paraId="1A970B88" w14:textId="77777777" w:rsidR="006F335A" w:rsidRPr="007B3117" w:rsidRDefault="006F335A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B311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A2298A" w14:textId="5FB21650" w:rsidR="006F335A" w:rsidRPr="007B3117" w:rsidRDefault="00E44048" w:rsidP="00071F16">
            <w:pPr>
              <w:pStyle w:val="acctfourfigures"/>
              <w:tabs>
                <w:tab w:val="clear" w:pos="765"/>
                <w:tab w:val="decimal" w:pos="14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1,998,795</w:t>
            </w:r>
          </w:p>
        </w:tc>
        <w:tc>
          <w:tcPr>
            <w:tcW w:w="270" w:type="dxa"/>
            <w:shd w:val="clear" w:color="auto" w:fill="auto"/>
          </w:tcPr>
          <w:p w14:paraId="7B205165" w14:textId="77777777" w:rsidR="006F335A" w:rsidRPr="007B3117" w:rsidRDefault="006F335A" w:rsidP="006F2F8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DF8DB9" w14:textId="6C72C216" w:rsidR="006F335A" w:rsidRPr="007B3117" w:rsidRDefault="00A81D0E" w:rsidP="00071F16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1D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1,988,317</w:t>
            </w:r>
          </w:p>
        </w:tc>
      </w:tr>
    </w:tbl>
    <w:p w14:paraId="2E8B1FBB" w14:textId="77777777" w:rsidR="00E44048" w:rsidRDefault="00E44048" w:rsidP="00A8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B44889A" w14:textId="4E0EF2F2" w:rsidR="00A81D0E" w:rsidRDefault="0041051A" w:rsidP="00A8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</w:t>
      </w:r>
      <w:r w:rsidR="00480DB4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ตามส่วนงานภูมิศาสตร์หลัก 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</w:t>
      </w:r>
      <w:r w:rsidR="00A94CC4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ด</w:t>
      </w:r>
      <w:r w:rsidR="00E95A2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เก้า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0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A81D0E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786E5498" w14:textId="77777777" w:rsidR="00031E5E" w:rsidRDefault="00031E5E" w:rsidP="00A81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652A1AF" w14:textId="5E31ECEF" w:rsidR="00B3681F" w:rsidRPr="008965E7" w:rsidRDefault="0041133C" w:rsidP="00B36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1133C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3C5B7653" wp14:editId="255587DC">
            <wp:extent cx="6099175" cy="2460625"/>
            <wp:effectExtent l="0" t="0" r="0" b="0"/>
            <wp:docPr id="1878714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7146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46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56B53" w14:textId="77777777" w:rsidR="001F3F21" w:rsidRPr="00DB055F" w:rsidRDefault="001F3F21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4"/>
          <w:szCs w:val="4"/>
        </w:rPr>
      </w:pPr>
    </w:p>
    <w:p w14:paraId="7B72AE82" w14:textId="4CC275B6" w:rsidR="00FC2346" w:rsidRDefault="00480DB4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การจำแนกรายได้ตาม</w:t>
      </w:r>
      <w:r w:rsidR="002425EA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ประเภทของสินค้าและบริการหลัก</w:t>
      </w:r>
      <w:r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E95A2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เก้า</w:t>
      </w:r>
      <w:r w:rsidR="009E712D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30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A81D0E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6D90C240" w14:textId="77777777" w:rsidR="002A7957" w:rsidRDefault="002A7957" w:rsidP="00FC2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5AA3DD91" w14:textId="37F6BBB7" w:rsidR="003B1250" w:rsidRDefault="008F36FE" w:rsidP="00AC7E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F36FE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drawing>
          <wp:inline distT="0" distB="0" distL="0" distR="0" wp14:anchorId="0F8C34F3" wp14:editId="11DFCE0D">
            <wp:extent cx="6099175" cy="2541270"/>
            <wp:effectExtent l="0" t="0" r="0" b="0"/>
            <wp:docPr id="17608987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898714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750F96" w14:textId="77777777" w:rsidR="00385F82" w:rsidRPr="00385F82" w:rsidRDefault="00385F82" w:rsidP="00D9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="Times New Roman" w:hAnsi="Times New Roman" w:cs="Times New Roman"/>
          <w:b/>
          <w:bCs/>
          <w:i/>
          <w:iCs/>
          <w:color w:val="000000"/>
          <w:sz w:val="6"/>
          <w:szCs w:val="6"/>
        </w:rPr>
      </w:pPr>
    </w:p>
    <w:p w14:paraId="5EC8E7FE" w14:textId="77777777" w:rsidR="00D912CE" w:rsidRPr="00D912CE" w:rsidRDefault="00D912CE" w:rsidP="00D9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90"/>
        <w:rPr>
          <w:rFonts w:ascii="Times New Roman" w:hAnsi="Times New Roman" w:cs="Times New Roman"/>
          <w:b/>
          <w:bCs/>
          <w:i/>
          <w:iCs/>
          <w:color w:val="000000"/>
          <w:sz w:val="6"/>
          <w:szCs w:val="6"/>
          <w:cs/>
        </w:rPr>
      </w:pPr>
    </w:p>
    <w:p w14:paraId="1726E3DD" w14:textId="292DBABD" w:rsidR="00E33CA6" w:rsidRDefault="00E33CA6" w:rsidP="00940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2466933D" w14:textId="23CE56AC" w:rsidR="008F0656" w:rsidRDefault="0069325F" w:rsidP="00940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69325F">
        <w:rPr>
          <w:rFonts w:asciiTheme="majorBidi" w:hAnsiTheme="majorBidi"/>
          <w:b/>
          <w:bCs/>
          <w:i/>
          <w:iCs/>
          <w:noProof/>
          <w:color w:val="000000"/>
          <w:sz w:val="30"/>
          <w:szCs w:val="30"/>
          <w:cs/>
        </w:rPr>
        <w:drawing>
          <wp:inline distT="0" distB="0" distL="0" distR="0" wp14:anchorId="3DDFB9FC" wp14:editId="63B42F7F">
            <wp:extent cx="6099175" cy="2548890"/>
            <wp:effectExtent l="0" t="0" r="0" b="3810"/>
            <wp:docPr id="4530123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12397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2548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606D8B" w14:textId="77777777" w:rsidR="001F6BA6" w:rsidRDefault="001F6BA6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0B5AF863" w14:textId="77777777" w:rsidR="009705F5" w:rsidRDefault="00970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2B69A908" w14:textId="3B18D33A" w:rsidR="00351D80" w:rsidRPr="008965E7" w:rsidRDefault="00453212" w:rsidP="00D61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E33CA6">
        <w:rPr>
          <w:rFonts w:asciiTheme="majorBidi" w:hAnsiTheme="majorBidi" w:cstheme="majorBidi"/>
          <w:b/>
          <w:bCs/>
          <w:i/>
          <w:iCs/>
          <w:noProof/>
          <w:color w:val="000000"/>
          <w:sz w:val="30"/>
          <w:szCs w:val="30"/>
        </w:rPr>
        <w:lastRenderedPageBreak/>
        <w:drawing>
          <wp:anchor distT="0" distB="0" distL="114300" distR="114300" simplePos="0" relativeHeight="251658240" behindDoc="1" locked="0" layoutInCell="1" allowOverlap="1" wp14:anchorId="3B24CDAF" wp14:editId="5C0F9DFE">
            <wp:simplePos x="0" y="0"/>
            <wp:positionH relativeFrom="column">
              <wp:posOffset>409575</wp:posOffset>
            </wp:positionH>
            <wp:positionV relativeFrom="paragraph">
              <wp:posOffset>319405</wp:posOffset>
            </wp:positionV>
            <wp:extent cx="5408295" cy="2977515"/>
            <wp:effectExtent l="0" t="0" r="1905" b="0"/>
            <wp:wrapTopAndBottom/>
            <wp:docPr id="4629822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982204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8295" cy="297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DB4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การจำแนกรายได้ตาม</w:t>
      </w:r>
      <w:r w:rsidR="002425EA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จังหวะเวลาในการรับรู้รายได้</w:t>
      </w:r>
      <w:r w:rsidR="00480DB4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9E712D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สำหรับงวด</w:t>
      </w:r>
      <w:r w:rsidR="00E95A29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เก้า</w:t>
      </w:r>
      <w:r w:rsidR="002E4272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เดือนสิ้นสุดวันที่ </w:t>
      </w:r>
      <w:r w:rsidR="002E4272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3</w:t>
      </w:r>
      <w:r w:rsidR="00C17BB0" w:rsidRPr="008965E7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0 </w:t>
      </w:r>
      <w:r w:rsidR="00A81D0E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กันยายน</w:t>
      </w:r>
    </w:p>
    <w:p w14:paraId="2570744D" w14:textId="1E8F5B28" w:rsidR="008234A1" w:rsidRPr="008965E7" w:rsidRDefault="008234A1" w:rsidP="0003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</w:p>
    <w:p w14:paraId="49B2773D" w14:textId="6E1BC9C7" w:rsidR="00F2469E" w:rsidRPr="008965E7" w:rsidRDefault="00F2469E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ภาษีเงินได้</w:t>
      </w:r>
    </w:p>
    <w:p w14:paraId="049344F6" w14:textId="13125C16" w:rsidR="00E06BD8" w:rsidRPr="00714631" w:rsidRDefault="00E06BD8" w:rsidP="00E06BD8">
      <w:pPr>
        <w:pStyle w:val="block"/>
        <w:spacing w:after="0" w:line="240" w:lineRule="auto"/>
        <w:ind w:left="540" w:right="-7"/>
        <w:jc w:val="thaiDistribute"/>
        <w:rPr>
          <w:rFonts w:asciiTheme="majorBidi" w:eastAsia="MS Mincho" w:hAnsiTheme="majorBidi" w:cstheme="majorBidi"/>
          <w:sz w:val="30"/>
          <w:szCs w:val="30"/>
          <w:lang w:val="en-US"/>
        </w:rPr>
      </w:pPr>
    </w:p>
    <w:p w14:paraId="20C93B67" w14:textId="18A1B426" w:rsidR="00E06BD8" w:rsidRDefault="00E06BD8" w:rsidP="00E06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7B3117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</w:t>
      </w:r>
      <w:r w:rsidRPr="007B3117">
        <w:rPr>
          <w:rFonts w:ascii="Angsana New" w:hAnsi="Angsana New"/>
          <w:sz w:val="30"/>
          <w:szCs w:val="30"/>
          <w:cs/>
        </w:rPr>
        <w:t>ในการดำเนินงานต่อเนื่องเป็นระยะเวลา</w:t>
      </w:r>
      <w:r w:rsidR="00E95A29">
        <w:rPr>
          <w:rFonts w:ascii="Angsana New" w:hAnsi="Angsana New" w:hint="cs"/>
          <w:sz w:val="30"/>
          <w:szCs w:val="30"/>
          <w:cs/>
        </w:rPr>
        <w:t>เก้า</w:t>
      </w:r>
      <w:r w:rsidRPr="007B3117">
        <w:rPr>
          <w:rFonts w:ascii="Angsana New" w:hAnsi="Angsana New" w:hint="cs"/>
          <w:sz w:val="30"/>
          <w:szCs w:val="30"/>
          <w:cs/>
        </w:rPr>
        <w:t>เ</w:t>
      </w:r>
      <w:r w:rsidRPr="007B3117">
        <w:rPr>
          <w:rFonts w:ascii="Angsana New" w:hAnsi="Angsana New"/>
          <w:sz w:val="30"/>
          <w:szCs w:val="30"/>
          <w:cs/>
        </w:rPr>
        <w:t>ดือ</w:t>
      </w:r>
      <w:r w:rsidRPr="007B3117">
        <w:rPr>
          <w:rFonts w:ascii="Angsana New" w:hAnsi="Angsana New" w:hint="cs"/>
          <w:sz w:val="30"/>
          <w:szCs w:val="30"/>
          <w:cs/>
        </w:rPr>
        <w:t>น</w:t>
      </w:r>
      <w:r w:rsidRPr="007B3117">
        <w:rPr>
          <w:rFonts w:asciiTheme="majorBidi" w:hAnsiTheme="majorBidi" w:cstheme="majorBidi"/>
          <w:sz w:val="30"/>
          <w:szCs w:val="30"/>
          <w:cs/>
        </w:rPr>
        <w:t>สิ้นสุด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7B3117">
        <w:rPr>
          <w:rFonts w:asciiTheme="majorBidi" w:hAnsiTheme="majorBidi" w:cstheme="majorBidi"/>
          <w:sz w:val="30"/>
          <w:szCs w:val="30"/>
          <w:cs/>
        </w:rPr>
        <w:t>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1D0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3117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 คือร้อยล</w:t>
      </w:r>
      <w:r w:rsidRPr="009F2675">
        <w:rPr>
          <w:rFonts w:asciiTheme="majorBidi" w:hAnsiTheme="majorBidi" w:cstheme="majorBidi"/>
          <w:sz w:val="30"/>
          <w:szCs w:val="30"/>
          <w:cs/>
        </w:rPr>
        <w:t>ะ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(</w:t>
      </w:r>
      <w:r w:rsidR="00484497">
        <w:rPr>
          <w:rFonts w:asciiTheme="majorBidi" w:hAnsiTheme="majorBidi" w:cstheme="majorBidi"/>
          <w:sz w:val="30"/>
          <w:szCs w:val="30"/>
        </w:rPr>
        <w:t>7.32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)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Pr="009F2675">
        <w:rPr>
          <w:rFonts w:asciiTheme="majorBidi" w:hAnsiTheme="majorBidi" w:cstheme="majorBidi"/>
          <w:sz w:val="30"/>
          <w:szCs w:val="30"/>
          <w:cs/>
        </w:rPr>
        <w:t>และร้อยละ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(</w:t>
      </w:r>
      <w:r w:rsidR="00484497">
        <w:rPr>
          <w:rFonts w:asciiTheme="majorBidi" w:hAnsiTheme="majorBidi" w:cstheme="majorBidi"/>
          <w:sz w:val="30"/>
          <w:szCs w:val="30"/>
        </w:rPr>
        <w:t>7.56</w:t>
      </w:r>
      <w:r w:rsidR="007A48D8">
        <w:rPr>
          <w:rFonts w:asciiTheme="majorBidi" w:hAnsiTheme="majorBidi" w:cstheme="majorBidi" w:hint="cs"/>
          <w:sz w:val="30"/>
          <w:szCs w:val="30"/>
          <w:cs/>
        </w:rPr>
        <w:t>)</w:t>
      </w:r>
      <w:r w:rsidRPr="009F2675">
        <w:rPr>
          <w:rFonts w:asciiTheme="majorBidi" w:hAnsiTheme="majorBidi" w:cstheme="majorBidi"/>
          <w:sz w:val="30"/>
          <w:szCs w:val="30"/>
        </w:rPr>
        <w:t xml:space="preserve"> </w:t>
      </w:r>
      <w:r w:rsidRPr="009F2675">
        <w:rPr>
          <w:rFonts w:asciiTheme="majorBidi" w:hAnsiTheme="majorBidi" w:cstheme="majorBidi"/>
          <w:sz w:val="30"/>
          <w:szCs w:val="30"/>
          <w:cs/>
        </w:rPr>
        <w:t>ต</w:t>
      </w:r>
      <w:r w:rsidRPr="007B3117">
        <w:rPr>
          <w:rFonts w:asciiTheme="majorBidi" w:hAnsiTheme="majorBidi" w:cstheme="majorBidi"/>
          <w:sz w:val="30"/>
          <w:szCs w:val="30"/>
          <w:cs/>
        </w:rPr>
        <w:t xml:space="preserve">ามลำดับ 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(256</w:t>
      </w:r>
      <w:r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ร้อ</w:t>
      </w:r>
      <w:r w:rsidRPr="00DE4FAE">
        <w:rPr>
          <w:rFonts w:asciiTheme="majorBidi" w:hAnsiTheme="majorBidi" w:cstheme="majorBidi"/>
          <w:i/>
          <w:iCs/>
          <w:sz w:val="30"/>
          <w:szCs w:val="30"/>
          <w:cs/>
        </w:rPr>
        <w:t>ยละ</w:t>
      </w:r>
      <w:r w:rsidRPr="00DE4F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17EB0">
        <w:rPr>
          <w:rFonts w:asciiTheme="majorBidi" w:hAnsiTheme="majorBidi" w:cstheme="majorBidi"/>
          <w:i/>
          <w:iCs/>
          <w:sz w:val="30"/>
          <w:szCs w:val="30"/>
        </w:rPr>
        <w:t>6.14</w:t>
      </w:r>
      <w:r w:rsidRPr="00DE4FA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DE4FAE">
        <w:rPr>
          <w:rFonts w:asciiTheme="majorBidi" w:hAnsiTheme="majorBidi" w:hint="cs"/>
          <w:i/>
          <w:iCs/>
          <w:sz w:val="30"/>
          <w:szCs w:val="30"/>
          <w:cs/>
        </w:rPr>
        <w:t>และร้</w:t>
      </w:r>
      <w:r w:rsidRPr="00A17EB0">
        <w:rPr>
          <w:rFonts w:asciiTheme="majorBidi" w:hAnsiTheme="majorBidi" w:hint="cs"/>
          <w:i/>
          <w:iCs/>
          <w:sz w:val="30"/>
          <w:szCs w:val="30"/>
          <w:cs/>
        </w:rPr>
        <w:t>อยละ</w:t>
      </w:r>
      <w:r w:rsidR="00AE7C92" w:rsidRPr="00A17EB0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="00DE4FAE" w:rsidRPr="00A17EB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17EB0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DE4FAE" w:rsidRPr="00A17EB0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A17EB0" w:rsidRPr="00A17EB0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Pr="007B3117">
        <w:rPr>
          <w:rFonts w:asciiTheme="majorBidi" w:hAnsiTheme="majorBidi" w:cstheme="majorBidi"/>
          <w:i/>
          <w:iCs/>
          <w:sz w:val="30"/>
          <w:szCs w:val="30"/>
        </w:rPr>
        <w:t>)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B3117">
        <w:rPr>
          <w:rFonts w:asciiTheme="majorBidi" w:hAnsiTheme="majorBidi" w:cstheme="majorBidi" w:hint="cs"/>
          <w:sz w:val="30"/>
          <w:szCs w:val="30"/>
          <w:cs/>
        </w:rPr>
        <w:t>ผลแตกต่าง</w:t>
      </w:r>
      <w:r w:rsidRPr="007B3117">
        <w:rPr>
          <w:rFonts w:asciiTheme="majorBidi" w:hAnsiTheme="majorBidi" w:cstheme="majorBidi"/>
          <w:sz w:val="30"/>
          <w:szCs w:val="30"/>
          <w:cs/>
        </w:rPr>
        <w:t>ในอัตราภาษีเงินได้ที่แท้จริงมีสาเหตุหลักจากกลุ่มบริษัทและบริษัท</w:t>
      </w:r>
      <w:r w:rsidRPr="007B3117">
        <w:rPr>
          <w:rFonts w:asciiTheme="majorBidi" w:hAnsiTheme="majorBidi" w:hint="cs"/>
          <w:sz w:val="30"/>
          <w:szCs w:val="30"/>
          <w:cs/>
        </w:rPr>
        <w:t>มีขาดทุนทางภาษี</w:t>
      </w:r>
      <w:r w:rsidR="00834C80">
        <w:rPr>
          <w:rFonts w:asciiTheme="majorBidi" w:hAnsiTheme="majorBidi"/>
          <w:sz w:val="30"/>
          <w:szCs w:val="30"/>
          <w:cs/>
        </w:rPr>
        <w:br/>
      </w:r>
      <w:r w:rsidRPr="007B3117">
        <w:rPr>
          <w:rFonts w:asciiTheme="majorBidi" w:hAnsiTheme="majorBidi" w:hint="cs"/>
          <w:sz w:val="30"/>
          <w:szCs w:val="30"/>
          <w:cs/>
        </w:rPr>
        <w:t>ที่ไม่รับรู้เป็นสินทรัพย์ภาษีเงินได้รอการตัดบัญชี</w:t>
      </w:r>
      <w:r w:rsidR="00B7428E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F30999">
        <w:rPr>
          <w:rFonts w:asciiTheme="majorBidi" w:hAnsiTheme="majorBidi" w:hint="cs"/>
          <w:sz w:val="30"/>
          <w:szCs w:val="30"/>
          <w:cs/>
        </w:rPr>
        <w:t xml:space="preserve"> </w:t>
      </w:r>
      <w:r w:rsidR="00F30999">
        <w:rPr>
          <w:rFonts w:asciiTheme="majorBidi" w:hAnsiTheme="majorBidi"/>
          <w:sz w:val="30"/>
          <w:szCs w:val="30"/>
        </w:rPr>
        <w:t>25</w:t>
      </w:r>
      <w:r w:rsidR="00F30999" w:rsidRPr="002C7A0E">
        <w:rPr>
          <w:rFonts w:asciiTheme="majorBidi" w:hAnsiTheme="majorBidi"/>
          <w:sz w:val="30"/>
          <w:szCs w:val="30"/>
        </w:rPr>
        <w:t>67</w:t>
      </w:r>
      <w:r w:rsidR="00C12942" w:rsidRPr="002C7A0E">
        <w:rPr>
          <w:rFonts w:asciiTheme="majorBidi" w:hAnsiTheme="majorBidi"/>
          <w:sz w:val="30"/>
          <w:szCs w:val="30"/>
        </w:rPr>
        <w:t xml:space="preserve"> </w:t>
      </w:r>
      <w:r w:rsidR="00C12942" w:rsidRPr="002C7A0E">
        <w:rPr>
          <w:rFonts w:asciiTheme="majorBidi" w:hAnsiTheme="majorBidi" w:hint="cs"/>
          <w:sz w:val="30"/>
          <w:szCs w:val="30"/>
          <w:cs/>
        </w:rPr>
        <w:t>และ</w:t>
      </w:r>
      <w:r w:rsidR="006D4957" w:rsidRPr="002C7A0E">
        <w:rPr>
          <w:rFonts w:asciiTheme="majorBidi" w:hAnsiTheme="majorBidi" w:hint="cs"/>
          <w:sz w:val="30"/>
          <w:szCs w:val="30"/>
          <w:cs/>
        </w:rPr>
        <w:t>มีขาดทุน</w:t>
      </w:r>
      <w:r w:rsidR="00503090" w:rsidRPr="002C7A0E">
        <w:rPr>
          <w:rFonts w:asciiTheme="majorBidi" w:hAnsiTheme="majorBidi" w:hint="cs"/>
          <w:sz w:val="30"/>
          <w:szCs w:val="30"/>
          <w:cs/>
        </w:rPr>
        <w:t>ทางภาษีที่ไม่รับรู้</w:t>
      </w:r>
      <w:r w:rsidR="00786F62" w:rsidRPr="002C7A0E">
        <w:rPr>
          <w:rFonts w:asciiTheme="majorBidi" w:hAnsiTheme="majorBidi" w:hint="cs"/>
          <w:sz w:val="30"/>
          <w:szCs w:val="30"/>
          <w:cs/>
        </w:rPr>
        <w:t>เป็นสินทรัพย์ภาษีเงินได้รอการตัดบัญชี</w:t>
      </w:r>
      <w:r w:rsidR="00503090" w:rsidRPr="002C7A0E">
        <w:rPr>
          <w:rFonts w:asciiTheme="majorBidi" w:hAnsiTheme="majorBidi" w:hint="cs"/>
          <w:sz w:val="30"/>
          <w:szCs w:val="30"/>
          <w:cs/>
        </w:rPr>
        <w:t>ในงบการเงินยกมาจากปีก่อน</w:t>
      </w:r>
      <w:r w:rsidR="005A069E" w:rsidRPr="002C7A0E">
        <w:rPr>
          <w:rFonts w:asciiTheme="majorBidi" w:hAnsiTheme="majorBidi" w:hint="cs"/>
          <w:sz w:val="30"/>
          <w:szCs w:val="30"/>
          <w:cs/>
        </w:rPr>
        <w:t>ๆ</w:t>
      </w:r>
      <w:r w:rsidR="002C7A0E" w:rsidRPr="002C7A0E">
        <w:rPr>
          <w:rFonts w:asciiTheme="majorBidi" w:hAnsiTheme="majorBidi"/>
          <w:sz w:val="30"/>
          <w:szCs w:val="30"/>
        </w:rPr>
        <w:t xml:space="preserve"> </w:t>
      </w:r>
      <w:r w:rsidR="00503090" w:rsidRPr="002C7A0E">
        <w:rPr>
          <w:rFonts w:asciiTheme="majorBidi" w:hAnsiTheme="majorBidi" w:hint="cs"/>
          <w:sz w:val="30"/>
          <w:szCs w:val="30"/>
          <w:cs/>
        </w:rPr>
        <w:t>ได้ถูกนำมาใช้</w:t>
      </w:r>
      <w:r w:rsidR="00AF3523" w:rsidRPr="002C7A0E">
        <w:rPr>
          <w:rFonts w:asciiTheme="majorBidi" w:hAnsiTheme="majorBidi" w:hint="cs"/>
          <w:sz w:val="30"/>
          <w:szCs w:val="30"/>
          <w:cs/>
        </w:rPr>
        <w:t xml:space="preserve">ในงวด </w:t>
      </w:r>
      <w:r w:rsidR="00AF3523" w:rsidRPr="002C7A0E">
        <w:rPr>
          <w:rFonts w:asciiTheme="majorBidi" w:hAnsiTheme="majorBidi"/>
          <w:sz w:val="30"/>
          <w:szCs w:val="30"/>
        </w:rPr>
        <w:t>2566</w:t>
      </w:r>
    </w:p>
    <w:p w14:paraId="38B666B1" w14:textId="25B9B38A" w:rsidR="00E27634" w:rsidRPr="008965E7" w:rsidRDefault="00E27634" w:rsidP="005D69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00DA8" w14:textId="3D130AD6" w:rsidR="00E27634" w:rsidRPr="008965E7" w:rsidRDefault="00E27634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เงินปันผล</w:t>
      </w:r>
    </w:p>
    <w:p w14:paraId="69AADA6C" w14:textId="7A299084" w:rsidR="00E27634" w:rsidRPr="008965E7" w:rsidRDefault="00E27634" w:rsidP="000E4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620"/>
        <w:gridCol w:w="1710"/>
        <w:gridCol w:w="1170"/>
        <w:gridCol w:w="1170"/>
      </w:tblGrid>
      <w:tr w:rsidR="00EA5805" w:rsidRPr="008965E7" w14:paraId="6CFB3BDD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67B7B9FD" w14:textId="7EF00954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D4D9C5D" w14:textId="00D3221E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</w:tcPr>
          <w:p w14:paraId="1102AF17" w14:textId="4087C31C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</w:tcPr>
          <w:p w14:paraId="0E670C29" w14:textId="42F46584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70" w:type="dxa"/>
            <w:shd w:val="clear" w:color="auto" w:fill="auto"/>
          </w:tcPr>
          <w:p w14:paraId="12D0BD4F" w14:textId="74B1DC29" w:rsidR="00EA5805" w:rsidRPr="008965E7" w:rsidRDefault="00EA5805" w:rsidP="00694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  <w:tab w:val="left" w:pos="1050"/>
                <w:tab w:val="left" w:pos="1690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A5805" w:rsidRPr="008965E7" w14:paraId="369F1D29" w14:textId="77777777" w:rsidTr="00694C5A">
        <w:trPr>
          <w:tblHeader/>
        </w:trPr>
        <w:tc>
          <w:tcPr>
            <w:tcW w:w="3690" w:type="dxa"/>
            <w:shd w:val="clear" w:color="auto" w:fill="auto"/>
          </w:tcPr>
          <w:p w14:paraId="22F5C5D1" w14:textId="77777777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E5E7D7B" w14:textId="5B30DDF7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5D2C71" w14:textId="5A723E39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B29FD8" w14:textId="329D28EC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C97CCF9" w14:textId="712721B7" w:rsidR="00EA5805" w:rsidRPr="008965E7" w:rsidRDefault="00EA5805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 w:firstLine="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A294C" w:rsidRPr="008965E7" w14:paraId="771E8486" w14:textId="77777777" w:rsidTr="006F2F87">
        <w:tc>
          <w:tcPr>
            <w:tcW w:w="3690" w:type="dxa"/>
            <w:shd w:val="clear" w:color="auto" w:fill="auto"/>
            <w:vAlign w:val="bottom"/>
          </w:tcPr>
          <w:p w14:paraId="008F9D45" w14:textId="7C837C57" w:rsidR="008A294C" w:rsidRPr="008965E7" w:rsidRDefault="008A294C" w:rsidP="008A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เงินปันผลประจำปี </w:t>
            </w:r>
            <w:r w:rsidRPr="008965E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20911F29" w14:textId="407735EA" w:rsidR="008A294C" w:rsidRPr="008965E7" w:rsidRDefault="008A294C" w:rsidP="008A294C">
            <w:pPr>
              <w:pStyle w:val="acctfourfigures"/>
              <w:tabs>
                <w:tab w:val="clear" w:pos="765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24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10" w:type="dxa"/>
          </w:tcPr>
          <w:p w14:paraId="7A65191F" w14:textId="72CA5B94" w:rsidR="008A294C" w:rsidRPr="008965E7" w:rsidRDefault="008A294C" w:rsidP="008A294C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81AC91" w14:textId="1BBA7C34" w:rsidR="008A294C" w:rsidRPr="008965E7" w:rsidRDefault="008A294C" w:rsidP="008A294C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8.50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C600ED" w14:textId="761AC895" w:rsidR="008A294C" w:rsidRPr="008965E7" w:rsidRDefault="008A294C" w:rsidP="008A294C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63,750</w:t>
            </w:r>
          </w:p>
        </w:tc>
      </w:tr>
    </w:tbl>
    <w:p w14:paraId="0525ACC6" w14:textId="1E3EF17F" w:rsidR="00E27634" w:rsidRPr="008965E7" w:rsidRDefault="00E27634" w:rsidP="00E27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3E2DE4" w14:textId="72728DB3" w:rsidR="00EA5805" w:rsidRPr="008965E7" w:rsidRDefault="00EA5805" w:rsidP="00EA5805">
      <w:pPr>
        <w:rPr>
          <w:rFonts w:asciiTheme="majorBidi" w:hAnsiTheme="majorBidi" w:cstheme="majorBidi"/>
          <w:lang w:val="en-GB" w:eastAsia="x-none"/>
        </w:rPr>
      </w:pPr>
    </w:p>
    <w:p w14:paraId="6378CAD4" w14:textId="647C6C67" w:rsidR="00704CC9" w:rsidRDefault="00704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en-GB" w:eastAsia="x-none"/>
        </w:rPr>
      </w:pPr>
      <w:r>
        <w:rPr>
          <w:rFonts w:asciiTheme="majorBidi" w:hAnsiTheme="majorBidi" w:cstheme="majorBidi"/>
          <w:cs/>
          <w:lang w:val="en-GB" w:eastAsia="x-none"/>
        </w:rPr>
        <w:br w:type="page"/>
      </w:r>
    </w:p>
    <w:p w14:paraId="20A97C0A" w14:textId="65B50992" w:rsidR="00B96F63" w:rsidRPr="008965E7" w:rsidRDefault="00B96F63" w:rsidP="003643C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lastRenderedPageBreak/>
        <w:t>เครื่องมือ</w:t>
      </w:r>
      <w:r w:rsidRPr="008965E7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ทางการเงิน</w:t>
      </w:r>
    </w:p>
    <w:p w14:paraId="210861F4" w14:textId="77777777" w:rsidR="00B96F63" w:rsidRPr="008965E7" w:rsidRDefault="00B96F63" w:rsidP="003643C1">
      <w:pPr>
        <w:spacing w:line="240" w:lineRule="auto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59A28AB5" w14:textId="77777777" w:rsidR="00B96F63" w:rsidRPr="008965E7" w:rsidRDefault="00B96F63" w:rsidP="003643C1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8965E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BB01D04" w14:textId="77777777" w:rsidR="00B96F63" w:rsidRPr="008965E7" w:rsidRDefault="00B96F63" w:rsidP="003643C1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4174FBCE" w14:textId="7E505E13" w:rsidR="002659A5" w:rsidRDefault="009B1F62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8965E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C36010D" w14:textId="6ED33D31" w:rsidR="008965E7" w:rsidRDefault="008965E7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8DF692D" w14:textId="302A7932" w:rsidR="008965E7" w:rsidRPr="008965E7" w:rsidRDefault="008965E7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F372574" w14:textId="104851C0" w:rsidR="002659A5" w:rsidRPr="008965E7" w:rsidRDefault="002659A5" w:rsidP="003643C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  <w:sectPr w:rsidR="002659A5" w:rsidRPr="008965E7" w:rsidSect="00EC7DDA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8965E7" w:rsidRPr="008965E7" w14:paraId="11E5E13D" w14:textId="77777777" w:rsidTr="006F2F87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07CF396C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33DA8F2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62B34188" w14:textId="24CAF54F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65E7" w:rsidRPr="008965E7" w14:paraId="697048CD" w14:textId="77777777" w:rsidTr="006F2F87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AFEAB0A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6F47C3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7C4E452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1C0276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23B4C82E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65E7" w:rsidRPr="008965E7" w14:paraId="22624297" w14:textId="77777777" w:rsidTr="006F2F87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13A5D43D" w14:textId="77777777" w:rsidR="008965E7" w:rsidRPr="008965E7" w:rsidRDefault="008965E7" w:rsidP="006F2F87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BCBF3F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3A5C03D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70CC551" w14:textId="77777777" w:rsidR="008965E7" w:rsidRPr="008965E7" w:rsidRDefault="008965E7" w:rsidP="006F2F87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3FFAAFA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F329EC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401CF5F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47D474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52356FE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D01C0" w14:textId="77777777" w:rsidR="008965E7" w:rsidRPr="008965E7" w:rsidRDefault="008965E7" w:rsidP="006F2F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4EC8F46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0E55ACA1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7CC445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266FC73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3EF93C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19043400" w14:textId="77777777" w:rsidR="008965E7" w:rsidRPr="008965E7" w:rsidRDefault="008965E7" w:rsidP="006F2F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514B9228" w14:textId="77777777" w:rsidR="008965E7" w:rsidRPr="008965E7" w:rsidRDefault="008965E7" w:rsidP="006F2F8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5B32DE2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9822F6D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65E7" w:rsidRPr="008965E7" w14:paraId="040FFC40" w14:textId="77777777" w:rsidTr="006F2F87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2EA1541A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E243A9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EE8A831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4E894B0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65E7" w:rsidRPr="008965E7" w14:paraId="655686FC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44CD945" w14:textId="0C402544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81D0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43382AD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D0873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6DF642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3110D1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303A0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2EA5A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963F0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3FDBCD3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841C21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FEB9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6BD9D4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487B9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EB97FC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D6708A6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4C3939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E02903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362EE2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4E63B253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43855C52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6E338968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A2B4FE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AA4DA6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15CB0C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6EE8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2A87C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A73D7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FED370C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A65B22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F95F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D9403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81076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68FB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DC4B614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E89D92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95BE33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528842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5C26" w:rsidRPr="008965E7" w14:paraId="4578314D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61BCFD48" w14:textId="77777777" w:rsidR="00895C26" w:rsidRPr="008965E7" w:rsidRDefault="00895C26" w:rsidP="00895C26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A4D98E9" w14:textId="77777777" w:rsidR="00895C26" w:rsidRPr="008965E7" w:rsidRDefault="00895C26" w:rsidP="00895C2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EFEFBE" w14:textId="77777777" w:rsidR="00895C26" w:rsidRPr="008965E7" w:rsidRDefault="00895C26" w:rsidP="00895C2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8CD48B3" w14:textId="566C2200" w:rsidR="00895C26" w:rsidRPr="008965E7" w:rsidRDefault="00895C26" w:rsidP="00895C26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66B04D1" w14:textId="77777777" w:rsidR="00895C26" w:rsidRPr="008965E7" w:rsidRDefault="00895C26" w:rsidP="00895C2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A4C7A1" w14:textId="3F37B01D" w:rsidR="00895C26" w:rsidRPr="008965E7" w:rsidRDefault="00895C26" w:rsidP="00895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68B2F27" w14:textId="77777777" w:rsidR="00895C26" w:rsidRPr="008965E7" w:rsidRDefault="00895C26" w:rsidP="00895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49C9F79" w14:textId="66896013" w:rsidR="00895C26" w:rsidRPr="008965E7" w:rsidRDefault="00895C26" w:rsidP="00895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EA730" w14:textId="77777777" w:rsidR="00895C26" w:rsidRPr="008965E7" w:rsidRDefault="00895C26" w:rsidP="00895C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C80968C" w14:textId="7DDEC71B" w:rsidR="00895C26" w:rsidRPr="008965E7" w:rsidRDefault="00895C26" w:rsidP="00895C26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C3A3C" w14:textId="77777777" w:rsidR="00895C26" w:rsidRPr="008965E7" w:rsidRDefault="00895C26" w:rsidP="00895C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F2E8ED" w14:textId="4D101ABE" w:rsidR="00895C26" w:rsidRPr="008965E7" w:rsidRDefault="00895C26" w:rsidP="00895C26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EDE9513" w14:textId="77777777" w:rsidR="00895C26" w:rsidRPr="008965E7" w:rsidRDefault="00895C26" w:rsidP="00895C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09F6F5" w14:textId="33F159D5" w:rsidR="00895C26" w:rsidRPr="008965E7" w:rsidRDefault="00895C26" w:rsidP="00895C2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6553F4FC" w14:textId="77777777" w:rsidR="00895C26" w:rsidRPr="008965E7" w:rsidRDefault="00895C26" w:rsidP="00895C26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0EA5B89" w14:textId="5C6BF05F" w:rsidR="00895C26" w:rsidRPr="008965E7" w:rsidRDefault="00895C26" w:rsidP="00895C26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9C67781" w14:textId="77777777" w:rsidR="00895C26" w:rsidRPr="008965E7" w:rsidRDefault="00895C26" w:rsidP="00895C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DE35671" w14:textId="3B70409F" w:rsidR="00895C26" w:rsidRPr="008965E7" w:rsidRDefault="00895C26" w:rsidP="00895C2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63387" w:rsidRPr="008965E7" w14:paraId="33470776" w14:textId="77777777" w:rsidTr="006F2F87">
        <w:trPr>
          <w:trHeight w:val="68"/>
        </w:trPr>
        <w:tc>
          <w:tcPr>
            <w:tcW w:w="3864" w:type="dxa"/>
            <w:shd w:val="clear" w:color="auto" w:fill="auto"/>
          </w:tcPr>
          <w:p w14:paraId="2F082161" w14:textId="77777777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65F547E0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D33AB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8025E4" w14:textId="48FC50F2" w:rsidR="00B63387" w:rsidRPr="008965E7" w:rsidRDefault="00B63387" w:rsidP="00B633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E3A8A7E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00EEB" w14:textId="0CC4A7EB" w:rsidR="00B63387" w:rsidRPr="008965E7" w:rsidRDefault="00B63387" w:rsidP="00B63387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7CA90CAF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7C588211" w14:textId="64E9EFB0" w:rsidR="00B63387" w:rsidRPr="008965E7" w:rsidRDefault="00B63387" w:rsidP="00B633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2C6FA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61847F4" w14:textId="0D72FACC" w:rsidR="00B63387" w:rsidRPr="008965E7" w:rsidRDefault="00B63387" w:rsidP="00B6338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5C8D1B0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52CF02" w14:textId="5C313B56" w:rsidR="00B63387" w:rsidRPr="00113CC5" w:rsidRDefault="00B63387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FDC560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DC76D" w14:textId="09F801E7" w:rsidR="00B63387" w:rsidRPr="008965E7" w:rsidRDefault="00B63387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51387BEF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EF769C5" w14:textId="2C832D78" w:rsidR="00B63387" w:rsidRPr="008965E7" w:rsidRDefault="00B63387" w:rsidP="00B63387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74A1A49F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83563EA" w14:textId="64A806B4" w:rsidR="00B63387" w:rsidRPr="008965E7" w:rsidRDefault="00B63387" w:rsidP="00F60EB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B63387" w:rsidRPr="008965E7" w14:paraId="6FB43A0C" w14:textId="77777777" w:rsidTr="006F2F87">
        <w:trPr>
          <w:trHeight w:val="288"/>
        </w:trPr>
        <w:tc>
          <w:tcPr>
            <w:tcW w:w="3864" w:type="dxa"/>
            <w:shd w:val="clear" w:color="auto" w:fill="auto"/>
          </w:tcPr>
          <w:p w14:paraId="46F612A8" w14:textId="6F6E0C66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69369A3C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C7DC8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463A34D" w14:textId="1D16214D" w:rsidR="00B63387" w:rsidRPr="008965E7" w:rsidRDefault="00B63387" w:rsidP="00B63387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811</w:t>
            </w:r>
          </w:p>
        </w:tc>
        <w:tc>
          <w:tcPr>
            <w:tcW w:w="270" w:type="dxa"/>
          </w:tcPr>
          <w:p w14:paraId="7D7C717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1936A0" w14:textId="75084EC0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45156B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F77917A" w14:textId="5AC21C6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4D29C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EE0639D" w14:textId="2CDF5E00" w:rsidR="00B63387" w:rsidRPr="008965E7" w:rsidRDefault="00B63387" w:rsidP="00B6338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811</w:t>
            </w:r>
          </w:p>
        </w:tc>
        <w:tc>
          <w:tcPr>
            <w:tcW w:w="270" w:type="dxa"/>
          </w:tcPr>
          <w:p w14:paraId="015A800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EEB8CF" w14:textId="1B94FEAB" w:rsidR="00B63387" w:rsidRPr="00113CC5" w:rsidRDefault="00B63387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C34810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46550D" w14:textId="5182458C" w:rsidR="00B63387" w:rsidRPr="008965E7" w:rsidRDefault="00F60EBA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B63387"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304" w:type="dxa"/>
          </w:tcPr>
          <w:p w14:paraId="6639A6D1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CC18AA0" w14:textId="559DA951" w:rsidR="00B63387" w:rsidRPr="008965E7" w:rsidRDefault="00B63387" w:rsidP="00F60EBA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7EFE8C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9C1ED2B" w14:textId="7F4020A6" w:rsidR="00B63387" w:rsidRPr="008965E7" w:rsidRDefault="00F60EBA" w:rsidP="00F60EB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B63387"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811</w:t>
            </w:r>
          </w:p>
        </w:tc>
      </w:tr>
      <w:tr w:rsidR="00B63387" w:rsidRPr="008965E7" w14:paraId="18A98E47" w14:textId="77777777" w:rsidTr="006F2F87">
        <w:trPr>
          <w:trHeight w:val="288"/>
        </w:trPr>
        <w:tc>
          <w:tcPr>
            <w:tcW w:w="3864" w:type="dxa"/>
            <w:shd w:val="clear" w:color="auto" w:fill="auto"/>
          </w:tcPr>
          <w:p w14:paraId="3ABE213A" w14:textId="77777777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2B0D8849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3226AC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025945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1277C2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D337C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0F323F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E075EC6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CB9B22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D0B52F2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67A07D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28AF16F" w14:textId="77777777" w:rsidR="00B63387" w:rsidRPr="00113CC5" w:rsidRDefault="00B63387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75D099E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46A128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0BA13C33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38F1AA3" w14:textId="77777777" w:rsidR="00B63387" w:rsidRPr="008965E7" w:rsidRDefault="00B63387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3FDBC3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829DA5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387" w:rsidRPr="008965E7" w14:paraId="08AE26D0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023DDBC" w14:textId="77777777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2AFE6D69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B80F36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92C820E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861B3E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CFF04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422DC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BE2546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CBCC1B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961EA7F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C6DD6F0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DB95FE" w14:textId="77777777" w:rsidR="00B63387" w:rsidRPr="00113CC5" w:rsidRDefault="00B63387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16253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F9D7C46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37B58177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9348B9F" w14:textId="77777777" w:rsidR="00B63387" w:rsidRPr="008965E7" w:rsidRDefault="00B63387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DD20FC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14755A9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EBA" w:rsidRPr="008965E7" w14:paraId="01B4CC3C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1C13BB0D" w14:textId="77777777" w:rsidR="00F60EBA" w:rsidRPr="008965E7" w:rsidRDefault="00F60EBA" w:rsidP="00F60EB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3BFBB21F" w14:textId="77777777" w:rsidR="00F60EBA" w:rsidRPr="008965E7" w:rsidRDefault="00F60EBA" w:rsidP="00F60E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1ED2548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BC02B7" w14:textId="4F2C9C3C" w:rsidR="00F60EBA" w:rsidRPr="008965E7" w:rsidRDefault="00F60EBA" w:rsidP="00F60EB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4C0EBDD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255EC4" w14:textId="7D728AE7" w:rsidR="00F60EBA" w:rsidRPr="008965E7" w:rsidRDefault="00F60EBA" w:rsidP="00F60EBA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B16B1B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D66C5D9" w14:textId="1B202ABE" w:rsidR="00F60EBA" w:rsidRPr="008965E7" w:rsidRDefault="00F60EBA" w:rsidP="00F60EB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5AC0E3E8" w14:textId="77777777" w:rsidR="00F60EBA" w:rsidRPr="008965E7" w:rsidRDefault="00F60EBA" w:rsidP="00F60E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4F41F76" w14:textId="3427D858" w:rsidR="00F60EBA" w:rsidRPr="008965E7" w:rsidRDefault="00F60EBA" w:rsidP="00F60E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1467C617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71A1F" w14:textId="23876953" w:rsidR="00F60EBA" w:rsidRPr="00113CC5" w:rsidRDefault="00F60EBA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3221930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E2D1F14" w14:textId="202986FB" w:rsidR="00F60EBA" w:rsidRPr="008965E7" w:rsidRDefault="00F60EBA" w:rsidP="00F60E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304" w:type="dxa"/>
          </w:tcPr>
          <w:p w14:paraId="640E1788" w14:textId="77777777" w:rsidR="00F60EBA" w:rsidRPr="008965E7" w:rsidRDefault="00F60EBA" w:rsidP="00F60E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BA9B15F" w14:textId="66E13108" w:rsidR="00F60EBA" w:rsidRPr="008965E7" w:rsidRDefault="00F60EBA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0651BF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57AC3C1" w14:textId="646DB741" w:rsidR="00F60EBA" w:rsidRPr="008965E7" w:rsidRDefault="00F60EBA" w:rsidP="00F60E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</w:tr>
      <w:tr w:rsidR="002B77EB" w:rsidRPr="008965E7" w14:paraId="61C2435E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18C077BB" w14:textId="5E4D9AFB" w:rsidR="002B77EB" w:rsidRPr="008965E7" w:rsidRDefault="002B77EB" w:rsidP="002B77EB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ยาว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870" w:type="dxa"/>
          </w:tcPr>
          <w:p w14:paraId="2ABE0FE9" w14:textId="2FE09CB9" w:rsidR="002B77EB" w:rsidRPr="008965E7" w:rsidRDefault="002B77EB" w:rsidP="002B77E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875225A" w14:textId="77777777" w:rsidR="002B77EB" w:rsidRPr="008965E7" w:rsidRDefault="002B77EB" w:rsidP="002B77EB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0B3C631" w14:textId="62E46A7C" w:rsidR="002B77EB" w:rsidRPr="008965E7" w:rsidRDefault="002B77EB" w:rsidP="002B77E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BC70411" w14:textId="77777777" w:rsidR="002B77EB" w:rsidRPr="008965E7" w:rsidRDefault="002B77EB" w:rsidP="002B77E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3D7D8" w14:textId="6FD5F41B" w:rsidR="002B77EB" w:rsidRPr="008965E7" w:rsidRDefault="002B77EB" w:rsidP="002B77E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1AC40E1" w14:textId="77777777" w:rsidR="002B77EB" w:rsidRPr="008965E7" w:rsidRDefault="002B77EB" w:rsidP="002B77EB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4841AF2F" w14:textId="434D279A" w:rsidR="002B77EB" w:rsidRPr="008965E7" w:rsidRDefault="002B77EB" w:rsidP="002B77E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5959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5959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1AEA87CE" w14:textId="77777777" w:rsidR="002B77EB" w:rsidRPr="008965E7" w:rsidRDefault="002B77EB" w:rsidP="002B77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32689944" w14:textId="52327059" w:rsidR="002B77EB" w:rsidRPr="008965E7" w:rsidRDefault="002B77EB" w:rsidP="002B77E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5959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</w:t>
            </w:r>
            <w:r w:rsidR="005959A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</w:tcPr>
          <w:p w14:paraId="71CC9EB7" w14:textId="77777777" w:rsidR="002B77EB" w:rsidRPr="008965E7" w:rsidRDefault="002B77EB" w:rsidP="002B77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F1CA97" w14:textId="6679A0B2" w:rsidR="002B77EB" w:rsidRPr="00113CC5" w:rsidRDefault="002B77EB" w:rsidP="002B77E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F5E34A" w14:textId="77777777" w:rsidR="002B77EB" w:rsidRPr="008965E7" w:rsidRDefault="002B77EB" w:rsidP="002B77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1D5EF4" w14:textId="59F0EBBF" w:rsidR="002B77EB" w:rsidRPr="008965E7" w:rsidRDefault="002B77EB" w:rsidP="002B77E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220,870</w:t>
            </w:r>
          </w:p>
        </w:tc>
        <w:tc>
          <w:tcPr>
            <w:tcW w:w="304" w:type="dxa"/>
          </w:tcPr>
          <w:p w14:paraId="40D0A503" w14:textId="77777777" w:rsidR="002B77EB" w:rsidRPr="008965E7" w:rsidRDefault="002B77EB" w:rsidP="002B77E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1F572CEC" w14:textId="7B5CA239" w:rsidR="002B77EB" w:rsidRPr="008965E7" w:rsidRDefault="002B77EB" w:rsidP="002B77EB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E63227D" w14:textId="77777777" w:rsidR="002B77EB" w:rsidRPr="008965E7" w:rsidRDefault="002B77EB" w:rsidP="002B77E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C2EFD8F" w14:textId="0DABF990" w:rsidR="002B77EB" w:rsidRPr="008965E7" w:rsidRDefault="002B77EB" w:rsidP="002B77EB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220,870</w:t>
            </w:r>
          </w:p>
        </w:tc>
      </w:tr>
      <w:tr w:rsidR="00B63387" w:rsidRPr="008965E7" w14:paraId="2C611C73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100BDCDC" w14:textId="262B4A77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3224AD35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158719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8EC9072" w14:textId="4DF8F606" w:rsidR="00B63387" w:rsidRPr="008965E7" w:rsidRDefault="00B63387" w:rsidP="00B633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66E080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6F198" w14:textId="3F417A2D" w:rsidR="00B63387" w:rsidRPr="008965E7" w:rsidRDefault="00B63387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4DF5A9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7A23A60" w14:textId="0F1BF98E" w:rsidR="00B63387" w:rsidRPr="008965E7" w:rsidRDefault="00B63387" w:rsidP="00B633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A65C94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A3A5C39" w14:textId="05C91AF6" w:rsidR="00B63387" w:rsidRPr="008965E7" w:rsidRDefault="00B63387" w:rsidP="00B6338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BF0FB55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E6B2D6" w14:textId="104A19B6" w:rsidR="00B63387" w:rsidRPr="008965E7" w:rsidRDefault="00B63387" w:rsidP="00B633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B67961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F665E4" w14:textId="52C2A53E" w:rsidR="00B63387" w:rsidRPr="008965E7" w:rsidRDefault="00B63387" w:rsidP="00B6338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2AAFE52C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38F7A0E0" w14:textId="5C76C078" w:rsidR="00B63387" w:rsidRPr="008965E7" w:rsidRDefault="00B63387" w:rsidP="00B633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EE38DB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ABF6A62" w14:textId="6160DFCE" w:rsidR="00B63387" w:rsidRPr="008965E7" w:rsidRDefault="00B63387" w:rsidP="00B6338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E198118" w14:textId="3115BBA6" w:rsidR="00D73AA2" w:rsidRDefault="00D73AA2">
      <w:pPr>
        <w:rPr>
          <w:rFonts w:asciiTheme="majorBidi" w:hAnsiTheme="majorBidi" w:cstheme="majorBidi"/>
          <w:cs/>
        </w:rPr>
      </w:pP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60"/>
        <w:gridCol w:w="270"/>
        <w:gridCol w:w="1260"/>
        <w:gridCol w:w="270"/>
        <w:gridCol w:w="1083"/>
        <w:gridCol w:w="270"/>
        <w:gridCol w:w="1085"/>
        <w:gridCol w:w="270"/>
        <w:gridCol w:w="810"/>
        <w:gridCol w:w="270"/>
        <w:gridCol w:w="900"/>
        <w:gridCol w:w="304"/>
        <w:gridCol w:w="866"/>
        <w:gridCol w:w="270"/>
        <w:gridCol w:w="902"/>
      </w:tblGrid>
      <w:tr w:rsidR="00D73AA2" w:rsidRPr="008965E7" w14:paraId="79EF7414" w14:textId="77777777" w:rsidTr="006403C0">
        <w:trPr>
          <w:cantSplit/>
          <w:trHeight w:val="261"/>
        </w:trPr>
        <w:tc>
          <w:tcPr>
            <w:tcW w:w="3864" w:type="dxa"/>
            <w:shd w:val="clear" w:color="auto" w:fill="auto"/>
            <w:vAlign w:val="bottom"/>
          </w:tcPr>
          <w:p w14:paraId="781EE5F7" w14:textId="77777777" w:rsidR="00D73AA2" w:rsidRPr="008965E7" w:rsidRDefault="00D73AA2" w:rsidP="006403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4692C3D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60" w:type="dxa"/>
            <w:gridSpan w:val="16"/>
          </w:tcPr>
          <w:p w14:paraId="61D31592" w14:textId="5E4C00E3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73AA2" w:rsidRPr="008965E7" w14:paraId="6BDA6AAD" w14:textId="77777777" w:rsidTr="006403C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72450EA3" w14:textId="77777777" w:rsidR="00D73AA2" w:rsidRPr="008965E7" w:rsidRDefault="00D73AA2" w:rsidP="006403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5E4F684B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68" w:type="dxa"/>
            <w:gridSpan w:val="8"/>
          </w:tcPr>
          <w:p w14:paraId="2760E070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A8EDE56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7"/>
            <w:vAlign w:val="bottom"/>
          </w:tcPr>
          <w:p w14:paraId="65F4652D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73AA2" w:rsidRPr="008965E7" w14:paraId="4FAA2491" w14:textId="77777777" w:rsidTr="006403C0">
        <w:trPr>
          <w:trHeight w:val="261"/>
          <w:tblHeader/>
        </w:trPr>
        <w:tc>
          <w:tcPr>
            <w:tcW w:w="3864" w:type="dxa"/>
            <w:shd w:val="clear" w:color="auto" w:fill="auto"/>
            <w:vAlign w:val="bottom"/>
          </w:tcPr>
          <w:p w14:paraId="353B6E4D" w14:textId="77777777" w:rsidR="00D73AA2" w:rsidRPr="008965E7" w:rsidRDefault="00D73AA2" w:rsidP="006403C0">
            <w:pPr>
              <w:tabs>
                <w:tab w:val="clear" w:pos="227"/>
              </w:tabs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70" w:type="dxa"/>
            <w:vAlign w:val="bottom"/>
          </w:tcPr>
          <w:p w14:paraId="440358C3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4F71140B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1AD6B8" w14:textId="77777777" w:rsidR="00D73AA2" w:rsidRPr="008965E7" w:rsidRDefault="00D73AA2" w:rsidP="006403C0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60AC19D2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5678A58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03331E1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370D4B66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1412468C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92F12" w14:textId="77777777" w:rsidR="00D73AA2" w:rsidRPr="008965E7" w:rsidRDefault="00D73AA2" w:rsidP="006403C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  <w:vAlign w:val="bottom"/>
          </w:tcPr>
          <w:p w14:paraId="72FF8094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EF4B310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864C0D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7203D07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AD2191F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304" w:type="dxa"/>
          </w:tcPr>
          <w:p w14:paraId="491AA376" w14:textId="77777777" w:rsidR="00D73AA2" w:rsidRPr="008965E7" w:rsidRDefault="00D73AA2" w:rsidP="006403C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6" w:type="dxa"/>
            <w:vAlign w:val="bottom"/>
          </w:tcPr>
          <w:p w14:paraId="1DFDC09C" w14:textId="77777777" w:rsidR="00D73AA2" w:rsidRPr="008965E7" w:rsidRDefault="00D73AA2" w:rsidP="006403C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2AD2D2E0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4F0A9AC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73AA2" w:rsidRPr="008965E7" w14:paraId="19A8D2D5" w14:textId="77777777" w:rsidTr="006403C0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4D49BCE5" w14:textId="77777777" w:rsidR="00D73AA2" w:rsidRPr="008965E7" w:rsidRDefault="00D73AA2" w:rsidP="006403C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20E07E73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5FD2C6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15"/>
          </w:tcPr>
          <w:p w14:paraId="7A25DD54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73AA2" w:rsidRPr="008965E7" w14:paraId="24BD51AF" w14:textId="77777777" w:rsidTr="006403C0">
        <w:trPr>
          <w:trHeight w:val="261"/>
        </w:trPr>
        <w:tc>
          <w:tcPr>
            <w:tcW w:w="3864" w:type="dxa"/>
            <w:shd w:val="clear" w:color="auto" w:fill="auto"/>
          </w:tcPr>
          <w:p w14:paraId="7CACFDD5" w14:textId="77777777" w:rsidR="00D73AA2" w:rsidRPr="008965E7" w:rsidRDefault="00D73AA2" w:rsidP="006403C0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70" w:type="dxa"/>
          </w:tcPr>
          <w:p w14:paraId="1392C706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0E9E15D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7775865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886E998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BC3576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5BCBC5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9A502E8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6D5CEC" w14:textId="77777777" w:rsidR="00D73AA2" w:rsidRPr="008965E7" w:rsidRDefault="00D73AA2" w:rsidP="006403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092721F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30E56E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DE8274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3F7FA5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10BF2D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E82D9D9" w14:textId="77777777" w:rsidR="00D73AA2" w:rsidRPr="008965E7" w:rsidRDefault="00D73AA2" w:rsidP="006403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4CEC0BA9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6882438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FE2394E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73AA2" w:rsidRPr="008965E7" w14:paraId="2904F429" w14:textId="77777777" w:rsidTr="006403C0">
        <w:trPr>
          <w:trHeight w:val="261"/>
        </w:trPr>
        <w:tc>
          <w:tcPr>
            <w:tcW w:w="3864" w:type="dxa"/>
            <w:shd w:val="clear" w:color="auto" w:fill="auto"/>
          </w:tcPr>
          <w:p w14:paraId="0DF3733B" w14:textId="77777777" w:rsidR="00D73AA2" w:rsidRPr="008965E7" w:rsidRDefault="00D73AA2" w:rsidP="006403C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4F984AF1" w14:textId="77777777" w:rsidR="00D73AA2" w:rsidRPr="008965E7" w:rsidRDefault="00D73AA2" w:rsidP="006403C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7FD559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32869FB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076BA4C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5AF9C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1BE9769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37C389A3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383FAAB" w14:textId="77777777" w:rsidR="00D73AA2" w:rsidRPr="008965E7" w:rsidRDefault="00D73AA2" w:rsidP="006403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93464C3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0A633B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8DB8D6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F89A85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4CC3AD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DFB71C8" w14:textId="77777777" w:rsidR="00D73AA2" w:rsidRPr="008965E7" w:rsidRDefault="00D73AA2" w:rsidP="006403C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248C666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CEFE822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AA93938" w14:textId="77777777" w:rsidR="00D73AA2" w:rsidRPr="008965E7" w:rsidRDefault="00D73AA2" w:rsidP="006403C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3CC5" w:rsidRPr="008965E7" w14:paraId="58CC7282" w14:textId="77777777" w:rsidTr="006403C0">
        <w:trPr>
          <w:trHeight w:val="261"/>
        </w:trPr>
        <w:tc>
          <w:tcPr>
            <w:tcW w:w="3864" w:type="dxa"/>
            <w:shd w:val="clear" w:color="auto" w:fill="auto"/>
          </w:tcPr>
          <w:p w14:paraId="3E178211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26E5905B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DFC627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6C1B0DD" w14:textId="19993524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AB014C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5DB9D8" w14:textId="1DA3379D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AF6943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066085A" w14:textId="5B09AF9E" w:rsidR="00113CC5" w:rsidRPr="00113CC5" w:rsidRDefault="00113CC5" w:rsidP="00113CC5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5B5CCE" w14:textId="77777777" w:rsidR="00113CC5" w:rsidRPr="008965E7" w:rsidRDefault="00113CC5" w:rsidP="00113C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D042B31" w14:textId="3B80E623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9E746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2A0E32" w14:textId="4827D771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16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F5C9E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410C0A" w14:textId="61E27824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A77B206" w14:textId="77777777" w:rsidR="00113CC5" w:rsidRPr="008965E7" w:rsidRDefault="00113CC5" w:rsidP="00113C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CF57A94" w14:textId="3BC724FB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06C56E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74EE5A2" w14:textId="710A861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3CC5" w:rsidRPr="008965E7" w14:paraId="202231C9" w14:textId="77777777" w:rsidTr="006403C0">
        <w:trPr>
          <w:trHeight w:val="68"/>
        </w:trPr>
        <w:tc>
          <w:tcPr>
            <w:tcW w:w="3864" w:type="dxa"/>
            <w:shd w:val="clear" w:color="auto" w:fill="auto"/>
          </w:tcPr>
          <w:p w14:paraId="3651CC54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7B1889F4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7154DE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D1B2F9" w14:textId="5F35BCC5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4CBCAB4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2C49D6" w14:textId="7571FC9F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431966B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3" w:type="dxa"/>
            <w:shd w:val="clear" w:color="auto" w:fill="auto"/>
          </w:tcPr>
          <w:p w14:paraId="408566DF" w14:textId="4F6CA41E" w:rsidR="00113CC5" w:rsidRPr="00113CC5" w:rsidRDefault="00113CC5" w:rsidP="00113CC5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8594B" w14:textId="77777777" w:rsidR="00113CC5" w:rsidRPr="008965E7" w:rsidRDefault="00113CC5" w:rsidP="00113C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9167BBF" w14:textId="6FF84B10" w:rsidR="00113CC5" w:rsidRPr="00113CC5" w:rsidRDefault="00113CC5" w:rsidP="00113C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0E961EA3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221B4C" w14:textId="668E829C" w:rsidR="00113CC5" w:rsidRPr="008965E7" w:rsidRDefault="00113CC5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7E0269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82F3AC8" w14:textId="154D0E8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</w:tcPr>
          <w:p w14:paraId="36EECCD2" w14:textId="77777777" w:rsidR="00113CC5" w:rsidRPr="008965E7" w:rsidRDefault="00113CC5" w:rsidP="00113C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23456AE" w14:textId="691E8A0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</w:tcPr>
          <w:p w14:paraId="2CEE0224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1D4EA02" w14:textId="0E4759D0" w:rsidR="00113CC5" w:rsidRPr="008965E7" w:rsidRDefault="00113CC5" w:rsidP="00113CC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113CC5" w:rsidRPr="008965E7" w14:paraId="3953AE1B" w14:textId="77777777" w:rsidTr="006403C0">
        <w:trPr>
          <w:trHeight w:val="288"/>
        </w:trPr>
        <w:tc>
          <w:tcPr>
            <w:tcW w:w="3864" w:type="dxa"/>
            <w:shd w:val="clear" w:color="auto" w:fill="auto"/>
          </w:tcPr>
          <w:p w14:paraId="5ADCA470" w14:textId="75F831EC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5D9D5446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B6D75F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C713E77" w14:textId="7C6890AB" w:rsidR="00113CC5" w:rsidRPr="008965E7" w:rsidRDefault="002D7E51" w:rsidP="00113CC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113CC5"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811</w:t>
            </w:r>
          </w:p>
        </w:tc>
        <w:tc>
          <w:tcPr>
            <w:tcW w:w="270" w:type="dxa"/>
          </w:tcPr>
          <w:p w14:paraId="5F7624E2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71E125" w14:textId="4A10EFEE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5D7299F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64A927" w14:textId="06D15521" w:rsidR="00113CC5" w:rsidRPr="00113CC5" w:rsidRDefault="00113CC5" w:rsidP="00113CC5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A28B0" w14:textId="77777777" w:rsidR="00113CC5" w:rsidRPr="008965E7" w:rsidRDefault="00113CC5" w:rsidP="00113C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AB7DAE1" w14:textId="07380E24" w:rsidR="00113CC5" w:rsidRPr="00113CC5" w:rsidRDefault="002D7E51" w:rsidP="00113C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113CC5" w:rsidRPr="00113C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270" w:type="dxa"/>
          </w:tcPr>
          <w:p w14:paraId="1A54B5A5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EC92E7E" w14:textId="631EF280" w:rsidR="00113CC5" w:rsidRPr="008965E7" w:rsidRDefault="00113CC5" w:rsidP="00113CC5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3CC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709706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2A67C7" w14:textId="637927D2" w:rsidR="00113CC5" w:rsidRPr="008965E7" w:rsidRDefault="002D7E51" w:rsidP="00113CC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113CC5"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304" w:type="dxa"/>
          </w:tcPr>
          <w:p w14:paraId="05DC0BE6" w14:textId="77777777" w:rsidR="00113CC5" w:rsidRPr="008965E7" w:rsidRDefault="00113CC5" w:rsidP="00113C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65C1186C" w14:textId="734429DB" w:rsidR="00113CC5" w:rsidRPr="008965E7" w:rsidRDefault="00113CC5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D2C4F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FDB40DA" w14:textId="7B21AD09" w:rsidR="00113CC5" w:rsidRPr="00113CC5" w:rsidRDefault="002D7E51" w:rsidP="00113CC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  <w:r w:rsidR="00113CC5" w:rsidRPr="00113C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811</w:t>
            </w:r>
          </w:p>
        </w:tc>
      </w:tr>
      <w:tr w:rsidR="00B63387" w:rsidRPr="008965E7" w14:paraId="1B7B6179" w14:textId="77777777" w:rsidTr="006403C0">
        <w:trPr>
          <w:trHeight w:val="288"/>
        </w:trPr>
        <w:tc>
          <w:tcPr>
            <w:tcW w:w="3864" w:type="dxa"/>
            <w:shd w:val="clear" w:color="auto" w:fill="auto"/>
          </w:tcPr>
          <w:p w14:paraId="6D0FC27B" w14:textId="77777777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870" w:type="dxa"/>
          </w:tcPr>
          <w:p w14:paraId="10A4E285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92C948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A40952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A6529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BAE310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A5BAD9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DFDEF19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1CA6ADF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D72D03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AABAB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8C9547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B9771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19EFB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2A0D2056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49E3E36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5C57595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33CB869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63387" w:rsidRPr="008965E7" w14:paraId="5A0BAFC6" w14:textId="77777777" w:rsidTr="006403C0">
        <w:trPr>
          <w:trHeight w:val="261"/>
        </w:trPr>
        <w:tc>
          <w:tcPr>
            <w:tcW w:w="3864" w:type="dxa"/>
            <w:shd w:val="clear" w:color="auto" w:fill="auto"/>
          </w:tcPr>
          <w:p w14:paraId="5A4B2384" w14:textId="77777777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0F9E5367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F23EBB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335D5B22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00"/>
                <w:tab w:val="decimal" w:pos="1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F7E00F8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F7E6DC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06BAD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20F98F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B6B7898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FE42A5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4FB59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F55ECE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2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42EA9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2E6FF5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4" w:type="dxa"/>
          </w:tcPr>
          <w:p w14:paraId="2F89E053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576F8D38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D89789B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4DE4B54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0EBA" w:rsidRPr="008965E7" w14:paraId="5AD58CE7" w14:textId="77777777" w:rsidTr="006403C0">
        <w:trPr>
          <w:trHeight w:val="261"/>
        </w:trPr>
        <w:tc>
          <w:tcPr>
            <w:tcW w:w="3864" w:type="dxa"/>
            <w:shd w:val="clear" w:color="auto" w:fill="auto"/>
          </w:tcPr>
          <w:p w14:paraId="0D631B3F" w14:textId="77777777" w:rsidR="00F60EBA" w:rsidRPr="008965E7" w:rsidRDefault="00F60EBA" w:rsidP="00F60EB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2E18EAF9" w14:textId="77777777" w:rsidR="00F60EBA" w:rsidRPr="008965E7" w:rsidRDefault="00F60EBA" w:rsidP="00F60EB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CFB16F2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7ABF624" w14:textId="4F371C50" w:rsidR="00F60EBA" w:rsidRPr="008965E7" w:rsidRDefault="00F60EBA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0E8DB5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5F2F4C" w14:textId="104609A6" w:rsidR="00F60EBA" w:rsidRPr="008965E7" w:rsidRDefault="00F60EBA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6A64895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43B4B08" w14:textId="69ECDDF3" w:rsidR="00F60EBA" w:rsidRPr="008965E7" w:rsidRDefault="00F60EBA" w:rsidP="00F60EB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11BA2FA6" w14:textId="77777777" w:rsidR="00F60EBA" w:rsidRPr="008965E7" w:rsidRDefault="00F60EBA" w:rsidP="00F60E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EC2C08F" w14:textId="3F0B9968" w:rsidR="00F60EBA" w:rsidRPr="008965E7" w:rsidRDefault="00F60EBA" w:rsidP="00F60EB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270" w:type="dxa"/>
          </w:tcPr>
          <w:p w14:paraId="0061EBD8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A1724B" w14:textId="3B08F45D" w:rsidR="00F60EBA" w:rsidRPr="008965E7" w:rsidRDefault="00F60EBA" w:rsidP="00F60EBA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AA8343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7A654E" w14:textId="6193557F" w:rsidR="00F60EBA" w:rsidRPr="008965E7" w:rsidRDefault="00F60EBA" w:rsidP="00F60E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  <w:tc>
          <w:tcPr>
            <w:tcW w:w="304" w:type="dxa"/>
          </w:tcPr>
          <w:p w14:paraId="098D0B26" w14:textId="77777777" w:rsidR="00F60EBA" w:rsidRPr="008965E7" w:rsidRDefault="00F60EBA" w:rsidP="00F60EB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02F171EC" w14:textId="6C43CE70" w:rsidR="00F60EBA" w:rsidRPr="008965E7" w:rsidRDefault="00F60EBA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AC184B" w14:textId="77777777" w:rsidR="00F60EBA" w:rsidRPr="008965E7" w:rsidRDefault="00F60EBA" w:rsidP="00F60EB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C2CB981" w14:textId="00538EB6" w:rsidR="00F60EBA" w:rsidRPr="008965E7" w:rsidRDefault="00F60EBA" w:rsidP="00F60EBA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881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010</w:t>
            </w:r>
          </w:p>
        </w:tc>
      </w:tr>
      <w:tr w:rsidR="00B63387" w:rsidRPr="008965E7" w14:paraId="0BEC4B15" w14:textId="77777777" w:rsidTr="006403C0">
        <w:trPr>
          <w:trHeight w:val="261"/>
        </w:trPr>
        <w:tc>
          <w:tcPr>
            <w:tcW w:w="3864" w:type="dxa"/>
            <w:shd w:val="clear" w:color="auto" w:fill="auto"/>
          </w:tcPr>
          <w:p w14:paraId="4D8B5EFF" w14:textId="7E1BE6D9" w:rsidR="00B63387" w:rsidRPr="008965E7" w:rsidRDefault="00B63387" w:rsidP="00B633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76C837BF" w14:textId="77777777" w:rsidR="00B63387" w:rsidRPr="008965E7" w:rsidRDefault="00B63387" w:rsidP="00B633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0F95C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2F26CE1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47CF60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EB7556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E012775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2D53645C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3DF862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B6EB51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255BEA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43FAD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FA29D3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234DD4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5C6DB779" w14:textId="77777777" w:rsidR="00B63387" w:rsidRPr="008965E7" w:rsidRDefault="00B63387" w:rsidP="00B633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</w:tcPr>
          <w:p w14:paraId="782487A7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7504AF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0418086" w14:textId="77777777" w:rsidR="00B63387" w:rsidRPr="008965E7" w:rsidRDefault="00B63387" w:rsidP="00B63387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9E3BEA5" w14:textId="77777777" w:rsidR="008965E7" w:rsidRPr="00D73AA2" w:rsidRDefault="008965E7">
      <w:pPr>
        <w:rPr>
          <w:rFonts w:asciiTheme="majorBidi" w:hAnsiTheme="majorBidi" w:cstheme="majorBidi"/>
        </w:rPr>
      </w:pPr>
    </w:p>
    <w:p w14:paraId="30CAB8F1" w14:textId="6C25B4F0" w:rsidR="008965E7" w:rsidRPr="008965E7" w:rsidRDefault="00896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8965E7">
        <w:rPr>
          <w:rFonts w:asciiTheme="majorBidi" w:hAnsiTheme="majorBidi" w:cstheme="majorBidi"/>
        </w:rPr>
        <w:br w:type="page"/>
      </w:r>
    </w:p>
    <w:tbl>
      <w:tblPr>
        <w:tblW w:w="150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4"/>
        <w:gridCol w:w="870"/>
        <w:gridCol w:w="270"/>
        <w:gridCol w:w="1253"/>
        <w:gridCol w:w="7"/>
        <w:gridCol w:w="233"/>
        <w:gridCol w:w="37"/>
        <w:gridCol w:w="1230"/>
        <w:gridCol w:w="30"/>
        <w:gridCol w:w="206"/>
        <w:gridCol w:w="64"/>
        <w:gridCol w:w="1083"/>
        <w:gridCol w:w="236"/>
        <w:gridCol w:w="34"/>
        <w:gridCol w:w="1085"/>
        <w:gridCol w:w="270"/>
        <w:gridCol w:w="810"/>
        <w:gridCol w:w="240"/>
        <w:gridCol w:w="30"/>
        <w:gridCol w:w="900"/>
        <w:gridCol w:w="17"/>
        <w:gridCol w:w="267"/>
        <w:gridCol w:w="20"/>
        <w:gridCol w:w="860"/>
        <w:gridCol w:w="6"/>
        <w:gridCol w:w="234"/>
        <w:gridCol w:w="36"/>
        <w:gridCol w:w="902"/>
      </w:tblGrid>
      <w:tr w:rsidR="008965E7" w:rsidRPr="008965E7" w14:paraId="39F4B6BE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6AA42BD8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3732DCB4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49BA1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6873B50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Pr="008965E7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965E7" w:rsidRPr="008965E7" w14:paraId="267B2E4B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7C1371C2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11001E6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C9B4A3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98" w:type="dxa"/>
            <w:gridSpan w:val="12"/>
          </w:tcPr>
          <w:p w14:paraId="7C7B9A1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D34A5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22" w:type="dxa"/>
            <w:gridSpan w:val="12"/>
            <w:tcBorders>
              <w:left w:val="nil"/>
            </w:tcBorders>
            <w:vAlign w:val="bottom"/>
          </w:tcPr>
          <w:p w14:paraId="40D780F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965E7" w:rsidRPr="008965E7" w14:paraId="433936EF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5EABAD50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7B24CD7F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4DEC6F81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027E9723" w14:textId="77777777" w:rsidR="008965E7" w:rsidRPr="008965E7" w:rsidRDefault="008965E7" w:rsidP="006F2F87">
            <w:pPr>
              <w:pStyle w:val="acctfourfigures"/>
              <w:tabs>
                <w:tab w:val="decimal" w:pos="519"/>
              </w:tabs>
              <w:ind w:left="-111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</w:t>
            </w:r>
          </w:p>
          <w:p w14:paraId="4D78C313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0" w:type="dxa"/>
            <w:gridSpan w:val="2"/>
          </w:tcPr>
          <w:p w14:paraId="2CE093EF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7" w:type="dxa"/>
            <w:gridSpan w:val="2"/>
          </w:tcPr>
          <w:p w14:paraId="3E98151C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</w:tcPr>
          <w:p w14:paraId="6B6EB27A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10C1F453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BC6CD5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4BFB35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94F972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6578E6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40" w:type="dxa"/>
          </w:tcPr>
          <w:p w14:paraId="58DBD3F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47" w:type="dxa"/>
            <w:gridSpan w:val="3"/>
            <w:vAlign w:val="bottom"/>
          </w:tcPr>
          <w:p w14:paraId="045F7E5B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</w:tcPr>
          <w:p w14:paraId="5E7F117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4BCD189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965E7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40" w:type="dxa"/>
            <w:gridSpan w:val="2"/>
          </w:tcPr>
          <w:p w14:paraId="1634E1A0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38" w:type="dxa"/>
            <w:gridSpan w:val="2"/>
            <w:vAlign w:val="bottom"/>
          </w:tcPr>
          <w:p w14:paraId="05C0744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965E7" w:rsidRPr="008965E7" w14:paraId="31B16536" w14:textId="77777777" w:rsidTr="006F2F87">
        <w:trPr>
          <w:cantSplit/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4FD4DB0" w14:textId="77777777" w:rsidR="008965E7" w:rsidRPr="008965E7" w:rsidRDefault="008965E7" w:rsidP="006F2F8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0" w:type="dxa"/>
            <w:vAlign w:val="bottom"/>
          </w:tcPr>
          <w:p w14:paraId="049A0AC5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9BD307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90" w:type="dxa"/>
            <w:gridSpan w:val="25"/>
          </w:tcPr>
          <w:p w14:paraId="08FB748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965E7" w:rsidRPr="008965E7" w14:paraId="70D47096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D84951E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870" w:type="dxa"/>
          </w:tcPr>
          <w:p w14:paraId="62598B32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03DDB3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000F0BC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C44438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1DFC1F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02167D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C98882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AC2817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018AF81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5C35E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8C33C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CAA8D2B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F66F7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A1F98C1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7933DA4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54A08D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144331A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29A25E72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20F02F0B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870" w:type="dxa"/>
          </w:tcPr>
          <w:p w14:paraId="394978E9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B05A2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27FB6B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0891E3A0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FD633B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378B9F7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27289B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F198B90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120C16F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D9D1A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34DD2C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9C2317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FAFA6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A6615F8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0965940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18EB93B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08F043D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965E7" w:rsidRPr="008965E7" w14:paraId="593CC4C1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550DFD6D" w14:textId="77777777" w:rsidR="008965E7" w:rsidRPr="008965E7" w:rsidRDefault="008965E7" w:rsidP="006F2F8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สินทรัพย์ทางการเงินอื่น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870" w:type="dxa"/>
          </w:tcPr>
          <w:p w14:paraId="14C0196A" w14:textId="77777777" w:rsidR="008965E7" w:rsidRPr="008965E7" w:rsidRDefault="008965E7" w:rsidP="006F2F8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89BB0AE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77D5CD6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035486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96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7284201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12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E791A58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66F49714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054D6CC" w14:textId="77777777" w:rsidR="008965E7" w:rsidRPr="008965E7" w:rsidRDefault="008965E7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61C1259A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9CC6873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CFE602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FB7B996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65787AF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06FD1666" w14:textId="77777777" w:rsidR="008965E7" w:rsidRPr="008965E7" w:rsidRDefault="008965E7" w:rsidP="006F2F8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36510805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33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5DAD6DCC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615A1DF9" w14:textId="77777777" w:rsidR="008965E7" w:rsidRPr="008965E7" w:rsidRDefault="008965E7" w:rsidP="006F2F8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3CC5" w:rsidRPr="008965E7" w14:paraId="63844CC2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0B54FE27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70" w:type="dxa"/>
          </w:tcPr>
          <w:p w14:paraId="56A6D012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8891B54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EEA48B9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CF4A79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0CD2EA7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0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gridSpan w:val="2"/>
          </w:tcPr>
          <w:p w14:paraId="0A83B9B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7A78CE30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AFB6E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9DC6554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</w:tcPr>
          <w:p w14:paraId="17283477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7170E6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705262F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96B205" w14:textId="2FB66250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304" w:type="dxa"/>
            <w:gridSpan w:val="3"/>
          </w:tcPr>
          <w:p w14:paraId="2F380E3C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486D1E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270" w:type="dxa"/>
            <w:gridSpan w:val="2"/>
          </w:tcPr>
          <w:p w14:paraId="132FC7BE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2B0E6D4F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113CC5" w:rsidRPr="008965E7" w14:paraId="46DA9509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65819F3E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70" w:type="dxa"/>
          </w:tcPr>
          <w:p w14:paraId="38C6F586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C5F404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1C2F0B3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  <w:gridSpan w:val="2"/>
          </w:tcPr>
          <w:p w14:paraId="53CE9EBD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8AC9D5D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11DD76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0DE0D86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B98580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254365B5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3,374</w:t>
            </w:r>
          </w:p>
        </w:tc>
        <w:tc>
          <w:tcPr>
            <w:tcW w:w="270" w:type="dxa"/>
          </w:tcPr>
          <w:p w14:paraId="25A1866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ADF95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43ED06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1E8FEA2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  <w:tc>
          <w:tcPr>
            <w:tcW w:w="304" w:type="dxa"/>
            <w:gridSpan w:val="3"/>
          </w:tcPr>
          <w:p w14:paraId="427D65A4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5FB127C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A50106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5C91223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374</w:t>
            </w:r>
          </w:p>
        </w:tc>
      </w:tr>
      <w:tr w:rsidR="00113CC5" w:rsidRPr="008965E7" w14:paraId="784465A0" w14:textId="77777777" w:rsidTr="006F2F87">
        <w:trPr>
          <w:trHeight w:val="288"/>
        </w:trPr>
        <w:tc>
          <w:tcPr>
            <w:tcW w:w="3864" w:type="dxa"/>
            <w:shd w:val="clear" w:color="auto" w:fill="auto"/>
          </w:tcPr>
          <w:p w14:paraId="4A945A2D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70" w:type="dxa"/>
          </w:tcPr>
          <w:p w14:paraId="38545D5E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8EC40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5B022092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BA8627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5D58E5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CC2CB90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08084E59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1B269B3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748DC8CC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E5D32F7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8792D7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3BD2BC59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90750E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26E761F2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15A53BD0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7EF4453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C0F7690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3CC5" w:rsidRPr="008965E7" w14:paraId="0C8C710B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72FB99F1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870" w:type="dxa"/>
          </w:tcPr>
          <w:p w14:paraId="394DA544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C9FF23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4A4DCEF6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60986E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68986C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04CDA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453149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24A3EFA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455EA6EE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36D572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1A76036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D22E3BC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7A79E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  <w:gridSpan w:val="3"/>
          </w:tcPr>
          <w:p w14:paraId="65365035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FAFEC2D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B045BE7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014699F1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3CC5" w:rsidRPr="008965E7" w14:paraId="47BBF6AF" w14:textId="77777777" w:rsidTr="006F2F87">
        <w:trPr>
          <w:trHeight w:val="261"/>
        </w:trPr>
        <w:tc>
          <w:tcPr>
            <w:tcW w:w="3864" w:type="dxa"/>
            <w:shd w:val="clear" w:color="auto" w:fill="auto"/>
          </w:tcPr>
          <w:p w14:paraId="02D97936" w14:textId="77777777" w:rsidR="00113CC5" w:rsidRPr="008965E7" w:rsidRDefault="00113CC5" w:rsidP="00113CC5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870" w:type="dxa"/>
          </w:tcPr>
          <w:p w14:paraId="6C0BACCC" w14:textId="77777777" w:rsidR="00113CC5" w:rsidRPr="008965E7" w:rsidRDefault="00113CC5" w:rsidP="00113C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6F0FBB2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35F4ABE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673F81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A015A2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0EC752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shd w:val="clear" w:color="auto" w:fill="auto"/>
          </w:tcPr>
          <w:p w14:paraId="5A57B4C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1BF4567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4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14:paraId="51D67E12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4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270" w:type="dxa"/>
          </w:tcPr>
          <w:p w14:paraId="2CAF69E8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07EBC4D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62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90AB9B3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B82FF2A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23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  <w:tc>
          <w:tcPr>
            <w:tcW w:w="304" w:type="dxa"/>
            <w:gridSpan w:val="3"/>
          </w:tcPr>
          <w:p w14:paraId="5B83C0E7" w14:textId="77777777" w:rsidR="00113CC5" w:rsidRPr="008965E7" w:rsidRDefault="00113CC5" w:rsidP="0011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6" w:type="dxa"/>
            <w:gridSpan w:val="2"/>
          </w:tcPr>
          <w:p w14:paraId="688C452B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84667FF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</w:tcPr>
          <w:p w14:paraId="7010989F" w14:textId="77777777" w:rsidR="00113CC5" w:rsidRPr="008965E7" w:rsidRDefault="00113CC5" w:rsidP="00113CC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65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1,386,340</w:t>
            </w:r>
          </w:p>
        </w:tc>
      </w:tr>
    </w:tbl>
    <w:p w14:paraId="0EA6D739" w14:textId="319B59A3" w:rsidR="008965E7" w:rsidRPr="008965E7" w:rsidRDefault="008965E7">
      <w:pPr>
        <w:rPr>
          <w:rFonts w:asciiTheme="majorBidi" w:hAnsiTheme="majorBidi" w:cstheme="majorBidi"/>
        </w:rPr>
      </w:pPr>
    </w:p>
    <w:p w14:paraId="2FCA87F9" w14:textId="77777777" w:rsidR="008965E7" w:rsidRPr="008965E7" w:rsidRDefault="008965E7">
      <w:pPr>
        <w:rPr>
          <w:rFonts w:asciiTheme="majorBidi" w:hAnsiTheme="majorBidi" w:cstheme="majorBidi"/>
        </w:rPr>
      </w:pPr>
    </w:p>
    <w:p w14:paraId="120ED6E5" w14:textId="77777777" w:rsidR="0025355F" w:rsidRPr="008965E7" w:rsidRDefault="0025355F" w:rsidP="003643C1">
      <w:pPr>
        <w:rPr>
          <w:rFonts w:asciiTheme="majorBidi" w:hAnsiTheme="majorBidi" w:cstheme="majorBidi"/>
          <w:sz w:val="30"/>
          <w:szCs w:val="30"/>
        </w:rPr>
        <w:sectPr w:rsidR="0025355F" w:rsidRPr="008965E7" w:rsidSect="0057309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AF31DD1" w14:textId="69A7F0DA" w:rsidR="00820F68" w:rsidRPr="008965E7" w:rsidRDefault="00820F68" w:rsidP="00CB2F93">
      <w:pPr>
        <w:pStyle w:val="Heading6"/>
        <w:numPr>
          <w:ilvl w:val="0"/>
          <w:numId w:val="16"/>
        </w:numPr>
        <w:tabs>
          <w:tab w:val="clear" w:pos="900"/>
        </w:tabs>
        <w:ind w:left="540"/>
        <w:jc w:val="both"/>
        <w:rPr>
          <w:rFonts w:asciiTheme="majorBidi" w:eastAsia="MS Mincho" w:hAnsiTheme="majorBidi" w:cstheme="majorBidi"/>
          <w:sz w:val="30"/>
          <w:szCs w:val="30"/>
          <w:lang w:val="en-US"/>
        </w:rPr>
      </w:pPr>
      <w:r w:rsidRPr="008965E7">
        <w:rPr>
          <w:rFonts w:asciiTheme="majorBidi" w:eastAsia="MS Mincho" w:hAnsiTheme="majorBidi" w:cstheme="majorBidi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1BCBADF3" w14:textId="1CF35B63" w:rsidR="00D8286C" w:rsidRDefault="00D8286C" w:rsidP="003643C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2070"/>
        <w:gridCol w:w="270"/>
        <w:gridCol w:w="2045"/>
      </w:tblGrid>
      <w:tr w:rsidR="004539D6" w:rsidRPr="007B3117" w14:paraId="28ADF65B" w14:textId="77777777" w:rsidTr="00231F5C">
        <w:trPr>
          <w:trHeight w:val="107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A8963" w14:textId="579F1F8B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81D0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31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546E0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1CC3CA" w14:textId="77777777" w:rsidR="004539D6" w:rsidRPr="00E96CD4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478FC9A4" w14:textId="77777777" w:rsidR="004539D6" w:rsidRPr="00C25E41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72376754" w14:textId="77777777" w:rsidR="004539D6" w:rsidRPr="00C25E41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25E41">
              <w:rPr>
                <w:rFonts w:asciiTheme="majorBidi" w:hAnsiTheme="majorBidi"/>
                <w:bCs/>
                <w:sz w:val="30"/>
                <w:szCs w:val="30"/>
                <w:cs/>
              </w:rPr>
              <w:t xml:space="preserve"> </w:t>
            </w: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</w:t>
            </w:r>
          </w:p>
          <w:p w14:paraId="5283E325" w14:textId="77777777" w:rsidR="004539D6" w:rsidRPr="00C25E41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/>
                <w:bCs/>
                <w:sz w:val="30"/>
                <w:szCs w:val="30"/>
                <w:cs/>
              </w:rPr>
            </w:pPr>
            <w:r w:rsidRPr="00C25E41">
              <w:rPr>
                <w:rFonts w:asciiTheme="majorBidi" w:hAnsiTheme="majorBidi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1F5C" w:rsidRPr="007B3117" w14:paraId="714E8C75" w14:textId="77777777" w:rsidTr="00FF44B4">
        <w:trPr>
          <w:trHeight w:val="19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3D3DB92" w14:textId="77777777" w:rsidR="00231F5C" w:rsidRPr="00231F5C" w:rsidRDefault="00231F5C" w:rsidP="00231F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8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E39EC5" w14:textId="5969D8B5" w:rsidR="00231F5C" w:rsidRPr="00C25E41" w:rsidRDefault="00231F5C" w:rsidP="00231F5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B311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B31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39D6" w:rsidRPr="007B3117" w14:paraId="2097FA82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54108" w14:textId="77777777" w:rsidR="004539D6" w:rsidRPr="007B3117" w:rsidRDefault="004539D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C7C888E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08F6F5A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9AF9947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9D6" w:rsidRPr="007B3117" w14:paraId="75094141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20C2C" w14:textId="77777777" w:rsidR="004539D6" w:rsidRPr="007B3117" w:rsidRDefault="004539D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F499747" w14:textId="3B4B63FE" w:rsidR="004539D6" w:rsidRPr="003D4A9C" w:rsidRDefault="00CE5CDB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9154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1,755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53D477A" w14:textId="77777777" w:rsidR="004539D6" w:rsidRDefault="004539D6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6AEBD9A3" w14:textId="5BA988D1" w:rsidR="004539D6" w:rsidRDefault="00A26C10" w:rsidP="00A26C10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650</w:t>
            </w:r>
          </w:p>
        </w:tc>
      </w:tr>
      <w:tr w:rsidR="004539D6" w:rsidRPr="007B3117" w14:paraId="66211ECA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94695" w14:textId="77777777" w:rsidR="004539D6" w:rsidRPr="007B3117" w:rsidRDefault="004539D6" w:rsidP="006F2F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B5B898" w14:textId="4C96D547" w:rsidR="004539D6" w:rsidRPr="003D4A9C" w:rsidRDefault="00CE5CDB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124,</w:t>
            </w:r>
            <w:r w:rsidR="009154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61775970" w14:textId="77777777" w:rsidR="004539D6" w:rsidRDefault="004539D6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3AAEFCB2" w14:textId="3A7A076A" w:rsidR="004539D6" w:rsidRDefault="003B785F" w:rsidP="006F2F87">
            <w:pPr>
              <w:pStyle w:val="acctfourfigures"/>
              <w:tabs>
                <w:tab w:val="clear" w:pos="765"/>
                <w:tab w:val="decimal" w:pos="1696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7,597</w:t>
            </w:r>
          </w:p>
        </w:tc>
      </w:tr>
      <w:tr w:rsidR="004539D6" w:rsidRPr="007B3117" w14:paraId="69C1AF16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71B54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0273A" w14:textId="67D05159" w:rsidR="004539D6" w:rsidRPr="003D4A9C" w:rsidRDefault="009154B9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146,241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47DC160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04988" w14:textId="5A93DE43" w:rsidR="004539D6" w:rsidRDefault="003B785F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8,247</w:t>
            </w:r>
          </w:p>
        </w:tc>
      </w:tr>
      <w:tr w:rsidR="004539D6" w:rsidRPr="007B3117" w14:paraId="7544399F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C02D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74860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39D07666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AF3B6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9D6" w:rsidRPr="007B3117" w14:paraId="427163A1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384EB" w14:textId="77777777" w:rsidR="004539D6" w:rsidRPr="007B3117" w:rsidRDefault="004539D6" w:rsidP="006F2F87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EF0475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D8AFB96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77E25F5D" w14:textId="77777777" w:rsidR="004539D6" w:rsidRPr="007B3117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39D6" w:rsidRPr="007B3117" w14:paraId="29295026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7E03F" w14:textId="3A463AB8" w:rsidR="004539D6" w:rsidRPr="007B3117" w:rsidRDefault="004539D6" w:rsidP="006F2F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คำสั่งซื้อสินค้า</w:t>
            </w:r>
            <w:r w:rsidR="00617A1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0A568F">
              <w:rPr>
                <w:rFonts w:ascii="Angsana New" w:hAnsi="Angsana New" w:hint="cs"/>
                <w:sz w:val="30"/>
                <w:szCs w:val="30"/>
                <w:cs/>
              </w:rPr>
              <w:t>วัสดุ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3292AD" w14:textId="5B8F2FF8" w:rsidR="004539D6" w:rsidRPr="007B3117" w:rsidRDefault="00CE5CD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F31BCC2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</w:tcPr>
          <w:p w14:paraId="52232402" w14:textId="076E1A56" w:rsidR="004539D6" w:rsidRDefault="00CE5CD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639</w:t>
            </w:r>
          </w:p>
        </w:tc>
      </w:tr>
      <w:tr w:rsidR="004539D6" w:rsidRPr="007B3117" w14:paraId="5222EE4C" w14:textId="77777777" w:rsidTr="00231F5C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4791A" w14:textId="77777777" w:rsidR="004539D6" w:rsidRPr="007B3117" w:rsidRDefault="004539D6" w:rsidP="006F2F87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6B63C" w14:textId="6CF42BAE" w:rsidR="004539D6" w:rsidRPr="007B3117" w:rsidRDefault="00CE5CD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C1088C">
              <w:rPr>
                <w:rFonts w:ascii="Angsana New" w:hAnsi="Angsana New"/>
                <w:sz w:val="30"/>
                <w:szCs w:val="30"/>
              </w:rPr>
              <w:t>382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2119E2D5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FC058" w14:textId="144877A8" w:rsidR="004539D6" w:rsidRDefault="00CE5CD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C64981">
              <w:rPr>
                <w:rFonts w:ascii="Angsana New" w:hAnsi="Angsana New"/>
                <w:sz w:val="30"/>
                <w:szCs w:val="30"/>
              </w:rPr>
              <w:t>382</w:t>
            </w:r>
          </w:p>
        </w:tc>
      </w:tr>
      <w:tr w:rsidR="004539D6" w:rsidRPr="007B3117" w14:paraId="7541C3D0" w14:textId="77777777" w:rsidTr="006F2F87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BD0B" w14:textId="77777777" w:rsidR="004539D6" w:rsidRPr="007B3117" w:rsidRDefault="004539D6" w:rsidP="006F2F8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B311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D03E5" w14:textId="2E872E53" w:rsidR="004539D6" w:rsidRPr="007B3117" w:rsidRDefault="00CE5CD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EF235F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ADB4B2C" w14:textId="77777777" w:rsidR="004539D6" w:rsidRDefault="004539D6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FAECD" w14:textId="05356270" w:rsidR="004539D6" w:rsidRDefault="00CE5CDB" w:rsidP="006F2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C45080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</w:tr>
    </w:tbl>
    <w:p w14:paraId="4C599619" w14:textId="77777777" w:rsidR="004539D6" w:rsidRDefault="004539D6" w:rsidP="003643C1">
      <w:pPr>
        <w:rPr>
          <w:rFonts w:asciiTheme="majorBidi" w:hAnsiTheme="majorBidi" w:cstheme="majorBidi"/>
          <w:sz w:val="30"/>
          <w:szCs w:val="30"/>
        </w:rPr>
      </w:pPr>
    </w:p>
    <w:p w14:paraId="10D5D552" w14:textId="472FCF9B" w:rsidR="005D69C6" w:rsidRPr="00281F89" w:rsidRDefault="008F5761" w:rsidP="00281F8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กลุ่ม</w:t>
      </w:r>
      <w:r w:rsidR="00205AE7" w:rsidRPr="008965E7">
        <w:rPr>
          <w:rFonts w:asciiTheme="majorBidi" w:hAnsiTheme="majorBidi" w:cstheme="majorBidi"/>
          <w:sz w:val="30"/>
          <w:szCs w:val="30"/>
          <w:cs/>
          <w:lang w:bidi="th-TH"/>
        </w:rPr>
        <w:t>บริษัทมีภาระผูกพันกับ</w:t>
      </w:r>
      <w:r w:rsidR="00CB229A" w:rsidRPr="008965E7">
        <w:rPr>
          <w:rFonts w:asciiTheme="majorBidi" w:hAnsiTheme="majorBidi" w:cstheme="majorBidi"/>
          <w:sz w:val="30"/>
          <w:szCs w:val="30"/>
          <w:cs/>
          <w:lang w:bidi="th-TH"/>
        </w:rPr>
        <w:t>สถาบันการเงิน</w:t>
      </w:r>
      <w:r w:rsidR="00205AE7"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แห่งหนึ่งออกหนังสือค้ำประกันบริษัทสำหรับการใช้ไฟฟ้าให้แก่หน่วยงานราชการ และบริษัทเอกชน</w:t>
      </w:r>
      <w:r w:rsidR="00205AE7" w:rsidRPr="008965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B618C" w:rsidRPr="008965E7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E36DDC" w:rsidRPr="008965E7">
        <w:rPr>
          <w:rFonts w:asciiTheme="majorBidi" w:hAnsiTheme="majorBidi" w:cstheme="majorBidi"/>
          <w:sz w:val="30"/>
          <w:szCs w:val="30"/>
          <w:cs/>
          <w:lang w:bidi="th-TH"/>
        </w:rPr>
        <w:t>หนังสือค้ำประกันบริษัทให้แก่</w:t>
      </w:r>
      <w:r w:rsidR="00205AE7" w:rsidRPr="008965E7">
        <w:rPr>
          <w:rFonts w:asciiTheme="majorBidi" w:hAnsiTheme="majorBidi" w:cstheme="majorBidi"/>
          <w:sz w:val="30"/>
          <w:szCs w:val="30"/>
          <w:cs/>
          <w:lang w:bidi="th-TH"/>
        </w:rPr>
        <w:t>กรมศุลกากร</w:t>
      </w:r>
    </w:p>
    <w:p w14:paraId="722523B2" w14:textId="239F5CB1" w:rsidR="00D72061" w:rsidRPr="008965E7" w:rsidRDefault="00D72061" w:rsidP="00F7479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72061" w:rsidRPr="008965E7" w:rsidSect="00573092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4C74E" w14:textId="77777777" w:rsidR="00A9435A" w:rsidRDefault="00A9435A" w:rsidP="00900EE2">
      <w:r>
        <w:separator/>
      </w:r>
    </w:p>
  </w:endnote>
  <w:endnote w:type="continuationSeparator" w:id="0">
    <w:p w14:paraId="723194C4" w14:textId="77777777" w:rsidR="00A9435A" w:rsidRDefault="00A9435A" w:rsidP="00900EE2">
      <w:r>
        <w:continuationSeparator/>
      </w:r>
    </w:p>
  </w:endnote>
  <w:endnote w:type="continuationNotice" w:id="1">
    <w:p w14:paraId="73647799" w14:textId="77777777" w:rsidR="00A9435A" w:rsidRDefault="00A943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2B5B" w14:textId="77777777" w:rsidR="003227AC" w:rsidRPr="00211355" w:rsidRDefault="003227A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3E0ACB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CC61694" w14:textId="77777777" w:rsidR="003227AC" w:rsidRDefault="003227AC" w:rsidP="007C2D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2919507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D8EBF95" w14:textId="48112D23" w:rsidR="00450A96" w:rsidRPr="00450A96" w:rsidRDefault="00450A9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50A9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50A9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50A9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50A9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50A9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59DFF63" w14:textId="77777777" w:rsidR="004601C0" w:rsidRDefault="004601C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E055" w14:textId="77777777" w:rsidR="00A01D46" w:rsidRPr="00211355" w:rsidRDefault="00A01D4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49EE3D7" w14:textId="77777777" w:rsidR="00A01D46" w:rsidRDefault="00A01D46" w:rsidP="007C2D59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A9768" w14:textId="77777777" w:rsidR="000A4A77" w:rsidRPr="00211355" w:rsidRDefault="000A4A77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CD692F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30F49CC" w14:textId="77777777" w:rsidR="000A4A77" w:rsidRDefault="000A4A77" w:rsidP="007C2D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30CE7" w14:textId="77777777" w:rsidR="00A9435A" w:rsidRDefault="00A9435A" w:rsidP="00900EE2">
      <w:r>
        <w:separator/>
      </w:r>
    </w:p>
  </w:footnote>
  <w:footnote w:type="continuationSeparator" w:id="0">
    <w:p w14:paraId="48702368" w14:textId="77777777" w:rsidR="00A9435A" w:rsidRDefault="00A9435A" w:rsidP="00900EE2">
      <w:r>
        <w:continuationSeparator/>
      </w:r>
    </w:p>
  </w:footnote>
  <w:footnote w:type="continuationNotice" w:id="1">
    <w:p w14:paraId="7234A62F" w14:textId="77777777" w:rsidR="00A9435A" w:rsidRDefault="00A943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A8FEB" w14:textId="77777777" w:rsidR="003227AC" w:rsidRPr="00E669A5" w:rsidRDefault="003227AC" w:rsidP="006F2F87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 w:hint="cs"/>
        <w:sz w:val="32"/>
        <w:szCs w:val="32"/>
        <w:cs/>
      </w:rPr>
      <w:t xml:space="preserve"> และบริษัทย่อย</w:t>
    </w:r>
  </w:p>
  <w:p w14:paraId="0020088F" w14:textId="77777777" w:rsidR="003227AC" w:rsidRPr="00E669A5" w:rsidRDefault="003227AC" w:rsidP="006F2F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27C9259" w14:textId="01BBE865" w:rsidR="00B14F91" w:rsidRDefault="00B14F91" w:rsidP="00B14F9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CD0ED6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="00CD0ED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051B6EF" w14:textId="77777777" w:rsidR="003227AC" w:rsidRPr="00B14F91" w:rsidRDefault="003227AC" w:rsidP="006F2F87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38F8" w14:textId="42D5E745" w:rsidR="00F02719" w:rsidRPr="00E669A5" w:rsidRDefault="00F02719" w:rsidP="00AF13C8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 w:rsidR="003669AF">
      <w:rPr>
        <w:rFonts w:ascii="Angsana New" w:hAnsi="Angsana New"/>
        <w:sz w:val="32"/>
        <w:szCs w:val="32"/>
        <w:lang w:val="en-US"/>
      </w:rPr>
      <w:t xml:space="preserve"> </w:t>
    </w:r>
    <w:r w:rsidR="003669AF">
      <w:rPr>
        <w:rFonts w:ascii="Angsana New" w:hAnsi="Angsana New" w:hint="cs"/>
        <w:sz w:val="32"/>
        <w:szCs w:val="32"/>
        <w:cs/>
      </w:rPr>
      <w:t>และบริษัทย่อย</w:t>
    </w:r>
  </w:p>
  <w:p w14:paraId="4002860B" w14:textId="77777777" w:rsidR="00F02719" w:rsidRPr="00E669A5" w:rsidRDefault="00F02719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BDD28E4" w14:textId="372E6C2F" w:rsidR="00F02719" w:rsidRDefault="00F02719" w:rsidP="008E261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="00873C44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066AC2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="00A24206">
      <w:rPr>
        <w:rFonts w:ascii="Angsana New" w:hAnsi="Angsana New"/>
        <w:sz w:val="32"/>
        <w:szCs w:val="32"/>
        <w:lang w:val="en-US" w:bidi="th-TH"/>
      </w:rPr>
      <w:t>3</w:t>
    </w:r>
    <w:r w:rsidR="003C34BC">
      <w:rPr>
        <w:rFonts w:ascii="Angsana New" w:hAnsi="Angsana New"/>
        <w:sz w:val="32"/>
        <w:szCs w:val="32"/>
        <w:lang w:val="en-US" w:bidi="th-TH"/>
      </w:rPr>
      <w:t>0</w:t>
    </w:r>
    <w:r w:rsidR="00A24206">
      <w:rPr>
        <w:rFonts w:ascii="Angsana New" w:hAnsi="Angsana New"/>
        <w:sz w:val="32"/>
        <w:szCs w:val="32"/>
        <w:lang w:val="en-US" w:bidi="th-TH"/>
      </w:rPr>
      <w:t xml:space="preserve"> </w:t>
    </w:r>
    <w:r w:rsidR="00066AC2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 w:rsidR="00A24206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A24206">
      <w:rPr>
        <w:rFonts w:ascii="Angsana New" w:hAnsi="Angsana New"/>
        <w:sz w:val="32"/>
        <w:szCs w:val="32"/>
        <w:lang w:val="en-US" w:bidi="th-TH"/>
      </w:rPr>
      <w:t>256</w:t>
    </w:r>
    <w:r w:rsidR="000A4A77">
      <w:rPr>
        <w:rFonts w:ascii="Angsana New" w:hAnsi="Angsana New"/>
        <w:sz w:val="32"/>
        <w:szCs w:val="32"/>
        <w:lang w:val="en-US" w:bidi="th-TH"/>
      </w:rPr>
      <w:t>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E7684F3" w14:textId="77777777" w:rsidR="00F02719" w:rsidRPr="00823C1B" w:rsidRDefault="00F02719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  <w:p w14:paraId="776AD247" w14:textId="77777777" w:rsidR="004601C0" w:rsidRDefault="004601C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45A8A" w14:textId="77777777" w:rsidR="00B14F91" w:rsidRPr="00E669A5" w:rsidRDefault="00B14F91" w:rsidP="00B14F91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/>
        <w:sz w:val="32"/>
        <w:szCs w:val="32"/>
        <w:lang w:val="en-US"/>
      </w:rPr>
      <w:t xml:space="preserve"> </w:t>
    </w:r>
    <w:r>
      <w:rPr>
        <w:rFonts w:ascii="Angsana New" w:hAnsi="Angsana New" w:hint="cs"/>
        <w:sz w:val="32"/>
        <w:szCs w:val="32"/>
        <w:cs/>
      </w:rPr>
      <w:t>และบริษัทย่อย</w:t>
    </w:r>
  </w:p>
  <w:p w14:paraId="3E630A83" w14:textId="77777777" w:rsidR="00A01D46" w:rsidRPr="00E669A5" w:rsidRDefault="00A01D46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7660ED3" w14:textId="09B79E37" w:rsidR="00B14F91" w:rsidRDefault="00B14F91" w:rsidP="00B14F9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A81D0E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="00A81D0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58A432E2" w14:textId="77777777" w:rsidR="00A01D46" w:rsidRPr="00B14F91" w:rsidRDefault="00A01D46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82B4A" w14:textId="73295F1E" w:rsidR="00B14F91" w:rsidRPr="00E669A5" w:rsidRDefault="00B14F91" w:rsidP="00B14F91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ห้องเย็นโชติวัฒน์หาดใหญ่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F4728E">
      <w:rPr>
        <w:rFonts w:ascii="Angsana New" w:hAnsi="Angsana New" w:hint="cs"/>
        <w:sz w:val="32"/>
        <w:szCs w:val="32"/>
        <w:cs/>
      </w:rPr>
      <w:t>จำกัด</w:t>
    </w:r>
    <w:r w:rsidRPr="00F4728E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/>
        <w:sz w:val="32"/>
        <w:szCs w:val="32"/>
        <w:cs/>
      </w:rPr>
      <w:t>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>)</w:t>
    </w:r>
    <w:r>
      <w:rPr>
        <w:rFonts w:ascii="Angsana New" w:hAnsi="Angsana New"/>
        <w:sz w:val="32"/>
        <w:szCs w:val="32"/>
        <w:lang w:val="en-US"/>
      </w:rPr>
      <w:t xml:space="preserve"> </w:t>
    </w:r>
    <w:r>
      <w:rPr>
        <w:rFonts w:ascii="Angsana New" w:hAnsi="Angsana New" w:hint="cs"/>
        <w:sz w:val="32"/>
        <w:szCs w:val="32"/>
        <w:cs/>
      </w:rPr>
      <w:t>และบริษัทย่อย</w:t>
    </w:r>
  </w:p>
  <w:p w14:paraId="4D5221FD" w14:textId="77777777" w:rsidR="000A4A77" w:rsidRPr="00E669A5" w:rsidRDefault="000A4A77" w:rsidP="00AF13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C20D26D" w14:textId="4475F7D0" w:rsidR="00B14F91" w:rsidRDefault="00B14F91" w:rsidP="00B14F91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</w:t>
    </w:r>
    <w:r w:rsidR="00A81D0E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="00A81D0E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2567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7FCC503C" w14:textId="77777777" w:rsidR="000A4A77" w:rsidRPr="00B14F91" w:rsidRDefault="000A4A77" w:rsidP="00EB7364">
    <w:pPr>
      <w:pStyle w:val="Header"/>
      <w:rPr>
        <w:rFonts w:ascii="Angsana New" w:hAnsi="Angsana New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1AE4E26"/>
    <w:multiLevelType w:val="hybridMultilevel"/>
    <w:tmpl w:val="A15023F2"/>
    <w:lvl w:ilvl="0" w:tplc="6DFE183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874E5ECA"/>
    <w:lvl w:ilvl="0" w:tplc="BF164A02">
      <w:start w:val="1"/>
      <w:numFmt w:val="bullet"/>
      <w:lvlText w:val=""/>
      <w:lvlJc w:val="left"/>
      <w:pPr>
        <w:ind w:left="900" w:hanging="360"/>
      </w:pPr>
      <w:rPr>
        <w:rFonts w:ascii="Symbol" w:hAnsi="Symbol" w:cstheme="majorBidi" w:hint="default"/>
        <w:sz w:val="24"/>
        <w:szCs w:val="24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357"/>
    <w:multiLevelType w:val="hybridMultilevel"/>
    <w:tmpl w:val="E1540836"/>
    <w:lvl w:ilvl="0" w:tplc="84CCEEBA">
      <w:start w:val="31"/>
      <w:numFmt w:val="bullet"/>
      <w:lvlText w:val="-"/>
      <w:lvlJc w:val="left"/>
      <w:pPr>
        <w:ind w:left="4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0" w:hanging="360"/>
      </w:pPr>
      <w:rPr>
        <w:rFonts w:ascii="Wingdings" w:hAnsi="Wingdings"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119810">
    <w:abstractNumId w:val="6"/>
  </w:num>
  <w:num w:numId="2" w16cid:durableId="966203084">
    <w:abstractNumId w:val="5"/>
  </w:num>
  <w:num w:numId="3" w16cid:durableId="1902250223">
    <w:abstractNumId w:val="9"/>
  </w:num>
  <w:num w:numId="4" w16cid:durableId="1448160972">
    <w:abstractNumId w:val="7"/>
  </w:num>
  <w:num w:numId="5" w16cid:durableId="1073969673">
    <w:abstractNumId w:val="8"/>
  </w:num>
  <w:num w:numId="6" w16cid:durableId="1344744607">
    <w:abstractNumId w:val="3"/>
  </w:num>
  <w:num w:numId="7" w16cid:durableId="883951225">
    <w:abstractNumId w:val="2"/>
  </w:num>
  <w:num w:numId="8" w16cid:durableId="350498932">
    <w:abstractNumId w:val="0"/>
  </w:num>
  <w:num w:numId="9" w16cid:durableId="990405205">
    <w:abstractNumId w:val="1"/>
  </w:num>
  <w:num w:numId="10" w16cid:durableId="1607613091">
    <w:abstractNumId w:val="4"/>
  </w:num>
  <w:num w:numId="11" w16cid:durableId="1825387419">
    <w:abstractNumId w:val="22"/>
  </w:num>
  <w:num w:numId="12" w16cid:durableId="1676304247">
    <w:abstractNumId w:val="15"/>
  </w:num>
  <w:num w:numId="13" w16cid:durableId="446316606">
    <w:abstractNumId w:val="37"/>
  </w:num>
  <w:num w:numId="14" w16cid:durableId="1245332797">
    <w:abstractNumId w:val="18"/>
  </w:num>
  <w:num w:numId="15" w16cid:durableId="807864919">
    <w:abstractNumId w:val="26"/>
  </w:num>
  <w:num w:numId="16" w16cid:durableId="854617965">
    <w:abstractNumId w:val="32"/>
  </w:num>
  <w:num w:numId="17" w16cid:durableId="950819408">
    <w:abstractNumId w:val="19"/>
  </w:num>
  <w:num w:numId="18" w16cid:durableId="1937051070">
    <w:abstractNumId w:val="41"/>
  </w:num>
  <w:num w:numId="19" w16cid:durableId="357857648">
    <w:abstractNumId w:val="35"/>
  </w:num>
  <w:num w:numId="20" w16cid:durableId="1940597606">
    <w:abstractNumId w:val="30"/>
  </w:num>
  <w:num w:numId="21" w16cid:durableId="691759390">
    <w:abstractNumId w:val="13"/>
  </w:num>
  <w:num w:numId="22" w16cid:durableId="885220674">
    <w:abstractNumId w:val="36"/>
  </w:num>
  <w:num w:numId="23" w16cid:durableId="91824091">
    <w:abstractNumId w:val="39"/>
  </w:num>
  <w:num w:numId="24" w16cid:durableId="1990860499">
    <w:abstractNumId w:val="31"/>
  </w:num>
  <w:num w:numId="25" w16cid:durableId="1719478458">
    <w:abstractNumId w:val="29"/>
  </w:num>
  <w:num w:numId="26" w16cid:durableId="850803550">
    <w:abstractNumId w:val="23"/>
  </w:num>
  <w:num w:numId="27" w16cid:durableId="1722559912">
    <w:abstractNumId w:val="17"/>
  </w:num>
  <w:num w:numId="28" w16cid:durableId="1784377279">
    <w:abstractNumId w:val="25"/>
  </w:num>
  <w:num w:numId="29" w16cid:durableId="401293441">
    <w:abstractNumId w:val="27"/>
  </w:num>
  <w:num w:numId="30" w16cid:durableId="889222154">
    <w:abstractNumId w:val="14"/>
  </w:num>
  <w:num w:numId="31" w16cid:durableId="1156873997">
    <w:abstractNumId w:val="28"/>
  </w:num>
  <w:num w:numId="32" w16cid:durableId="1381125642">
    <w:abstractNumId w:val="38"/>
  </w:num>
  <w:num w:numId="33" w16cid:durableId="796030028">
    <w:abstractNumId w:val="10"/>
  </w:num>
  <w:num w:numId="34" w16cid:durableId="1300839503">
    <w:abstractNumId w:val="24"/>
  </w:num>
  <w:num w:numId="35" w16cid:durableId="1500392106">
    <w:abstractNumId w:val="33"/>
  </w:num>
  <w:num w:numId="36" w16cid:durableId="1106121803">
    <w:abstractNumId w:val="11"/>
  </w:num>
  <w:num w:numId="37" w16cid:durableId="1405376380">
    <w:abstractNumId w:val="16"/>
  </w:num>
  <w:num w:numId="38" w16cid:durableId="121116513">
    <w:abstractNumId w:val="42"/>
  </w:num>
  <w:num w:numId="39" w16cid:durableId="868446655">
    <w:abstractNumId w:val="12"/>
  </w:num>
  <w:num w:numId="40" w16cid:durableId="1937058098">
    <w:abstractNumId w:val="21"/>
  </w:num>
  <w:num w:numId="41" w16cid:durableId="1298334392">
    <w:abstractNumId w:val="40"/>
  </w:num>
  <w:num w:numId="42" w16cid:durableId="1139806846">
    <w:abstractNumId w:val="20"/>
  </w:num>
  <w:num w:numId="43" w16cid:durableId="260728254">
    <w:abstractNumId w:val="3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E35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89D"/>
    <w:rsid w:val="00003A8F"/>
    <w:rsid w:val="00003BFC"/>
    <w:rsid w:val="00003D90"/>
    <w:rsid w:val="00004681"/>
    <w:rsid w:val="00004CD7"/>
    <w:rsid w:val="00004F5F"/>
    <w:rsid w:val="00005193"/>
    <w:rsid w:val="00005444"/>
    <w:rsid w:val="00005497"/>
    <w:rsid w:val="000055B8"/>
    <w:rsid w:val="00005941"/>
    <w:rsid w:val="00005AE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A90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35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CF"/>
    <w:rsid w:val="000176D0"/>
    <w:rsid w:val="00017AED"/>
    <w:rsid w:val="00017F57"/>
    <w:rsid w:val="0002025E"/>
    <w:rsid w:val="00020316"/>
    <w:rsid w:val="00020346"/>
    <w:rsid w:val="00020390"/>
    <w:rsid w:val="00020696"/>
    <w:rsid w:val="000207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966"/>
    <w:rsid w:val="00024B77"/>
    <w:rsid w:val="00024E94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387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200"/>
    <w:rsid w:val="00030443"/>
    <w:rsid w:val="000304DD"/>
    <w:rsid w:val="0003063B"/>
    <w:rsid w:val="00030661"/>
    <w:rsid w:val="00030834"/>
    <w:rsid w:val="00030ABC"/>
    <w:rsid w:val="00030D77"/>
    <w:rsid w:val="00030E00"/>
    <w:rsid w:val="00031034"/>
    <w:rsid w:val="000311FD"/>
    <w:rsid w:val="00031270"/>
    <w:rsid w:val="000312F7"/>
    <w:rsid w:val="0003137A"/>
    <w:rsid w:val="000314FA"/>
    <w:rsid w:val="00031791"/>
    <w:rsid w:val="00031A0D"/>
    <w:rsid w:val="00031A7F"/>
    <w:rsid w:val="00031C46"/>
    <w:rsid w:val="00031CD2"/>
    <w:rsid w:val="00031E5E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A1D"/>
    <w:rsid w:val="00033B45"/>
    <w:rsid w:val="00033D66"/>
    <w:rsid w:val="00034195"/>
    <w:rsid w:val="000345E9"/>
    <w:rsid w:val="00034776"/>
    <w:rsid w:val="000349C4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6D20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37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28"/>
    <w:rsid w:val="00042A31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E20"/>
    <w:rsid w:val="00044F70"/>
    <w:rsid w:val="00045091"/>
    <w:rsid w:val="00045178"/>
    <w:rsid w:val="000452BC"/>
    <w:rsid w:val="000454C9"/>
    <w:rsid w:val="00045536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0DDE"/>
    <w:rsid w:val="0005136E"/>
    <w:rsid w:val="000513E2"/>
    <w:rsid w:val="00051816"/>
    <w:rsid w:val="0005181D"/>
    <w:rsid w:val="00051850"/>
    <w:rsid w:val="000518DA"/>
    <w:rsid w:val="00051920"/>
    <w:rsid w:val="0005196C"/>
    <w:rsid w:val="00051994"/>
    <w:rsid w:val="000519DD"/>
    <w:rsid w:val="00051A41"/>
    <w:rsid w:val="00051BDE"/>
    <w:rsid w:val="00052547"/>
    <w:rsid w:val="00052C9F"/>
    <w:rsid w:val="00052D61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23"/>
    <w:rsid w:val="00057179"/>
    <w:rsid w:val="000572B9"/>
    <w:rsid w:val="000573DF"/>
    <w:rsid w:val="0005746E"/>
    <w:rsid w:val="000575A5"/>
    <w:rsid w:val="00057604"/>
    <w:rsid w:val="000579DD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56B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D01"/>
    <w:rsid w:val="00064F19"/>
    <w:rsid w:val="000650A0"/>
    <w:rsid w:val="000652DA"/>
    <w:rsid w:val="00065508"/>
    <w:rsid w:val="0006551C"/>
    <w:rsid w:val="00065841"/>
    <w:rsid w:val="00065CF3"/>
    <w:rsid w:val="00065F11"/>
    <w:rsid w:val="00065FAD"/>
    <w:rsid w:val="00066AC2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2CD"/>
    <w:rsid w:val="00070361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1F16"/>
    <w:rsid w:val="0007202F"/>
    <w:rsid w:val="000720F2"/>
    <w:rsid w:val="00072261"/>
    <w:rsid w:val="00072310"/>
    <w:rsid w:val="00072311"/>
    <w:rsid w:val="000726C1"/>
    <w:rsid w:val="000728E7"/>
    <w:rsid w:val="00072B20"/>
    <w:rsid w:val="00072C16"/>
    <w:rsid w:val="00072C70"/>
    <w:rsid w:val="00072D42"/>
    <w:rsid w:val="00072D9D"/>
    <w:rsid w:val="00072FDB"/>
    <w:rsid w:val="00073165"/>
    <w:rsid w:val="00073353"/>
    <w:rsid w:val="000733C7"/>
    <w:rsid w:val="00073479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CA"/>
    <w:rsid w:val="000746D0"/>
    <w:rsid w:val="0007477B"/>
    <w:rsid w:val="00074BDE"/>
    <w:rsid w:val="00074C0D"/>
    <w:rsid w:val="000753D8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730"/>
    <w:rsid w:val="000779B4"/>
    <w:rsid w:val="00077B8E"/>
    <w:rsid w:val="00077FB5"/>
    <w:rsid w:val="000802E6"/>
    <w:rsid w:val="0008040B"/>
    <w:rsid w:val="00080420"/>
    <w:rsid w:val="000804E9"/>
    <w:rsid w:val="0008053A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B05"/>
    <w:rsid w:val="00082D5D"/>
    <w:rsid w:val="00082EFA"/>
    <w:rsid w:val="00082FBE"/>
    <w:rsid w:val="00083049"/>
    <w:rsid w:val="00083093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A6B"/>
    <w:rsid w:val="00085E61"/>
    <w:rsid w:val="00086678"/>
    <w:rsid w:val="00086792"/>
    <w:rsid w:val="00086840"/>
    <w:rsid w:val="000868ED"/>
    <w:rsid w:val="00086937"/>
    <w:rsid w:val="00086AB5"/>
    <w:rsid w:val="00086D91"/>
    <w:rsid w:val="00086E8C"/>
    <w:rsid w:val="000870D6"/>
    <w:rsid w:val="00087161"/>
    <w:rsid w:val="0008760C"/>
    <w:rsid w:val="00087B8A"/>
    <w:rsid w:val="00087BD1"/>
    <w:rsid w:val="00087C47"/>
    <w:rsid w:val="000901F2"/>
    <w:rsid w:val="0009032A"/>
    <w:rsid w:val="0009036C"/>
    <w:rsid w:val="000903DF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3D9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984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803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BAF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B13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77"/>
    <w:rsid w:val="000A4A91"/>
    <w:rsid w:val="000A4C67"/>
    <w:rsid w:val="000A4DBC"/>
    <w:rsid w:val="000A504E"/>
    <w:rsid w:val="000A527F"/>
    <w:rsid w:val="000A5409"/>
    <w:rsid w:val="000A55BB"/>
    <w:rsid w:val="000A568F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09E"/>
    <w:rsid w:val="000B2444"/>
    <w:rsid w:val="000B2A77"/>
    <w:rsid w:val="000B30AE"/>
    <w:rsid w:val="000B30DC"/>
    <w:rsid w:val="000B3CFB"/>
    <w:rsid w:val="000B3D4C"/>
    <w:rsid w:val="000B3FA1"/>
    <w:rsid w:val="000B4141"/>
    <w:rsid w:val="000B4171"/>
    <w:rsid w:val="000B4410"/>
    <w:rsid w:val="000B4821"/>
    <w:rsid w:val="000B49DA"/>
    <w:rsid w:val="000B4AAB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281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37"/>
    <w:rsid w:val="000C2E60"/>
    <w:rsid w:val="000C318B"/>
    <w:rsid w:val="000C32FF"/>
    <w:rsid w:val="000C3898"/>
    <w:rsid w:val="000C39B3"/>
    <w:rsid w:val="000C3AD4"/>
    <w:rsid w:val="000C3BA8"/>
    <w:rsid w:val="000C4271"/>
    <w:rsid w:val="000C43CD"/>
    <w:rsid w:val="000C4506"/>
    <w:rsid w:val="000C55AB"/>
    <w:rsid w:val="000C5E35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03F"/>
    <w:rsid w:val="000D0245"/>
    <w:rsid w:val="000D032C"/>
    <w:rsid w:val="000D0466"/>
    <w:rsid w:val="000D04C7"/>
    <w:rsid w:val="000D06C9"/>
    <w:rsid w:val="000D075B"/>
    <w:rsid w:val="000D0986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1FD"/>
    <w:rsid w:val="000D3240"/>
    <w:rsid w:val="000D3393"/>
    <w:rsid w:val="000D340E"/>
    <w:rsid w:val="000D35EB"/>
    <w:rsid w:val="000D36FB"/>
    <w:rsid w:val="000D3749"/>
    <w:rsid w:val="000D3919"/>
    <w:rsid w:val="000D3992"/>
    <w:rsid w:val="000D3CE6"/>
    <w:rsid w:val="000D3F6A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897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202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EE1"/>
    <w:rsid w:val="000E4F05"/>
    <w:rsid w:val="000E548B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169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791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3EEB"/>
    <w:rsid w:val="000F4174"/>
    <w:rsid w:val="000F4448"/>
    <w:rsid w:val="000F4960"/>
    <w:rsid w:val="000F4C93"/>
    <w:rsid w:val="000F4CF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4F1"/>
    <w:rsid w:val="000F6616"/>
    <w:rsid w:val="000F6776"/>
    <w:rsid w:val="000F680B"/>
    <w:rsid w:val="000F6FAE"/>
    <w:rsid w:val="000F7067"/>
    <w:rsid w:val="000F75CA"/>
    <w:rsid w:val="000F75D4"/>
    <w:rsid w:val="000F7C45"/>
    <w:rsid w:val="000F7F4A"/>
    <w:rsid w:val="00100100"/>
    <w:rsid w:val="001001C3"/>
    <w:rsid w:val="001004BD"/>
    <w:rsid w:val="00100783"/>
    <w:rsid w:val="00100804"/>
    <w:rsid w:val="00100866"/>
    <w:rsid w:val="00100A72"/>
    <w:rsid w:val="00100DCD"/>
    <w:rsid w:val="001011F8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6DE"/>
    <w:rsid w:val="0010280E"/>
    <w:rsid w:val="001028B3"/>
    <w:rsid w:val="00102A43"/>
    <w:rsid w:val="00102B00"/>
    <w:rsid w:val="00102B60"/>
    <w:rsid w:val="0010323D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19C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CB0"/>
    <w:rsid w:val="00105E19"/>
    <w:rsid w:val="00106847"/>
    <w:rsid w:val="00106C37"/>
    <w:rsid w:val="00106DED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5E"/>
    <w:rsid w:val="00110868"/>
    <w:rsid w:val="00110C73"/>
    <w:rsid w:val="00110CE7"/>
    <w:rsid w:val="00110D42"/>
    <w:rsid w:val="00111159"/>
    <w:rsid w:val="001111BA"/>
    <w:rsid w:val="001114B4"/>
    <w:rsid w:val="00111532"/>
    <w:rsid w:val="0011156B"/>
    <w:rsid w:val="001115B9"/>
    <w:rsid w:val="001117F0"/>
    <w:rsid w:val="0011188A"/>
    <w:rsid w:val="001118F6"/>
    <w:rsid w:val="00111C4C"/>
    <w:rsid w:val="00111CA6"/>
    <w:rsid w:val="00111E77"/>
    <w:rsid w:val="001122B3"/>
    <w:rsid w:val="001123C4"/>
    <w:rsid w:val="00112751"/>
    <w:rsid w:val="00112802"/>
    <w:rsid w:val="00112A0D"/>
    <w:rsid w:val="00112A49"/>
    <w:rsid w:val="00112B86"/>
    <w:rsid w:val="00112E61"/>
    <w:rsid w:val="00113151"/>
    <w:rsid w:val="0011315E"/>
    <w:rsid w:val="001131F1"/>
    <w:rsid w:val="001133A1"/>
    <w:rsid w:val="001136D5"/>
    <w:rsid w:val="00113980"/>
    <w:rsid w:val="00113CC5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744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C35"/>
    <w:rsid w:val="00116E8E"/>
    <w:rsid w:val="00116F8D"/>
    <w:rsid w:val="00116FDC"/>
    <w:rsid w:val="001171F4"/>
    <w:rsid w:val="00117290"/>
    <w:rsid w:val="001174EA"/>
    <w:rsid w:val="0011765B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B4D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1E"/>
    <w:rsid w:val="0012472F"/>
    <w:rsid w:val="0012487E"/>
    <w:rsid w:val="001249FE"/>
    <w:rsid w:val="00124C05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3DF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5A6"/>
    <w:rsid w:val="0013464F"/>
    <w:rsid w:val="00134AC6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B45"/>
    <w:rsid w:val="00136D47"/>
    <w:rsid w:val="00136DC2"/>
    <w:rsid w:val="00136E74"/>
    <w:rsid w:val="00136F73"/>
    <w:rsid w:val="00137605"/>
    <w:rsid w:val="001377D7"/>
    <w:rsid w:val="00137B74"/>
    <w:rsid w:val="00137BBA"/>
    <w:rsid w:val="00137BF6"/>
    <w:rsid w:val="00140077"/>
    <w:rsid w:val="001400D7"/>
    <w:rsid w:val="0014013A"/>
    <w:rsid w:val="001403D1"/>
    <w:rsid w:val="0014040D"/>
    <w:rsid w:val="00140526"/>
    <w:rsid w:val="00140670"/>
    <w:rsid w:val="001407B8"/>
    <w:rsid w:val="00140BF0"/>
    <w:rsid w:val="00140D56"/>
    <w:rsid w:val="00141215"/>
    <w:rsid w:val="0014135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285F"/>
    <w:rsid w:val="001431ED"/>
    <w:rsid w:val="00143278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869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7DF"/>
    <w:rsid w:val="00146D3C"/>
    <w:rsid w:val="00146F37"/>
    <w:rsid w:val="0014707D"/>
    <w:rsid w:val="001474B1"/>
    <w:rsid w:val="00147506"/>
    <w:rsid w:val="0014776C"/>
    <w:rsid w:val="001477AD"/>
    <w:rsid w:val="00147858"/>
    <w:rsid w:val="00147AE7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1F40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C46"/>
    <w:rsid w:val="00155D0A"/>
    <w:rsid w:val="00155E23"/>
    <w:rsid w:val="0015614D"/>
    <w:rsid w:val="00156162"/>
    <w:rsid w:val="00156237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02B"/>
    <w:rsid w:val="001612F6"/>
    <w:rsid w:val="00161304"/>
    <w:rsid w:val="00161406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54F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7F1"/>
    <w:rsid w:val="00163811"/>
    <w:rsid w:val="001638FD"/>
    <w:rsid w:val="00163960"/>
    <w:rsid w:val="00163A55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6D8"/>
    <w:rsid w:val="00167A3E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2A6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27C6"/>
    <w:rsid w:val="001829E0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AB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885"/>
    <w:rsid w:val="00193C23"/>
    <w:rsid w:val="00193C7B"/>
    <w:rsid w:val="00193E9B"/>
    <w:rsid w:val="00193F97"/>
    <w:rsid w:val="00193FA8"/>
    <w:rsid w:val="001944C7"/>
    <w:rsid w:val="001945BC"/>
    <w:rsid w:val="001947FC"/>
    <w:rsid w:val="00194845"/>
    <w:rsid w:val="0019489D"/>
    <w:rsid w:val="00194E69"/>
    <w:rsid w:val="00194FC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45A"/>
    <w:rsid w:val="00197550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413"/>
    <w:rsid w:val="001A0532"/>
    <w:rsid w:val="001A057B"/>
    <w:rsid w:val="001A0754"/>
    <w:rsid w:val="001A0E1F"/>
    <w:rsid w:val="001A11D9"/>
    <w:rsid w:val="001A1311"/>
    <w:rsid w:val="001A1B2B"/>
    <w:rsid w:val="001A1BB1"/>
    <w:rsid w:val="001A1C0B"/>
    <w:rsid w:val="001A1C52"/>
    <w:rsid w:val="001A1F27"/>
    <w:rsid w:val="001A226A"/>
    <w:rsid w:val="001A2271"/>
    <w:rsid w:val="001A2291"/>
    <w:rsid w:val="001A24B0"/>
    <w:rsid w:val="001A2C88"/>
    <w:rsid w:val="001A3398"/>
    <w:rsid w:val="001A3491"/>
    <w:rsid w:val="001A3628"/>
    <w:rsid w:val="001A3A75"/>
    <w:rsid w:val="001A3BEE"/>
    <w:rsid w:val="001A4036"/>
    <w:rsid w:val="001A4231"/>
    <w:rsid w:val="001A487D"/>
    <w:rsid w:val="001A4C5B"/>
    <w:rsid w:val="001A4DEF"/>
    <w:rsid w:val="001A5071"/>
    <w:rsid w:val="001A50AE"/>
    <w:rsid w:val="001A5338"/>
    <w:rsid w:val="001A5430"/>
    <w:rsid w:val="001A549F"/>
    <w:rsid w:val="001A57CB"/>
    <w:rsid w:val="001A592E"/>
    <w:rsid w:val="001A6090"/>
    <w:rsid w:val="001A613A"/>
    <w:rsid w:val="001A61D7"/>
    <w:rsid w:val="001A626A"/>
    <w:rsid w:val="001A6290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80"/>
    <w:rsid w:val="001A79E5"/>
    <w:rsid w:val="001A7A2A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CC8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0"/>
    <w:rsid w:val="001B2E69"/>
    <w:rsid w:val="001B308F"/>
    <w:rsid w:val="001B313F"/>
    <w:rsid w:val="001B3925"/>
    <w:rsid w:val="001B3BC8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BDF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C97"/>
    <w:rsid w:val="001C0D86"/>
    <w:rsid w:val="001C0F69"/>
    <w:rsid w:val="001C0FAD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6A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18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D96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2EC9"/>
    <w:rsid w:val="001D3145"/>
    <w:rsid w:val="001D334D"/>
    <w:rsid w:val="001D37FB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142"/>
    <w:rsid w:val="001D6260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A9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652"/>
    <w:rsid w:val="001E6E00"/>
    <w:rsid w:val="001E6EAC"/>
    <w:rsid w:val="001E6EC0"/>
    <w:rsid w:val="001E7089"/>
    <w:rsid w:val="001E720A"/>
    <w:rsid w:val="001E74C5"/>
    <w:rsid w:val="001E76AB"/>
    <w:rsid w:val="001E7766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401"/>
    <w:rsid w:val="001F1581"/>
    <w:rsid w:val="001F158E"/>
    <w:rsid w:val="001F1615"/>
    <w:rsid w:val="001F1AD5"/>
    <w:rsid w:val="001F1E37"/>
    <w:rsid w:val="001F1E89"/>
    <w:rsid w:val="001F1EF0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3A4"/>
    <w:rsid w:val="001F3466"/>
    <w:rsid w:val="001F3565"/>
    <w:rsid w:val="001F35F3"/>
    <w:rsid w:val="001F379F"/>
    <w:rsid w:val="001F38DB"/>
    <w:rsid w:val="001F3F21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A6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D7F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3F81"/>
    <w:rsid w:val="002041EC"/>
    <w:rsid w:val="00204366"/>
    <w:rsid w:val="002044A4"/>
    <w:rsid w:val="00204579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AE7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91D"/>
    <w:rsid w:val="00210A96"/>
    <w:rsid w:val="00210B08"/>
    <w:rsid w:val="0021113B"/>
    <w:rsid w:val="002112AA"/>
    <w:rsid w:val="00211355"/>
    <w:rsid w:val="00211500"/>
    <w:rsid w:val="00211939"/>
    <w:rsid w:val="00211AC7"/>
    <w:rsid w:val="00211B09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19"/>
    <w:rsid w:val="00216622"/>
    <w:rsid w:val="002166C0"/>
    <w:rsid w:val="00216773"/>
    <w:rsid w:val="00217034"/>
    <w:rsid w:val="002171B5"/>
    <w:rsid w:val="002176E2"/>
    <w:rsid w:val="00217C08"/>
    <w:rsid w:val="00217F69"/>
    <w:rsid w:val="00220409"/>
    <w:rsid w:val="00220869"/>
    <w:rsid w:val="0022097C"/>
    <w:rsid w:val="00220AAB"/>
    <w:rsid w:val="00220DEF"/>
    <w:rsid w:val="00220ED1"/>
    <w:rsid w:val="00220F11"/>
    <w:rsid w:val="0022101F"/>
    <w:rsid w:val="00221296"/>
    <w:rsid w:val="002212F4"/>
    <w:rsid w:val="002213D3"/>
    <w:rsid w:val="0022180B"/>
    <w:rsid w:val="0022194A"/>
    <w:rsid w:val="00221DF0"/>
    <w:rsid w:val="00221ED7"/>
    <w:rsid w:val="00221F2D"/>
    <w:rsid w:val="002220FC"/>
    <w:rsid w:val="00222140"/>
    <w:rsid w:val="00222154"/>
    <w:rsid w:val="00222531"/>
    <w:rsid w:val="00222544"/>
    <w:rsid w:val="00222678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4F56"/>
    <w:rsid w:val="00225280"/>
    <w:rsid w:val="0022538C"/>
    <w:rsid w:val="002255F7"/>
    <w:rsid w:val="00225EEC"/>
    <w:rsid w:val="002262DC"/>
    <w:rsid w:val="0022647F"/>
    <w:rsid w:val="0022656E"/>
    <w:rsid w:val="00226756"/>
    <w:rsid w:val="002267A8"/>
    <w:rsid w:val="002267F6"/>
    <w:rsid w:val="00226B70"/>
    <w:rsid w:val="00226BDA"/>
    <w:rsid w:val="00226F80"/>
    <w:rsid w:val="00226F98"/>
    <w:rsid w:val="0022717C"/>
    <w:rsid w:val="00227201"/>
    <w:rsid w:val="002276BF"/>
    <w:rsid w:val="002278B1"/>
    <w:rsid w:val="00227D3B"/>
    <w:rsid w:val="00227E8D"/>
    <w:rsid w:val="00227F69"/>
    <w:rsid w:val="002303A6"/>
    <w:rsid w:val="00230425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5C"/>
    <w:rsid w:val="00231F90"/>
    <w:rsid w:val="00231FC0"/>
    <w:rsid w:val="00232732"/>
    <w:rsid w:val="002327A3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66"/>
    <w:rsid w:val="002353EC"/>
    <w:rsid w:val="00235840"/>
    <w:rsid w:val="00235C3E"/>
    <w:rsid w:val="00235C4B"/>
    <w:rsid w:val="00235D1A"/>
    <w:rsid w:val="00235F36"/>
    <w:rsid w:val="00236101"/>
    <w:rsid w:val="0023610A"/>
    <w:rsid w:val="0023636D"/>
    <w:rsid w:val="00236442"/>
    <w:rsid w:val="002366A9"/>
    <w:rsid w:val="00236832"/>
    <w:rsid w:val="00236834"/>
    <w:rsid w:val="002369C8"/>
    <w:rsid w:val="00236C6A"/>
    <w:rsid w:val="00236F1A"/>
    <w:rsid w:val="0023721F"/>
    <w:rsid w:val="0023731E"/>
    <w:rsid w:val="002374AE"/>
    <w:rsid w:val="002374F5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7"/>
    <w:rsid w:val="0024204E"/>
    <w:rsid w:val="002420F4"/>
    <w:rsid w:val="00242226"/>
    <w:rsid w:val="0024223C"/>
    <w:rsid w:val="002425CD"/>
    <w:rsid w:val="002425EA"/>
    <w:rsid w:val="002427C6"/>
    <w:rsid w:val="00242998"/>
    <w:rsid w:val="00242C5A"/>
    <w:rsid w:val="00242DBD"/>
    <w:rsid w:val="00243203"/>
    <w:rsid w:val="002433B7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DDD"/>
    <w:rsid w:val="00244DF4"/>
    <w:rsid w:val="00244EF0"/>
    <w:rsid w:val="002452F0"/>
    <w:rsid w:val="002453AC"/>
    <w:rsid w:val="002453BF"/>
    <w:rsid w:val="00245743"/>
    <w:rsid w:val="00245B90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60A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0A"/>
    <w:rsid w:val="00252AF1"/>
    <w:rsid w:val="00252CE0"/>
    <w:rsid w:val="00252E9A"/>
    <w:rsid w:val="0025313C"/>
    <w:rsid w:val="00253238"/>
    <w:rsid w:val="0025355F"/>
    <w:rsid w:val="00253677"/>
    <w:rsid w:val="00253761"/>
    <w:rsid w:val="0025379D"/>
    <w:rsid w:val="0025393E"/>
    <w:rsid w:val="002539B3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27C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57D9E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645"/>
    <w:rsid w:val="00262A58"/>
    <w:rsid w:val="00262FB5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750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59A5"/>
    <w:rsid w:val="00266066"/>
    <w:rsid w:val="00266299"/>
    <w:rsid w:val="0026630F"/>
    <w:rsid w:val="002663A0"/>
    <w:rsid w:val="002667DE"/>
    <w:rsid w:val="002669E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1ECC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EC"/>
    <w:rsid w:val="00274DF5"/>
    <w:rsid w:val="00275258"/>
    <w:rsid w:val="002754AE"/>
    <w:rsid w:val="00275527"/>
    <w:rsid w:val="002758E5"/>
    <w:rsid w:val="00275C1A"/>
    <w:rsid w:val="00275F34"/>
    <w:rsid w:val="00276613"/>
    <w:rsid w:val="00276712"/>
    <w:rsid w:val="002767E6"/>
    <w:rsid w:val="002768B0"/>
    <w:rsid w:val="00276A7C"/>
    <w:rsid w:val="00276AA7"/>
    <w:rsid w:val="00276AFC"/>
    <w:rsid w:val="00276CA5"/>
    <w:rsid w:val="00276DAA"/>
    <w:rsid w:val="00276DE6"/>
    <w:rsid w:val="0027704B"/>
    <w:rsid w:val="002771C0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1F89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805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5F9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413"/>
    <w:rsid w:val="00297747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31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4F7F"/>
    <w:rsid w:val="002A5046"/>
    <w:rsid w:val="002A5145"/>
    <w:rsid w:val="002A5365"/>
    <w:rsid w:val="002A5374"/>
    <w:rsid w:val="002A58CA"/>
    <w:rsid w:val="002A5B56"/>
    <w:rsid w:val="002A5C3E"/>
    <w:rsid w:val="002A5F0B"/>
    <w:rsid w:val="002A6197"/>
    <w:rsid w:val="002A61BF"/>
    <w:rsid w:val="002A6581"/>
    <w:rsid w:val="002A6A3D"/>
    <w:rsid w:val="002A6C19"/>
    <w:rsid w:val="002A6CBB"/>
    <w:rsid w:val="002A718B"/>
    <w:rsid w:val="002A726E"/>
    <w:rsid w:val="002A72F3"/>
    <w:rsid w:val="002A75BD"/>
    <w:rsid w:val="002A763C"/>
    <w:rsid w:val="002A7957"/>
    <w:rsid w:val="002A7EEA"/>
    <w:rsid w:val="002B0049"/>
    <w:rsid w:val="002B0C69"/>
    <w:rsid w:val="002B0E7A"/>
    <w:rsid w:val="002B0FB6"/>
    <w:rsid w:val="002B1284"/>
    <w:rsid w:val="002B146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4B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029"/>
    <w:rsid w:val="002B5186"/>
    <w:rsid w:val="002B526B"/>
    <w:rsid w:val="002B55ED"/>
    <w:rsid w:val="002B585A"/>
    <w:rsid w:val="002B5AF3"/>
    <w:rsid w:val="002B5D18"/>
    <w:rsid w:val="002B5E80"/>
    <w:rsid w:val="002B62B8"/>
    <w:rsid w:val="002B6389"/>
    <w:rsid w:val="002B6450"/>
    <w:rsid w:val="002B650A"/>
    <w:rsid w:val="002B6826"/>
    <w:rsid w:val="002B6DF5"/>
    <w:rsid w:val="002B6FAD"/>
    <w:rsid w:val="002B77EB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304"/>
    <w:rsid w:val="002C17D3"/>
    <w:rsid w:val="002C1A74"/>
    <w:rsid w:val="002C1D9E"/>
    <w:rsid w:val="002C1EB9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4B2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8D5"/>
    <w:rsid w:val="002C7A0E"/>
    <w:rsid w:val="002C7A38"/>
    <w:rsid w:val="002C7DAC"/>
    <w:rsid w:val="002C7DF7"/>
    <w:rsid w:val="002C7E3D"/>
    <w:rsid w:val="002D0017"/>
    <w:rsid w:val="002D022E"/>
    <w:rsid w:val="002D0520"/>
    <w:rsid w:val="002D06B5"/>
    <w:rsid w:val="002D07DE"/>
    <w:rsid w:val="002D0819"/>
    <w:rsid w:val="002D08D5"/>
    <w:rsid w:val="002D09EA"/>
    <w:rsid w:val="002D0C28"/>
    <w:rsid w:val="002D1030"/>
    <w:rsid w:val="002D106A"/>
    <w:rsid w:val="002D14C7"/>
    <w:rsid w:val="002D1590"/>
    <w:rsid w:val="002D15F9"/>
    <w:rsid w:val="002D1FEB"/>
    <w:rsid w:val="002D2218"/>
    <w:rsid w:val="002D23B0"/>
    <w:rsid w:val="002D2414"/>
    <w:rsid w:val="002D2975"/>
    <w:rsid w:val="002D2A92"/>
    <w:rsid w:val="002D2F2D"/>
    <w:rsid w:val="002D2F68"/>
    <w:rsid w:val="002D2F9D"/>
    <w:rsid w:val="002D332D"/>
    <w:rsid w:val="002D3389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3A3"/>
    <w:rsid w:val="002D6847"/>
    <w:rsid w:val="002D6854"/>
    <w:rsid w:val="002D6DAB"/>
    <w:rsid w:val="002D76C1"/>
    <w:rsid w:val="002D77ED"/>
    <w:rsid w:val="002D7B97"/>
    <w:rsid w:val="002D7D02"/>
    <w:rsid w:val="002D7D64"/>
    <w:rsid w:val="002D7E51"/>
    <w:rsid w:val="002D7E53"/>
    <w:rsid w:val="002E00DA"/>
    <w:rsid w:val="002E0145"/>
    <w:rsid w:val="002E0697"/>
    <w:rsid w:val="002E08F6"/>
    <w:rsid w:val="002E0C96"/>
    <w:rsid w:val="002E0E61"/>
    <w:rsid w:val="002E1016"/>
    <w:rsid w:val="002E119B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2"/>
    <w:rsid w:val="002E4273"/>
    <w:rsid w:val="002E42E3"/>
    <w:rsid w:val="002E4355"/>
    <w:rsid w:val="002E48A4"/>
    <w:rsid w:val="002E49DC"/>
    <w:rsid w:val="002E4C05"/>
    <w:rsid w:val="002E4EF2"/>
    <w:rsid w:val="002E5524"/>
    <w:rsid w:val="002E55CD"/>
    <w:rsid w:val="002E5709"/>
    <w:rsid w:val="002E57C4"/>
    <w:rsid w:val="002E5937"/>
    <w:rsid w:val="002E595D"/>
    <w:rsid w:val="002E597A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596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D3D"/>
    <w:rsid w:val="002F3F2E"/>
    <w:rsid w:val="002F449C"/>
    <w:rsid w:val="002F465C"/>
    <w:rsid w:val="002F4814"/>
    <w:rsid w:val="002F4861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2F79C3"/>
    <w:rsid w:val="002F7DFE"/>
    <w:rsid w:val="0030016C"/>
    <w:rsid w:val="00300183"/>
    <w:rsid w:val="00300362"/>
    <w:rsid w:val="003005C3"/>
    <w:rsid w:val="00300630"/>
    <w:rsid w:val="00300938"/>
    <w:rsid w:val="00300F20"/>
    <w:rsid w:val="00301155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2FDD"/>
    <w:rsid w:val="003032A7"/>
    <w:rsid w:val="0030368E"/>
    <w:rsid w:val="00303859"/>
    <w:rsid w:val="0030386D"/>
    <w:rsid w:val="003039F5"/>
    <w:rsid w:val="003043DF"/>
    <w:rsid w:val="00304481"/>
    <w:rsid w:val="00304678"/>
    <w:rsid w:val="0030474A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690"/>
    <w:rsid w:val="0030691D"/>
    <w:rsid w:val="00306BC5"/>
    <w:rsid w:val="00306CE8"/>
    <w:rsid w:val="00306E53"/>
    <w:rsid w:val="003070E8"/>
    <w:rsid w:val="003075DB"/>
    <w:rsid w:val="0030765C"/>
    <w:rsid w:val="003078B2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501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0E9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5D4"/>
    <w:rsid w:val="003168A9"/>
    <w:rsid w:val="00316903"/>
    <w:rsid w:val="00316A42"/>
    <w:rsid w:val="00316DE6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7AC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E9B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14"/>
    <w:rsid w:val="00327081"/>
    <w:rsid w:val="00327396"/>
    <w:rsid w:val="003277CA"/>
    <w:rsid w:val="00327985"/>
    <w:rsid w:val="00327A89"/>
    <w:rsid w:val="00327FDE"/>
    <w:rsid w:val="00330407"/>
    <w:rsid w:val="003304E7"/>
    <w:rsid w:val="003306F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6C3"/>
    <w:rsid w:val="003358B4"/>
    <w:rsid w:val="00335CF7"/>
    <w:rsid w:val="003363AA"/>
    <w:rsid w:val="0033644F"/>
    <w:rsid w:val="00336A4A"/>
    <w:rsid w:val="00336C0C"/>
    <w:rsid w:val="00336D10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442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5E5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5B3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A6C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D80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4B4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6DC8"/>
    <w:rsid w:val="003570C6"/>
    <w:rsid w:val="003570FB"/>
    <w:rsid w:val="00357320"/>
    <w:rsid w:val="00357399"/>
    <w:rsid w:val="003577A2"/>
    <w:rsid w:val="00357808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C3"/>
    <w:rsid w:val="00363EF2"/>
    <w:rsid w:val="003640A2"/>
    <w:rsid w:val="0036410B"/>
    <w:rsid w:val="00364215"/>
    <w:rsid w:val="003643C1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A1"/>
    <w:rsid w:val="003661D8"/>
    <w:rsid w:val="00366460"/>
    <w:rsid w:val="003665FD"/>
    <w:rsid w:val="003666C2"/>
    <w:rsid w:val="00366935"/>
    <w:rsid w:val="003669AF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678"/>
    <w:rsid w:val="00375797"/>
    <w:rsid w:val="0037585C"/>
    <w:rsid w:val="00375A52"/>
    <w:rsid w:val="00375E0C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5F82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87CC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B3A"/>
    <w:rsid w:val="00392D12"/>
    <w:rsid w:val="00392E9D"/>
    <w:rsid w:val="00392F5F"/>
    <w:rsid w:val="0039343F"/>
    <w:rsid w:val="00393609"/>
    <w:rsid w:val="003938AD"/>
    <w:rsid w:val="003938D5"/>
    <w:rsid w:val="00393E4F"/>
    <w:rsid w:val="0039478D"/>
    <w:rsid w:val="00394B4B"/>
    <w:rsid w:val="00394E83"/>
    <w:rsid w:val="00394EE6"/>
    <w:rsid w:val="0039510E"/>
    <w:rsid w:val="00395AEF"/>
    <w:rsid w:val="00395DAA"/>
    <w:rsid w:val="0039671A"/>
    <w:rsid w:val="0039677C"/>
    <w:rsid w:val="003968F9"/>
    <w:rsid w:val="00396C69"/>
    <w:rsid w:val="00396C97"/>
    <w:rsid w:val="00396D7D"/>
    <w:rsid w:val="00396EC5"/>
    <w:rsid w:val="00397040"/>
    <w:rsid w:val="00397278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7D6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35E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5D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250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7B6"/>
    <w:rsid w:val="003B28DB"/>
    <w:rsid w:val="003B2ADD"/>
    <w:rsid w:val="003B2CD6"/>
    <w:rsid w:val="003B2E28"/>
    <w:rsid w:val="003B2EA1"/>
    <w:rsid w:val="003B31CF"/>
    <w:rsid w:val="003B332E"/>
    <w:rsid w:val="003B35C9"/>
    <w:rsid w:val="003B3772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E1F"/>
    <w:rsid w:val="003B5F04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5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09C5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4BC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D14"/>
    <w:rsid w:val="003C4E4D"/>
    <w:rsid w:val="003C4F7D"/>
    <w:rsid w:val="003C50F5"/>
    <w:rsid w:val="003C5132"/>
    <w:rsid w:val="003C5797"/>
    <w:rsid w:val="003C5DE7"/>
    <w:rsid w:val="003C5E9E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0E9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392"/>
    <w:rsid w:val="003D2701"/>
    <w:rsid w:val="003D2F28"/>
    <w:rsid w:val="003D2F59"/>
    <w:rsid w:val="003D3150"/>
    <w:rsid w:val="003D31F4"/>
    <w:rsid w:val="003D3350"/>
    <w:rsid w:val="003D34E9"/>
    <w:rsid w:val="003D38F3"/>
    <w:rsid w:val="003D3C68"/>
    <w:rsid w:val="003D4178"/>
    <w:rsid w:val="003D41F9"/>
    <w:rsid w:val="003D433C"/>
    <w:rsid w:val="003D452A"/>
    <w:rsid w:val="003D45B5"/>
    <w:rsid w:val="003D48EC"/>
    <w:rsid w:val="003D4D1E"/>
    <w:rsid w:val="003D4E1F"/>
    <w:rsid w:val="003D4E5E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A47"/>
    <w:rsid w:val="003D6EF5"/>
    <w:rsid w:val="003D730F"/>
    <w:rsid w:val="003D74A8"/>
    <w:rsid w:val="003D7AB2"/>
    <w:rsid w:val="003D7BC9"/>
    <w:rsid w:val="003D7D18"/>
    <w:rsid w:val="003E030E"/>
    <w:rsid w:val="003E0335"/>
    <w:rsid w:val="003E06DD"/>
    <w:rsid w:val="003E07AF"/>
    <w:rsid w:val="003E09A1"/>
    <w:rsid w:val="003E0CE3"/>
    <w:rsid w:val="003E0CE5"/>
    <w:rsid w:val="003E0DCB"/>
    <w:rsid w:val="003E1060"/>
    <w:rsid w:val="003E128F"/>
    <w:rsid w:val="003E14C2"/>
    <w:rsid w:val="003E192D"/>
    <w:rsid w:val="003E1A0B"/>
    <w:rsid w:val="003E1BAB"/>
    <w:rsid w:val="003E1D72"/>
    <w:rsid w:val="003E1EF8"/>
    <w:rsid w:val="003E2153"/>
    <w:rsid w:val="003E217F"/>
    <w:rsid w:val="003E26E9"/>
    <w:rsid w:val="003E282C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93A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0D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BA6"/>
    <w:rsid w:val="003E7D7F"/>
    <w:rsid w:val="003E7DC9"/>
    <w:rsid w:val="003F0016"/>
    <w:rsid w:val="003F01C7"/>
    <w:rsid w:val="003F04A9"/>
    <w:rsid w:val="003F055C"/>
    <w:rsid w:val="003F0A0E"/>
    <w:rsid w:val="003F0D61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69C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51"/>
    <w:rsid w:val="0040397B"/>
    <w:rsid w:val="00403CB3"/>
    <w:rsid w:val="00403F83"/>
    <w:rsid w:val="00404005"/>
    <w:rsid w:val="004040B9"/>
    <w:rsid w:val="004040C9"/>
    <w:rsid w:val="00404167"/>
    <w:rsid w:val="004042FC"/>
    <w:rsid w:val="0040486E"/>
    <w:rsid w:val="0040487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3DF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331"/>
    <w:rsid w:val="0041051A"/>
    <w:rsid w:val="004109E6"/>
    <w:rsid w:val="00410BED"/>
    <w:rsid w:val="00410D94"/>
    <w:rsid w:val="0041102D"/>
    <w:rsid w:val="00411095"/>
    <w:rsid w:val="004110CD"/>
    <w:rsid w:val="0041133C"/>
    <w:rsid w:val="00411661"/>
    <w:rsid w:val="00411730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CD7"/>
    <w:rsid w:val="00412E6D"/>
    <w:rsid w:val="00413098"/>
    <w:rsid w:val="00413D7D"/>
    <w:rsid w:val="00413D8D"/>
    <w:rsid w:val="004140BE"/>
    <w:rsid w:val="004146BA"/>
    <w:rsid w:val="004147C8"/>
    <w:rsid w:val="00414B30"/>
    <w:rsid w:val="00414F10"/>
    <w:rsid w:val="0041513D"/>
    <w:rsid w:val="0041526F"/>
    <w:rsid w:val="004152FA"/>
    <w:rsid w:val="00415303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708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294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64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70"/>
    <w:rsid w:val="004379E9"/>
    <w:rsid w:val="00437A1E"/>
    <w:rsid w:val="00437D3E"/>
    <w:rsid w:val="004402E8"/>
    <w:rsid w:val="0044045D"/>
    <w:rsid w:val="0044060A"/>
    <w:rsid w:val="0044065B"/>
    <w:rsid w:val="00440676"/>
    <w:rsid w:val="00440864"/>
    <w:rsid w:val="004409CD"/>
    <w:rsid w:val="00440BBF"/>
    <w:rsid w:val="00440C52"/>
    <w:rsid w:val="00440FEC"/>
    <w:rsid w:val="00441126"/>
    <w:rsid w:val="00441141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74"/>
    <w:rsid w:val="004423E5"/>
    <w:rsid w:val="00442449"/>
    <w:rsid w:val="00442557"/>
    <w:rsid w:val="004425BD"/>
    <w:rsid w:val="004425EE"/>
    <w:rsid w:val="00442AB6"/>
    <w:rsid w:val="00443331"/>
    <w:rsid w:val="00443530"/>
    <w:rsid w:val="00443825"/>
    <w:rsid w:val="00443BAE"/>
    <w:rsid w:val="00443BB5"/>
    <w:rsid w:val="00443C17"/>
    <w:rsid w:val="00443F79"/>
    <w:rsid w:val="00443FB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25"/>
    <w:rsid w:val="00447388"/>
    <w:rsid w:val="0044747B"/>
    <w:rsid w:val="00447612"/>
    <w:rsid w:val="00447834"/>
    <w:rsid w:val="00447B45"/>
    <w:rsid w:val="00447E08"/>
    <w:rsid w:val="00447EF3"/>
    <w:rsid w:val="00450261"/>
    <w:rsid w:val="00450319"/>
    <w:rsid w:val="0045042D"/>
    <w:rsid w:val="00450A96"/>
    <w:rsid w:val="0045108C"/>
    <w:rsid w:val="004511A8"/>
    <w:rsid w:val="004512CC"/>
    <w:rsid w:val="004512CF"/>
    <w:rsid w:val="00451548"/>
    <w:rsid w:val="00451582"/>
    <w:rsid w:val="004515CB"/>
    <w:rsid w:val="004516C1"/>
    <w:rsid w:val="004518C0"/>
    <w:rsid w:val="00451CEC"/>
    <w:rsid w:val="00451E31"/>
    <w:rsid w:val="00451E8F"/>
    <w:rsid w:val="004520D6"/>
    <w:rsid w:val="0045229A"/>
    <w:rsid w:val="00452362"/>
    <w:rsid w:val="00452365"/>
    <w:rsid w:val="0045250E"/>
    <w:rsid w:val="004526BF"/>
    <w:rsid w:val="004529F7"/>
    <w:rsid w:val="00452D15"/>
    <w:rsid w:val="00452E59"/>
    <w:rsid w:val="00452FB4"/>
    <w:rsid w:val="00453020"/>
    <w:rsid w:val="00453131"/>
    <w:rsid w:val="00453212"/>
    <w:rsid w:val="004537C3"/>
    <w:rsid w:val="004539D6"/>
    <w:rsid w:val="00453F19"/>
    <w:rsid w:val="00453F89"/>
    <w:rsid w:val="00454047"/>
    <w:rsid w:val="00454107"/>
    <w:rsid w:val="00454300"/>
    <w:rsid w:val="00454847"/>
    <w:rsid w:val="00454A60"/>
    <w:rsid w:val="00454A63"/>
    <w:rsid w:val="00454A74"/>
    <w:rsid w:val="00454DBB"/>
    <w:rsid w:val="00454E16"/>
    <w:rsid w:val="00454E90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875"/>
    <w:rsid w:val="00457E1C"/>
    <w:rsid w:val="00457ECC"/>
    <w:rsid w:val="00460049"/>
    <w:rsid w:val="004601C0"/>
    <w:rsid w:val="004604EC"/>
    <w:rsid w:val="0046054B"/>
    <w:rsid w:val="00460841"/>
    <w:rsid w:val="004610A8"/>
    <w:rsid w:val="00461459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43"/>
    <w:rsid w:val="00465A6E"/>
    <w:rsid w:val="00465CE1"/>
    <w:rsid w:val="00465EAC"/>
    <w:rsid w:val="00465F17"/>
    <w:rsid w:val="00465FF6"/>
    <w:rsid w:val="00466048"/>
    <w:rsid w:val="004661D2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EF0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3FB4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77F38"/>
    <w:rsid w:val="0048018C"/>
    <w:rsid w:val="004807AA"/>
    <w:rsid w:val="00480890"/>
    <w:rsid w:val="004808E2"/>
    <w:rsid w:val="00480AE1"/>
    <w:rsid w:val="00480C37"/>
    <w:rsid w:val="00480DB4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AFE"/>
    <w:rsid w:val="00482B8E"/>
    <w:rsid w:val="00482BA4"/>
    <w:rsid w:val="00482D18"/>
    <w:rsid w:val="00482F86"/>
    <w:rsid w:val="00483240"/>
    <w:rsid w:val="0048353F"/>
    <w:rsid w:val="0048378C"/>
    <w:rsid w:val="00483917"/>
    <w:rsid w:val="00483AE8"/>
    <w:rsid w:val="00483B76"/>
    <w:rsid w:val="00483B81"/>
    <w:rsid w:val="00483CDB"/>
    <w:rsid w:val="00483CEA"/>
    <w:rsid w:val="00483F57"/>
    <w:rsid w:val="00484076"/>
    <w:rsid w:val="004840C6"/>
    <w:rsid w:val="0048423E"/>
    <w:rsid w:val="00484316"/>
    <w:rsid w:val="00484497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0E1A"/>
    <w:rsid w:val="00491045"/>
    <w:rsid w:val="00491276"/>
    <w:rsid w:val="004913A4"/>
    <w:rsid w:val="004914DF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EB8"/>
    <w:rsid w:val="0049411A"/>
    <w:rsid w:val="00494505"/>
    <w:rsid w:val="00494C88"/>
    <w:rsid w:val="004951B6"/>
    <w:rsid w:val="00495251"/>
    <w:rsid w:val="00495386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76"/>
    <w:rsid w:val="004A3E83"/>
    <w:rsid w:val="004A411C"/>
    <w:rsid w:val="004A46C1"/>
    <w:rsid w:val="004A485D"/>
    <w:rsid w:val="004A4AB4"/>
    <w:rsid w:val="004A4B73"/>
    <w:rsid w:val="004A4D55"/>
    <w:rsid w:val="004A4ED7"/>
    <w:rsid w:val="004A51B8"/>
    <w:rsid w:val="004A51E9"/>
    <w:rsid w:val="004A549D"/>
    <w:rsid w:val="004A5697"/>
    <w:rsid w:val="004A570B"/>
    <w:rsid w:val="004A5A58"/>
    <w:rsid w:val="004A5AE5"/>
    <w:rsid w:val="004A5DDE"/>
    <w:rsid w:val="004A6431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667"/>
    <w:rsid w:val="004B0720"/>
    <w:rsid w:val="004B0A65"/>
    <w:rsid w:val="004B0CEA"/>
    <w:rsid w:val="004B0E1F"/>
    <w:rsid w:val="004B0EAC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178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131"/>
    <w:rsid w:val="004B44E6"/>
    <w:rsid w:val="004B4869"/>
    <w:rsid w:val="004B4892"/>
    <w:rsid w:val="004B4A96"/>
    <w:rsid w:val="004B4D23"/>
    <w:rsid w:val="004B4F5E"/>
    <w:rsid w:val="004B508F"/>
    <w:rsid w:val="004B5116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409"/>
    <w:rsid w:val="004B753A"/>
    <w:rsid w:val="004B7752"/>
    <w:rsid w:val="004B77D5"/>
    <w:rsid w:val="004B7A80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7F1"/>
    <w:rsid w:val="004C0990"/>
    <w:rsid w:val="004C0A6C"/>
    <w:rsid w:val="004C0A9A"/>
    <w:rsid w:val="004C0CD8"/>
    <w:rsid w:val="004C0D4C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A37"/>
    <w:rsid w:val="004C4B1E"/>
    <w:rsid w:val="004C4B45"/>
    <w:rsid w:val="004C4E09"/>
    <w:rsid w:val="004C4E59"/>
    <w:rsid w:val="004C5289"/>
    <w:rsid w:val="004C532C"/>
    <w:rsid w:val="004C54C0"/>
    <w:rsid w:val="004C559B"/>
    <w:rsid w:val="004C63B0"/>
    <w:rsid w:val="004C670F"/>
    <w:rsid w:val="004C6742"/>
    <w:rsid w:val="004C6755"/>
    <w:rsid w:val="004C6795"/>
    <w:rsid w:val="004C67B0"/>
    <w:rsid w:val="004C68B2"/>
    <w:rsid w:val="004C68C1"/>
    <w:rsid w:val="004C6A61"/>
    <w:rsid w:val="004C6CD4"/>
    <w:rsid w:val="004C6E5F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01D"/>
    <w:rsid w:val="004D3163"/>
    <w:rsid w:val="004D32A7"/>
    <w:rsid w:val="004D330B"/>
    <w:rsid w:val="004D3339"/>
    <w:rsid w:val="004D336C"/>
    <w:rsid w:val="004D33BB"/>
    <w:rsid w:val="004D3408"/>
    <w:rsid w:val="004D41AA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62A"/>
    <w:rsid w:val="004D57BA"/>
    <w:rsid w:val="004D57F4"/>
    <w:rsid w:val="004D5CF8"/>
    <w:rsid w:val="004D5DC2"/>
    <w:rsid w:val="004D5FED"/>
    <w:rsid w:val="004D6442"/>
    <w:rsid w:val="004D6528"/>
    <w:rsid w:val="004D66E7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751"/>
    <w:rsid w:val="004E0A43"/>
    <w:rsid w:val="004E0F8F"/>
    <w:rsid w:val="004E0FF8"/>
    <w:rsid w:val="004E1252"/>
    <w:rsid w:val="004E14A3"/>
    <w:rsid w:val="004E163A"/>
    <w:rsid w:val="004E1A3B"/>
    <w:rsid w:val="004E1C01"/>
    <w:rsid w:val="004E20D0"/>
    <w:rsid w:val="004E21A2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87C"/>
    <w:rsid w:val="004E6B4A"/>
    <w:rsid w:val="004E6D5A"/>
    <w:rsid w:val="004E70B9"/>
    <w:rsid w:val="004E722A"/>
    <w:rsid w:val="004E72D8"/>
    <w:rsid w:val="004E7383"/>
    <w:rsid w:val="004E7505"/>
    <w:rsid w:val="004E75E0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91"/>
    <w:rsid w:val="004F23B0"/>
    <w:rsid w:val="004F2500"/>
    <w:rsid w:val="004F2C50"/>
    <w:rsid w:val="004F2D06"/>
    <w:rsid w:val="004F37BC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5F89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AF5"/>
    <w:rsid w:val="00501D3A"/>
    <w:rsid w:val="00501E23"/>
    <w:rsid w:val="005026E7"/>
    <w:rsid w:val="005029D6"/>
    <w:rsid w:val="00502BAC"/>
    <w:rsid w:val="00502CA0"/>
    <w:rsid w:val="00502ED5"/>
    <w:rsid w:val="00503090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28B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59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114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622"/>
    <w:rsid w:val="005168AA"/>
    <w:rsid w:val="00516AC3"/>
    <w:rsid w:val="00516AED"/>
    <w:rsid w:val="00516BE4"/>
    <w:rsid w:val="00516D4A"/>
    <w:rsid w:val="00516F1D"/>
    <w:rsid w:val="005171FC"/>
    <w:rsid w:val="00517428"/>
    <w:rsid w:val="00517521"/>
    <w:rsid w:val="005175C9"/>
    <w:rsid w:val="0052014C"/>
    <w:rsid w:val="005204B3"/>
    <w:rsid w:val="005208F2"/>
    <w:rsid w:val="00520B9D"/>
    <w:rsid w:val="00520BB6"/>
    <w:rsid w:val="00520BEF"/>
    <w:rsid w:val="00520EA3"/>
    <w:rsid w:val="00520F92"/>
    <w:rsid w:val="0052119A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7D5"/>
    <w:rsid w:val="00523B2A"/>
    <w:rsid w:val="00523BCA"/>
    <w:rsid w:val="00523C51"/>
    <w:rsid w:val="00523E22"/>
    <w:rsid w:val="00524043"/>
    <w:rsid w:val="00524134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986"/>
    <w:rsid w:val="00525AAF"/>
    <w:rsid w:val="00525DE3"/>
    <w:rsid w:val="0052614B"/>
    <w:rsid w:val="00526536"/>
    <w:rsid w:val="0052677F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5B8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3D03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6EAD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6E"/>
    <w:rsid w:val="00540B82"/>
    <w:rsid w:val="00540B8D"/>
    <w:rsid w:val="00541221"/>
    <w:rsid w:val="0054122C"/>
    <w:rsid w:val="0054134C"/>
    <w:rsid w:val="005415A4"/>
    <w:rsid w:val="00541F96"/>
    <w:rsid w:val="00541FDE"/>
    <w:rsid w:val="00542221"/>
    <w:rsid w:val="00542B96"/>
    <w:rsid w:val="00542FF0"/>
    <w:rsid w:val="00543076"/>
    <w:rsid w:val="00543B61"/>
    <w:rsid w:val="00543C6F"/>
    <w:rsid w:val="00543D82"/>
    <w:rsid w:val="00543E6A"/>
    <w:rsid w:val="00544228"/>
    <w:rsid w:val="00544AFF"/>
    <w:rsid w:val="00544C4E"/>
    <w:rsid w:val="00544C77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129"/>
    <w:rsid w:val="00552820"/>
    <w:rsid w:val="0055286B"/>
    <w:rsid w:val="005529CE"/>
    <w:rsid w:val="00552B27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7CE"/>
    <w:rsid w:val="00554B23"/>
    <w:rsid w:val="00554EA8"/>
    <w:rsid w:val="005556AB"/>
    <w:rsid w:val="00555A08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8C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08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255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92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4D01"/>
    <w:rsid w:val="0057520F"/>
    <w:rsid w:val="005752D8"/>
    <w:rsid w:val="00575341"/>
    <w:rsid w:val="005756D0"/>
    <w:rsid w:val="0057585F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4F9"/>
    <w:rsid w:val="0058156E"/>
    <w:rsid w:val="00581705"/>
    <w:rsid w:val="005817C6"/>
    <w:rsid w:val="00581840"/>
    <w:rsid w:val="00581CC5"/>
    <w:rsid w:val="00581E99"/>
    <w:rsid w:val="00581F88"/>
    <w:rsid w:val="00582324"/>
    <w:rsid w:val="00582E29"/>
    <w:rsid w:val="00582ECC"/>
    <w:rsid w:val="00582F41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87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6A2"/>
    <w:rsid w:val="005857E0"/>
    <w:rsid w:val="0058580D"/>
    <w:rsid w:val="00585B52"/>
    <w:rsid w:val="00585FED"/>
    <w:rsid w:val="00586059"/>
    <w:rsid w:val="0058623D"/>
    <w:rsid w:val="005862BD"/>
    <w:rsid w:val="00586404"/>
    <w:rsid w:val="00586417"/>
    <w:rsid w:val="00586632"/>
    <w:rsid w:val="00586BBC"/>
    <w:rsid w:val="00587177"/>
    <w:rsid w:val="005872D5"/>
    <w:rsid w:val="0058753A"/>
    <w:rsid w:val="0058793F"/>
    <w:rsid w:val="0059049C"/>
    <w:rsid w:val="00590A2B"/>
    <w:rsid w:val="00590CA1"/>
    <w:rsid w:val="00590DAE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4F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9A7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69E"/>
    <w:rsid w:val="005A0978"/>
    <w:rsid w:val="005A0ECB"/>
    <w:rsid w:val="005A0EDE"/>
    <w:rsid w:val="005A10D5"/>
    <w:rsid w:val="005A120C"/>
    <w:rsid w:val="005A14B0"/>
    <w:rsid w:val="005A16B9"/>
    <w:rsid w:val="005A1701"/>
    <w:rsid w:val="005A1848"/>
    <w:rsid w:val="005A1AF1"/>
    <w:rsid w:val="005A1F1D"/>
    <w:rsid w:val="005A222C"/>
    <w:rsid w:val="005A2489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8DE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89"/>
    <w:rsid w:val="005C0A99"/>
    <w:rsid w:val="005C0B5D"/>
    <w:rsid w:val="005C0F2E"/>
    <w:rsid w:val="005C0F31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B79"/>
    <w:rsid w:val="005C2F05"/>
    <w:rsid w:val="005C2F25"/>
    <w:rsid w:val="005C3413"/>
    <w:rsid w:val="005C3430"/>
    <w:rsid w:val="005C3443"/>
    <w:rsid w:val="005C3A29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C03"/>
    <w:rsid w:val="005C6EE1"/>
    <w:rsid w:val="005C73E0"/>
    <w:rsid w:val="005C74EE"/>
    <w:rsid w:val="005C7531"/>
    <w:rsid w:val="005C789B"/>
    <w:rsid w:val="005C7985"/>
    <w:rsid w:val="005D0044"/>
    <w:rsid w:val="005D00C4"/>
    <w:rsid w:val="005D0196"/>
    <w:rsid w:val="005D023F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9CB"/>
    <w:rsid w:val="005D5A05"/>
    <w:rsid w:val="005D5F31"/>
    <w:rsid w:val="005D5F93"/>
    <w:rsid w:val="005D6099"/>
    <w:rsid w:val="005D6317"/>
    <w:rsid w:val="005D63D6"/>
    <w:rsid w:val="005D6419"/>
    <w:rsid w:val="005D6615"/>
    <w:rsid w:val="005D6887"/>
    <w:rsid w:val="005D69C6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798"/>
    <w:rsid w:val="005E18CA"/>
    <w:rsid w:val="005E1C2B"/>
    <w:rsid w:val="005E1C36"/>
    <w:rsid w:val="005E1D43"/>
    <w:rsid w:val="005E1E2E"/>
    <w:rsid w:val="005E1E39"/>
    <w:rsid w:val="005E21C7"/>
    <w:rsid w:val="005E23DD"/>
    <w:rsid w:val="005E28D8"/>
    <w:rsid w:val="005E2987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0AC"/>
    <w:rsid w:val="005E5282"/>
    <w:rsid w:val="005E58E1"/>
    <w:rsid w:val="005E5981"/>
    <w:rsid w:val="005E5A53"/>
    <w:rsid w:val="005E5EC9"/>
    <w:rsid w:val="005E6043"/>
    <w:rsid w:val="005E6A76"/>
    <w:rsid w:val="005E6B12"/>
    <w:rsid w:val="005E6BC2"/>
    <w:rsid w:val="005E6EF6"/>
    <w:rsid w:val="005E7265"/>
    <w:rsid w:val="005E72C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180"/>
    <w:rsid w:val="005F21EE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840"/>
    <w:rsid w:val="005F6911"/>
    <w:rsid w:val="005F6B47"/>
    <w:rsid w:val="005F6C36"/>
    <w:rsid w:val="005F6D3D"/>
    <w:rsid w:val="005F703C"/>
    <w:rsid w:val="005F792B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661"/>
    <w:rsid w:val="00604837"/>
    <w:rsid w:val="00604B75"/>
    <w:rsid w:val="00604BD9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2CA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916"/>
    <w:rsid w:val="00611AD2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6CBB"/>
    <w:rsid w:val="006178E1"/>
    <w:rsid w:val="006179D4"/>
    <w:rsid w:val="00617A1B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1EC9"/>
    <w:rsid w:val="00622061"/>
    <w:rsid w:val="00622339"/>
    <w:rsid w:val="0062236F"/>
    <w:rsid w:val="006229D4"/>
    <w:rsid w:val="00622A1F"/>
    <w:rsid w:val="00622B8B"/>
    <w:rsid w:val="00622C21"/>
    <w:rsid w:val="0062301A"/>
    <w:rsid w:val="0062314E"/>
    <w:rsid w:val="006235F0"/>
    <w:rsid w:val="0062360F"/>
    <w:rsid w:val="00623BD1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0B5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6DBD"/>
    <w:rsid w:val="00627019"/>
    <w:rsid w:val="00627184"/>
    <w:rsid w:val="0062742D"/>
    <w:rsid w:val="0062746A"/>
    <w:rsid w:val="006276B0"/>
    <w:rsid w:val="00627976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28D"/>
    <w:rsid w:val="0063334F"/>
    <w:rsid w:val="006334E1"/>
    <w:rsid w:val="006335F5"/>
    <w:rsid w:val="00633744"/>
    <w:rsid w:val="00633A5F"/>
    <w:rsid w:val="006341B0"/>
    <w:rsid w:val="006343B8"/>
    <w:rsid w:val="006348F9"/>
    <w:rsid w:val="00634943"/>
    <w:rsid w:val="00634A89"/>
    <w:rsid w:val="00634BAE"/>
    <w:rsid w:val="00634DB7"/>
    <w:rsid w:val="00634E34"/>
    <w:rsid w:val="00634E48"/>
    <w:rsid w:val="00634F52"/>
    <w:rsid w:val="00634FFE"/>
    <w:rsid w:val="0063509C"/>
    <w:rsid w:val="00635531"/>
    <w:rsid w:val="0063583A"/>
    <w:rsid w:val="00635923"/>
    <w:rsid w:val="00635958"/>
    <w:rsid w:val="00635CFC"/>
    <w:rsid w:val="00635F64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690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3C0"/>
    <w:rsid w:val="0064762D"/>
    <w:rsid w:val="006477DB"/>
    <w:rsid w:val="00647B83"/>
    <w:rsid w:val="00647D84"/>
    <w:rsid w:val="00647F21"/>
    <w:rsid w:val="00647FA7"/>
    <w:rsid w:val="006500F4"/>
    <w:rsid w:val="006501B7"/>
    <w:rsid w:val="006501D6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9A4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4C3F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69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0E40"/>
    <w:rsid w:val="006610A4"/>
    <w:rsid w:val="0066138F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3D8A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B4B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1F5"/>
    <w:rsid w:val="0067532C"/>
    <w:rsid w:val="006755A6"/>
    <w:rsid w:val="006758B0"/>
    <w:rsid w:val="006761F9"/>
    <w:rsid w:val="006769A7"/>
    <w:rsid w:val="00676A28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75"/>
    <w:rsid w:val="006851D4"/>
    <w:rsid w:val="006851F8"/>
    <w:rsid w:val="00685335"/>
    <w:rsid w:val="006858A6"/>
    <w:rsid w:val="0068597E"/>
    <w:rsid w:val="00685AF0"/>
    <w:rsid w:val="00685F1C"/>
    <w:rsid w:val="0068609D"/>
    <w:rsid w:val="00686145"/>
    <w:rsid w:val="0068628E"/>
    <w:rsid w:val="00686396"/>
    <w:rsid w:val="006863BD"/>
    <w:rsid w:val="006864E6"/>
    <w:rsid w:val="006869BD"/>
    <w:rsid w:val="00686B13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B4A"/>
    <w:rsid w:val="00687B84"/>
    <w:rsid w:val="00687E13"/>
    <w:rsid w:val="00687F90"/>
    <w:rsid w:val="006902B9"/>
    <w:rsid w:val="006903C0"/>
    <w:rsid w:val="006906B3"/>
    <w:rsid w:val="0069072F"/>
    <w:rsid w:val="00690C25"/>
    <w:rsid w:val="00690C56"/>
    <w:rsid w:val="00690F5C"/>
    <w:rsid w:val="00691176"/>
    <w:rsid w:val="006915F7"/>
    <w:rsid w:val="00691655"/>
    <w:rsid w:val="00691754"/>
    <w:rsid w:val="00691ACC"/>
    <w:rsid w:val="00691C40"/>
    <w:rsid w:val="006923FD"/>
    <w:rsid w:val="00692749"/>
    <w:rsid w:val="00692829"/>
    <w:rsid w:val="006929AA"/>
    <w:rsid w:val="00692A62"/>
    <w:rsid w:val="00692AB4"/>
    <w:rsid w:val="00692D2A"/>
    <w:rsid w:val="0069325F"/>
    <w:rsid w:val="00693567"/>
    <w:rsid w:val="00693775"/>
    <w:rsid w:val="006938CC"/>
    <w:rsid w:val="006939A6"/>
    <w:rsid w:val="00693CC6"/>
    <w:rsid w:val="00693EF4"/>
    <w:rsid w:val="006942C4"/>
    <w:rsid w:val="0069478F"/>
    <w:rsid w:val="00694B47"/>
    <w:rsid w:val="00694C5A"/>
    <w:rsid w:val="00694D40"/>
    <w:rsid w:val="0069531D"/>
    <w:rsid w:val="00695418"/>
    <w:rsid w:val="0069627A"/>
    <w:rsid w:val="0069629C"/>
    <w:rsid w:val="0069659F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21B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36A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4E08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7B"/>
    <w:rsid w:val="006B0197"/>
    <w:rsid w:val="006B03A9"/>
    <w:rsid w:val="006B0652"/>
    <w:rsid w:val="006B0B09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16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4EA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509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7D4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18"/>
    <w:rsid w:val="006C4D85"/>
    <w:rsid w:val="006C4EFB"/>
    <w:rsid w:val="006C4F52"/>
    <w:rsid w:val="006C5237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4EE"/>
    <w:rsid w:val="006C7833"/>
    <w:rsid w:val="006D07BD"/>
    <w:rsid w:val="006D081C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57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02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CC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7BE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2F87"/>
    <w:rsid w:val="006F3119"/>
    <w:rsid w:val="006F321B"/>
    <w:rsid w:val="006F335A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5CB5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749"/>
    <w:rsid w:val="00700994"/>
    <w:rsid w:val="007009F4"/>
    <w:rsid w:val="00700BE7"/>
    <w:rsid w:val="00700D8C"/>
    <w:rsid w:val="00701306"/>
    <w:rsid w:val="007013BF"/>
    <w:rsid w:val="007019D8"/>
    <w:rsid w:val="00702080"/>
    <w:rsid w:val="00702307"/>
    <w:rsid w:val="00702865"/>
    <w:rsid w:val="00702E6D"/>
    <w:rsid w:val="00702EE1"/>
    <w:rsid w:val="00702F5E"/>
    <w:rsid w:val="00703956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C9"/>
    <w:rsid w:val="00704CF4"/>
    <w:rsid w:val="00704D65"/>
    <w:rsid w:val="00704ECF"/>
    <w:rsid w:val="00704FCC"/>
    <w:rsid w:val="00705287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6E8B"/>
    <w:rsid w:val="0070701A"/>
    <w:rsid w:val="00707205"/>
    <w:rsid w:val="00707263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68"/>
    <w:rsid w:val="0071167F"/>
    <w:rsid w:val="00711755"/>
    <w:rsid w:val="007117C5"/>
    <w:rsid w:val="00711839"/>
    <w:rsid w:val="007118A0"/>
    <w:rsid w:val="00711901"/>
    <w:rsid w:val="00711BED"/>
    <w:rsid w:val="00711D5C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B2F"/>
    <w:rsid w:val="00716E97"/>
    <w:rsid w:val="00717145"/>
    <w:rsid w:val="00717235"/>
    <w:rsid w:val="00717451"/>
    <w:rsid w:val="007177B2"/>
    <w:rsid w:val="0071780B"/>
    <w:rsid w:val="00717A10"/>
    <w:rsid w:val="00717E5D"/>
    <w:rsid w:val="007201EF"/>
    <w:rsid w:val="00720301"/>
    <w:rsid w:val="00720343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3D0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094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89B"/>
    <w:rsid w:val="00730A18"/>
    <w:rsid w:val="00730E22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018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67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658"/>
    <w:rsid w:val="00735888"/>
    <w:rsid w:val="00735A5F"/>
    <w:rsid w:val="00735F51"/>
    <w:rsid w:val="00735F55"/>
    <w:rsid w:val="00735FAF"/>
    <w:rsid w:val="00736256"/>
    <w:rsid w:val="00736908"/>
    <w:rsid w:val="00736B7A"/>
    <w:rsid w:val="00736E01"/>
    <w:rsid w:val="00736EF4"/>
    <w:rsid w:val="0073749E"/>
    <w:rsid w:val="00737708"/>
    <w:rsid w:val="00737978"/>
    <w:rsid w:val="00737AB1"/>
    <w:rsid w:val="00737EAF"/>
    <w:rsid w:val="00740169"/>
    <w:rsid w:val="00740198"/>
    <w:rsid w:val="00740443"/>
    <w:rsid w:val="0074050A"/>
    <w:rsid w:val="00740541"/>
    <w:rsid w:val="007405B7"/>
    <w:rsid w:val="0074065E"/>
    <w:rsid w:val="0074078E"/>
    <w:rsid w:val="007407F0"/>
    <w:rsid w:val="00740A27"/>
    <w:rsid w:val="00740FCA"/>
    <w:rsid w:val="0074103D"/>
    <w:rsid w:val="00741068"/>
    <w:rsid w:val="00741404"/>
    <w:rsid w:val="00741526"/>
    <w:rsid w:val="00741763"/>
    <w:rsid w:val="0074185B"/>
    <w:rsid w:val="0074195F"/>
    <w:rsid w:val="007419B6"/>
    <w:rsid w:val="00741A65"/>
    <w:rsid w:val="00741FFA"/>
    <w:rsid w:val="00742288"/>
    <w:rsid w:val="00742344"/>
    <w:rsid w:val="007424B3"/>
    <w:rsid w:val="00742755"/>
    <w:rsid w:val="00742AC1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4EEF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754"/>
    <w:rsid w:val="0074789B"/>
    <w:rsid w:val="00747950"/>
    <w:rsid w:val="00747AFE"/>
    <w:rsid w:val="00747B08"/>
    <w:rsid w:val="00747B78"/>
    <w:rsid w:val="00747D80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557"/>
    <w:rsid w:val="007516D9"/>
    <w:rsid w:val="00751CD9"/>
    <w:rsid w:val="00751DB5"/>
    <w:rsid w:val="00751E0F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5D8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BA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B60"/>
    <w:rsid w:val="00757F5E"/>
    <w:rsid w:val="00760077"/>
    <w:rsid w:val="007602E8"/>
    <w:rsid w:val="0076047E"/>
    <w:rsid w:val="0076053F"/>
    <w:rsid w:val="007605FF"/>
    <w:rsid w:val="00760936"/>
    <w:rsid w:val="00760949"/>
    <w:rsid w:val="00760CF8"/>
    <w:rsid w:val="00760E57"/>
    <w:rsid w:val="0076136F"/>
    <w:rsid w:val="00761886"/>
    <w:rsid w:val="00761D94"/>
    <w:rsid w:val="00761DD3"/>
    <w:rsid w:val="007620C3"/>
    <w:rsid w:val="00762238"/>
    <w:rsid w:val="0076252C"/>
    <w:rsid w:val="00762550"/>
    <w:rsid w:val="00762792"/>
    <w:rsid w:val="007627E9"/>
    <w:rsid w:val="00762935"/>
    <w:rsid w:val="00762A3A"/>
    <w:rsid w:val="00762B04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6F03"/>
    <w:rsid w:val="00766F1D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36B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AB8"/>
    <w:rsid w:val="00772B6D"/>
    <w:rsid w:val="00772CBF"/>
    <w:rsid w:val="00772DFD"/>
    <w:rsid w:val="00772E7F"/>
    <w:rsid w:val="00772E8B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76F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0FE"/>
    <w:rsid w:val="00781152"/>
    <w:rsid w:val="007811C0"/>
    <w:rsid w:val="00781278"/>
    <w:rsid w:val="007813E2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470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4FC3"/>
    <w:rsid w:val="0078515C"/>
    <w:rsid w:val="007853B9"/>
    <w:rsid w:val="007853D6"/>
    <w:rsid w:val="007854A3"/>
    <w:rsid w:val="00785533"/>
    <w:rsid w:val="007856C0"/>
    <w:rsid w:val="007858A7"/>
    <w:rsid w:val="00785A18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722"/>
    <w:rsid w:val="0078696A"/>
    <w:rsid w:val="00786BFE"/>
    <w:rsid w:val="00786F62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767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2DC"/>
    <w:rsid w:val="00797741"/>
    <w:rsid w:val="007978B4"/>
    <w:rsid w:val="00797EA5"/>
    <w:rsid w:val="00797F4B"/>
    <w:rsid w:val="007A004E"/>
    <w:rsid w:val="007A00DB"/>
    <w:rsid w:val="007A0144"/>
    <w:rsid w:val="007A07A6"/>
    <w:rsid w:val="007A0884"/>
    <w:rsid w:val="007A09B5"/>
    <w:rsid w:val="007A0C6B"/>
    <w:rsid w:val="007A10D7"/>
    <w:rsid w:val="007A1313"/>
    <w:rsid w:val="007A14B7"/>
    <w:rsid w:val="007A169D"/>
    <w:rsid w:val="007A1BF8"/>
    <w:rsid w:val="007A1D23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2FDA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8D8"/>
    <w:rsid w:val="007A4AE3"/>
    <w:rsid w:val="007A4BDC"/>
    <w:rsid w:val="007A4D2C"/>
    <w:rsid w:val="007A4E6F"/>
    <w:rsid w:val="007A4EFF"/>
    <w:rsid w:val="007A500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4D3"/>
    <w:rsid w:val="007B174B"/>
    <w:rsid w:val="007B18F0"/>
    <w:rsid w:val="007B1922"/>
    <w:rsid w:val="007B1E8A"/>
    <w:rsid w:val="007B1F17"/>
    <w:rsid w:val="007B205C"/>
    <w:rsid w:val="007B223B"/>
    <w:rsid w:val="007B2708"/>
    <w:rsid w:val="007B2715"/>
    <w:rsid w:val="007B2B6F"/>
    <w:rsid w:val="007B2C5D"/>
    <w:rsid w:val="007B2F53"/>
    <w:rsid w:val="007B30BA"/>
    <w:rsid w:val="007B3117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16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5FEB"/>
    <w:rsid w:val="007B6334"/>
    <w:rsid w:val="007B6384"/>
    <w:rsid w:val="007B6E5C"/>
    <w:rsid w:val="007B6EA4"/>
    <w:rsid w:val="007B70D5"/>
    <w:rsid w:val="007B7498"/>
    <w:rsid w:val="007B7560"/>
    <w:rsid w:val="007B772A"/>
    <w:rsid w:val="007B7BCA"/>
    <w:rsid w:val="007B7BF4"/>
    <w:rsid w:val="007C0232"/>
    <w:rsid w:val="007C0248"/>
    <w:rsid w:val="007C0265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D6C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4F1C"/>
    <w:rsid w:val="007C5047"/>
    <w:rsid w:val="007C53F8"/>
    <w:rsid w:val="007C55C2"/>
    <w:rsid w:val="007C5768"/>
    <w:rsid w:val="007C586C"/>
    <w:rsid w:val="007C58EB"/>
    <w:rsid w:val="007C5A5F"/>
    <w:rsid w:val="007C5B27"/>
    <w:rsid w:val="007C5B65"/>
    <w:rsid w:val="007C5E6D"/>
    <w:rsid w:val="007C6164"/>
    <w:rsid w:val="007C65E3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99F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C23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80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8B5"/>
    <w:rsid w:val="007E19E1"/>
    <w:rsid w:val="007E2257"/>
    <w:rsid w:val="007E25CD"/>
    <w:rsid w:val="007E2602"/>
    <w:rsid w:val="007E2B1F"/>
    <w:rsid w:val="007E2BDF"/>
    <w:rsid w:val="007E2CB6"/>
    <w:rsid w:val="007E2CFD"/>
    <w:rsid w:val="007E343B"/>
    <w:rsid w:val="007E354E"/>
    <w:rsid w:val="007E356C"/>
    <w:rsid w:val="007E38F4"/>
    <w:rsid w:val="007E397D"/>
    <w:rsid w:val="007E39C4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4F6F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42A"/>
    <w:rsid w:val="007E6B8B"/>
    <w:rsid w:val="007E6F4E"/>
    <w:rsid w:val="007E726F"/>
    <w:rsid w:val="007E74A1"/>
    <w:rsid w:val="007E74E6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EEB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8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4C2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3E8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82F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0FF3"/>
    <w:rsid w:val="0080143C"/>
    <w:rsid w:val="008014F3"/>
    <w:rsid w:val="00801808"/>
    <w:rsid w:val="00801865"/>
    <w:rsid w:val="008019C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877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8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5C8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39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3D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79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88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4A1"/>
    <w:rsid w:val="008239B2"/>
    <w:rsid w:val="00823C1B"/>
    <w:rsid w:val="00823C84"/>
    <w:rsid w:val="00823CF2"/>
    <w:rsid w:val="00823CF6"/>
    <w:rsid w:val="00824184"/>
    <w:rsid w:val="00824390"/>
    <w:rsid w:val="008244FF"/>
    <w:rsid w:val="008246E0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6FC"/>
    <w:rsid w:val="00827E1B"/>
    <w:rsid w:val="008300E9"/>
    <w:rsid w:val="0083039F"/>
    <w:rsid w:val="008304D8"/>
    <w:rsid w:val="00830AD7"/>
    <w:rsid w:val="00830BC6"/>
    <w:rsid w:val="00830D02"/>
    <w:rsid w:val="00830E2E"/>
    <w:rsid w:val="008314ED"/>
    <w:rsid w:val="0083178E"/>
    <w:rsid w:val="00831F26"/>
    <w:rsid w:val="0083202D"/>
    <w:rsid w:val="008324B2"/>
    <w:rsid w:val="0083253F"/>
    <w:rsid w:val="008326B7"/>
    <w:rsid w:val="00832947"/>
    <w:rsid w:val="008329C3"/>
    <w:rsid w:val="008329CD"/>
    <w:rsid w:val="008329D1"/>
    <w:rsid w:val="008329E9"/>
    <w:rsid w:val="00832D3D"/>
    <w:rsid w:val="00832F72"/>
    <w:rsid w:val="008331BF"/>
    <w:rsid w:val="008331C6"/>
    <w:rsid w:val="00833241"/>
    <w:rsid w:val="00833431"/>
    <w:rsid w:val="008334AE"/>
    <w:rsid w:val="00833899"/>
    <w:rsid w:val="00833C2E"/>
    <w:rsid w:val="00834176"/>
    <w:rsid w:val="00834953"/>
    <w:rsid w:val="00834B9E"/>
    <w:rsid w:val="00834C80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1D0"/>
    <w:rsid w:val="008402F7"/>
    <w:rsid w:val="008404DE"/>
    <w:rsid w:val="00840A2E"/>
    <w:rsid w:val="00840C28"/>
    <w:rsid w:val="00840DBE"/>
    <w:rsid w:val="0084125B"/>
    <w:rsid w:val="00841BA7"/>
    <w:rsid w:val="00841BBA"/>
    <w:rsid w:val="00841D5D"/>
    <w:rsid w:val="008421D1"/>
    <w:rsid w:val="00842DBA"/>
    <w:rsid w:val="0084322A"/>
    <w:rsid w:val="008434A2"/>
    <w:rsid w:val="00843707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AE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070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62D"/>
    <w:rsid w:val="00856861"/>
    <w:rsid w:val="00856ADC"/>
    <w:rsid w:val="00856BAD"/>
    <w:rsid w:val="00856D33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60C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5DE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4"/>
    <w:rsid w:val="008648C6"/>
    <w:rsid w:val="008648D7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44D"/>
    <w:rsid w:val="00867643"/>
    <w:rsid w:val="008676E7"/>
    <w:rsid w:val="0086775D"/>
    <w:rsid w:val="00867EF6"/>
    <w:rsid w:val="00870130"/>
    <w:rsid w:val="00870192"/>
    <w:rsid w:val="008702B1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44"/>
    <w:rsid w:val="00873C57"/>
    <w:rsid w:val="00873FFA"/>
    <w:rsid w:val="008740F8"/>
    <w:rsid w:val="00874721"/>
    <w:rsid w:val="0087479C"/>
    <w:rsid w:val="008749B4"/>
    <w:rsid w:val="00874D2C"/>
    <w:rsid w:val="00874E32"/>
    <w:rsid w:val="0087565E"/>
    <w:rsid w:val="00875A0C"/>
    <w:rsid w:val="00875DDB"/>
    <w:rsid w:val="00875E4E"/>
    <w:rsid w:val="00876147"/>
    <w:rsid w:val="00876634"/>
    <w:rsid w:val="008766C5"/>
    <w:rsid w:val="00876714"/>
    <w:rsid w:val="0087695B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BA9"/>
    <w:rsid w:val="00881E2E"/>
    <w:rsid w:val="008821A2"/>
    <w:rsid w:val="00882A2B"/>
    <w:rsid w:val="00882B85"/>
    <w:rsid w:val="00882E2B"/>
    <w:rsid w:val="00882FAF"/>
    <w:rsid w:val="008830E5"/>
    <w:rsid w:val="00883190"/>
    <w:rsid w:val="0088379D"/>
    <w:rsid w:val="00883BEC"/>
    <w:rsid w:val="00883ED9"/>
    <w:rsid w:val="00884102"/>
    <w:rsid w:val="008844E4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B98"/>
    <w:rsid w:val="00890F02"/>
    <w:rsid w:val="00891782"/>
    <w:rsid w:val="00891835"/>
    <w:rsid w:val="00891AF0"/>
    <w:rsid w:val="00891DFA"/>
    <w:rsid w:val="00891E80"/>
    <w:rsid w:val="0089217E"/>
    <w:rsid w:val="00892241"/>
    <w:rsid w:val="0089228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C26"/>
    <w:rsid w:val="00895F71"/>
    <w:rsid w:val="00896385"/>
    <w:rsid w:val="00896387"/>
    <w:rsid w:val="00896480"/>
    <w:rsid w:val="008965E7"/>
    <w:rsid w:val="00896708"/>
    <w:rsid w:val="0089678A"/>
    <w:rsid w:val="008969E6"/>
    <w:rsid w:val="00896C69"/>
    <w:rsid w:val="008974E9"/>
    <w:rsid w:val="0089771A"/>
    <w:rsid w:val="00897B8F"/>
    <w:rsid w:val="00897DE5"/>
    <w:rsid w:val="00897EAC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4C"/>
    <w:rsid w:val="008A2971"/>
    <w:rsid w:val="008A29E8"/>
    <w:rsid w:val="008A2C9F"/>
    <w:rsid w:val="008A2D45"/>
    <w:rsid w:val="008A2DE6"/>
    <w:rsid w:val="008A305D"/>
    <w:rsid w:val="008A327B"/>
    <w:rsid w:val="008A38B9"/>
    <w:rsid w:val="008A3BA7"/>
    <w:rsid w:val="008A3DC1"/>
    <w:rsid w:val="008A40BF"/>
    <w:rsid w:val="008A4119"/>
    <w:rsid w:val="008A422D"/>
    <w:rsid w:val="008A45FB"/>
    <w:rsid w:val="008A466B"/>
    <w:rsid w:val="008A48C7"/>
    <w:rsid w:val="008A4927"/>
    <w:rsid w:val="008A4B28"/>
    <w:rsid w:val="008A4D15"/>
    <w:rsid w:val="008A4D84"/>
    <w:rsid w:val="008A4E46"/>
    <w:rsid w:val="008A57C2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5F2"/>
    <w:rsid w:val="008A76D4"/>
    <w:rsid w:val="008A7782"/>
    <w:rsid w:val="008A7E94"/>
    <w:rsid w:val="008A7F9A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18C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B9A"/>
    <w:rsid w:val="008C1C52"/>
    <w:rsid w:val="008C1E1B"/>
    <w:rsid w:val="008C2454"/>
    <w:rsid w:val="008C24C1"/>
    <w:rsid w:val="008C29D2"/>
    <w:rsid w:val="008C2AA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1EC"/>
    <w:rsid w:val="008C43F8"/>
    <w:rsid w:val="008C4642"/>
    <w:rsid w:val="008C4B1C"/>
    <w:rsid w:val="008C4B53"/>
    <w:rsid w:val="008C4B5E"/>
    <w:rsid w:val="008C4F30"/>
    <w:rsid w:val="008C505A"/>
    <w:rsid w:val="008C5196"/>
    <w:rsid w:val="008C5261"/>
    <w:rsid w:val="008C52CB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B87"/>
    <w:rsid w:val="008C7CF1"/>
    <w:rsid w:val="008C7F15"/>
    <w:rsid w:val="008D050B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649"/>
    <w:rsid w:val="008D3CBB"/>
    <w:rsid w:val="008D3F5C"/>
    <w:rsid w:val="008D407F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5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A92"/>
    <w:rsid w:val="008D6C22"/>
    <w:rsid w:val="008D6C68"/>
    <w:rsid w:val="008D6D28"/>
    <w:rsid w:val="008D6D83"/>
    <w:rsid w:val="008D6EED"/>
    <w:rsid w:val="008D78FE"/>
    <w:rsid w:val="008D797E"/>
    <w:rsid w:val="008D7C5E"/>
    <w:rsid w:val="008E02F4"/>
    <w:rsid w:val="008E031F"/>
    <w:rsid w:val="008E03A4"/>
    <w:rsid w:val="008E07F6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5F1"/>
    <w:rsid w:val="008E2613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28C"/>
    <w:rsid w:val="008E531E"/>
    <w:rsid w:val="008E5884"/>
    <w:rsid w:val="008E62F9"/>
    <w:rsid w:val="008E64D7"/>
    <w:rsid w:val="008E66CF"/>
    <w:rsid w:val="008E67EA"/>
    <w:rsid w:val="008E6A99"/>
    <w:rsid w:val="008E6AAA"/>
    <w:rsid w:val="008E6B80"/>
    <w:rsid w:val="008E6F27"/>
    <w:rsid w:val="008E713C"/>
    <w:rsid w:val="008E7644"/>
    <w:rsid w:val="008E766D"/>
    <w:rsid w:val="008E76B1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656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AD8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6FE"/>
    <w:rsid w:val="008F376B"/>
    <w:rsid w:val="008F3900"/>
    <w:rsid w:val="008F3BAA"/>
    <w:rsid w:val="008F3EA7"/>
    <w:rsid w:val="008F3F97"/>
    <w:rsid w:val="008F4164"/>
    <w:rsid w:val="008F41AB"/>
    <w:rsid w:val="008F4215"/>
    <w:rsid w:val="008F42EF"/>
    <w:rsid w:val="008F445A"/>
    <w:rsid w:val="008F4516"/>
    <w:rsid w:val="008F49AC"/>
    <w:rsid w:val="008F4BD3"/>
    <w:rsid w:val="008F4D7D"/>
    <w:rsid w:val="008F52DB"/>
    <w:rsid w:val="008F53E4"/>
    <w:rsid w:val="008F567E"/>
    <w:rsid w:val="008F5761"/>
    <w:rsid w:val="008F59AD"/>
    <w:rsid w:val="008F5C79"/>
    <w:rsid w:val="008F5D4F"/>
    <w:rsid w:val="008F5DDD"/>
    <w:rsid w:val="008F5ECF"/>
    <w:rsid w:val="008F60DF"/>
    <w:rsid w:val="008F661E"/>
    <w:rsid w:val="008F6758"/>
    <w:rsid w:val="008F6778"/>
    <w:rsid w:val="008F6825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248"/>
    <w:rsid w:val="0090242A"/>
    <w:rsid w:val="009026D7"/>
    <w:rsid w:val="009029DC"/>
    <w:rsid w:val="00902A6D"/>
    <w:rsid w:val="00902BD8"/>
    <w:rsid w:val="00902D1E"/>
    <w:rsid w:val="00902D9C"/>
    <w:rsid w:val="0090307D"/>
    <w:rsid w:val="009030F4"/>
    <w:rsid w:val="00903250"/>
    <w:rsid w:val="0090341F"/>
    <w:rsid w:val="009039B3"/>
    <w:rsid w:val="00903A30"/>
    <w:rsid w:val="00903ABD"/>
    <w:rsid w:val="009042C4"/>
    <w:rsid w:val="00904374"/>
    <w:rsid w:val="0090445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5F3F"/>
    <w:rsid w:val="00906242"/>
    <w:rsid w:val="009064A4"/>
    <w:rsid w:val="009064BE"/>
    <w:rsid w:val="00906690"/>
    <w:rsid w:val="0090712A"/>
    <w:rsid w:val="009074CA"/>
    <w:rsid w:val="009078C1"/>
    <w:rsid w:val="00907B50"/>
    <w:rsid w:val="00907CEE"/>
    <w:rsid w:val="00907DC8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17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EEF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4B9"/>
    <w:rsid w:val="0091562C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17F6E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0ED0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AA9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3ED7"/>
    <w:rsid w:val="009240ED"/>
    <w:rsid w:val="00924383"/>
    <w:rsid w:val="00924617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7D4"/>
    <w:rsid w:val="00926C4C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1DAE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04"/>
    <w:rsid w:val="00934889"/>
    <w:rsid w:val="00934A7B"/>
    <w:rsid w:val="00934AD6"/>
    <w:rsid w:val="00934CDC"/>
    <w:rsid w:val="00934F78"/>
    <w:rsid w:val="0093520D"/>
    <w:rsid w:val="0093528C"/>
    <w:rsid w:val="00935795"/>
    <w:rsid w:val="009360C1"/>
    <w:rsid w:val="0093676C"/>
    <w:rsid w:val="009367D2"/>
    <w:rsid w:val="00936A69"/>
    <w:rsid w:val="00936FB0"/>
    <w:rsid w:val="00937095"/>
    <w:rsid w:val="0093712D"/>
    <w:rsid w:val="009372E1"/>
    <w:rsid w:val="0093730F"/>
    <w:rsid w:val="00937388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55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109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B81"/>
    <w:rsid w:val="00943C55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5CE1"/>
    <w:rsid w:val="00946DED"/>
    <w:rsid w:val="00947038"/>
    <w:rsid w:val="009472A8"/>
    <w:rsid w:val="009472C6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5E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9B6"/>
    <w:rsid w:val="00952BF5"/>
    <w:rsid w:val="00952EC0"/>
    <w:rsid w:val="009533D5"/>
    <w:rsid w:val="0095359D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C8D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B8C"/>
    <w:rsid w:val="00955D02"/>
    <w:rsid w:val="00955DD3"/>
    <w:rsid w:val="00955F49"/>
    <w:rsid w:val="009565B3"/>
    <w:rsid w:val="009565DA"/>
    <w:rsid w:val="00956666"/>
    <w:rsid w:val="00956776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57F83"/>
    <w:rsid w:val="00960029"/>
    <w:rsid w:val="00960085"/>
    <w:rsid w:val="009600FD"/>
    <w:rsid w:val="0096031C"/>
    <w:rsid w:val="00960810"/>
    <w:rsid w:val="00960826"/>
    <w:rsid w:val="0096119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78B"/>
    <w:rsid w:val="0096799B"/>
    <w:rsid w:val="00967C1D"/>
    <w:rsid w:val="00967E50"/>
    <w:rsid w:val="009704C4"/>
    <w:rsid w:val="009705F5"/>
    <w:rsid w:val="00970620"/>
    <w:rsid w:val="009707A2"/>
    <w:rsid w:val="009709ED"/>
    <w:rsid w:val="00970A33"/>
    <w:rsid w:val="00970AD4"/>
    <w:rsid w:val="00970B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94D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0F"/>
    <w:rsid w:val="009769DC"/>
    <w:rsid w:val="00976B96"/>
    <w:rsid w:val="00976DF0"/>
    <w:rsid w:val="00976EDC"/>
    <w:rsid w:val="00976F3D"/>
    <w:rsid w:val="00977020"/>
    <w:rsid w:val="0097733C"/>
    <w:rsid w:val="0097737A"/>
    <w:rsid w:val="009774C8"/>
    <w:rsid w:val="0097751B"/>
    <w:rsid w:val="00977B48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7D2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5BFA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670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6DC8"/>
    <w:rsid w:val="009A7355"/>
    <w:rsid w:val="009A7471"/>
    <w:rsid w:val="009A76EC"/>
    <w:rsid w:val="009A7A5A"/>
    <w:rsid w:val="009A7D65"/>
    <w:rsid w:val="009A7EE9"/>
    <w:rsid w:val="009A7F9F"/>
    <w:rsid w:val="009B008B"/>
    <w:rsid w:val="009B0540"/>
    <w:rsid w:val="009B08E2"/>
    <w:rsid w:val="009B0995"/>
    <w:rsid w:val="009B0C75"/>
    <w:rsid w:val="009B0DBC"/>
    <w:rsid w:val="009B10DE"/>
    <w:rsid w:val="009B111A"/>
    <w:rsid w:val="009B1177"/>
    <w:rsid w:val="009B1377"/>
    <w:rsid w:val="009B15D4"/>
    <w:rsid w:val="009B163E"/>
    <w:rsid w:val="009B1899"/>
    <w:rsid w:val="009B1C4C"/>
    <w:rsid w:val="009B1C5B"/>
    <w:rsid w:val="009B1E7B"/>
    <w:rsid w:val="009B1F62"/>
    <w:rsid w:val="009B2068"/>
    <w:rsid w:val="009B209E"/>
    <w:rsid w:val="009B26C1"/>
    <w:rsid w:val="009B27DD"/>
    <w:rsid w:val="009B2839"/>
    <w:rsid w:val="009B2848"/>
    <w:rsid w:val="009B2876"/>
    <w:rsid w:val="009B2BE9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3E5"/>
    <w:rsid w:val="009B5ACE"/>
    <w:rsid w:val="009B5AE6"/>
    <w:rsid w:val="009B5B9A"/>
    <w:rsid w:val="009B5CFD"/>
    <w:rsid w:val="009B6494"/>
    <w:rsid w:val="009B6676"/>
    <w:rsid w:val="009B6890"/>
    <w:rsid w:val="009B6B62"/>
    <w:rsid w:val="009B6CBD"/>
    <w:rsid w:val="009B6EBD"/>
    <w:rsid w:val="009B6F36"/>
    <w:rsid w:val="009B71EE"/>
    <w:rsid w:val="009B7353"/>
    <w:rsid w:val="009B736C"/>
    <w:rsid w:val="009B7445"/>
    <w:rsid w:val="009B7625"/>
    <w:rsid w:val="009B7BFA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25F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AE"/>
    <w:rsid w:val="009C4BF9"/>
    <w:rsid w:val="009C4E51"/>
    <w:rsid w:val="009C50DE"/>
    <w:rsid w:val="009C5247"/>
    <w:rsid w:val="009C541B"/>
    <w:rsid w:val="009C580B"/>
    <w:rsid w:val="009C5AFF"/>
    <w:rsid w:val="009C5CDE"/>
    <w:rsid w:val="009C5E02"/>
    <w:rsid w:val="009C62EE"/>
    <w:rsid w:val="009C6473"/>
    <w:rsid w:val="009C671E"/>
    <w:rsid w:val="009C6845"/>
    <w:rsid w:val="009C68BE"/>
    <w:rsid w:val="009C68C6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BFC"/>
    <w:rsid w:val="009D1D28"/>
    <w:rsid w:val="009D1D9A"/>
    <w:rsid w:val="009D1E66"/>
    <w:rsid w:val="009D1F49"/>
    <w:rsid w:val="009D20D7"/>
    <w:rsid w:val="009D2311"/>
    <w:rsid w:val="009D253C"/>
    <w:rsid w:val="009D25DE"/>
    <w:rsid w:val="009D26AB"/>
    <w:rsid w:val="009D26EF"/>
    <w:rsid w:val="009D290F"/>
    <w:rsid w:val="009D2AFC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D79F2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1DF8"/>
    <w:rsid w:val="009E1FC9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9B3"/>
    <w:rsid w:val="009E3B83"/>
    <w:rsid w:val="009E3BC7"/>
    <w:rsid w:val="009E3C18"/>
    <w:rsid w:val="009E3C8B"/>
    <w:rsid w:val="009E3DA7"/>
    <w:rsid w:val="009E3ED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0CE"/>
    <w:rsid w:val="009E5490"/>
    <w:rsid w:val="009E5AD1"/>
    <w:rsid w:val="009E5FCD"/>
    <w:rsid w:val="009E5FCF"/>
    <w:rsid w:val="009E6386"/>
    <w:rsid w:val="009E6489"/>
    <w:rsid w:val="009E6674"/>
    <w:rsid w:val="009E6B41"/>
    <w:rsid w:val="009E6B61"/>
    <w:rsid w:val="009E6E21"/>
    <w:rsid w:val="009E6E62"/>
    <w:rsid w:val="009E712D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2B4"/>
    <w:rsid w:val="009F0325"/>
    <w:rsid w:val="009F03D8"/>
    <w:rsid w:val="009F077C"/>
    <w:rsid w:val="009F0A48"/>
    <w:rsid w:val="009F0E5F"/>
    <w:rsid w:val="009F0F58"/>
    <w:rsid w:val="009F1138"/>
    <w:rsid w:val="009F1417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675"/>
    <w:rsid w:val="009F293D"/>
    <w:rsid w:val="009F29B7"/>
    <w:rsid w:val="009F2A21"/>
    <w:rsid w:val="009F2DD0"/>
    <w:rsid w:val="009F3008"/>
    <w:rsid w:val="009F35DE"/>
    <w:rsid w:val="009F3752"/>
    <w:rsid w:val="009F3B1E"/>
    <w:rsid w:val="009F3F03"/>
    <w:rsid w:val="009F40AA"/>
    <w:rsid w:val="009F4250"/>
    <w:rsid w:val="009F4256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42A"/>
    <w:rsid w:val="009F67FC"/>
    <w:rsid w:val="009F6DEF"/>
    <w:rsid w:val="009F70E1"/>
    <w:rsid w:val="009F73AF"/>
    <w:rsid w:val="009F758A"/>
    <w:rsid w:val="009F76FD"/>
    <w:rsid w:val="009F7799"/>
    <w:rsid w:val="009F793F"/>
    <w:rsid w:val="009F7993"/>
    <w:rsid w:val="009F7A03"/>
    <w:rsid w:val="009F7B3A"/>
    <w:rsid w:val="009F7BC2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D0F"/>
    <w:rsid w:val="00A01D46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2FB4"/>
    <w:rsid w:val="00A0318E"/>
    <w:rsid w:val="00A03377"/>
    <w:rsid w:val="00A03534"/>
    <w:rsid w:val="00A038AB"/>
    <w:rsid w:val="00A03B23"/>
    <w:rsid w:val="00A03C53"/>
    <w:rsid w:val="00A03C8E"/>
    <w:rsid w:val="00A03EF7"/>
    <w:rsid w:val="00A049BB"/>
    <w:rsid w:val="00A04A6E"/>
    <w:rsid w:val="00A04F47"/>
    <w:rsid w:val="00A054AD"/>
    <w:rsid w:val="00A0564C"/>
    <w:rsid w:val="00A05721"/>
    <w:rsid w:val="00A05871"/>
    <w:rsid w:val="00A058FC"/>
    <w:rsid w:val="00A05A96"/>
    <w:rsid w:val="00A05DE3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3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60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EB0"/>
    <w:rsid w:val="00A17F54"/>
    <w:rsid w:val="00A20020"/>
    <w:rsid w:val="00A20033"/>
    <w:rsid w:val="00A2011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862"/>
    <w:rsid w:val="00A23AB9"/>
    <w:rsid w:val="00A23C66"/>
    <w:rsid w:val="00A23CA5"/>
    <w:rsid w:val="00A24206"/>
    <w:rsid w:val="00A24CA0"/>
    <w:rsid w:val="00A25804"/>
    <w:rsid w:val="00A25B8B"/>
    <w:rsid w:val="00A26177"/>
    <w:rsid w:val="00A26248"/>
    <w:rsid w:val="00A2645E"/>
    <w:rsid w:val="00A269FD"/>
    <w:rsid w:val="00A26A9C"/>
    <w:rsid w:val="00A26B27"/>
    <w:rsid w:val="00A26C10"/>
    <w:rsid w:val="00A26CE6"/>
    <w:rsid w:val="00A27117"/>
    <w:rsid w:val="00A271FD"/>
    <w:rsid w:val="00A27659"/>
    <w:rsid w:val="00A27801"/>
    <w:rsid w:val="00A27A68"/>
    <w:rsid w:val="00A27A7B"/>
    <w:rsid w:val="00A27ADF"/>
    <w:rsid w:val="00A27B00"/>
    <w:rsid w:val="00A27FFA"/>
    <w:rsid w:val="00A30411"/>
    <w:rsid w:val="00A30556"/>
    <w:rsid w:val="00A30702"/>
    <w:rsid w:val="00A3095D"/>
    <w:rsid w:val="00A30A57"/>
    <w:rsid w:val="00A30A89"/>
    <w:rsid w:val="00A30BAB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B43"/>
    <w:rsid w:val="00A32B78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B61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0CF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AF5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31"/>
    <w:rsid w:val="00A47EED"/>
    <w:rsid w:val="00A47EFD"/>
    <w:rsid w:val="00A47FA7"/>
    <w:rsid w:val="00A5005C"/>
    <w:rsid w:val="00A508AF"/>
    <w:rsid w:val="00A50BC5"/>
    <w:rsid w:val="00A50C3E"/>
    <w:rsid w:val="00A50DB9"/>
    <w:rsid w:val="00A50E27"/>
    <w:rsid w:val="00A50EC5"/>
    <w:rsid w:val="00A5131B"/>
    <w:rsid w:val="00A516AB"/>
    <w:rsid w:val="00A51844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226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C01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523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67D6F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BC2"/>
    <w:rsid w:val="00A71D82"/>
    <w:rsid w:val="00A72167"/>
    <w:rsid w:val="00A7217D"/>
    <w:rsid w:val="00A72800"/>
    <w:rsid w:val="00A728E0"/>
    <w:rsid w:val="00A72B10"/>
    <w:rsid w:val="00A73133"/>
    <w:rsid w:val="00A73361"/>
    <w:rsid w:val="00A733AF"/>
    <w:rsid w:val="00A733B7"/>
    <w:rsid w:val="00A7376A"/>
    <w:rsid w:val="00A73BC3"/>
    <w:rsid w:val="00A73C87"/>
    <w:rsid w:val="00A73E16"/>
    <w:rsid w:val="00A73F70"/>
    <w:rsid w:val="00A7417B"/>
    <w:rsid w:val="00A7423F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0F02"/>
    <w:rsid w:val="00A810B1"/>
    <w:rsid w:val="00A81505"/>
    <w:rsid w:val="00A81510"/>
    <w:rsid w:val="00A815EF"/>
    <w:rsid w:val="00A8164F"/>
    <w:rsid w:val="00A818A4"/>
    <w:rsid w:val="00A8196A"/>
    <w:rsid w:val="00A81A38"/>
    <w:rsid w:val="00A81CB8"/>
    <w:rsid w:val="00A81D0E"/>
    <w:rsid w:val="00A82594"/>
    <w:rsid w:val="00A82A4A"/>
    <w:rsid w:val="00A82C5E"/>
    <w:rsid w:val="00A8321B"/>
    <w:rsid w:val="00A83291"/>
    <w:rsid w:val="00A83388"/>
    <w:rsid w:val="00A83820"/>
    <w:rsid w:val="00A83829"/>
    <w:rsid w:val="00A83964"/>
    <w:rsid w:val="00A83B53"/>
    <w:rsid w:val="00A83D39"/>
    <w:rsid w:val="00A83D5A"/>
    <w:rsid w:val="00A83D73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120"/>
    <w:rsid w:val="00A87263"/>
    <w:rsid w:val="00A8739B"/>
    <w:rsid w:val="00A87455"/>
    <w:rsid w:val="00A87B03"/>
    <w:rsid w:val="00A87BC7"/>
    <w:rsid w:val="00A87C4F"/>
    <w:rsid w:val="00A87ED2"/>
    <w:rsid w:val="00A90449"/>
    <w:rsid w:val="00A90478"/>
    <w:rsid w:val="00A90672"/>
    <w:rsid w:val="00A90717"/>
    <w:rsid w:val="00A90AE7"/>
    <w:rsid w:val="00A90AFC"/>
    <w:rsid w:val="00A90CD8"/>
    <w:rsid w:val="00A90E16"/>
    <w:rsid w:val="00A90F68"/>
    <w:rsid w:val="00A91162"/>
    <w:rsid w:val="00A912CA"/>
    <w:rsid w:val="00A916E3"/>
    <w:rsid w:val="00A91794"/>
    <w:rsid w:val="00A918B3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5A"/>
    <w:rsid w:val="00A943BF"/>
    <w:rsid w:val="00A943D0"/>
    <w:rsid w:val="00A94510"/>
    <w:rsid w:val="00A9485C"/>
    <w:rsid w:val="00A94970"/>
    <w:rsid w:val="00A94BD2"/>
    <w:rsid w:val="00A94CC4"/>
    <w:rsid w:val="00A94EDA"/>
    <w:rsid w:val="00A95113"/>
    <w:rsid w:val="00A9515E"/>
    <w:rsid w:val="00A951C5"/>
    <w:rsid w:val="00A955DA"/>
    <w:rsid w:val="00A95992"/>
    <w:rsid w:val="00A95A3D"/>
    <w:rsid w:val="00A95BB1"/>
    <w:rsid w:val="00A95D34"/>
    <w:rsid w:val="00A95F41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6FF5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27C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3C1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2B2"/>
    <w:rsid w:val="00AA6324"/>
    <w:rsid w:val="00AA6AF1"/>
    <w:rsid w:val="00AA6B6E"/>
    <w:rsid w:val="00AA6C06"/>
    <w:rsid w:val="00AA6E04"/>
    <w:rsid w:val="00AA6EBD"/>
    <w:rsid w:val="00AA6F58"/>
    <w:rsid w:val="00AA6FD8"/>
    <w:rsid w:val="00AA72A6"/>
    <w:rsid w:val="00AA735A"/>
    <w:rsid w:val="00AA76F8"/>
    <w:rsid w:val="00AA7885"/>
    <w:rsid w:val="00AB016B"/>
    <w:rsid w:val="00AB01BF"/>
    <w:rsid w:val="00AB0200"/>
    <w:rsid w:val="00AB0512"/>
    <w:rsid w:val="00AB0557"/>
    <w:rsid w:val="00AB0668"/>
    <w:rsid w:val="00AB06AE"/>
    <w:rsid w:val="00AB0765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3EAF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5FF0"/>
    <w:rsid w:val="00AB60FF"/>
    <w:rsid w:val="00AB612C"/>
    <w:rsid w:val="00AB62F6"/>
    <w:rsid w:val="00AB639F"/>
    <w:rsid w:val="00AB640F"/>
    <w:rsid w:val="00AB64F6"/>
    <w:rsid w:val="00AB6562"/>
    <w:rsid w:val="00AB66E5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88F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E6F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A2E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C7E8F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9B6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5F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AA9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A6"/>
    <w:rsid w:val="00AE42DF"/>
    <w:rsid w:val="00AE4361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C92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2DD2"/>
    <w:rsid w:val="00AF306A"/>
    <w:rsid w:val="00AF318C"/>
    <w:rsid w:val="00AF3481"/>
    <w:rsid w:val="00AF349E"/>
    <w:rsid w:val="00AF34CF"/>
    <w:rsid w:val="00AF34D2"/>
    <w:rsid w:val="00AF3523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CD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16F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8F5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45E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CE8"/>
    <w:rsid w:val="00B11E17"/>
    <w:rsid w:val="00B120EB"/>
    <w:rsid w:val="00B121EB"/>
    <w:rsid w:val="00B12278"/>
    <w:rsid w:val="00B1229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4F91"/>
    <w:rsid w:val="00B15348"/>
    <w:rsid w:val="00B158E3"/>
    <w:rsid w:val="00B15D67"/>
    <w:rsid w:val="00B163E2"/>
    <w:rsid w:val="00B16409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981"/>
    <w:rsid w:val="00B219A7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0A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8E5"/>
    <w:rsid w:val="00B32CE0"/>
    <w:rsid w:val="00B32DA1"/>
    <w:rsid w:val="00B32E00"/>
    <w:rsid w:val="00B32EDE"/>
    <w:rsid w:val="00B32F3C"/>
    <w:rsid w:val="00B3304B"/>
    <w:rsid w:val="00B33193"/>
    <w:rsid w:val="00B33373"/>
    <w:rsid w:val="00B33534"/>
    <w:rsid w:val="00B33BFF"/>
    <w:rsid w:val="00B33C2B"/>
    <w:rsid w:val="00B33F0B"/>
    <w:rsid w:val="00B340CF"/>
    <w:rsid w:val="00B3417E"/>
    <w:rsid w:val="00B3423B"/>
    <w:rsid w:val="00B34267"/>
    <w:rsid w:val="00B34325"/>
    <w:rsid w:val="00B344E4"/>
    <w:rsid w:val="00B3478A"/>
    <w:rsid w:val="00B3489B"/>
    <w:rsid w:val="00B348AC"/>
    <w:rsid w:val="00B34CF8"/>
    <w:rsid w:val="00B34E53"/>
    <w:rsid w:val="00B34EBA"/>
    <w:rsid w:val="00B35557"/>
    <w:rsid w:val="00B35756"/>
    <w:rsid w:val="00B35B1B"/>
    <w:rsid w:val="00B35C09"/>
    <w:rsid w:val="00B35D50"/>
    <w:rsid w:val="00B35E71"/>
    <w:rsid w:val="00B36007"/>
    <w:rsid w:val="00B36568"/>
    <w:rsid w:val="00B36696"/>
    <w:rsid w:val="00B36786"/>
    <w:rsid w:val="00B3681F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D5F"/>
    <w:rsid w:val="00B41EF3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E1D"/>
    <w:rsid w:val="00B46F6A"/>
    <w:rsid w:val="00B47152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AF8"/>
    <w:rsid w:val="00B51B95"/>
    <w:rsid w:val="00B51CE6"/>
    <w:rsid w:val="00B51EEE"/>
    <w:rsid w:val="00B52026"/>
    <w:rsid w:val="00B5216C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43D"/>
    <w:rsid w:val="00B55523"/>
    <w:rsid w:val="00B5566C"/>
    <w:rsid w:val="00B55763"/>
    <w:rsid w:val="00B559BA"/>
    <w:rsid w:val="00B55B40"/>
    <w:rsid w:val="00B55B67"/>
    <w:rsid w:val="00B55C6A"/>
    <w:rsid w:val="00B55D45"/>
    <w:rsid w:val="00B55F01"/>
    <w:rsid w:val="00B55F80"/>
    <w:rsid w:val="00B55F82"/>
    <w:rsid w:val="00B561ED"/>
    <w:rsid w:val="00B5664A"/>
    <w:rsid w:val="00B566FC"/>
    <w:rsid w:val="00B56F5B"/>
    <w:rsid w:val="00B5719F"/>
    <w:rsid w:val="00B574EC"/>
    <w:rsid w:val="00B5791F"/>
    <w:rsid w:val="00B57968"/>
    <w:rsid w:val="00B57B4C"/>
    <w:rsid w:val="00B600E1"/>
    <w:rsid w:val="00B60180"/>
    <w:rsid w:val="00B6028E"/>
    <w:rsid w:val="00B6058E"/>
    <w:rsid w:val="00B605EA"/>
    <w:rsid w:val="00B60948"/>
    <w:rsid w:val="00B60A98"/>
    <w:rsid w:val="00B60B8C"/>
    <w:rsid w:val="00B60BBD"/>
    <w:rsid w:val="00B60DD2"/>
    <w:rsid w:val="00B6126C"/>
    <w:rsid w:val="00B612BC"/>
    <w:rsid w:val="00B61B29"/>
    <w:rsid w:val="00B61DF7"/>
    <w:rsid w:val="00B61EAE"/>
    <w:rsid w:val="00B61ED9"/>
    <w:rsid w:val="00B61F2A"/>
    <w:rsid w:val="00B6208F"/>
    <w:rsid w:val="00B624DC"/>
    <w:rsid w:val="00B62B00"/>
    <w:rsid w:val="00B6300A"/>
    <w:rsid w:val="00B63387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0B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71"/>
    <w:rsid w:val="00B71883"/>
    <w:rsid w:val="00B71B5A"/>
    <w:rsid w:val="00B71D14"/>
    <w:rsid w:val="00B71EFE"/>
    <w:rsid w:val="00B723AB"/>
    <w:rsid w:val="00B72615"/>
    <w:rsid w:val="00B7277D"/>
    <w:rsid w:val="00B7285A"/>
    <w:rsid w:val="00B728B5"/>
    <w:rsid w:val="00B72C49"/>
    <w:rsid w:val="00B72C68"/>
    <w:rsid w:val="00B73215"/>
    <w:rsid w:val="00B73611"/>
    <w:rsid w:val="00B736C3"/>
    <w:rsid w:val="00B736F6"/>
    <w:rsid w:val="00B738EE"/>
    <w:rsid w:val="00B73D85"/>
    <w:rsid w:val="00B73F30"/>
    <w:rsid w:val="00B73F79"/>
    <w:rsid w:val="00B7409A"/>
    <w:rsid w:val="00B7428E"/>
    <w:rsid w:val="00B7474C"/>
    <w:rsid w:val="00B74A3A"/>
    <w:rsid w:val="00B74AEB"/>
    <w:rsid w:val="00B74B7A"/>
    <w:rsid w:val="00B74EA2"/>
    <w:rsid w:val="00B74EB4"/>
    <w:rsid w:val="00B752F7"/>
    <w:rsid w:val="00B757EC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2C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DE5"/>
    <w:rsid w:val="00B84E62"/>
    <w:rsid w:val="00B84F7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A29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1B"/>
    <w:rsid w:val="00B91EE6"/>
    <w:rsid w:val="00B923FA"/>
    <w:rsid w:val="00B9244D"/>
    <w:rsid w:val="00B9246C"/>
    <w:rsid w:val="00B925D8"/>
    <w:rsid w:val="00B92625"/>
    <w:rsid w:val="00B926FC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909"/>
    <w:rsid w:val="00B93AB4"/>
    <w:rsid w:val="00B93BD7"/>
    <w:rsid w:val="00B93C7B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279"/>
    <w:rsid w:val="00B975F0"/>
    <w:rsid w:val="00B976ED"/>
    <w:rsid w:val="00B97B26"/>
    <w:rsid w:val="00B97B37"/>
    <w:rsid w:val="00B97D24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11D"/>
    <w:rsid w:val="00BA42FE"/>
    <w:rsid w:val="00BA48DF"/>
    <w:rsid w:val="00BA4E44"/>
    <w:rsid w:val="00BA4F16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44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C53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083"/>
    <w:rsid w:val="00BB2A41"/>
    <w:rsid w:val="00BB2B03"/>
    <w:rsid w:val="00BB2BD0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FF8"/>
    <w:rsid w:val="00BB70A8"/>
    <w:rsid w:val="00BB7210"/>
    <w:rsid w:val="00BB7432"/>
    <w:rsid w:val="00BB7471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AB7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18C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40D"/>
    <w:rsid w:val="00BD3771"/>
    <w:rsid w:val="00BD38D2"/>
    <w:rsid w:val="00BD38E3"/>
    <w:rsid w:val="00BD3903"/>
    <w:rsid w:val="00BD3C60"/>
    <w:rsid w:val="00BD3E84"/>
    <w:rsid w:val="00BD424C"/>
    <w:rsid w:val="00BD4770"/>
    <w:rsid w:val="00BD4B2D"/>
    <w:rsid w:val="00BD4DA7"/>
    <w:rsid w:val="00BD4E82"/>
    <w:rsid w:val="00BD5130"/>
    <w:rsid w:val="00BD5191"/>
    <w:rsid w:val="00BD5261"/>
    <w:rsid w:val="00BD5448"/>
    <w:rsid w:val="00BD54E2"/>
    <w:rsid w:val="00BD5501"/>
    <w:rsid w:val="00BD5779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6FD4"/>
    <w:rsid w:val="00BD7346"/>
    <w:rsid w:val="00BD75EC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1934"/>
    <w:rsid w:val="00BE2075"/>
    <w:rsid w:val="00BE23A3"/>
    <w:rsid w:val="00BE2579"/>
    <w:rsid w:val="00BE2682"/>
    <w:rsid w:val="00BE27E5"/>
    <w:rsid w:val="00BE27FA"/>
    <w:rsid w:val="00BE27FC"/>
    <w:rsid w:val="00BE2882"/>
    <w:rsid w:val="00BE2C94"/>
    <w:rsid w:val="00BE2DDF"/>
    <w:rsid w:val="00BE2FAF"/>
    <w:rsid w:val="00BE313F"/>
    <w:rsid w:val="00BE32AA"/>
    <w:rsid w:val="00BE33E8"/>
    <w:rsid w:val="00BE3465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149"/>
    <w:rsid w:val="00BE72CC"/>
    <w:rsid w:val="00BE76B2"/>
    <w:rsid w:val="00BE7763"/>
    <w:rsid w:val="00BE780E"/>
    <w:rsid w:val="00BE78DB"/>
    <w:rsid w:val="00BE79F4"/>
    <w:rsid w:val="00BE7A27"/>
    <w:rsid w:val="00BE7A42"/>
    <w:rsid w:val="00BE7C5D"/>
    <w:rsid w:val="00BE7F78"/>
    <w:rsid w:val="00BF0044"/>
    <w:rsid w:val="00BF057B"/>
    <w:rsid w:val="00BF093E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884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98A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B00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687"/>
    <w:rsid w:val="00C04BEF"/>
    <w:rsid w:val="00C04F0D"/>
    <w:rsid w:val="00C04F22"/>
    <w:rsid w:val="00C04F5D"/>
    <w:rsid w:val="00C0531D"/>
    <w:rsid w:val="00C05320"/>
    <w:rsid w:val="00C0558E"/>
    <w:rsid w:val="00C05845"/>
    <w:rsid w:val="00C05AF5"/>
    <w:rsid w:val="00C05C84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88C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42"/>
    <w:rsid w:val="00C1295D"/>
    <w:rsid w:val="00C12A67"/>
    <w:rsid w:val="00C1308D"/>
    <w:rsid w:val="00C133D9"/>
    <w:rsid w:val="00C13A6C"/>
    <w:rsid w:val="00C13AD8"/>
    <w:rsid w:val="00C13D41"/>
    <w:rsid w:val="00C14224"/>
    <w:rsid w:val="00C1434E"/>
    <w:rsid w:val="00C1473B"/>
    <w:rsid w:val="00C14783"/>
    <w:rsid w:val="00C1488F"/>
    <w:rsid w:val="00C148E8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8FE"/>
    <w:rsid w:val="00C16A59"/>
    <w:rsid w:val="00C16C47"/>
    <w:rsid w:val="00C1702C"/>
    <w:rsid w:val="00C171F7"/>
    <w:rsid w:val="00C173AE"/>
    <w:rsid w:val="00C17923"/>
    <w:rsid w:val="00C17BB0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491"/>
    <w:rsid w:val="00C225E3"/>
    <w:rsid w:val="00C22CC1"/>
    <w:rsid w:val="00C235B1"/>
    <w:rsid w:val="00C236D7"/>
    <w:rsid w:val="00C23748"/>
    <w:rsid w:val="00C237FC"/>
    <w:rsid w:val="00C23970"/>
    <w:rsid w:val="00C239DE"/>
    <w:rsid w:val="00C23DF6"/>
    <w:rsid w:val="00C23E51"/>
    <w:rsid w:val="00C24393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5F"/>
    <w:rsid w:val="00C257EB"/>
    <w:rsid w:val="00C257FD"/>
    <w:rsid w:val="00C25A33"/>
    <w:rsid w:val="00C25E2A"/>
    <w:rsid w:val="00C25FC9"/>
    <w:rsid w:val="00C2660B"/>
    <w:rsid w:val="00C26A01"/>
    <w:rsid w:val="00C26BF6"/>
    <w:rsid w:val="00C26BFC"/>
    <w:rsid w:val="00C26C78"/>
    <w:rsid w:val="00C26DE3"/>
    <w:rsid w:val="00C272B6"/>
    <w:rsid w:val="00C2730E"/>
    <w:rsid w:val="00C30244"/>
    <w:rsid w:val="00C3059D"/>
    <w:rsid w:val="00C307D2"/>
    <w:rsid w:val="00C3080D"/>
    <w:rsid w:val="00C30A0A"/>
    <w:rsid w:val="00C3105B"/>
    <w:rsid w:val="00C310E7"/>
    <w:rsid w:val="00C313AF"/>
    <w:rsid w:val="00C31A60"/>
    <w:rsid w:val="00C3206F"/>
    <w:rsid w:val="00C322B8"/>
    <w:rsid w:val="00C32AA8"/>
    <w:rsid w:val="00C32F54"/>
    <w:rsid w:val="00C330D2"/>
    <w:rsid w:val="00C33168"/>
    <w:rsid w:val="00C3338B"/>
    <w:rsid w:val="00C335B2"/>
    <w:rsid w:val="00C336B8"/>
    <w:rsid w:val="00C33C0D"/>
    <w:rsid w:val="00C33E6C"/>
    <w:rsid w:val="00C340A2"/>
    <w:rsid w:val="00C34654"/>
    <w:rsid w:val="00C34742"/>
    <w:rsid w:val="00C34C85"/>
    <w:rsid w:val="00C34D91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6E"/>
    <w:rsid w:val="00C367CD"/>
    <w:rsid w:val="00C370A4"/>
    <w:rsid w:val="00C3791C"/>
    <w:rsid w:val="00C37CB2"/>
    <w:rsid w:val="00C37DCA"/>
    <w:rsid w:val="00C37FE6"/>
    <w:rsid w:val="00C40047"/>
    <w:rsid w:val="00C40112"/>
    <w:rsid w:val="00C4016E"/>
    <w:rsid w:val="00C4079A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9FB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080"/>
    <w:rsid w:val="00C4518A"/>
    <w:rsid w:val="00C45393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C7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3F1E"/>
    <w:rsid w:val="00C5422F"/>
    <w:rsid w:val="00C5426D"/>
    <w:rsid w:val="00C542E1"/>
    <w:rsid w:val="00C5450A"/>
    <w:rsid w:val="00C547B9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CFC"/>
    <w:rsid w:val="00C56F59"/>
    <w:rsid w:val="00C56FBD"/>
    <w:rsid w:val="00C56FC6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59D"/>
    <w:rsid w:val="00C607A3"/>
    <w:rsid w:val="00C60A91"/>
    <w:rsid w:val="00C60B86"/>
    <w:rsid w:val="00C60C4B"/>
    <w:rsid w:val="00C60DFC"/>
    <w:rsid w:val="00C60FBF"/>
    <w:rsid w:val="00C610B3"/>
    <w:rsid w:val="00C61729"/>
    <w:rsid w:val="00C618AD"/>
    <w:rsid w:val="00C618DD"/>
    <w:rsid w:val="00C61AD7"/>
    <w:rsid w:val="00C61D4A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234"/>
    <w:rsid w:val="00C6327B"/>
    <w:rsid w:val="00C63481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981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7C1"/>
    <w:rsid w:val="00C67885"/>
    <w:rsid w:val="00C67963"/>
    <w:rsid w:val="00C6798F"/>
    <w:rsid w:val="00C67B8C"/>
    <w:rsid w:val="00C67D0A"/>
    <w:rsid w:val="00C67E06"/>
    <w:rsid w:val="00C70387"/>
    <w:rsid w:val="00C707F3"/>
    <w:rsid w:val="00C70AC5"/>
    <w:rsid w:val="00C70F03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0F6"/>
    <w:rsid w:val="00C741BC"/>
    <w:rsid w:val="00C74338"/>
    <w:rsid w:val="00C744CD"/>
    <w:rsid w:val="00C74514"/>
    <w:rsid w:val="00C746A1"/>
    <w:rsid w:val="00C747E7"/>
    <w:rsid w:val="00C749BC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CB8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01C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CAF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87D59"/>
    <w:rsid w:val="00C9024A"/>
    <w:rsid w:val="00C90333"/>
    <w:rsid w:val="00C90435"/>
    <w:rsid w:val="00C90590"/>
    <w:rsid w:val="00C90A2D"/>
    <w:rsid w:val="00C90C1E"/>
    <w:rsid w:val="00C91189"/>
    <w:rsid w:val="00C914D1"/>
    <w:rsid w:val="00C9154A"/>
    <w:rsid w:val="00C915BE"/>
    <w:rsid w:val="00C919A5"/>
    <w:rsid w:val="00C91B02"/>
    <w:rsid w:val="00C91CDC"/>
    <w:rsid w:val="00C91DAF"/>
    <w:rsid w:val="00C920E8"/>
    <w:rsid w:val="00C9221E"/>
    <w:rsid w:val="00C929C7"/>
    <w:rsid w:val="00C92E53"/>
    <w:rsid w:val="00C92EE8"/>
    <w:rsid w:val="00C93120"/>
    <w:rsid w:val="00C9333E"/>
    <w:rsid w:val="00C93590"/>
    <w:rsid w:val="00C936EB"/>
    <w:rsid w:val="00C93A18"/>
    <w:rsid w:val="00C93D92"/>
    <w:rsid w:val="00C943A9"/>
    <w:rsid w:val="00C945C4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717"/>
    <w:rsid w:val="00CA18AC"/>
    <w:rsid w:val="00CA1AB5"/>
    <w:rsid w:val="00CA1BEF"/>
    <w:rsid w:val="00CA1D0B"/>
    <w:rsid w:val="00CA1D40"/>
    <w:rsid w:val="00CA1DFD"/>
    <w:rsid w:val="00CA1F84"/>
    <w:rsid w:val="00CA207C"/>
    <w:rsid w:val="00CA2149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B7C"/>
    <w:rsid w:val="00CA3BA6"/>
    <w:rsid w:val="00CA3D86"/>
    <w:rsid w:val="00CA3EA9"/>
    <w:rsid w:val="00CA3F9E"/>
    <w:rsid w:val="00CA3FEC"/>
    <w:rsid w:val="00CA40D3"/>
    <w:rsid w:val="00CA42CF"/>
    <w:rsid w:val="00CA4321"/>
    <w:rsid w:val="00CA4853"/>
    <w:rsid w:val="00CA4A0C"/>
    <w:rsid w:val="00CA4B12"/>
    <w:rsid w:val="00CA4BB8"/>
    <w:rsid w:val="00CA522D"/>
    <w:rsid w:val="00CA52C6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4BE"/>
    <w:rsid w:val="00CA6642"/>
    <w:rsid w:val="00CA6BC8"/>
    <w:rsid w:val="00CA6DFD"/>
    <w:rsid w:val="00CA70C5"/>
    <w:rsid w:val="00CA714A"/>
    <w:rsid w:val="00CA741C"/>
    <w:rsid w:val="00CA767A"/>
    <w:rsid w:val="00CA76C3"/>
    <w:rsid w:val="00CA7B57"/>
    <w:rsid w:val="00CA7D2F"/>
    <w:rsid w:val="00CA7E71"/>
    <w:rsid w:val="00CA7FC3"/>
    <w:rsid w:val="00CA7FDE"/>
    <w:rsid w:val="00CB07C9"/>
    <w:rsid w:val="00CB09BD"/>
    <w:rsid w:val="00CB0AE9"/>
    <w:rsid w:val="00CB0B02"/>
    <w:rsid w:val="00CB11E9"/>
    <w:rsid w:val="00CB13BC"/>
    <w:rsid w:val="00CB14FB"/>
    <w:rsid w:val="00CB15B0"/>
    <w:rsid w:val="00CB175F"/>
    <w:rsid w:val="00CB229A"/>
    <w:rsid w:val="00CB23F0"/>
    <w:rsid w:val="00CB2AF6"/>
    <w:rsid w:val="00CB2B11"/>
    <w:rsid w:val="00CB2B88"/>
    <w:rsid w:val="00CB2F93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6C"/>
    <w:rsid w:val="00CB467E"/>
    <w:rsid w:val="00CB4B84"/>
    <w:rsid w:val="00CB4EE4"/>
    <w:rsid w:val="00CB4F15"/>
    <w:rsid w:val="00CB4F79"/>
    <w:rsid w:val="00CB5265"/>
    <w:rsid w:val="00CB5676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E1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63"/>
    <w:rsid w:val="00CC0BC7"/>
    <w:rsid w:val="00CC0C6A"/>
    <w:rsid w:val="00CC0DEA"/>
    <w:rsid w:val="00CC0EA7"/>
    <w:rsid w:val="00CC0EF2"/>
    <w:rsid w:val="00CC0F6D"/>
    <w:rsid w:val="00CC10D9"/>
    <w:rsid w:val="00CC1582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80C"/>
    <w:rsid w:val="00CC4B4A"/>
    <w:rsid w:val="00CC4ECF"/>
    <w:rsid w:val="00CC501F"/>
    <w:rsid w:val="00CC5040"/>
    <w:rsid w:val="00CC5258"/>
    <w:rsid w:val="00CC52F1"/>
    <w:rsid w:val="00CC5587"/>
    <w:rsid w:val="00CC57DF"/>
    <w:rsid w:val="00CC57E3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58A"/>
    <w:rsid w:val="00CD0CE9"/>
    <w:rsid w:val="00CD0ED6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2FC7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4CED"/>
    <w:rsid w:val="00CD5212"/>
    <w:rsid w:val="00CD521A"/>
    <w:rsid w:val="00CD5421"/>
    <w:rsid w:val="00CD551C"/>
    <w:rsid w:val="00CD58BE"/>
    <w:rsid w:val="00CD5A63"/>
    <w:rsid w:val="00CD60D8"/>
    <w:rsid w:val="00CD6460"/>
    <w:rsid w:val="00CD692F"/>
    <w:rsid w:val="00CD6C7D"/>
    <w:rsid w:val="00CD6D3E"/>
    <w:rsid w:val="00CD710A"/>
    <w:rsid w:val="00CD7343"/>
    <w:rsid w:val="00CD74AA"/>
    <w:rsid w:val="00CD7918"/>
    <w:rsid w:val="00CE0213"/>
    <w:rsid w:val="00CE029C"/>
    <w:rsid w:val="00CE05EC"/>
    <w:rsid w:val="00CE0718"/>
    <w:rsid w:val="00CE0842"/>
    <w:rsid w:val="00CE093C"/>
    <w:rsid w:val="00CE0CE4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AED"/>
    <w:rsid w:val="00CE3BAE"/>
    <w:rsid w:val="00CE3C66"/>
    <w:rsid w:val="00CE43FD"/>
    <w:rsid w:val="00CE45B0"/>
    <w:rsid w:val="00CE4949"/>
    <w:rsid w:val="00CE4F45"/>
    <w:rsid w:val="00CE4FD3"/>
    <w:rsid w:val="00CE51BB"/>
    <w:rsid w:val="00CE58AD"/>
    <w:rsid w:val="00CE598C"/>
    <w:rsid w:val="00CE5A80"/>
    <w:rsid w:val="00CE5B51"/>
    <w:rsid w:val="00CE5CDB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D9D"/>
    <w:rsid w:val="00CE7E01"/>
    <w:rsid w:val="00CE7F3B"/>
    <w:rsid w:val="00CF0381"/>
    <w:rsid w:val="00CF055E"/>
    <w:rsid w:val="00CF08DC"/>
    <w:rsid w:val="00CF0C6E"/>
    <w:rsid w:val="00CF0D69"/>
    <w:rsid w:val="00CF0D6C"/>
    <w:rsid w:val="00CF0DC1"/>
    <w:rsid w:val="00CF128D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0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7E"/>
    <w:rsid w:val="00CF4D86"/>
    <w:rsid w:val="00CF4EFB"/>
    <w:rsid w:val="00CF501C"/>
    <w:rsid w:val="00CF508C"/>
    <w:rsid w:val="00CF5157"/>
    <w:rsid w:val="00CF5275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52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3F"/>
    <w:rsid w:val="00D0324C"/>
    <w:rsid w:val="00D03270"/>
    <w:rsid w:val="00D03625"/>
    <w:rsid w:val="00D03629"/>
    <w:rsid w:val="00D0372F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2D"/>
    <w:rsid w:val="00D04D3B"/>
    <w:rsid w:val="00D05194"/>
    <w:rsid w:val="00D05353"/>
    <w:rsid w:val="00D0573F"/>
    <w:rsid w:val="00D05908"/>
    <w:rsid w:val="00D059E6"/>
    <w:rsid w:val="00D05B22"/>
    <w:rsid w:val="00D05E7C"/>
    <w:rsid w:val="00D05F3F"/>
    <w:rsid w:val="00D05F64"/>
    <w:rsid w:val="00D0600F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0A3"/>
    <w:rsid w:val="00D0716A"/>
    <w:rsid w:val="00D07369"/>
    <w:rsid w:val="00D07629"/>
    <w:rsid w:val="00D078CC"/>
    <w:rsid w:val="00D07BC2"/>
    <w:rsid w:val="00D07EB0"/>
    <w:rsid w:val="00D10029"/>
    <w:rsid w:val="00D10053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295"/>
    <w:rsid w:val="00D2359B"/>
    <w:rsid w:val="00D23610"/>
    <w:rsid w:val="00D236EB"/>
    <w:rsid w:val="00D23842"/>
    <w:rsid w:val="00D239AB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27F67"/>
    <w:rsid w:val="00D305BA"/>
    <w:rsid w:val="00D306FF"/>
    <w:rsid w:val="00D3078D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314"/>
    <w:rsid w:val="00D334F1"/>
    <w:rsid w:val="00D3360C"/>
    <w:rsid w:val="00D3386D"/>
    <w:rsid w:val="00D3396F"/>
    <w:rsid w:val="00D33A90"/>
    <w:rsid w:val="00D33F94"/>
    <w:rsid w:val="00D341EE"/>
    <w:rsid w:val="00D343D9"/>
    <w:rsid w:val="00D344D3"/>
    <w:rsid w:val="00D346D8"/>
    <w:rsid w:val="00D34AD3"/>
    <w:rsid w:val="00D34C22"/>
    <w:rsid w:val="00D34ECB"/>
    <w:rsid w:val="00D350C4"/>
    <w:rsid w:val="00D35178"/>
    <w:rsid w:val="00D354B8"/>
    <w:rsid w:val="00D35598"/>
    <w:rsid w:val="00D356AD"/>
    <w:rsid w:val="00D3586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37E9F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2E"/>
    <w:rsid w:val="00D418FF"/>
    <w:rsid w:val="00D41AE3"/>
    <w:rsid w:val="00D41C3A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376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D71"/>
    <w:rsid w:val="00D46EB6"/>
    <w:rsid w:val="00D47283"/>
    <w:rsid w:val="00D47482"/>
    <w:rsid w:val="00D4764F"/>
    <w:rsid w:val="00D47661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075"/>
    <w:rsid w:val="00D511EE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4F9A"/>
    <w:rsid w:val="00D551B6"/>
    <w:rsid w:val="00D55271"/>
    <w:rsid w:val="00D55640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0E8"/>
    <w:rsid w:val="00D612B8"/>
    <w:rsid w:val="00D614BE"/>
    <w:rsid w:val="00D615DD"/>
    <w:rsid w:val="00D61653"/>
    <w:rsid w:val="00D616CC"/>
    <w:rsid w:val="00D61913"/>
    <w:rsid w:val="00D61A30"/>
    <w:rsid w:val="00D61CB0"/>
    <w:rsid w:val="00D61DA7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09F"/>
    <w:rsid w:val="00D63131"/>
    <w:rsid w:val="00D6315C"/>
    <w:rsid w:val="00D631D2"/>
    <w:rsid w:val="00D632BE"/>
    <w:rsid w:val="00D63824"/>
    <w:rsid w:val="00D63A0A"/>
    <w:rsid w:val="00D63A1A"/>
    <w:rsid w:val="00D63BD2"/>
    <w:rsid w:val="00D63D30"/>
    <w:rsid w:val="00D63DFC"/>
    <w:rsid w:val="00D63EF4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BCA"/>
    <w:rsid w:val="00D66C46"/>
    <w:rsid w:val="00D66FD7"/>
    <w:rsid w:val="00D672E4"/>
    <w:rsid w:val="00D67573"/>
    <w:rsid w:val="00D678A0"/>
    <w:rsid w:val="00D67A2D"/>
    <w:rsid w:val="00D67BA1"/>
    <w:rsid w:val="00D67C6A"/>
    <w:rsid w:val="00D67CEA"/>
    <w:rsid w:val="00D67DC0"/>
    <w:rsid w:val="00D67F06"/>
    <w:rsid w:val="00D70122"/>
    <w:rsid w:val="00D703E3"/>
    <w:rsid w:val="00D70999"/>
    <w:rsid w:val="00D70A09"/>
    <w:rsid w:val="00D70FDA"/>
    <w:rsid w:val="00D7153C"/>
    <w:rsid w:val="00D7161A"/>
    <w:rsid w:val="00D7167A"/>
    <w:rsid w:val="00D718A3"/>
    <w:rsid w:val="00D71ACE"/>
    <w:rsid w:val="00D71C8F"/>
    <w:rsid w:val="00D71F13"/>
    <w:rsid w:val="00D72061"/>
    <w:rsid w:val="00D72187"/>
    <w:rsid w:val="00D72265"/>
    <w:rsid w:val="00D723FB"/>
    <w:rsid w:val="00D7243D"/>
    <w:rsid w:val="00D727BB"/>
    <w:rsid w:val="00D7292A"/>
    <w:rsid w:val="00D72B3D"/>
    <w:rsid w:val="00D72DAF"/>
    <w:rsid w:val="00D731CB"/>
    <w:rsid w:val="00D73497"/>
    <w:rsid w:val="00D73623"/>
    <w:rsid w:val="00D738C1"/>
    <w:rsid w:val="00D739E9"/>
    <w:rsid w:val="00D739F4"/>
    <w:rsid w:val="00D73AA2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578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1D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37"/>
    <w:rsid w:val="00D82C66"/>
    <w:rsid w:val="00D82E99"/>
    <w:rsid w:val="00D830D3"/>
    <w:rsid w:val="00D835D8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A08"/>
    <w:rsid w:val="00D84ED9"/>
    <w:rsid w:val="00D85150"/>
    <w:rsid w:val="00D852AD"/>
    <w:rsid w:val="00D852F2"/>
    <w:rsid w:val="00D85689"/>
    <w:rsid w:val="00D857B3"/>
    <w:rsid w:val="00D85CD1"/>
    <w:rsid w:val="00D85E17"/>
    <w:rsid w:val="00D85F15"/>
    <w:rsid w:val="00D86005"/>
    <w:rsid w:val="00D861DB"/>
    <w:rsid w:val="00D862FB"/>
    <w:rsid w:val="00D8630E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432"/>
    <w:rsid w:val="00D9051B"/>
    <w:rsid w:val="00D90E25"/>
    <w:rsid w:val="00D90F7F"/>
    <w:rsid w:val="00D9113D"/>
    <w:rsid w:val="00D91179"/>
    <w:rsid w:val="00D912CE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DB3"/>
    <w:rsid w:val="00D92EFA"/>
    <w:rsid w:val="00D93044"/>
    <w:rsid w:val="00D9317E"/>
    <w:rsid w:val="00D931F2"/>
    <w:rsid w:val="00D937B5"/>
    <w:rsid w:val="00D937E0"/>
    <w:rsid w:val="00D939A4"/>
    <w:rsid w:val="00D93A2B"/>
    <w:rsid w:val="00D93A76"/>
    <w:rsid w:val="00D93CA8"/>
    <w:rsid w:val="00D93D2D"/>
    <w:rsid w:val="00D940C0"/>
    <w:rsid w:val="00D9412B"/>
    <w:rsid w:val="00D941F5"/>
    <w:rsid w:val="00D94ABB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5F0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15D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56E"/>
    <w:rsid w:val="00DA7C8F"/>
    <w:rsid w:val="00DA7DE4"/>
    <w:rsid w:val="00DA7F38"/>
    <w:rsid w:val="00DA7F94"/>
    <w:rsid w:val="00DB000D"/>
    <w:rsid w:val="00DB050B"/>
    <w:rsid w:val="00DB055F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B8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806"/>
    <w:rsid w:val="00DB2AD7"/>
    <w:rsid w:val="00DB3297"/>
    <w:rsid w:val="00DB3353"/>
    <w:rsid w:val="00DB3A7E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918"/>
    <w:rsid w:val="00DB4B23"/>
    <w:rsid w:val="00DB4FF7"/>
    <w:rsid w:val="00DB5018"/>
    <w:rsid w:val="00DB50B9"/>
    <w:rsid w:val="00DB5333"/>
    <w:rsid w:val="00DB534F"/>
    <w:rsid w:val="00DB554B"/>
    <w:rsid w:val="00DB55D9"/>
    <w:rsid w:val="00DB56D9"/>
    <w:rsid w:val="00DB5ABB"/>
    <w:rsid w:val="00DB5AD2"/>
    <w:rsid w:val="00DB5C7E"/>
    <w:rsid w:val="00DB5E4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73D"/>
    <w:rsid w:val="00DC09B9"/>
    <w:rsid w:val="00DC0D8C"/>
    <w:rsid w:val="00DC0F7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233"/>
    <w:rsid w:val="00DC6316"/>
    <w:rsid w:val="00DC65C9"/>
    <w:rsid w:val="00DC668D"/>
    <w:rsid w:val="00DC6767"/>
    <w:rsid w:val="00DC6A4E"/>
    <w:rsid w:val="00DC6DDC"/>
    <w:rsid w:val="00DC6F5A"/>
    <w:rsid w:val="00DC7B98"/>
    <w:rsid w:val="00DD0053"/>
    <w:rsid w:val="00DD028C"/>
    <w:rsid w:val="00DD02CF"/>
    <w:rsid w:val="00DD061E"/>
    <w:rsid w:val="00DD069F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0BA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27"/>
    <w:rsid w:val="00DD2E3A"/>
    <w:rsid w:val="00DD3056"/>
    <w:rsid w:val="00DD306C"/>
    <w:rsid w:val="00DD32ED"/>
    <w:rsid w:val="00DD3376"/>
    <w:rsid w:val="00DD33EC"/>
    <w:rsid w:val="00DD3525"/>
    <w:rsid w:val="00DD3CDB"/>
    <w:rsid w:val="00DD3CE2"/>
    <w:rsid w:val="00DD3F37"/>
    <w:rsid w:val="00DD4298"/>
    <w:rsid w:val="00DD4867"/>
    <w:rsid w:val="00DD49A9"/>
    <w:rsid w:val="00DD4B0B"/>
    <w:rsid w:val="00DD4F1E"/>
    <w:rsid w:val="00DD5085"/>
    <w:rsid w:val="00DD5131"/>
    <w:rsid w:val="00DD52CA"/>
    <w:rsid w:val="00DD5434"/>
    <w:rsid w:val="00DD5486"/>
    <w:rsid w:val="00DD566F"/>
    <w:rsid w:val="00DD588F"/>
    <w:rsid w:val="00DD5A18"/>
    <w:rsid w:val="00DD5CF9"/>
    <w:rsid w:val="00DD6100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299"/>
    <w:rsid w:val="00DE1498"/>
    <w:rsid w:val="00DE1945"/>
    <w:rsid w:val="00DE1B90"/>
    <w:rsid w:val="00DE1DAF"/>
    <w:rsid w:val="00DE1DB1"/>
    <w:rsid w:val="00DE24AD"/>
    <w:rsid w:val="00DE25AF"/>
    <w:rsid w:val="00DE2686"/>
    <w:rsid w:val="00DE28AA"/>
    <w:rsid w:val="00DE2901"/>
    <w:rsid w:val="00DE2C8E"/>
    <w:rsid w:val="00DE2EE0"/>
    <w:rsid w:val="00DE3233"/>
    <w:rsid w:val="00DE3241"/>
    <w:rsid w:val="00DE333D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4FAE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0F44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4C31"/>
    <w:rsid w:val="00DF4C6C"/>
    <w:rsid w:val="00DF527D"/>
    <w:rsid w:val="00DF5A6D"/>
    <w:rsid w:val="00DF5B6B"/>
    <w:rsid w:val="00DF601E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2B9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02"/>
    <w:rsid w:val="00E02AA4"/>
    <w:rsid w:val="00E02D67"/>
    <w:rsid w:val="00E02F58"/>
    <w:rsid w:val="00E031C1"/>
    <w:rsid w:val="00E033DE"/>
    <w:rsid w:val="00E03968"/>
    <w:rsid w:val="00E03A14"/>
    <w:rsid w:val="00E03B9D"/>
    <w:rsid w:val="00E03BF8"/>
    <w:rsid w:val="00E03F32"/>
    <w:rsid w:val="00E04432"/>
    <w:rsid w:val="00E04658"/>
    <w:rsid w:val="00E046A3"/>
    <w:rsid w:val="00E0475E"/>
    <w:rsid w:val="00E0479D"/>
    <w:rsid w:val="00E048F2"/>
    <w:rsid w:val="00E04995"/>
    <w:rsid w:val="00E04A31"/>
    <w:rsid w:val="00E04A6A"/>
    <w:rsid w:val="00E04DD3"/>
    <w:rsid w:val="00E04FA7"/>
    <w:rsid w:val="00E05217"/>
    <w:rsid w:val="00E05444"/>
    <w:rsid w:val="00E05445"/>
    <w:rsid w:val="00E057F9"/>
    <w:rsid w:val="00E0589A"/>
    <w:rsid w:val="00E0593A"/>
    <w:rsid w:val="00E059D6"/>
    <w:rsid w:val="00E05BB4"/>
    <w:rsid w:val="00E05CD3"/>
    <w:rsid w:val="00E05DB7"/>
    <w:rsid w:val="00E06648"/>
    <w:rsid w:val="00E06BD8"/>
    <w:rsid w:val="00E06C18"/>
    <w:rsid w:val="00E06CEA"/>
    <w:rsid w:val="00E06DBF"/>
    <w:rsid w:val="00E06F3C"/>
    <w:rsid w:val="00E073A2"/>
    <w:rsid w:val="00E073AD"/>
    <w:rsid w:val="00E07679"/>
    <w:rsid w:val="00E078F5"/>
    <w:rsid w:val="00E079D9"/>
    <w:rsid w:val="00E07B13"/>
    <w:rsid w:val="00E07EA6"/>
    <w:rsid w:val="00E10108"/>
    <w:rsid w:val="00E103F8"/>
    <w:rsid w:val="00E1052E"/>
    <w:rsid w:val="00E105C4"/>
    <w:rsid w:val="00E107A5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160"/>
    <w:rsid w:val="00E133E0"/>
    <w:rsid w:val="00E13521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7A5"/>
    <w:rsid w:val="00E1599A"/>
    <w:rsid w:val="00E15CF4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0CCA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2F2"/>
    <w:rsid w:val="00E25462"/>
    <w:rsid w:val="00E2567D"/>
    <w:rsid w:val="00E256B1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634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AD0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B22"/>
    <w:rsid w:val="00E32CA5"/>
    <w:rsid w:val="00E330CA"/>
    <w:rsid w:val="00E33147"/>
    <w:rsid w:val="00E33151"/>
    <w:rsid w:val="00E336C6"/>
    <w:rsid w:val="00E33A5B"/>
    <w:rsid w:val="00E33C62"/>
    <w:rsid w:val="00E33CA6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CD"/>
    <w:rsid w:val="00E36ADB"/>
    <w:rsid w:val="00E36CC9"/>
    <w:rsid w:val="00E36DDC"/>
    <w:rsid w:val="00E36E4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5AE"/>
    <w:rsid w:val="00E40639"/>
    <w:rsid w:val="00E4076B"/>
    <w:rsid w:val="00E40A49"/>
    <w:rsid w:val="00E40D3B"/>
    <w:rsid w:val="00E41135"/>
    <w:rsid w:val="00E411D9"/>
    <w:rsid w:val="00E4123F"/>
    <w:rsid w:val="00E41251"/>
    <w:rsid w:val="00E41765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5B"/>
    <w:rsid w:val="00E4357D"/>
    <w:rsid w:val="00E438AB"/>
    <w:rsid w:val="00E43D98"/>
    <w:rsid w:val="00E43DEA"/>
    <w:rsid w:val="00E43ED6"/>
    <w:rsid w:val="00E44048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166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95A"/>
    <w:rsid w:val="00E50B90"/>
    <w:rsid w:val="00E50BBC"/>
    <w:rsid w:val="00E50BD7"/>
    <w:rsid w:val="00E51138"/>
    <w:rsid w:val="00E5118C"/>
    <w:rsid w:val="00E512D3"/>
    <w:rsid w:val="00E5135D"/>
    <w:rsid w:val="00E516FD"/>
    <w:rsid w:val="00E51BBC"/>
    <w:rsid w:val="00E51C16"/>
    <w:rsid w:val="00E521DE"/>
    <w:rsid w:val="00E522A6"/>
    <w:rsid w:val="00E524CD"/>
    <w:rsid w:val="00E52875"/>
    <w:rsid w:val="00E5288B"/>
    <w:rsid w:val="00E52914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12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225"/>
    <w:rsid w:val="00E61E94"/>
    <w:rsid w:val="00E61ED4"/>
    <w:rsid w:val="00E61F77"/>
    <w:rsid w:val="00E61FFB"/>
    <w:rsid w:val="00E62123"/>
    <w:rsid w:val="00E62129"/>
    <w:rsid w:val="00E62170"/>
    <w:rsid w:val="00E62281"/>
    <w:rsid w:val="00E6265C"/>
    <w:rsid w:val="00E626BD"/>
    <w:rsid w:val="00E629CF"/>
    <w:rsid w:val="00E62AEE"/>
    <w:rsid w:val="00E62B54"/>
    <w:rsid w:val="00E62CDC"/>
    <w:rsid w:val="00E634DD"/>
    <w:rsid w:val="00E638FF"/>
    <w:rsid w:val="00E6390F"/>
    <w:rsid w:val="00E63948"/>
    <w:rsid w:val="00E63A68"/>
    <w:rsid w:val="00E63F72"/>
    <w:rsid w:val="00E640BC"/>
    <w:rsid w:val="00E641D2"/>
    <w:rsid w:val="00E64295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67E38"/>
    <w:rsid w:val="00E70107"/>
    <w:rsid w:val="00E701B0"/>
    <w:rsid w:val="00E7024D"/>
    <w:rsid w:val="00E70631"/>
    <w:rsid w:val="00E70667"/>
    <w:rsid w:val="00E70AFE"/>
    <w:rsid w:val="00E70EF7"/>
    <w:rsid w:val="00E70F58"/>
    <w:rsid w:val="00E70FA2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0B1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AE1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5A37"/>
    <w:rsid w:val="00E76142"/>
    <w:rsid w:val="00E763CE"/>
    <w:rsid w:val="00E76496"/>
    <w:rsid w:val="00E76518"/>
    <w:rsid w:val="00E76968"/>
    <w:rsid w:val="00E769CD"/>
    <w:rsid w:val="00E769D7"/>
    <w:rsid w:val="00E76C7B"/>
    <w:rsid w:val="00E76C99"/>
    <w:rsid w:val="00E76D3C"/>
    <w:rsid w:val="00E76DA1"/>
    <w:rsid w:val="00E76DCF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1FA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A8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58A"/>
    <w:rsid w:val="00E869F3"/>
    <w:rsid w:val="00E86A88"/>
    <w:rsid w:val="00E8707E"/>
    <w:rsid w:val="00E87728"/>
    <w:rsid w:val="00E877E0"/>
    <w:rsid w:val="00E87AE9"/>
    <w:rsid w:val="00E87CB7"/>
    <w:rsid w:val="00E87F94"/>
    <w:rsid w:val="00E87FC0"/>
    <w:rsid w:val="00E9004C"/>
    <w:rsid w:val="00E900E4"/>
    <w:rsid w:val="00E901F2"/>
    <w:rsid w:val="00E904AD"/>
    <w:rsid w:val="00E90650"/>
    <w:rsid w:val="00E906A0"/>
    <w:rsid w:val="00E90998"/>
    <w:rsid w:val="00E90A02"/>
    <w:rsid w:val="00E90ED9"/>
    <w:rsid w:val="00E911F6"/>
    <w:rsid w:val="00E91496"/>
    <w:rsid w:val="00E916B9"/>
    <w:rsid w:val="00E9173A"/>
    <w:rsid w:val="00E91B56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5A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A29"/>
    <w:rsid w:val="00E95C18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89D"/>
    <w:rsid w:val="00E979CB"/>
    <w:rsid w:val="00E97AC6"/>
    <w:rsid w:val="00E97AF6"/>
    <w:rsid w:val="00E97B74"/>
    <w:rsid w:val="00E97C1E"/>
    <w:rsid w:val="00E97C87"/>
    <w:rsid w:val="00EA01A4"/>
    <w:rsid w:val="00EA05E6"/>
    <w:rsid w:val="00EA0784"/>
    <w:rsid w:val="00EA0A78"/>
    <w:rsid w:val="00EA0B1A"/>
    <w:rsid w:val="00EA0CC2"/>
    <w:rsid w:val="00EA0D8B"/>
    <w:rsid w:val="00EA0D9E"/>
    <w:rsid w:val="00EA0F7B"/>
    <w:rsid w:val="00EA1055"/>
    <w:rsid w:val="00EA13C4"/>
    <w:rsid w:val="00EA13EF"/>
    <w:rsid w:val="00EA1507"/>
    <w:rsid w:val="00EA170D"/>
    <w:rsid w:val="00EA184C"/>
    <w:rsid w:val="00EA24FD"/>
    <w:rsid w:val="00EA2541"/>
    <w:rsid w:val="00EA2574"/>
    <w:rsid w:val="00EA2A8A"/>
    <w:rsid w:val="00EA2B99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77"/>
    <w:rsid w:val="00EA4D24"/>
    <w:rsid w:val="00EA5032"/>
    <w:rsid w:val="00EA5141"/>
    <w:rsid w:val="00EA5352"/>
    <w:rsid w:val="00EA53AE"/>
    <w:rsid w:val="00EA54B6"/>
    <w:rsid w:val="00EA56D3"/>
    <w:rsid w:val="00EA5805"/>
    <w:rsid w:val="00EA5954"/>
    <w:rsid w:val="00EA5E83"/>
    <w:rsid w:val="00EA5F79"/>
    <w:rsid w:val="00EA5FE1"/>
    <w:rsid w:val="00EA6304"/>
    <w:rsid w:val="00EA6540"/>
    <w:rsid w:val="00EA6B7C"/>
    <w:rsid w:val="00EA6C88"/>
    <w:rsid w:val="00EA6D7D"/>
    <w:rsid w:val="00EA6DFE"/>
    <w:rsid w:val="00EA7022"/>
    <w:rsid w:val="00EA7785"/>
    <w:rsid w:val="00EA782B"/>
    <w:rsid w:val="00EA7900"/>
    <w:rsid w:val="00EA79B7"/>
    <w:rsid w:val="00EA7A35"/>
    <w:rsid w:val="00EA7B8D"/>
    <w:rsid w:val="00EA7CE1"/>
    <w:rsid w:val="00EA7F2E"/>
    <w:rsid w:val="00EB0055"/>
    <w:rsid w:val="00EB0416"/>
    <w:rsid w:val="00EB0496"/>
    <w:rsid w:val="00EB09BA"/>
    <w:rsid w:val="00EB0C40"/>
    <w:rsid w:val="00EB0F39"/>
    <w:rsid w:val="00EB11AF"/>
    <w:rsid w:val="00EB157E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1C"/>
    <w:rsid w:val="00EB36A7"/>
    <w:rsid w:val="00EB3845"/>
    <w:rsid w:val="00EB3D06"/>
    <w:rsid w:val="00EB3F29"/>
    <w:rsid w:val="00EB431A"/>
    <w:rsid w:val="00EB44F2"/>
    <w:rsid w:val="00EB46CC"/>
    <w:rsid w:val="00EB46F3"/>
    <w:rsid w:val="00EB492C"/>
    <w:rsid w:val="00EB4DED"/>
    <w:rsid w:val="00EB4E3D"/>
    <w:rsid w:val="00EB502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DBF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1F6C"/>
    <w:rsid w:val="00EC2041"/>
    <w:rsid w:val="00EC2058"/>
    <w:rsid w:val="00EC222F"/>
    <w:rsid w:val="00EC2400"/>
    <w:rsid w:val="00EC247B"/>
    <w:rsid w:val="00EC31B5"/>
    <w:rsid w:val="00EC32BC"/>
    <w:rsid w:val="00EC355F"/>
    <w:rsid w:val="00EC357C"/>
    <w:rsid w:val="00EC35A7"/>
    <w:rsid w:val="00EC396F"/>
    <w:rsid w:val="00EC3991"/>
    <w:rsid w:val="00EC39DA"/>
    <w:rsid w:val="00EC409B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150"/>
    <w:rsid w:val="00EC548E"/>
    <w:rsid w:val="00EC54BB"/>
    <w:rsid w:val="00EC5704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DDA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125"/>
    <w:rsid w:val="00ED55E2"/>
    <w:rsid w:val="00ED562C"/>
    <w:rsid w:val="00ED56B2"/>
    <w:rsid w:val="00ED56CA"/>
    <w:rsid w:val="00ED5A41"/>
    <w:rsid w:val="00ED5EA2"/>
    <w:rsid w:val="00ED5F6E"/>
    <w:rsid w:val="00ED6253"/>
    <w:rsid w:val="00ED635D"/>
    <w:rsid w:val="00ED66AD"/>
    <w:rsid w:val="00ED6B08"/>
    <w:rsid w:val="00ED70C2"/>
    <w:rsid w:val="00ED7667"/>
    <w:rsid w:val="00ED7671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38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0EF"/>
    <w:rsid w:val="00EE621B"/>
    <w:rsid w:val="00EE65C0"/>
    <w:rsid w:val="00EE68AA"/>
    <w:rsid w:val="00EE6EF1"/>
    <w:rsid w:val="00EE7231"/>
    <w:rsid w:val="00EE734C"/>
    <w:rsid w:val="00EE73F9"/>
    <w:rsid w:val="00EE776A"/>
    <w:rsid w:val="00EE7C04"/>
    <w:rsid w:val="00EE7C38"/>
    <w:rsid w:val="00EE7D93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35F"/>
    <w:rsid w:val="00EF270D"/>
    <w:rsid w:val="00EF2A2F"/>
    <w:rsid w:val="00EF2AA0"/>
    <w:rsid w:val="00EF2B43"/>
    <w:rsid w:val="00EF2F27"/>
    <w:rsid w:val="00EF32BA"/>
    <w:rsid w:val="00EF3866"/>
    <w:rsid w:val="00EF3896"/>
    <w:rsid w:val="00EF3C07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D4B"/>
    <w:rsid w:val="00EF4D85"/>
    <w:rsid w:val="00EF4F0F"/>
    <w:rsid w:val="00EF50D1"/>
    <w:rsid w:val="00EF579C"/>
    <w:rsid w:val="00EF5AE9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1E5"/>
    <w:rsid w:val="00F003C4"/>
    <w:rsid w:val="00F00498"/>
    <w:rsid w:val="00F007B6"/>
    <w:rsid w:val="00F007C2"/>
    <w:rsid w:val="00F008BB"/>
    <w:rsid w:val="00F00E2A"/>
    <w:rsid w:val="00F011FD"/>
    <w:rsid w:val="00F01581"/>
    <w:rsid w:val="00F01DCC"/>
    <w:rsid w:val="00F021EC"/>
    <w:rsid w:val="00F02273"/>
    <w:rsid w:val="00F0232F"/>
    <w:rsid w:val="00F02342"/>
    <w:rsid w:val="00F024EF"/>
    <w:rsid w:val="00F02591"/>
    <w:rsid w:val="00F025F9"/>
    <w:rsid w:val="00F02719"/>
    <w:rsid w:val="00F0275E"/>
    <w:rsid w:val="00F02B0B"/>
    <w:rsid w:val="00F02B90"/>
    <w:rsid w:val="00F02BCC"/>
    <w:rsid w:val="00F02E6C"/>
    <w:rsid w:val="00F02FA3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0B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67A"/>
    <w:rsid w:val="00F10A3C"/>
    <w:rsid w:val="00F10CD1"/>
    <w:rsid w:val="00F10E68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9C7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6C7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188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3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4D"/>
    <w:rsid w:val="00F262DD"/>
    <w:rsid w:val="00F268B8"/>
    <w:rsid w:val="00F26AA8"/>
    <w:rsid w:val="00F26E91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0999"/>
    <w:rsid w:val="00F310E5"/>
    <w:rsid w:val="00F316EB"/>
    <w:rsid w:val="00F3180C"/>
    <w:rsid w:val="00F3198E"/>
    <w:rsid w:val="00F31D82"/>
    <w:rsid w:val="00F31EE4"/>
    <w:rsid w:val="00F32025"/>
    <w:rsid w:val="00F3205A"/>
    <w:rsid w:val="00F320C2"/>
    <w:rsid w:val="00F320C8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BE5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5FE1"/>
    <w:rsid w:val="00F36043"/>
    <w:rsid w:val="00F3615B"/>
    <w:rsid w:val="00F36403"/>
    <w:rsid w:val="00F3658D"/>
    <w:rsid w:val="00F36882"/>
    <w:rsid w:val="00F36AAB"/>
    <w:rsid w:val="00F36B06"/>
    <w:rsid w:val="00F3730E"/>
    <w:rsid w:val="00F3775D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4C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4EA0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28E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7AA"/>
    <w:rsid w:val="00F52911"/>
    <w:rsid w:val="00F52BEF"/>
    <w:rsid w:val="00F52E66"/>
    <w:rsid w:val="00F52EA3"/>
    <w:rsid w:val="00F5334D"/>
    <w:rsid w:val="00F53475"/>
    <w:rsid w:val="00F535EE"/>
    <w:rsid w:val="00F5360B"/>
    <w:rsid w:val="00F536D4"/>
    <w:rsid w:val="00F537B8"/>
    <w:rsid w:val="00F5387E"/>
    <w:rsid w:val="00F53985"/>
    <w:rsid w:val="00F53C03"/>
    <w:rsid w:val="00F54091"/>
    <w:rsid w:val="00F54523"/>
    <w:rsid w:val="00F54810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873"/>
    <w:rsid w:val="00F56959"/>
    <w:rsid w:val="00F56C78"/>
    <w:rsid w:val="00F56FC6"/>
    <w:rsid w:val="00F5707C"/>
    <w:rsid w:val="00F5708F"/>
    <w:rsid w:val="00F57093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EB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42C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279"/>
    <w:rsid w:val="00F67353"/>
    <w:rsid w:val="00F673AA"/>
    <w:rsid w:val="00F676AC"/>
    <w:rsid w:val="00F6785B"/>
    <w:rsid w:val="00F678F4"/>
    <w:rsid w:val="00F67DB8"/>
    <w:rsid w:val="00F7031F"/>
    <w:rsid w:val="00F704FC"/>
    <w:rsid w:val="00F7081F"/>
    <w:rsid w:val="00F70861"/>
    <w:rsid w:val="00F70BB3"/>
    <w:rsid w:val="00F70D00"/>
    <w:rsid w:val="00F7145E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C19"/>
    <w:rsid w:val="00F72FA0"/>
    <w:rsid w:val="00F73988"/>
    <w:rsid w:val="00F739E8"/>
    <w:rsid w:val="00F73BD5"/>
    <w:rsid w:val="00F73F2D"/>
    <w:rsid w:val="00F74130"/>
    <w:rsid w:val="00F74477"/>
    <w:rsid w:val="00F7479C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9C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3E4C"/>
    <w:rsid w:val="00F841F3"/>
    <w:rsid w:val="00F84A18"/>
    <w:rsid w:val="00F84D76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0C47"/>
    <w:rsid w:val="00F9108D"/>
    <w:rsid w:val="00F914EF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1E7"/>
    <w:rsid w:val="00F9332C"/>
    <w:rsid w:val="00F934BD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51"/>
    <w:rsid w:val="00F95EB1"/>
    <w:rsid w:val="00F95F85"/>
    <w:rsid w:val="00F96156"/>
    <w:rsid w:val="00F9641A"/>
    <w:rsid w:val="00F96688"/>
    <w:rsid w:val="00F967ED"/>
    <w:rsid w:val="00F968E6"/>
    <w:rsid w:val="00F969B9"/>
    <w:rsid w:val="00F96F2A"/>
    <w:rsid w:val="00F9751D"/>
    <w:rsid w:val="00F975A0"/>
    <w:rsid w:val="00F979A7"/>
    <w:rsid w:val="00F97BDD"/>
    <w:rsid w:val="00F97E57"/>
    <w:rsid w:val="00FA0033"/>
    <w:rsid w:val="00FA00C1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540"/>
    <w:rsid w:val="00FA37B7"/>
    <w:rsid w:val="00FA3E32"/>
    <w:rsid w:val="00FA3FA8"/>
    <w:rsid w:val="00FA404A"/>
    <w:rsid w:val="00FA4300"/>
    <w:rsid w:val="00FA4452"/>
    <w:rsid w:val="00FA44D6"/>
    <w:rsid w:val="00FA44FC"/>
    <w:rsid w:val="00FA4548"/>
    <w:rsid w:val="00FA465A"/>
    <w:rsid w:val="00FA48C7"/>
    <w:rsid w:val="00FA4B52"/>
    <w:rsid w:val="00FA4C5F"/>
    <w:rsid w:val="00FA4C6A"/>
    <w:rsid w:val="00FA4CAE"/>
    <w:rsid w:val="00FA532E"/>
    <w:rsid w:val="00FA558B"/>
    <w:rsid w:val="00FA59E7"/>
    <w:rsid w:val="00FA5B65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BBD"/>
    <w:rsid w:val="00FA7F57"/>
    <w:rsid w:val="00FB0009"/>
    <w:rsid w:val="00FB00E9"/>
    <w:rsid w:val="00FB0303"/>
    <w:rsid w:val="00FB0756"/>
    <w:rsid w:val="00FB07C6"/>
    <w:rsid w:val="00FB0D21"/>
    <w:rsid w:val="00FB0E1C"/>
    <w:rsid w:val="00FB0FF7"/>
    <w:rsid w:val="00FB10F3"/>
    <w:rsid w:val="00FB123A"/>
    <w:rsid w:val="00FB12AE"/>
    <w:rsid w:val="00FB1476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0"/>
    <w:rsid w:val="00FB5002"/>
    <w:rsid w:val="00FB50B3"/>
    <w:rsid w:val="00FB51CF"/>
    <w:rsid w:val="00FB5726"/>
    <w:rsid w:val="00FB5C74"/>
    <w:rsid w:val="00FB5C89"/>
    <w:rsid w:val="00FB5DF7"/>
    <w:rsid w:val="00FB5DFB"/>
    <w:rsid w:val="00FB659F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1EEA"/>
    <w:rsid w:val="00FC2346"/>
    <w:rsid w:val="00FC23B1"/>
    <w:rsid w:val="00FC241F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25"/>
    <w:rsid w:val="00FC388F"/>
    <w:rsid w:val="00FC38B8"/>
    <w:rsid w:val="00FC3979"/>
    <w:rsid w:val="00FC3AA6"/>
    <w:rsid w:val="00FC3B38"/>
    <w:rsid w:val="00FC3BA5"/>
    <w:rsid w:val="00FC3E2D"/>
    <w:rsid w:val="00FC3F9C"/>
    <w:rsid w:val="00FC40C3"/>
    <w:rsid w:val="00FC4CCE"/>
    <w:rsid w:val="00FC4E72"/>
    <w:rsid w:val="00FC504E"/>
    <w:rsid w:val="00FC50B8"/>
    <w:rsid w:val="00FC52B4"/>
    <w:rsid w:val="00FC55FA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47"/>
    <w:rsid w:val="00FD02B5"/>
    <w:rsid w:val="00FD0314"/>
    <w:rsid w:val="00FD069C"/>
    <w:rsid w:val="00FD0C33"/>
    <w:rsid w:val="00FD127B"/>
    <w:rsid w:val="00FD12CB"/>
    <w:rsid w:val="00FD1515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1B2"/>
    <w:rsid w:val="00FD2245"/>
    <w:rsid w:val="00FD22F0"/>
    <w:rsid w:val="00FD23EB"/>
    <w:rsid w:val="00FD27DD"/>
    <w:rsid w:val="00FD2854"/>
    <w:rsid w:val="00FD2B5B"/>
    <w:rsid w:val="00FD2C8F"/>
    <w:rsid w:val="00FD301D"/>
    <w:rsid w:val="00FD3552"/>
    <w:rsid w:val="00FD36C7"/>
    <w:rsid w:val="00FD451E"/>
    <w:rsid w:val="00FD45B4"/>
    <w:rsid w:val="00FD47BB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3A7"/>
    <w:rsid w:val="00FD7427"/>
    <w:rsid w:val="00FD7652"/>
    <w:rsid w:val="00FD77B6"/>
    <w:rsid w:val="00FD788F"/>
    <w:rsid w:val="00FD7CAD"/>
    <w:rsid w:val="00FD7D6D"/>
    <w:rsid w:val="00FD7FB2"/>
    <w:rsid w:val="00FE01B1"/>
    <w:rsid w:val="00FE03F4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06C"/>
    <w:rsid w:val="00FE44C0"/>
    <w:rsid w:val="00FE461C"/>
    <w:rsid w:val="00FE4906"/>
    <w:rsid w:val="00FE4CC8"/>
    <w:rsid w:val="00FE4E60"/>
    <w:rsid w:val="00FE4FE0"/>
    <w:rsid w:val="00FE50F9"/>
    <w:rsid w:val="00FE5725"/>
    <w:rsid w:val="00FE57C3"/>
    <w:rsid w:val="00FE5F2B"/>
    <w:rsid w:val="00FE6222"/>
    <w:rsid w:val="00FE62CB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6A9"/>
    <w:rsid w:val="00FF1827"/>
    <w:rsid w:val="00FF1828"/>
    <w:rsid w:val="00FF184A"/>
    <w:rsid w:val="00FF1888"/>
    <w:rsid w:val="00FF1956"/>
    <w:rsid w:val="00FF1BAB"/>
    <w:rsid w:val="00FF1DE5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396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9B6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043"/>
    <w:rsid w:val="00FF760B"/>
    <w:rsid w:val="00FF7812"/>
    <w:rsid w:val="00FF79EC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645412B"/>
  <w15:chartTrackingRefBased/>
  <w15:docId w15:val="{8029387F-3120-4011-8A47-11549D3BD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5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635F64"/>
    <w:rPr>
      <w:rFonts w:ascii="Arial" w:hAnsi="Arial"/>
      <w:sz w:val="18"/>
      <w:szCs w:val="22"/>
    </w:rPr>
  </w:style>
  <w:style w:type="paragraph" w:styleId="Title">
    <w:name w:val="Title"/>
    <w:basedOn w:val="Normal"/>
    <w:next w:val="Normal"/>
    <w:link w:val="TitleChar"/>
    <w:qFormat/>
    <w:rsid w:val="00AB0765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AB0765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blockChar">
    <w:name w:val="block Char"/>
    <w:aliases w:val="b Char"/>
    <w:locked/>
    <w:rsid w:val="008E25F1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3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2FE67E-7F39-4C4C-8423-C60969CEF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968D13-14D9-4E2E-B184-F3E9CF7EDB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A15295F-1F53-4BD2-B52C-00D7FD1F0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99</TotalTime>
  <Pages>15</Pages>
  <Words>2251</Words>
  <Characters>9754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Thanetpol, Boonkerdsukcharoen</dc:creator>
  <cp:keywords/>
  <dc:description/>
  <cp:lastModifiedBy>Thanetpol, Boonkerdsukcharoen</cp:lastModifiedBy>
  <cp:revision>32</cp:revision>
  <cp:lastPrinted>2024-10-29T12:34:00Z</cp:lastPrinted>
  <dcterms:created xsi:type="dcterms:W3CDTF">2024-10-30T09:12:00Z</dcterms:created>
  <dcterms:modified xsi:type="dcterms:W3CDTF">2024-11-14T02:44:00Z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f0d2caf0805898ff48ab7ec8883acfb324089dd31e6243682de4f2cfbd06d7a4</vt:lpwstr>
  </property>
</Properties>
</file>