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04282A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04282A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04282A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04282A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04282A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04282A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04282A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04282A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04282A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04282A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04282A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04282A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82B982E" w:rsidR="007A2546" w:rsidRPr="0004282A" w:rsidRDefault="0068014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04282A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04282A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04282A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04282A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04282A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04282A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04282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04282A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04282A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04282A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04282A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04282A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79B8039" w:rsidR="002E4D96" w:rsidRPr="0004282A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04282A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3D1FFF21" w:rsidR="002E4D96" w:rsidRPr="0004282A" w:rsidRDefault="00052A7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E70A73" w:rsidRPr="0004282A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66C429DE" w:rsidR="00E70A73" w:rsidRPr="0004282A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7413B09B" w:rsidR="00E70A73" w:rsidRPr="0004282A" w:rsidRDefault="00052A7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B67E15" w:rsidRPr="0004282A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0E60E1CC" w:rsidR="00B67E15" w:rsidRPr="0004282A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FFEC8" w14:textId="77777777" w:rsidR="00B67E15" w:rsidRPr="0004282A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35DFB93" w14:textId="0B499183" w:rsidR="00B67E15" w:rsidRPr="0004282A" w:rsidRDefault="00052A7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04282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E70A73" w:rsidRPr="0004282A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14DCAAF4" w:rsidR="00E70A73" w:rsidRPr="0004282A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5B7AE3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0E69ABE6" w:rsidR="00E70A73" w:rsidRPr="0004282A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04282A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66EA3624" w:rsidR="00E70A73" w:rsidRPr="0004282A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A88D4F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51C9910F" w:rsidR="00E70A73" w:rsidRPr="0004282A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04282A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622FACF0" w:rsidR="00E70A73" w:rsidRPr="0004282A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46B48F22" w:rsidR="00E70A73" w:rsidRPr="0004282A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04282A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5C83E5D0" w:rsidR="00E70A73" w:rsidRPr="0004282A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5C649F5F" w:rsidR="00E70A73" w:rsidRPr="0004282A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70A73" w:rsidRPr="0004282A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7E0EB242" w:rsidR="00E70A73" w:rsidRPr="0004282A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436D1872" w:rsidR="00E70A73" w:rsidRPr="0004282A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04282A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73D03EBE" w:rsidR="00E70A73" w:rsidRPr="0004282A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0D1AFEB7" w:rsidR="00E70A73" w:rsidRPr="0004282A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04282A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0E71B0AF" w:rsidR="00E70A73" w:rsidRPr="0004282A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04282A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09E10A69" w:rsidR="00E70A73" w:rsidRPr="0004282A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C3745" w:rsidRPr="0004282A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7691C0D8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4B0AC0C2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4282A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4282A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4282A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4282A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04282A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04282A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04282A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04282A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</w:rPr>
        <w:br w:type="page"/>
      </w:r>
      <w:r w:rsidRPr="0004282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64E54401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04282A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04282A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04282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04282A">
        <w:rPr>
          <w:rFonts w:asciiTheme="majorBidi" w:hAnsiTheme="majorBidi" w:cstheme="majorBidi"/>
          <w:sz w:val="30"/>
          <w:szCs w:val="30"/>
        </w:rPr>
        <w:t xml:space="preserve"> 1</w:t>
      </w:r>
      <w:r w:rsidR="0028638C" w:rsidRPr="0004282A">
        <w:rPr>
          <w:rFonts w:asciiTheme="majorBidi" w:hAnsiTheme="majorBidi" w:cstheme="majorBidi"/>
          <w:sz w:val="30"/>
          <w:szCs w:val="30"/>
        </w:rPr>
        <w:t>4</w:t>
      </w:r>
      <w:r w:rsidR="00796818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28638C" w:rsidRPr="0004282A">
        <w:rPr>
          <w:rFonts w:asciiTheme="majorBidi" w:hAnsiTheme="majorBidi" w:hint="cs"/>
          <w:sz w:val="30"/>
          <w:szCs w:val="30"/>
          <w:cs/>
        </w:rPr>
        <w:t>พฤศจิกายน</w:t>
      </w:r>
      <w:r w:rsidR="2F3E409B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DE6572" w:rsidRPr="0004282A">
        <w:rPr>
          <w:rFonts w:asciiTheme="majorBidi" w:hAnsiTheme="majorBidi" w:cstheme="majorBidi"/>
          <w:sz w:val="30"/>
          <w:szCs w:val="30"/>
        </w:rPr>
        <w:t>7</w:t>
      </w:r>
    </w:p>
    <w:p w14:paraId="0055BCD2" w14:textId="77777777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04282A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04282A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04282A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04282A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04282A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0661BDB9" w:rsidR="0009267B" w:rsidRPr="0004282A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04282A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04282A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04282A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04282A">
        <w:rPr>
          <w:rFonts w:asciiTheme="majorBidi" w:hAnsiTheme="majorBidi" w:cstheme="majorBidi"/>
          <w:sz w:val="30"/>
          <w:szCs w:val="30"/>
        </w:rPr>
        <w:br/>
      </w:r>
      <w:r w:rsidR="00D81125" w:rsidRPr="0004282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04282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04282A">
        <w:rPr>
          <w:rFonts w:asciiTheme="majorBidi" w:hAnsiTheme="majorBidi" w:cstheme="majorBidi"/>
          <w:sz w:val="30"/>
          <w:szCs w:val="30"/>
        </w:rPr>
        <w:t>“</w:t>
      </w:r>
      <w:r w:rsidR="00601744" w:rsidRPr="0004282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04282A">
        <w:rPr>
          <w:rFonts w:asciiTheme="majorBidi" w:hAnsiTheme="majorBidi" w:cstheme="majorBidi"/>
          <w:sz w:val="30"/>
          <w:szCs w:val="30"/>
        </w:rPr>
        <w:t>”</w:t>
      </w:r>
      <w:r w:rsidR="00601744" w:rsidRPr="0004282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4282A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04282A">
        <w:rPr>
          <w:rFonts w:asciiTheme="majorBidi" w:hAnsiTheme="majorBidi" w:cstheme="majorBidi"/>
          <w:sz w:val="30"/>
          <w:szCs w:val="30"/>
          <w:cs/>
        </w:rPr>
        <w:t>่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="005C0C03" w:rsidRPr="0004282A">
        <w:rPr>
          <w:rFonts w:asciiTheme="majorBidi" w:hAnsiTheme="majorBidi" w:cstheme="majorBidi"/>
          <w:sz w:val="30"/>
          <w:szCs w:val="30"/>
        </w:rPr>
        <w:t>4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04282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04282A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4282A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4282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04282A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04282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80145" w:rsidRPr="0004282A">
        <w:rPr>
          <w:rFonts w:asciiTheme="majorBidi" w:hAnsiTheme="majorBidi" w:cstheme="majorBidi"/>
          <w:spacing w:val="6"/>
          <w:sz w:val="30"/>
          <w:szCs w:val="30"/>
        </w:rPr>
        <w:t>3</w:t>
      </w:r>
      <w:r w:rsidR="005C0C03" w:rsidRPr="0004282A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C0431" w:rsidRPr="0004282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04282A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04282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04282A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E6572" w:rsidRPr="0004282A">
        <w:rPr>
          <w:rFonts w:asciiTheme="majorBidi" w:hAnsiTheme="majorBidi" w:cstheme="majorBidi"/>
          <w:spacing w:val="6"/>
          <w:sz w:val="30"/>
          <w:szCs w:val="30"/>
        </w:rPr>
        <w:t>6</w:t>
      </w:r>
    </w:p>
    <w:p w14:paraId="2ABE7E87" w14:textId="77777777" w:rsidR="00A97F99" w:rsidRPr="0004282A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26E84EF7" w:rsidR="001419CD" w:rsidRPr="0004282A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04282A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04282A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04282A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04282A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04282A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04282A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04282A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04282A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="005C0C03" w:rsidRPr="0004282A">
        <w:rPr>
          <w:rFonts w:asciiTheme="majorBidi" w:hAnsiTheme="majorBidi" w:cstheme="majorBidi"/>
          <w:sz w:val="30"/>
          <w:szCs w:val="30"/>
        </w:rPr>
        <w:t>1</w:t>
      </w:r>
      <w:r w:rsidR="00E70B40" w:rsidRPr="000428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DE6572" w:rsidRPr="0004282A">
        <w:rPr>
          <w:rFonts w:asciiTheme="majorBidi" w:hAnsiTheme="majorBidi" w:cstheme="majorBidi"/>
          <w:sz w:val="30"/>
          <w:szCs w:val="30"/>
        </w:rPr>
        <w:t>6</w:t>
      </w:r>
    </w:p>
    <w:p w14:paraId="7369B47E" w14:textId="77777777" w:rsidR="007A2546" w:rsidRPr="0004282A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04282A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04282A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04282A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04282A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04282A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04282A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04282A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04282A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04282A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1EB3ABA2" w:rsidR="00DD6666" w:rsidRPr="0004282A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370F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E6572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70F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02BD7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hideMark/>
          </w:tcPr>
          <w:p w14:paraId="2AF5055C" w14:textId="26DFC7CD" w:rsidR="00DD6666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04282A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2306BC77" w:rsidR="00DD6666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8F39DC" w14:textId="77777777" w:rsidR="00DD6666" w:rsidRPr="0004282A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D64D452" w:rsidR="00DD6666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4395F42" w14:textId="77777777" w:rsidR="00DD6666" w:rsidRPr="0004282A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7C35FF0A" w:rsidR="00DD6666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6666" w:rsidRPr="0004282A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04282A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04282A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04282A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04282A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04282A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04282A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04282A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04282A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04282A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04282A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04282A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04282A" w14:paraId="4C37C065" w14:textId="77777777" w:rsidTr="003E0C18">
        <w:tc>
          <w:tcPr>
            <w:tcW w:w="4140" w:type="dxa"/>
            <w:hideMark/>
          </w:tcPr>
          <w:p w14:paraId="000CD226" w14:textId="77777777" w:rsidR="00902BD7" w:rsidRPr="0004282A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3ADCA67D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702BB3B5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4C8F5F2F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E0C1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02BD7" w:rsidRPr="0004282A" w14:paraId="25DC16DD" w14:textId="77777777" w:rsidTr="003E0C18">
        <w:tc>
          <w:tcPr>
            <w:tcW w:w="4140" w:type="dxa"/>
            <w:hideMark/>
          </w:tcPr>
          <w:p w14:paraId="11DCB351" w14:textId="77777777" w:rsidR="00902BD7" w:rsidRPr="0004282A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3C5DC906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51A89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33F9E9A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50FDC495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902BD7" w:rsidRPr="0004282A" w14:paraId="7C9D1EAF" w14:textId="77777777" w:rsidTr="003E0C18">
        <w:tc>
          <w:tcPr>
            <w:tcW w:w="4140" w:type="dxa"/>
            <w:hideMark/>
          </w:tcPr>
          <w:p w14:paraId="0765F48E" w14:textId="77777777" w:rsidR="00902BD7" w:rsidRPr="0004282A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14465A79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51A89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02AE4E35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0C806946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80145" w:rsidRPr="000428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902BD7" w:rsidRPr="0004282A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902BD7" w:rsidRPr="0004282A" w:rsidRDefault="00902BD7" w:rsidP="00902BD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902BD7" w:rsidRPr="0004282A" w:rsidRDefault="00902BD7" w:rsidP="00902BD7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53AACA7C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51959D4F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55268125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</w:tr>
      <w:tr w:rsidR="00902BD7" w:rsidRPr="0004282A" w14:paraId="377439E9" w14:textId="77777777" w:rsidTr="003E0C18">
        <w:tc>
          <w:tcPr>
            <w:tcW w:w="4140" w:type="dxa"/>
            <w:hideMark/>
          </w:tcPr>
          <w:p w14:paraId="0396D691" w14:textId="39CBB2D7" w:rsidR="00902BD7" w:rsidRPr="0004282A" w:rsidRDefault="00902BD7" w:rsidP="00902BD7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902BD7" w:rsidRPr="0004282A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902BD7" w:rsidRPr="0004282A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5A26DF32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CAD7091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41353E89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02BD7" w:rsidRPr="0004282A" w14:paraId="70A6A04C" w14:textId="77777777" w:rsidTr="003E0C18">
        <w:tc>
          <w:tcPr>
            <w:tcW w:w="4140" w:type="dxa"/>
            <w:hideMark/>
          </w:tcPr>
          <w:p w14:paraId="00DE80E8" w14:textId="77777777" w:rsidR="00902BD7" w:rsidRPr="0004282A" w:rsidRDefault="00902BD7" w:rsidP="00902BD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902BD7" w:rsidRPr="0004282A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902BD7" w:rsidRPr="0004282A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556C2738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74E29DC3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2C8C10E0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902BD7" w:rsidRPr="0004282A" w14:paraId="1583FCB6" w14:textId="77777777" w:rsidTr="003E0C18">
        <w:tc>
          <w:tcPr>
            <w:tcW w:w="4140" w:type="dxa"/>
            <w:hideMark/>
          </w:tcPr>
          <w:p w14:paraId="43607DBE" w14:textId="77777777" w:rsidR="00902BD7" w:rsidRPr="0004282A" w:rsidRDefault="00902BD7" w:rsidP="00902BD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902BD7" w:rsidRPr="0004282A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902BD7" w:rsidRPr="0004282A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902BD7" w:rsidRPr="0004282A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902BD7" w:rsidRPr="0004282A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58BD3AD5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171929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14701CDF" w:rsidR="00902BD7" w:rsidRPr="0004282A" w:rsidRDefault="003E0C18" w:rsidP="00902BD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A4737" w:rsidRPr="0004282A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04282A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04282A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04282A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04282A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04282A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04282A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04282A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04282A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04282A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04282A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04282A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04282A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04282A" w14:paraId="146B1E43" w14:textId="77777777" w:rsidTr="003E0C18">
        <w:tc>
          <w:tcPr>
            <w:tcW w:w="4140" w:type="dxa"/>
            <w:hideMark/>
          </w:tcPr>
          <w:p w14:paraId="0CACC98A" w14:textId="5698BB02" w:rsidR="00902BD7" w:rsidRPr="0004282A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7C55A18A" w:rsidR="00902BD7" w:rsidRPr="0004282A" w:rsidRDefault="00751A89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61" w:type="dxa"/>
          </w:tcPr>
          <w:p w14:paraId="67EF86DD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4731C30C" w:rsidR="00902BD7" w:rsidRPr="0004282A" w:rsidRDefault="00680145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E0C1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52D498" w14:textId="77777777" w:rsidR="00902BD7" w:rsidRPr="0004282A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3E52C556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51A89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DDDFDE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2C105308" w:rsidR="00902BD7" w:rsidRPr="0004282A" w:rsidRDefault="003E0C18" w:rsidP="00902BD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02BD7" w:rsidRPr="0004282A" w14:paraId="17FDBD0E" w14:textId="77777777" w:rsidTr="003E0C18">
        <w:tc>
          <w:tcPr>
            <w:tcW w:w="4140" w:type="dxa"/>
            <w:hideMark/>
          </w:tcPr>
          <w:p w14:paraId="6C749A39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6CA9CF55" w:rsidR="00902BD7" w:rsidRPr="0004282A" w:rsidRDefault="00751A89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1" w:type="dxa"/>
          </w:tcPr>
          <w:p w14:paraId="4514871E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43280FF8" w:rsidR="00902BD7" w:rsidRPr="0004282A" w:rsidRDefault="003E0C18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03847E1" w14:textId="77777777" w:rsidR="00902BD7" w:rsidRPr="0004282A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41C03BEA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2C772A0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094E2058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902BD7" w:rsidRPr="0004282A" w14:paraId="014E83D9" w14:textId="77777777" w:rsidTr="003E0C18">
        <w:tc>
          <w:tcPr>
            <w:tcW w:w="4140" w:type="dxa"/>
            <w:hideMark/>
          </w:tcPr>
          <w:p w14:paraId="7C4A86B8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4983D568" w:rsidR="00902BD7" w:rsidRPr="0004282A" w:rsidRDefault="00751A89" w:rsidP="00902BD7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630785EF" w:rsidR="00902BD7" w:rsidRPr="0004282A" w:rsidRDefault="003E0C18" w:rsidP="00B128A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06C76158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9E3E0C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67A7DCBE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02BD7" w:rsidRPr="0004282A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149C3C06" w:rsidR="00902BD7" w:rsidRPr="0004282A" w:rsidRDefault="00751A89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1" w:type="dxa"/>
          </w:tcPr>
          <w:p w14:paraId="29CD56C2" w14:textId="77777777" w:rsidR="00902BD7" w:rsidRPr="0004282A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1BCCBF12" w:rsidR="00902BD7" w:rsidRPr="0004282A" w:rsidRDefault="003E0C18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45FE4383" w14:textId="77777777" w:rsidR="00902BD7" w:rsidRPr="0004282A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3DFA78C2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30043B7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2EBDDDE5" w:rsidR="00902BD7" w:rsidRPr="0004282A" w:rsidRDefault="003E0C18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  <w:tr w:rsidR="002A4737" w:rsidRPr="0004282A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04282A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04282A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04282A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04282A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04282A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04282A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04282A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04282A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04282A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04282A" w14:paraId="61E149EB" w14:textId="77777777" w:rsidTr="003E0C18">
        <w:tc>
          <w:tcPr>
            <w:tcW w:w="4140" w:type="dxa"/>
            <w:hideMark/>
          </w:tcPr>
          <w:p w14:paraId="34C59608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17D32BB7" w:rsidR="00902BD7" w:rsidRPr="0004282A" w:rsidRDefault="00751A89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61" w:type="dxa"/>
          </w:tcPr>
          <w:p w14:paraId="3DA7962A" w14:textId="77777777" w:rsidR="00902BD7" w:rsidRPr="0004282A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4BC789B0" w:rsidR="00902BD7" w:rsidRPr="0004282A" w:rsidRDefault="003E0C18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80145" w:rsidRPr="0004282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257A477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0B6493B0" w:rsidR="00902BD7" w:rsidRPr="0004282A" w:rsidRDefault="00751A89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9216613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1B3453F6" w:rsidR="00902BD7" w:rsidRPr="0004282A" w:rsidRDefault="003E0C18" w:rsidP="00B128A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02BD7" w:rsidRPr="0004282A" w14:paraId="4CC7C8CD" w14:textId="77777777" w:rsidTr="003E0C18">
        <w:tc>
          <w:tcPr>
            <w:tcW w:w="4140" w:type="dxa"/>
            <w:hideMark/>
          </w:tcPr>
          <w:p w14:paraId="1ADDA366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480B2E26" w:rsidR="00902BD7" w:rsidRPr="0004282A" w:rsidRDefault="00680145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76682807" w14:textId="77777777" w:rsidR="00902BD7" w:rsidRPr="0004282A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56D39682" w:rsidR="00902BD7" w:rsidRPr="0004282A" w:rsidRDefault="00680145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FFBBBA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0E0607F4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5D4AEB5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7E371E10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02BD7" w:rsidRPr="0004282A" w14:paraId="7E825649" w14:textId="77777777" w:rsidTr="003E0C18">
        <w:tc>
          <w:tcPr>
            <w:tcW w:w="4140" w:type="dxa"/>
            <w:hideMark/>
          </w:tcPr>
          <w:p w14:paraId="276F50B8" w14:textId="77777777" w:rsidR="00902BD7" w:rsidRPr="0004282A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4785A10" w14:textId="64449210" w:rsidR="00902BD7" w:rsidRPr="0004282A" w:rsidRDefault="00680145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482412FF" w14:textId="77777777" w:rsidR="00902BD7" w:rsidRPr="0004282A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AF98BCB" w14:textId="7BC6F089" w:rsidR="00902BD7" w:rsidRPr="0004282A" w:rsidRDefault="00680145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02BD7" w:rsidRPr="000428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74A557" w14:textId="77777777" w:rsidR="00902BD7" w:rsidRPr="0004282A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FF7D619" w14:textId="0B1527F0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DD283E" w14:textId="77777777" w:rsidR="00902BD7" w:rsidRPr="0004282A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5D9DFB" w14:textId="2298A85A" w:rsidR="00902BD7" w:rsidRPr="0004282A" w:rsidRDefault="00680145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310613" w:rsidRPr="0004282A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310613" w:rsidRPr="0004282A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1E2DFCF5" w:rsidR="00310613" w:rsidRPr="0004282A" w:rsidRDefault="00751A89" w:rsidP="00310613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Pr="0004282A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059CD712" w:rsidR="00310613" w:rsidRPr="0004282A" w:rsidRDefault="003E0C18" w:rsidP="00310613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  <w:r w:rsidR="00310613" w:rsidRPr="0004282A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19A1A1A9" w:rsidR="00310613" w:rsidRPr="0004282A" w:rsidRDefault="00751A89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0719819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48C3A591" w:rsidR="00310613" w:rsidRPr="0004282A" w:rsidRDefault="003E0C18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30D" w:rsidRPr="0004282A" w14:paraId="4926FD5A" w14:textId="77777777" w:rsidTr="00E27971">
        <w:tc>
          <w:tcPr>
            <w:tcW w:w="4140" w:type="dxa"/>
          </w:tcPr>
          <w:p w14:paraId="41A8A37F" w14:textId="7DF42F10" w:rsidR="008C730D" w:rsidRPr="0004282A" w:rsidRDefault="008C730D" w:rsidP="008C730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04D5A3E5" w:rsidR="008C730D" w:rsidRPr="0004282A" w:rsidRDefault="00751A89" w:rsidP="008C730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5A3FB3C3" w14:textId="77777777" w:rsidR="008C730D" w:rsidRPr="0004282A" w:rsidRDefault="008C730D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57A2E005" w:rsidR="008C730D" w:rsidRPr="0004282A" w:rsidRDefault="008C730D" w:rsidP="008C730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403A25" w14:textId="77777777" w:rsidR="008C730D" w:rsidRPr="0004282A" w:rsidRDefault="008C730D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68C39686" w:rsidR="008C730D" w:rsidRPr="0004282A" w:rsidRDefault="00751A89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8C730D" w:rsidRPr="0004282A" w:rsidRDefault="008C730D" w:rsidP="008C73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14B397BA" w:rsidR="008C730D" w:rsidRPr="0004282A" w:rsidRDefault="003E0C18" w:rsidP="008C73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0613" w:rsidRPr="0004282A" w14:paraId="6F47036C" w14:textId="77777777" w:rsidTr="00DE6572">
        <w:tc>
          <w:tcPr>
            <w:tcW w:w="4140" w:type="dxa"/>
            <w:hideMark/>
          </w:tcPr>
          <w:p w14:paraId="756C0010" w14:textId="77777777" w:rsidR="00310613" w:rsidRPr="0004282A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12FD44A9" w:rsidR="00310613" w:rsidRPr="0004282A" w:rsidRDefault="00751A89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259B6461" w14:textId="77777777" w:rsidR="00310613" w:rsidRPr="0004282A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54502C22" w:rsidR="00310613" w:rsidRPr="0004282A" w:rsidRDefault="003E0C18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CB61809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3272937C" w:rsidR="00310613" w:rsidRPr="0004282A" w:rsidRDefault="00751A89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10B99D9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48D06B33" w:rsidR="00310613" w:rsidRPr="0004282A" w:rsidRDefault="003E0C18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10613" w:rsidRPr="0004282A" w14:paraId="51B6DEB3" w14:textId="77777777" w:rsidTr="00DE6572">
        <w:tc>
          <w:tcPr>
            <w:tcW w:w="4140" w:type="dxa"/>
            <w:hideMark/>
          </w:tcPr>
          <w:p w14:paraId="125B3488" w14:textId="77777777" w:rsidR="00310613" w:rsidRPr="0004282A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2B236E5C" w:rsidR="00310613" w:rsidRPr="0004282A" w:rsidRDefault="00C32517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</w:tcPr>
          <w:p w14:paraId="6C52AEF1" w14:textId="77777777" w:rsidR="00310613" w:rsidRPr="0004282A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53CB0A43" w:rsidR="00310613" w:rsidRPr="0004282A" w:rsidRDefault="003E0C18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C06CF06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090B8BC" w:rsidR="00310613" w:rsidRPr="0004282A" w:rsidRDefault="00751A89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0EEE28" w14:textId="77777777" w:rsidR="00310613" w:rsidRPr="0004282A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7EAD58F1" w:rsidR="00310613" w:rsidRPr="0004282A" w:rsidRDefault="003E0C18" w:rsidP="00310613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10613" w:rsidRPr="0004282A" w14:paraId="6F4522B1" w14:textId="77777777" w:rsidTr="00736BBB">
        <w:tc>
          <w:tcPr>
            <w:tcW w:w="4140" w:type="dxa"/>
          </w:tcPr>
          <w:p w14:paraId="6F8A5663" w14:textId="77777777" w:rsidR="00310613" w:rsidRPr="0004282A" w:rsidRDefault="00310613" w:rsidP="0031061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920FA3E" w14:textId="649822DF" w:rsidR="00310613" w:rsidRPr="0004282A" w:rsidRDefault="00A92A8A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gridSpan w:val="2"/>
          </w:tcPr>
          <w:p w14:paraId="712CF41D" w14:textId="77777777" w:rsidR="00310613" w:rsidRPr="0004282A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9DE356" w14:textId="012B8BD1" w:rsidR="00310613" w:rsidRPr="0004282A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C1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8273C2D" w14:textId="77777777" w:rsidR="00310613" w:rsidRPr="0004282A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3C4D56" w14:textId="44917BBC" w:rsidR="00310613" w:rsidRPr="0004282A" w:rsidRDefault="00196D22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086F9E8F" w14:textId="77777777" w:rsidR="00310613" w:rsidRPr="0004282A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227DE9" w14:textId="5B3A1873" w:rsidR="00310613" w:rsidRPr="0004282A" w:rsidRDefault="003E0C18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0613" w:rsidRPr="0004282A" w14:paraId="29C3C98F" w14:textId="77777777" w:rsidTr="00736BBB">
        <w:tc>
          <w:tcPr>
            <w:tcW w:w="4140" w:type="dxa"/>
          </w:tcPr>
          <w:p w14:paraId="7EFFE1EC" w14:textId="77777777" w:rsidR="00310613" w:rsidRPr="0004282A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310613" w:rsidRPr="0004282A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10613" w:rsidRPr="0004282A" w14:paraId="2C42A757" w14:textId="77777777" w:rsidTr="00FC274C">
        <w:tc>
          <w:tcPr>
            <w:tcW w:w="4140" w:type="dxa"/>
          </w:tcPr>
          <w:p w14:paraId="34DFF574" w14:textId="52625427" w:rsidR="00310613" w:rsidRPr="0004282A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310613" w:rsidRPr="0004282A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10613" w:rsidRPr="0004282A" w14:paraId="15C323C0" w14:textId="77777777" w:rsidTr="00FC274C">
        <w:tc>
          <w:tcPr>
            <w:tcW w:w="4140" w:type="dxa"/>
          </w:tcPr>
          <w:p w14:paraId="73CBE0D9" w14:textId="21432B5F" w:rsidR="00310613" w:rsidRPr="0004282A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310613" w:rsidRPr="0004282A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310613" w:rsidRPr="0004282A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310613" w:rsidRPr="0004282A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10613" w:rsidRPr="0004282A" w14:paraId="4631B52C" w14:textId="77777777" w:rsidTr="00FC274C">
        <w:tc>
          <w:tcPr>
            <w:tcW w:w="4140" w:type="dxa"/>
          </w:tcPr>
          <w:p w14:paraId="7183396C" w14:textId="28E38EC4" w:rsidR="00310613" w:rsidRPr="0004282A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14C3A82A" w:rsidR="00310613" w:rsidRPr="0004282A" w:rsidRDefault="00D36A7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61" w:type="dxa"/>
            <w:vAlign w:val="bottom"/>
          </w:tcPr>
          <w:p w14:paraId="4EB7F1EC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52062616" w:rsidR="00310613" w:rsidRPr="0004282A" w:rsidRDefault="000E7CC6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1350A08" w14:textId="77777777" w:rsidR="00310613" w:rsidRPr="0004282A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0CB4A07F" w:rsidR="00310613" w:rsidRPr="0004282A" w:rsidRDefault="00680145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92A8A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F9DE86D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5F7E8648" w:rsidR="00310613" w:rsidRPr="0004282A" w:rsidRDefault="00680145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7CC6" w:rsidRPr="000428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10613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310613" w:rsidRPr="0004282A" w14:paraId="2327A231" w14:textId="77777777" w:rsidTr="00FC274C">
        <w:tc>
          <w:tcPr>
            <w:tcW w:w="4140" w:type="dxa"/>
          </w:tcPr>
          <w:p w14:paraId="4DD7C464" w14:textId="16F6BDF0" w:rsidR="00310613" w:rsidRPr="0004282A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0B8068E4" w:rsidR="00310613" w:rsidRPr="0004282A" w:rsidRDefault="00D36A7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  <w:vAlign w:val="bottom"/>
          </w:tcPr>
          <w:p w14:paraId="3DD710DC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75C924FC" w:rsidR="00310613" w:rsidRPr="0004282A" w:rsidRDefault="000E7CC6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C97867B" w14:textId="77777777" w:rsidR="00310613" w:rsidRPr="0004282A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56E39FE5" w:rsidR="00310613" w:rsidRPr="0004282A" w:rsidRDefault="00680145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017FDC6" w14:textId="77777777" w:rsidR="00310613" w:rsidRPr="0004282A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65427152" w:rsidR="00310613" w:rsidRPr="0004282A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0145" w:rsidRPr="000428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75281D46" w14:textId="1037F250" w:rsidR="005B2D20" w:rsidRPr="0004282A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04282A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04282A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04282A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04282A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A26918" w:rsidRPr="0004282A">
        <w:rPr>
          <w:rFonts w:ascii="Angsana New" w:hAnsi="Angsana New" w:hint="cs"/>
          <w:sz w:val="30"/>
          <w:szCs w:val="30"/>
          <w:cs/>
        </w:rPr>
        <w:t>เก้า</w:t>
      </w:r>
      <w:r w:rsidR="00DE6572" w:rsidRPr="0004282A">
        <w:rPr>
          <w:rFonts w:ascii="Angsana New" w:hAnsi="Angsana New" w:hint="cs"/>
          <w:sz w:val="30"/>
          <w:szCs w:val="30"/>
          <w:cs/>
        </w:rPr>
        <w:t>เดือน</w:t>
      </w:r>
      <w:r w:rsidR="00DE6572" w:rsidRPr="0004282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80145" w:rsidRPr="0004282A">
        <w:rPr>
          <w:rFonts w:ascii="Angsana New" w:hAnsi="Angsana New"/>
          <w:sz w:val="30"/>
          <w:szCs w:val="30"/>
        </w:rPr>
        <w:t>30</w:t>
      </w:r>
      <w:r w:rsidR="00DE6572" w:rsidRPr="0004282A">
        <w:rPr>
          <w:rFonts w:ascii="Angsana New" w:hAnsi="Angsana New"/>
          <w:sz w:val="30"/>
          <w:szCs w:val="30"/>
        </w:rPr>
        <w:t xml:space="preserve"> </w:t>
      </w:r>
      <w:r w:rsidR="00A26918" w:rsidRPr="0004282A">
        <w:rPr>
          <w:rFonts w:ascii="Angsana New" w:hAnsi="Angsana New" w:hint="cs"/>
          <w:sz w:val="30"/>
          <w:szCs w:val="30"/>
          <w:cs/>
        </w:rPr>
        <w:t>กันย</w:t>
      </w:r>
      <w:r w:rsidR="0037633F" w:rsidRPr="0004282A">
        <w:rPr>
          <w:rFonts w:ascii="Angsana New" w:hAnsi="Angsana New" w:hint="cs"/>
          <w:sz w:val="30"/>
          <w:szCs w:val="30"/>
          <w:cs/>
        </w:rPr>
        <w:t>ายน</w:t>
      </w:r>
      <w:r w:rsidR="005B2D20"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z w:val="30"/>
          <w:szCs w:val="30"/>
        </w:rPr>
        <w:t>256</w:t>
      </w:r>
      <w:r w:rsidR="00DE6572" w:rsidRPr="0004282A">
        <w:rPr>
          <w:rFonts w:ascii="Angsana New" w:hAnsi="Angsana New"/>
          <w:sz w:val="30"/>
          <w:szCs w:val="30"/>
        </w:rPr>
        <w:t>7</w:t>
      </w:r>
      <w:r w:rsidR="005B2D20" w:rsidRPr="0004282A">
        <w:rPr>
          <w:rFonts w:ascii="Angsana New" w:hAnsi="Angsana New"/>
          <w:sz w:val="30"/>
          <w:szCs w:val="30"/>
        </w:rPr>
        <w:t xml:space="preserve"> </w:t>
      </w:r>
      <w:r w:rsidR="005B2D20" w:rsidRPr="0004282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4282A">
        <w:rPr>
          <w:rFonts w:ascii="Angsana New" w:hAnsi="Angsana New"/>
          <w:sz w:val="30"/>
          <w:szCs w:val="30"/>
        </w:rPr>
        <w:t>256</w:t>
      </w:r>
      <w:r w:rsidR="00DE6572" w:rsidRPr="0004282A">
        <w:rPr>
          <w:rFonts w:ascii="Angsana New" w:hAnsi="Angsana New"/>
          <w:sz w:val="30"/>
          <w:szCs w:val="30"/>
        </w:rPr>
        <w:t>6</w:t>
      </w:r>
      <w:r w:rsidR="005B2D20"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04282A">
        <w:rPr>
          <w:rFonts w:ascii="Angsana New" w:hAnsi="Angsana New"/>
          <w:sz w:val="30"/>
          <w:szCs w:val="30"/>
          <w:cs/>
        </w:rPr>
        <w:t>จำนวน</w:t>
      </w:r>
      <w:r w:rsidR="009E362C" w:rsidRPr="0004282A">
        <w:rPr>
          <w:rFonts w:ascii="Angsana New" w:hAnsi="Angsana New"/>
          <w:sz w:val="30"/>
          <w:szCs w:val="30"/>
        </w:rPr>
        <w:t xml:space="preserve"> </w:t>
      </w:r>
      <w:r w:rsidR="00471867" w:rsidRPr="0004282A">
        <w:rPr>
          <w:rFonts w:ascii="Angsana New" w:hAnsi="Angsana New"/>
          <w:sz w:val="30"/>
          <w:szCs w:val="30"/>
        </w:rPr>
        <w:t>846</w:t>
      </w:r>
      <w:r w:rsidR="005E4467" w:rsidRPr="0004282A">
        <w:rPr>
          <w:rFonts w:ascii="Angsana New" w:hAnsi="Angsana New"/>
          <w:sz w:val="30"/>
          <w:szCs w:val="30"/>
        </w:rPr>
        <w:t xml:space="preserve"> </w:t>
      </w:r>
      <w:r w:rsidR="005B2D20" w:rsidRPr="0004282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04282A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A26918" w:rsidRPr="0004282A">
        <w:rPr>
          <w:rFonts w:ascii="Angsana New" w:hAnsi="Angsana New"/>
          <w:sz w:val="30"/>
          <w:szCs w:val="30"/>
        </w:rPr>
        <w:t>768</w:t>
      </w:r>
      <w:r w:rsidR="0037633F" w:rsidRPr="0004282A">
        <w:rPr>
          <w:rFonts w:ascii="Angsana New" w:hAnsi="Angsana New"/>
          <w:sz w:val="30"/>
          <w:szCs w:val="30"/>
        </w:rPr>
        <w:t xml:space="preserve"> </w:t>
      </w:r>
      <w:r w:rsidR="005B2D20" w:rsidRPr="0004282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04282A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04282A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04282A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3A53E970" w:rsidR="00CF40A9" w:rsidRPr="0004282A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ณ วันที่</w:t>
      </w:r>
      <w:r w:rsidRPr="0004282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="00680145" w:rsidRPr="0004282A">
        <w:rPr>
          <w:rFonts w:ascii="Angsana New" w:hAnsi="Angsana New"/>
          <w:sz w:val="30"/>
          <w:szCs w:val="30"/>
        </w:rPr>
        <w:t>0</w:t>
      </w:r>
      <w:r w:rsidR="00C55D3F"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="00E04C4A" w:rsidRPr="0004282A">
        <w:rPr>
          <w:rFonts w:ascii="Angsana New" w:hAnsi="Angsana New" w:hint="cs"/>
          <w:sz w:val="30"/>
          <w:szCs w:val="30"/>
          <w:cs/>
        </w:rPr>
        <w:t>กันย</w:t>
      </w:r>
      <w:r w:rsidR="0037633F" w:rsidRPr="0004282A">
        <w:rPr>
          <w:rFonts w:ascii="Angsana New" w:hAnsi="Angsana New" w:hint="cs"/>
          <w:sz w:val="30"/>
          <w:szCs w:val="30"/>
          <w:cs/>
        </w:rPr>
        <w:t>ายน</w:t>
      </w:r>
      <w:r w:rsidR="00500E50"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04282A">
        <w:rPr>
          <w:rFonts w:ascii="Angsana New" w:hAnsi="Angsana New" w:hint="cs"/>
          <w:sz w:val="30"/>
          <w:szCs w:val="30"/>
        </w:rPr>
        <w:t>256</w:t>
      </w:r>
      <w:r w:rsidR="00C55D3F" w:rsidRPr="0004282A">
        <w:rPr>
          <w:rFonts w:ascii="Angsana New" w:hAnsi="Angsana New"/>
          <w:sz w:val="30"/>
          <w:szCs w:val="30"/>
        </w:rPr>
        <w:t>7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="005C0C03" w:rsidRPr="0004282A">
        <w:rPr>
          <w:rFonts w:ascii="Angsana New" w:hAnsi="Angsana New" w:hint="cs"/>
          <w:sz w:val="30"/>
          <w:szCs w:val="30"/>
        </w:rPr>
        <w:t>1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04282A">
        <w:rPr>
          <w:rFonts w:ascii="Angsana New" w:hAnsi="Angsana New" w:hint="cs"/>
          <w:sz w:val="30"/>
          <w:szCs w:val="30"/>
        </w:rPr>
        <w:t>256</w:t>
      </w:r>
      <w:r w:rsidR="00C55D3F" w:rsidRPr="0004282A">
        <w:rPr>
          <w:rFonts w:ascii="Angsana New" w:hAnsi="Angsana New"/>
          <w:sz w:val="30"/>
          <w:szCs w:val="30"/>
        </w:rPr>
        <w:t>6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04282A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04282A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04282A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04282A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04282A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04282A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04282A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04282A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7247C729" w:rsidR="00DD6666" w:rsidRPr="0004282A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04C4A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6" w:type="dxa"/>
          </w:tcPr>
          <w:p w14:paraId="11E448DD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75683343" w:rsidR="00DD6666" w:rsidRPr="0004282A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07D22EE7" w:rsidR="00DD6666" w:rsidRPr="0004282A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04C4A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2" w:type="dxa"/>
            <w:gridSpan w:val="2"/>
          </w:tcPr>
          <w:p w14:paraId="1B7D4BE5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25DB0202" w:rsidR="00DD6666" w:rsidRPr="0004282A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04282A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4D19AC89" w:rsidR="00DD6666" w:rsidRPr="0004282A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0428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5739B98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3C8F12AE" w:rsidR="00DD6666" w:rsidRPr="0004282A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0428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45C150A4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58CF4D1A" w:rsidR="00DD6666" w:rsidRPr="0004282A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0428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320ECB4E" w14:textId="77777777" w:rsidR="00DD6666" w:rsidRPr="0004282A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284B815D" w:rsidR="00DD6666" w:rsidRPr="0004282A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0428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D6666" w:rsidRPr="0004282A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DD6666" w:rsidRPr="0004282A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666" w:rsidRPr="0004282A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DD6666" w:rsidRPr="0004282A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D6666" w:rsidRPr="0004282A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DD6666" w:rsidRPr="0004282A" w:rsidRDefault="00DD6666" w:rsidP="00DD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53E2549C" w:rsidR="00DD6666" w:rsidRPr="0004282A" w:rsidRDefault="00F01805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1F5E36" w14:textId="77777777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47B4669A" w:rsidR="00DD6666" w:rsidRPr="0004282A" w:rsidRDefault="00C55D3F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4</w:t>
            </w:r>
            <w:r w:rsidR="00680145"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66AC9606" w14:textId="77777777" w:rsidR="00DD6666" w:rsidRPr="0004282A" w:rsidRDefault="00DD6666" w:rsidP="00DD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14662C4D" w:rsidR="00DD6666" w:rsidRPr="0004282A" w:rsidRDefault="00F01805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561" w14:textId="77777777" w:rsidR="00DD6666" w:rsidRPr="0004282A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0C034BE8" w:rsidR="00DD6666" w:rsidRPr="0004282A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9D79B50" w14:textId="77777777" w:rsidR="002C4259" w:rsidRPr="0004282A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04282A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04282A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04282A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04282A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04282A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2CD4D178" w:rsidR="006013DD" w:rsidRPr="0004282A" w:rsidRDefault="00F0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26AD6" w14:textId="77777777" w:rsidR="006013DD" w:rsidRPr="0004282A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13B8D638" w:rsidR="006013DD" w:rsidRPr="0004282A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8F1F22" w14:textId="77777777" w:rsidR="006013DD" w:rsidRPr="0004282A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2EBE4178" w:rsidR="006013DD" w:rsidRPr="0004282A" w:rsidRDefault="00F0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04282A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04282A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04282A" w:rsidRDefault="002C4259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04282A" w14:paraId="79860B14" w14:textId="77777777" w:rsidTr="00696DD7">
        <w:tc>
          <w:tcPr>
            <w:tcW w:w="4230" w:type="dxa"/>
          </w:tcPr>
          <w:p w14:paraId="11E5D786" w14:textId="039BACFC" w:rsidR="00696DD7" w:rsidRPr="0004282A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04282A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5D3F" w:rsidRPr="0004282A" w14:paraId="20670098" w14:textId="77777777" w:rsidTr="00EA242C">
        <w:tc>
          <w:tcPr>
            <w:tcW w:w="4230" w:type="dxa"/>
          </w:tcPr>
          <w:p w14:paraId="070F4ED1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25697486" w:rsidR="00C55D3F" w:rsidRPr="0004282A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54AEC" w14:textId="77777777" w:rsidR="00C55D3F" w:rsidRPr="0004282A" w:rsidRDefault="00C55D3F" w:rsidP="00C55D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2BC24D6D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70156679" w:rsidR="00C55D3F" w:rsidRPr="0004282A" w:rsidRDefault="00D77775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08C12DAC" w:rsidR="00C55D3F" w:rsidRPr="0004282A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C55D3F" w:rsidRPr="0004282A" w14:paraId="384A7E20" w14:textId="77777777" w:rsidTr="00EA242C">
        <w:tc>
          <w:tcPr>
            <w:tcW w:w="4230" w:type="dxa"/>
          </w:tcPr>
          <w:p w14:paraId="2A8E906D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58660964" w:rsidR="00C55D3F" w:rsidRPr="0004282A" w:rsidRDefault="00471867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19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0DA40EC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B77FE18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73" w:type="dxa"/>
          </w:tcPr>
          <w:p w14:paraId="13781108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46DC6FBF" w:rsidR="00C55D3F" w:rsidRPr="0004282A" w:rsidRDefault="00471867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2" w:type="dxa"/>
          </w:tcPr>
          <w:p w14:paraId="1B69506C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612A4D45" w:rsidR="00C55D3F" w:rsidRPr="0004282A" w:rsidRDefault="00680145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  <w:r w:rsidR="00C55D3F" w:rsidRPr="0004282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55D3F" w:rsidRPr="0004282A" w14:paraId="16608225" w14:textId="77777777" w:rsidTr="00EA242C">
        <w:tc>
          <w:tcPr>
            <w:tcW w:w="4230" w:type="dxa"/>
          </w:tcPr>
          <w:p w14:paraId="1CD576A1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2EB245CD" w:rsidR="00C55D3F" w:rsidRPr="0004282A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816A04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7790DC7A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36CB45D5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50C41A07" w:rsidR="00C55D3F" w:rsidRPr="0004282A" w:rsidRDefault="00471867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2CAFC5CC" w:rsidR="00C55D3F" w:rsidRPr="0004282A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55D3F" w:rsidRPr="0004282A" w14:paraId="658FC3EE" w14:textId="77777777" w:rsidTr="00EA242C">
        <w:tc>
          <w:tcPr>
            <w:tcW w:w="4230" w:type="dxa"/>
          </w:tcPr>
          <w:p w14:paraId="0F6D789F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6003B790" w:rsidR="00C55D3F" w:rsidRPr="0004282A" w:rsidRDefault="00471867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5A4954D2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0F0F449C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3" w:type="dxa"/>
          </w:tcPr>
          <w:p w14:paraId="44BA15F3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5A073904" w:rsidR="00C55D3F" w:rsidRPr="0004282A" w:rsidRDefault="00D77775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4CD316C7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09C191C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  <w:tr w:rsidR="00C55D3F" w:rsidRPr="0004282A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2339433" w:rsidR="00C55D3F" w:rsidRPr="0004282A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14:paraId="5D04AED8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2528590F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(167)</w:t>
            </w:r>
          </w:p>
        </w:tc>
        <w:tc>
          <w:tcPr>
            <w:tcW w:w="273" w:type="dxa"/>
          </w:tcPr>
          <w:p w14:paraId="00BEF574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0C989C41" w:rsidR="00C55D3F" w:rsidRPr="0004282A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(4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58FB923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3B82BB71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(4</w:t>
            </w:r>
            <w:r w:rsidR="00680145" w:rsidRPr="0004282A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55D3F" w:rsidRPr="0004282A" w14:paraId="4CDD0807" w14:textId="77777777" w:rsidTr="00EA242C">
        <w:tc>
          <w:tcPr>
            <w:tcW w:w="4230" w:type="dxa"/>
          </w:tcPr>
          <w:p w14:paraId="6DCA11E3" w14:textId="77777777" w:rsidR="00C55D3F" w:rsidRPr="0004282A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5A1BBA14" w:rsidR="00C55D3F" w:rsidRPr="0004282A" w:rsidRDefault="00471867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53873C5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1FD260A1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3" w:type="dxa"/>
          </w:tcPr>
          <w:p w14:paraId="4F0F0EF2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04FBD50D" w:rsidR="00C55D3F" w:rsidRPr="0004282A" w:rsidRDefault="00D77775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2" w:type="dxa"/>
          </w:tcPr>
          <w:p w14:paraId="6A546F51" w14:textId="77777777" w:rsidR="00C55D3F" w:rsidRPr="0004282A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5D58291B" w:rsidR="00C55D3F" w:rsidRPr="0004282A" w:rsidRDefault="00680145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</w:tr>
    </w:tbl>
    <w:p w14:paraId="6BF536AE" w14:textId="7EBA10DA" w:rsidR="00696DD7" w:rsidRPr="0004282A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18"/>
        <w:gridCol w:w="218"/>
        <w:gridCol w:w="52"/>
        <w:gridCol w:w="1068"/>
        <w:gridCol w:w="12"/>
        <w:gridCol w:w="261"/>
        <w:gridCol w:w="12"/>
        <w:gridCol w:w="1032"/>
        <w:gridCol w:w="12"/>
        <w:gridCol w:w="260"/>
        <w:gridCol w:w="12"/>
        <w:gridCol w:w="1093"/>
        <w:gridCol w:w="14"/>
      </w:tblGrid>
      <w:tr w:rsidR="00852AF7" w:rsidRPr="0004282A" w14:paraId="27A292F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D750F28" w14:textId="76B2FDB2" w:rsidR="00852AF7" w:rsidRPr="0004282A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8" w:type="dxa"/>
            <w:gridSpan w:val="5"/>
          </w:tcPr>
          <w:p w14:paraId="5ED33771" w14:textId="77777777" w:rsidR="00852AF7" w:rsidRPr="0004282A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6802C696" w14:textId="77777777" w:rsidR="00852AF7" w:rsidRPr="0004282A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4D894ED8" w14:textId="77777777" w:rsidR="00852AF7" w:rsidRPr="0004282A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AF7" w:rsidRPr="0004282A" w14:paraId="4B7FE70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622E4B0F" w14:textId="6AB5891C" w:rsidR="00852AF7" w:rsidRPr="0004282A" w:rsidRDefault="00852AF7" w:rsidP="00852AF7">
            <w:pPr>
              <w:pStyle w:val="a1"/>
              <w:ind w:right="-108" w:firstLine="163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54FD"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145"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80145" w:rsidRPr="00042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C54FD"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62" w:type="dxa"/>
          </w:tcPr>
          <w:p w14:paraId="25026374" w14:textId="77777777" w:rsidR="00852AF7" w:rsidRPr="0004282A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7AE2D48" w14:textId="77777777" w:rsidR="00852AF7" w:rsidRPr="0004282A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2"/>
          </w:tcPr>
          <w:p w14:paraId="200C22B0" w14:textId="77777777" w:rsidR="00852AF7" w:rsidRPr="0004282A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0C9B7343" w14:textId="77777777" w:rsidR="00852AF7" w:rsidRPr="0004282A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2A18318" w14:textId="77777777" w:rsidR="00852AF7" w:rsidRPr="0004282A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492EFA92" w14:textId="77777777" w:rsidR="00852AF7" w:rsidRPr="0004282A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2A4F9E7D" w14:textId="77777777" w:rsidR="00852AF7" w:rsidRPr="0004282A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52AF7" w:rsidRPr="0004282A" w14:paraId="673A8D1A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4CE7AD8" w14:textId="77777777" w:rsidR="00852AF7" w:rsidRPr="0004282A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13"/>
          </w:tcPr>
          <w:p w14:paraId="004B63A6" w14:textId="77777777" w:rsidR="00852AF7" w:rsidRPr="0004282A" w:rsidRDefault="00852AF7" w:rsidP="00852AF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AF7" w:rsidRPr="0004282A" w14:paraId="3F6EA3E1" w14:textId="77777777" w:rsidTr="00852AF7">
        <w:tc>
          <w:tcPr>
            <w:tcW w:w="4230" w:type="dxa"/>
          </w:tcPr>
          <w:p w14:paraId="01AAD44C" w14:textId="5EFF6024" w:rsidR="00852AF7" w:rsidRPr="0004282A" w:rsidRDefault="00852AF7" w:rsidP="00B2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gridSpan w:val="2"/>
          </w:tcPr>
          <w:p w14:paraId="119F256E" w14:textId="47D87F11" w:rsidR="00852AF7" w:rsidRPr="0004282A" w:rsidRDefault="00F01805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6B9AD2" w14:textId="77777777" w:rsidR="00852AF7" w:rsidRPr="0004282A" w:rsidRDefault="00852AF7" w:rsidP="00B2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1F3B10" w14:textId="77777777" w:rsidR="00852AF7" w:rsidRPr="0004282A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129A750" w14:textId="77777777" w:rsidR="00852AF7" w:rsidRPr="0004282A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6045B03" w14:textId="7B74B88A" w:rsidR="00852AF7" w:rsidRPr="0004282A" w:rsidRDefault="00F01805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0246FB7" w14:textId="77777777" w:rsidR="00852AF7" w:rsidRPr="0004282A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0DE68FE" w14:textId="5EF46CD3" w:rsidR="00852AF7" w:rsidRPr="0004282A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33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54FD" w:rsidRPr="0004282A" w14:paraId="4AE446DD" w14:textId="77777777" w:rsidTr="00852AF7">
        <w:tc>
          <w:tcPr>
            <w:tcW w:w="4230" w:type="dxa"/>
          </w:tcPr>
          <w:p w14:paraId="103557E0" w14:textId="1CBA508E" w:rsidR="00DC54FD" w:rsidRPr="0004282A" w:rsidRDefault="00DC54FD" w:rsidP="00B2666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gridSpan w:val="2"/>
          </w:tcPr>
          <w:p w14:paraId="6978DAE7" w14:textId="32B11D45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C72C867" w14:textId="77777777" w:rsidR="00DC54FD" w:rsidRPr="0004282A" w:rsidRDefault="00DC54FD" w:rsidP="00B2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7EF441" w14:textId="2ED23CDD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36D3D7A" w14:textId="77777777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00DC3F53" w14:textId="7CC409E6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1C760A01" w14:textId="77777777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776A7A57" w14:textId="07121DEB" w:rsidR="00DC54FD" w:rsidRPr="0004282A" w:rsidRDefault="00DC54FD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32581B1" w14:textId="10ED3EF1" w:rsidR="00852AF7" w:rsidRPr="0004282A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78945CA5" w14:textId="77777777" w:rsidR="00852AF7" w:rsidRPr="0004282A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60A8135" w14:textId="6571517E" w:rsidR="00796818" w:rsidRPr="0004282A" w:rsidRDefault="00796818" w:rsidP="004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  <w:r w:rsidRPr="0004282A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04282A" w14:paraId="378F5E9C" w14:textId="77777777" w:rsidTr="007B27C9">
        <w:tc>
          <w:tcPr>
            <w:tcW w:w="3240" w:type="dxa"/>
          </w:tcPr>
          <w:p w14:paraId="29818636" w14:textId="77777777" w:rsidR="00CF40A9" w:rsidRPr="0004282A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69067D96" w14:textId="77777777" w:rsidR="00CF40A9" w:rsidRPr="0004282A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D7A2" w14:textId="77777777" w:rsidR="00CF40A9" w:rsidRPr="0004282A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04282A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04282A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04282A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4282A" w14:paraId="09A07542" w14:textId="77777777" w:rsidTr="007B27C9">
        <w:tc>
          <w:tcPr>
            <w:tcW w:w="3240" w:type="dxa"/>
          </w:tcPr>
          <w:p w14:paraId="2F687773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5BB3CAF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13F179" w14:textId="77777777" w:rsidR="003F5E56" w:rsidRPr="0004282A" w:rsidRDefault="003F5E56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283AFA46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3CB5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6BFE8C0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0C59DBE9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5E56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7D01F96D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3CB5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EE4DEE5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3387D890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5E56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7C9" w:rsidRPr="0004282A" w14:paraId="51BCC2DC" w14:textId="77777777" w:rsidTr="00C82C2B">
        <w:tc>
          <w:tcPr>
            <w:tcW w:w="3240" w:type="dxa"/>
          </w:tcPr>
          <w:p w14:paraId="122D6502" w14:textId="00076A83" w:rsidR="007B27C9" w:rsidRPr="0004282A" w:rsidRDefault="007B27C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4F3DC2C" w14:textId="2E6FAD15" w:rsidR="007B27C9" w:rsidRPr="0004282A" w:rsidRDefault="007B27C9" w:rsidP="00C6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24267" w14:textId="05AC4FB2" w:rsidR="007B27C9" w:rsidRPr="0004282A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A28A8" w14:textId="77777777" w:rsidR="007B27C9" w:rsidRPr="0004282A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6A06D73A" w:rsidR="007B27C9" w:rsidRPr="0004282A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4E43E82" w14:textId="77777777" w:rsidR="007B27C9" w:rsidRPr="0004282A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5A76035B" w:rsidR="007B27C9" w:rsidRPr="0004282A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EBA1D97" w14:textId="77777777" w:rsidR="007B27C9" w:rsidRPr="0004282A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4A34A0C3" w:rsidR="007B27C9" w:rsidRPr="0004282A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04282A" w14:paraId="4E6C19BA" w14:textId="77777777" w:rsidTr="00A0288E">
        <w:tc>
          <w:tcPr>
            <w:tcW w:w="3960" w:type="dxa"/>
            <w:gridSpan w:val="2"/>
          </w:tcPr>
          <w:p w14:paraId="518C441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E16B5" w14:textId="77777777" w:rsidR="003F5E56" w:rsidRPr="0004282A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3F5E56" w:rsidRPr="0004282A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4282A" w14:paraId="529F4B3F" w14:textId="77777777" w:rsidTr="00A0288E">
        <w:tc>
          <w:tcPr>
            <w:tcW w:w="3960" w:type="dxa"/>
            <w:gridSpan w:val="2"/>
          </w:tcPr>
          <w:p w14:paraId="587DE648" w14:textId="0A22987A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04282A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04282A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3009" w:rsidRPr="0004282A" w14:paraId="5E6BA935" w14:textId="77777777" w:rsidTr="00A0288E">
        <w:tc>
          <w:tcPr>
            <w:tcW w:w="3960" w:type="dxa"/>
            <w:gridSpan w:val="2"/>
          </w:tcPr>
          <w:p w14:paraId="2423CE43" w14:textId="77777777" w:rsidR="00AF3009" w:rsidRPr="0004282A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8771CF7" w:rsidR="00AF3009" w:rsidRPr="0004282A" w:rsidRDefault="00FB4088" w:rsidP="0014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AF3009" w:rsidRPr="0004282A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348FB38A" w:rsidR="00AF3009" w:rsidRPr="0004282A" w:rsidRDefault="00D77775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CF3292C" w14:textId="77777777" w:rsidR="00AF3009" w:rsidRPr="0004282A" w:rsidRDefault="00AF3009" w:rsidP="00AF30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2CBFDB51" w:rsidR="00AF3009" w:rsidRPr="0004282A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AF3009" w:rsidRPr="0004282A" w14:paraId="1F2CB075" w14:textId="77777777" w:rsidTr="00A0288E">
        <w:tc>
          <w:tcPr>
            <w:tcW w:w="3960" w:type="dxa"/>
            <w:gridSpan w:val="2"/>
          </w:tcPr>
          <w:p w14:paraId="44FBF62E" w14:textId="37292432" w:rsidR="00AF3009" w:rsidRPr="0004282A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7C9EF6D6" w:rsidR="00AF3009" w:rsidRPr="0004282A" w:rsidRDefault="00FB4088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75005B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10B9B1E3" w:rsidR="00AF3009" w:rsidRPr="0004282A" w:rsidRDefault="00680145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92A917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30A0CD56" w:rsidR="00AF3009" w:rsidRPr="0004282A" w:rsidRDefault="00FB4088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D2BACA" w14:textId="77777777" w:rsidR="00AF3009" w:rsidRPr="0004282A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339E39C8" w:rsidR="00AF3009" w:rsidRPr="0004282A" w:rsidRDefault="00680145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82609" w:rsidRPr="0004282A" w14:paraId="093CB63C" w14:textId="77777777" w:rsidTr="00A0288E">
        <w:tc>
          <w:tcPr>
            <w:tcW w:w="3960" w:type="dxa"/>
            <w:gridSpan w:val="2"/>
          </w:tcPr>
          <w:p w14:paraId="107A33C4" w14:textId="77777777" w:rsidR="00F82609" w:rsidRPr="0004282A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970580A" w:rsidR="00F82609" w:rsidRPr="0004282A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2D07C4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34017B1C" w:rsidR="00F82609" w:rsidRPr="0004282A" w:rsidRDefault="0068014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8C4C42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455C877F" w:rsidR="00F82609" w:rsidRPr="0004282A" w:rsidRDefault="00D77775" w:rsidP="006A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916B4B7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2C0CD72A" w:rsidR="00F82609" w:rsidRPr="0004282A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  <w:tr w:rsidR="00F82609" w:rsidRPr="0004282A" w14:paraId="537E9165" w14:textId="77777777" w:rsidTr="008D6E21">
        <w:tc>
          <w:tcPr>
            <w:tcW w:w="4230" w:type="dxa"/>
            <w:gridSpan w:val="3"/>
          </w:tcPr>
          <w:p w14:paraId="10DB1164" w14:textId="59895FCB" w:rsidR="00F82609" w:rsidRPr="0004282A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F82609" w:rsidRPr="0004282A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33A14390" w:rsidR="00F82609" w:rsidRPr="0004282A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271A250F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609" w:rsidRPr="0004282A" w14:paraId="1A18F5F9" w14:textId="77777777" w:rsidTr="00A0288E">
        <w:tc>
          <w:tcPr>
            <w:tcW w:w="3960" w:type="dxa"/>
            <w:gridSpan w:val="2"/>
          </w:tcPr>
          <w:p w14:paraId="399CA7F5" w14:textId="77777777" w:rsidR="00F82609" w:rsidRPr="0004282A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079228D7" w:rsidR="00F82609" w:rsidRPr="0004282A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843700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461CCD58" w:rsidR="00F82609" w:rsidRPr="0004282A" w:rsidRDefault="0068014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F14AE1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187816BE" w:rsidR="00F82609" w:rsidRPr="0004282A" w:rsidRDefault="00D77775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FD1DE2D" w14:textId="77777777" w:rsidR="00F82609" w:rsidRPr="0004282A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7F8CD845" w:rsidR="00F82609" w:rsidRPr="0004282A" w:rsidRDefault="00A31E21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0C03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2EF5662" w14:textId="77777777" w:rsidR="00EC4F59" w:rsidRPr="0004282A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04282A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04282A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04282A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04282A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04282A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04282A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04282A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D7391" w14:textId="29245A9C" w:rsidR="0052638B" w:rsidRPr="0004282A" w:rsidRDefault="00453E9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04282A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04282A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04282A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6DFD76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04282A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04282A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04282A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85F1D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04282A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04282A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04282A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04282A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10C" w14:textId="456427B3" w:rsidR="0052638B" w:rsidRPr="0004282A" w:rsidRDefault="000D0D43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7CDB407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04282A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04282A" w:rsidRDefault="0052638B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04282A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04282A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82A">
              <w:br w:type="page"/>
            </w:r>
          </w:p>
        </w:tc>
        <w:tc>
          <w:tcPr>
            <w:tcW w:w="901" w:type="dxa"/>
          </w:tcPr>
          <w:p w14:paraId="06D57E7D" w14:textId="77777777" w:rsidR="002C0115" w:rsidRPr="0004282A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04282A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04282A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04282A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04282A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305E05AE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23682B2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5E2BA729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A31E21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="00A31E21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0811EEED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4A8BFBB3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1E21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31E21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04282A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1A3C09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AF593C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09C05E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07D39F3C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2F33774C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1E21" w:rsidRPr="0004282A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04282A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04282A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03A9AA8E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  <w:r w:rsidR="00C2749E" w:rsidRPr="0004282A">
              <w:rPr>
                <w:rFonts w:ascii="Angsana New" w:hAnsi="Angsana New" w:hint="cs"/>
                <w:sz w:val="30"/>
                <w:szCs w:val="30"/>
              </w:rPr>
              <w:t>.5</w:t>
            </w:r>
            <w:r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="00C2749E"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2749E" w:rsidRPr="0004282A">
              <w:rPr>
                <w:rFonts w:ascii="Angsana New" w:hAnsi="Angsana New" w:hint="cs"/>
                <w:sz w:val="30"/>
                <w:szCs w:val="30"/>
              </w:rPr>
              <w:t>-</w:t>
            </w:r>
            <w:r w:rsidR="00C2749E"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3588" w:rsidRPr="0004282A">
              <w:rPr>
                <w:rFonts w:ascii="Angsana New" w:hAnsi="Angsana New"/>
                <w:sz w:val="30"/>
                <w:szCs w:val="30"/>
              </w:rPr>
              <w:t>5.8</w:t>
            </w:r>
            <w:r w:rsidRPr="0004282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67837B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78F7B0C7" w:rsidR="00A31E21" w:rsidRPr="0004282A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  <w:r w:rsidR="00A31E21" w:rsidRPr="0004282A">
              <w:rPr>
                <w:rFonts w:ascii="Angsana New" w:hAnsi="Angsana New" w:hint="cs"/>
                <w:sz w:val="30"/>
                <w:szCs w:val="30"/>
              </w:rPr>
              <w:t>.5</w:t>
            </w:r>
            <w:r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="00A31E21"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31E21" w:rsidRPr="0004282A">
              <w:rPr>
                <w:rFonts w:ascii="Angsana New" w:hAnsi="Angsana New" w:hint="cs"/>
                <w:sz w:val="30"/>
                <w:szCs w:val="30"/>
              </w:rPr>
              <w:t>-</w:t>
            </w:r>
            <w:r w:rsidR="00A31E21"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31E21"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  <w:r w:rsidR="00A31E21" w:rsidRPr="000428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31E21" w:rsidRPr="0004282A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3816C805" w:rsidR="00A31E21" w:rsidRPr="0004282A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7985F370" w:rsidR="00A31E21" w:rsidRPr="0004282A" w:rsidRDefault="00A31E2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80145" w:rsidRPr="0004282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31E21" w:rsidRPr="0004282A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A31E21" w:rsidRPr="0004282A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78B438A5" w:rsidR="00A31E21" w:rsidRPr="0004282A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28CE2EB6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04282A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7C20C442" w:rsidR="00A31E21" w:rsidRPr="0004282A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294C60CA" w:rsidR="00A31E21" w:rsidRPr="0004282A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12FD99E2" w14:textId="77777777" w:rsidR="00D1511B" w:rsidRPr="0004282A" w:rsidRDefault="00D1511B"/>
    <w:p w14:paraId="50504F1C" w14:textId="77777777" w:rsidR="00B4263B" w:rsidRPr="0004282A" w:rsidRDefault="00B4263B"/>
    <w:p w14:paraId="45980308" w14:textId="77777777" w:rsidR="00B4263B" w:rsidRPr="0004282A" w:rsidRDefault="00B4263B"/>
    <w:p w14:paraId="2360483F" w14:textId="77777777" w:rsidR="00B4263B" w:rsidRPr="0004282A" w:rsidRDefault="00B4263B"/>
    <w:p w14:paraId="527A3836" w14:textId="77777777" w:rsidR="00B4263B" w:rsidRPr="0004282A" w:rsidRDefault="00B4263B"/>
    <w:p w14:paraId="53189BD0" w14:textId="77777777" w:rsidR="00B4263B" w:rsidRPr="0004282A" w:rsidRDefault="00B4263B"/>
    <w:p w14:paraId="11B83829" w14:textId="77777777" w:rsidR="00B4263B" w:rsidRPr="0004282A" w:rsidRDefault="00B4263B"/>
    <w:p w14:paraId="716F6DA1" w14:textId="77777777" w:rsidR="00B4263B" w:rsidRPr="0004282A" w:rsidRDefault="00B4263B"/>
    <w:p w14:paraId="1CF87F7D" w14:textId="77777777" w:rsidR="00B4263B" w:rsidRPr="0004282A" w:rsidRDefault="00B4263B"/>
    <w:p w14:paraId="162B5EDF" w14:textId="77777777" w:rsidR="00B4263B" w:rsidRPr="0004282A" w:rsidRDefault="00B4263B"/>
    <w:p w14:paraId="6453C3B9" w14:textId="77777777" w:rsidR="00B4263B" w:rsidRPr="0004282A" w:rsidRDefault="00B4263B"/>
    <w:p w14:paraId="1BD15812" w14:textId="77777777" w:rsidR="00B4263B" w:rsidRPr="0004282A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04282A" w14:paraId="24A34B40" w14:textId="77777777" w:rsidTr="007F686C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04282A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04282A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39DB8F5" w14:textId="77777777" w:rsidR="00613164" w:rsidRPr="0004282A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04282A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04282A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4282A" w14:paraId="54ACB58F" w14:textId="77777777" w:rsidTr="007F686C">
        <w:tc>
          <w:tcPr>
            <w:tcW w:w="3958" w:type="dxa"/>
            <w:shd w:val="clear" w:color="auto" w:fill="auto"/>
            <w:vAlign w:val="bottom"/>
          </w:tcPr>
          <w:p w14:paraId="2E3A957D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2C013B" w14:textId="38A7E588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</w:tcPr>
          <w:p w14:paraId="7C38184F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310D9034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79555756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764351E3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04282A" w14:paraId="1B2768B2" w14:textId="77777777" w:rsidTr="007F686C">
        <w:tc>
          <w:tcPr>
            <w:tcW w:w="3958" w:type="dxa"/>
            <w:shd w:val="clear" w:color="auto" w:fill="auto"/>
            <w:vAlign w:val="bottom"/>
          </w:tcPr>
          <w:p w14:paraId="278AADB1" w14:textId="1AF167FC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51158D6E" w14:textId="44629042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2DF9D90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0DC36D50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36A60E51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08FA4417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04282A" w14:paraId="05829F44" w14:textId="77777777" w:rsidTr="007F686C">
        <w:tc>
          <w:tcPr>
            <w:tcW w:w="3958" w:type="dxa"/>
            <w:shd w:val="clear" w:color="auto" w:fill="auto"/>
          </w:tcPr>
          <w:p w14:paraId="51E83913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BC4206F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4282A" w14:paraId="739F8AEF" w14:textId="77777777" w:rsidTr="007F686C">
        <w:tc>
          <w:tcPr>
            <w:tcW w:w="3958" w:type="dxa"/>
            <w:shd w:val="clear" w:color="auto" w:fill="auto"/>
            <w:vAlign w:val="bottom"/>
          </w:tcPr>
          <w:p w14:paraId="73F9EDDB" w14:textId="78C3756D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D14B7A8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A1687" w:rsidRPr="0004282A" w14:paraId="57D97056" w14:textId="77777777" w:rsidTr="007F686C">
        <w:tc>
          <w:tcPr>
            <w:tcW w:w="3958" w:type="dxa"/>
            <w:shd w:val="clear" w:color="auto" w:fill="auto"/>
          </w:tcPr>
          <w:p w14:paraId="7F24B689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28BD91A7" w14:textId="7E6F9CB6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0B8988F1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0B452EF2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70A03447" w:rsidR="008A1687" w:rsidRPr="0004282A" w:rsidRDefault="00680145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75982E69" w:rsidR="008A1687" w:rsidRPr="0004282A" w:rsidRDefault="00680145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8A1687" w:rsidRPr="0004282A" w14:paraId="688BC617" w14:textId="77777777" w:rsidTr="007F686C">
        <w:tc>
          <w:tcPr>
            <w:tcW w:w="3958" w:type="dxa"/>
            <w:shd w:val="clear" w:color="auto" w:fill="auto"/>
          </w:tcPr>
          <w:p w14:paraId="4BB7667D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36" w:type="dxa"/>
          </w:tcPr>
          <w:p w14:paraId="55E39BAE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17D84CFD" w14:textId="05116AB3" w:rsidR="008A1687" w:rsidRPr="0004282A" w:rsidRDefault="000513EA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0E332A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CDC760" w14:textId="01B0C628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3A7D83A4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775D41CA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8A1687" w:rsidRPr="0004282A" w14:paraId="71BF55ED" w14:textId="77777777" w:rsidTr="007F686C">
        <w:tc>
          <w:tcPr>
            <w:tcW w:w="3958" w:type="dxa"/>
            <w:shd w:val="clear" w:color="auto" w:fill="auto"/>
          </w:tcPr>
          <w:p w14:paraId="553B5EE9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B4E277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7360D68E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352A7A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39D3276C" w:rsidR="008A1687" w:rsidRPr="0004282A" w:rsidRDefault="00680145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7617C89E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</w:tr>
      <w:tr w:rsidR="008A1687" w:rsidRPr="0004282A" w14:paraId="2636590A" w14:textId="77777777" w:rsidTr="007F686C">
        <w:tc>
          <w:tcPr>
            <w:tcW w:w="4194" w:type="dxa"/>
            <w:gridSpan w:val="2"/>
            <w:shd w:val="clear" w:color="auto" w:fill="auto"/>
          </w:tcPr>
          <w:p w14:paraId="014BD3E4" w14:textId="0DE9559F" w:rsidR="008A1687" w:rsidRPr="0004282A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  <w:shd w:val="clear" w:color="auto" w:fill="auto"/>
          </w:tcPr>
          <w:p w14:paraId="550C7079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555974C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67DB06F4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04282A" w14:paraId="0AF87F83" w14:textId="77777777" w:rsidTr="007F686C">
        <w:tc>
          <w:tcPr>
            <w:tcW w:w="3958" w:type="dxa"/>
            <w:shd w:val="clear" w:color="auto" w:fill="auto"/>
          </w:tcPr>
          <w:p w14:paraId="0E028890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62D89233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0E6787FE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2447D3F4" w:rsidR="008A1687" w:rsidRPr="0004282A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 </w:t>
            </w:r>
          </w:p>
        </w:tc>
      </w:tr>
    </w:tbl>
    <w:p w14:paraId="2614C9F2" w14:textId="7643A2AF" w:rsidR="00AC6751" w:rsidRPr="0004282A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04282A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04282A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04282A" w14:paraId="740F540F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694047C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77CCC08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4282A" w14:paraId="5BA32691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FE3CC3C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1F0F22" w14:textId="3C6E6D3E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07FAE6D7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3F0C1BD6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1754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39E681E4" w:rsidR="003F5E56" w:rsidRPr="0004282A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04282A" w14:paraId="24E73614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B18B15F" w14:textId="69AF9DC9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D594EF8" w14:textId="51D7143A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382115C1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01A579C8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55BA7473" w:rsidR="003F5E56" w:rsidRPr="0004282A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04282A" w14:paraId="61BA836E" w14:textId="77777777" w:rsidTr="007F686C">
        <w:tc>
          <w:tcPr>
            <w:tcW w:w="4230" w:type="dxa"/>
            <w:shd w:val="clear" w:color="auto" w:fill="auto"/>
          </w:tcPr>
          <w:p w14:paraId="55125589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B68526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4282A" w14:paraId="725C0CFD" w14:textId="77777777" w:rsidTr="007F686C">
        <w:tc>
          <w:tcPr>
            <w:tcW w:w="4230" w:type="dxa"/>
            <w:shd w:val="clear" w:color="auto" w:fill="auto"/>
            <w:vAlign w:val="bottom"/>
          </w:tcPr>
          <w:p w14:paraId="46BCB2AD" w14:textId="6540E661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501F6A04" w14:textId="3B78DE4B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076B" w:rsidRPr="0004282A" w14:paraId="12FED80F" w14:textId="77777777" w:rsidTr="00FC07E8">
        <w:tc>
          <w:tcPr>
            <w:tcW w:w="4230" w:type="dxa"/>
            <w:shd w:val="clear" w:color="auto" w:fill="auto"/>
          </w:tcPr>
          <w:p w14:paraId="4B50F6EA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C1D54AF" w14:textId="1055AFA1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.5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04664454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3710329" w14:textId="1F2BABDF" w:rsidR="00DD076B" w:rsidRPr="0004282A" w:rsidRDefault="00302D83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5467D8B2" w:rsidR="00DD076B" w:rsidRPr="0004282A" w:rsidRDefault="00680145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076B" w:rsidRPr="000428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D076B" w:rsidRPr="0004282A" w14:paraId="00B737D7" w14:textId="77777777" w:rsidTr="00FC07E8">
        <w:tc>
          <w:tcPr>
            <w:tcW w:w="4230" w:type="dxa"/>
            <w:shd w:val="clear" w:color="auto" w:fill="auto"/>
          </w:tcPr>
          <w:p w14:paraId="64BBE34B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70BACA9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5EB7EE6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6701D8A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A04C2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056737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54933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E60769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76B" w:rsidRPr="0004282A" w14:paraId="1843F8D9" w14:textId="77777777" w:rsidTr="00FC07E8">
        <w:tc>
          <w:tcPr>
            <w:tcW w:w="4230" w:type="dxa"/>
            <w:shd w:val="clear" w:color="auto" w:fill="auto"/>
          </w:tcPr>
          <w:p w14:paraId="3E56FEB7" w14:textId="3F91E5D1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  <w:shd w:val="clear" w:color="auto" w:fill="auto"/>
          </w:tcPr>
          <w:p w14:paraId="2A7695FD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64D23E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0E26B5E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3DBCA1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7A5145" w14:textId="6754F5A0" w:rsidR="00DD076B" w:rsidRPr="0004282A" w:rsidRDefault="00302D83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5F8C834E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C962CDE" w14:textId="4A857AEB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D076B" w:rsidRPr="0004282A" w14:paraId="3C38ED39" w14:textId="77777777" w:rsidTr="00FC07E8">
        <w:tc>
          <w:tcPr>
            <w:tcW w:w="4230" w:type="dxa"/>
            <w:shd w:val="clear" w:color="auto" w:fill="auto"/>
          </w:tcPr>
          <w:p w14:paraId="45463E1A" w14:textId="5B2A5B44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  <w:shd w:val="clear" w:color="auto" w:fill="auto"/>
          </w:tcPr>
          <w:p w14:paraId="32C93D0B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37A16A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A385839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9D27CC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E0C9393" w14:textId="6D2FBA3E" w:rsidR="00DD076B" w:rsidRPr="0004282A" w:rsidRDefault="00680145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1F88" w:rsidRPr="000428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3865FC5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514DB96" w14:textId="7A70C6B3" w:rsidR="00DD076B" w:rsidRPr="0004282A" w:rsidRDefault="00680145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  <w:r w:rsidR="00DD076B" w:rsidRPr="0004282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DD076B" w:rsidRPr="0004282A" w14:paraId="735EE85A" w14:textId="77777777" w:rsidTr="00FC07E8">
        <w:tc>
          <w:tcPr>
            <w:tcW w:w="4230" w:type="dxa"/>
            <w:shd w:val="clear" w:color="auto" w:fill="auto"/>
          </w:tcPr>
          <w:p w14:paraId="276450C8" w14:textId="02FC1F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shd w:val="clear" w:color="auto" w:fill="auto"/>
          </w:tcPr>
          <w:p w14:paraId="4E7BC8A5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DCD406C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2D714F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0CA20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71315" w14:textId="272BACE5" w:rsidR="00DD076B" w:rsidRPr="0004282A" w:rsidRDefault="00302D83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1FE3BDDC" w14:textId="77777777" w:rsidR="00DD076B" w:rsidRPr="0004282A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7615B" w14:textId="7DFB0462" w:rsidR="00DD076B" w:rsidRPr="0004282A" w:rsidRDefault="00680145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D076B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2EE50A98" w14:textId="77777777" w:rsidR="00D1511B" w:rsidRPr="0004282A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7EE30" w14:textId="4A6EEE70" w:rsidR="007B2E5B" w:rsidRPr="0004282A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C62F63" w:rsidRPr="0004282A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C62F63" w:rsidRPr="0004282A">
        <w:rPr>
          <w:rFonts w:asciiTheme="majorBidi" w:hAnsiTheme="majorBidi" w:cstheme="majorBidi"/>
          <w:sz w:val="30"/>
          <w:szCs w:val="30"/>
        </w:rPr>
        <w:t>1</w:t>
      </w:r>
      <w:r w:rsidR="00840A43" w:rsidRPr="0004282A">
        <w:rPr>
          <w:rFonts w:asciiTheme="majorBidi" w:hAnsiTheme="majorBidi" w:cstheme="majorBidi"/>
          <w:sz w:val="30"/>
          <w:szCs w:val="30"/>
        </w:rPr>
        <w:t xml:space="preserve"> - </w:t>
      </w:r>
      <w:r w:rsidR="006E6AC5"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0A43" w:rsidRPr="0004282A">
        <w:rPr>
          <w:rFonts w:asciiTheme="majorBidi" w:hAnsiTheme="majorBidi" w:cstheme="majorBidi"/>
          <w:sz w:val="30"/>
          <w:szCs w:val="30"/>
        </w:rPr>
        <w:t>256</w:t>
      </w:r>
      <w:r w:rsidR="006E6AC5" w:rsidRPr="0004282A">
        <w:rPr>
          <w:rFonts w:asciiTheme="majorBidi" w:hAnsiTheme="majorBidi" w:cstheme="majorBidi"/>
          <w:sz w:val="30"/>
          <w:szCs w:val="30"/>
        </w:rPr>
        <w:t>8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-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840A43" w:rsidRPr="0004282A">
        <w:rPr>
          <w:rFonts w:asciiTheme="majorBidi" w:hAnsiTheme="majorBidi" w:cstheme="majorBidi"/>
          <w:sz w:val="30"/>
          <w:szCs w:val="30"/>
        </w:rPr>
        <w:t>257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C62F63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C62F63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7C3152" w:rsidRPr="0004282A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="007C3152" w:rsidRPr="0004282A">
        <w:rPr>
          <w:rFonts w:asciiTheme="majorBidi" w:hAnsiTheme="majorBidi" w:hint="cs"/>
          <w:sz w:val="30"/>
          <w:szCs w:val="30"/>
          <w:cs/>
        </w:rPr>
        <w:t>รวมถึง</w:t>
      </w:r>
      <w:r w:rsidR="00C62F63" w:rsidRPr="0004282A">
        <w:rPr>
          <w:rFonts w:asciiTheme="majorBidi" w:hAnsiTheme="majorBidi" w:hint="cs"/>
          <w:sz w:val="30"/>
          <w:szCs w:val="30"/>
          <w:cs/>
        </w:rPr>
        <w:t>การปฏิบัติตามเงื่อนไขตามที่ระบุไว้ในสัญญา</w:t>
      </w:r>
    </w:p>
    <w:p w14:paraId="25E78E96" w14:textId="77777777" w:rsidR="007B2E5B" w:rsidRPr="0004282A" w:rsidRDefault="007B2E5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1543A" w14:textId="77777777" w:rsidR="00473F8B" w:rsidRPr="0004282A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04282A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04282A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04282A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04282A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04282A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4282A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04282A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4612C9F2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74A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905777C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F070836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</w:t>
            </w:r>
            <w:r w:rsidR="003F5E56"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10CDE79F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74A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43625E11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73498C6E" w:rsidR="003F5E56" w:rsidRPr="0004282A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5E56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0428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04282A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04282A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29864460" w:rsidR="003F5E56" w:rsidRPr="0004282A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23DD34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4389DCC" w:rsidR="003F5E56" w:rsidRPr="0004282A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9B14F1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0E0FEA4" w:rsidR="003F5E56" w:rsidRPr="0004282A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62ADEA1" w14:textId="77777777" w:rsidR="003F5E56" w:rsidRPr="0004282A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729292BE" w:rsidR="003F5E56" w:rsidRPr="0004282A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04282A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04282A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4282A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04282A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3D8" w:rsidRPr="0004282A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6A53D8" w:rsidRPr="0004282A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F8E8F2E" w:rsidR="006A53D8" w:rsidRPr="0004282A" w:rsidRDefault="00FB4088" w:rsidP="00D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19941D49" w:rsidR="006A53D8" w:rsidRPr="0004282A" w:rsidRDefault="00680145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C316C7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6F12156" w:rsidR="006A53D8" w:rsidRPr="0004282A" w:rsidRDefault="00680145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53D8" w:rsidRPr="0004282A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6A53D8" w:rsidRPr="0004282A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418A3609" w:rsidR="006A53D8" w:rsidRPr="0004282A" w:rsidRDefault="000902C4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01205F9D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60D5B6F3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F81D2A2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5D39E583" w:rsidR="006A53D8" w:rsidRPr="0004282A" w:rsidRDefault="000902C4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225DE05F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37978515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6A53D8" w:rsidRPr="0004282A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6A53D8" w:rsidRPr="0004282A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71638C63" w:rsidR="006A53D8" w:rsidRPr="0004282A" w:rsidRDefault="000902C4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40F94B66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67EACB88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28C4A663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0B41FCFB" w:rsidR="006A53D8" w:rsidRPr="0004282A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8C505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0A0E4A04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53D8" w:rsidRPr="0004282A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6A53D8" w:rsidRPr="0004282A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31D57F68" w:rsidR="006A53D8" w:rsidRPr="0004282A" w:rsidRDefault="000902C4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B89639F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5A61893E" w:rsidR="006A53D8" w:rsidRPr="0004282A" w:rsidRDefault="00680145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6A53D8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BB14EF9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12D18DF7" w:rsidR="006A53D8" w:rsidRPr="0004282A" w:rsidRDefault="000902C4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4B2FCC8" w14:textId="77777777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110D27CA" w:rsidR="006A53D8" w:rsidRPr="0004282A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</w:tr>
      <w:tr w:rsidR="005F6005" w:rsidRPr="0004282A" w14:paraId="02604A93" w14:textId="77777777" w:rsidTr="00F42391">
        <w:trPr>
          <w:cantSplit/>
          <w:trHeight w:val="206"/>
        </w:trPr>
        <w:tc>
          <w:tcPr>
            <w:tcW w:w="4228" w:type="dxa"/>
          </w:tcPr>
          <w:p w14:paraId="351CB1A6" w14:textId="77777777" w:rsidR="005F6005" w:rsidRPr="0004282A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04282A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04282A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04282A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63D23" w:rsidRPr="0004282A" w14:paraId="08216A68" w14:textId="77777777" w:rsidTr="00363BAC">
        <w:trPr>
          <w:cantSplit/>
        </w:trPr>
        <w:tc>
          <w:tcPr>
            <w:tcW w:w="4228" w:type="dxa"/>
          </w:tcPr>
          <w:p w14:paraId="756DA87B" w14:textId="3D809704" w:rsidR="00063D23" w:rsidRPr="0004282A" w:rsidRDefault="00063D23" w:rsidP="00063D2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AE56116" w14:textId="6604C9B8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171DED" w14:textId="77777777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AE2A4" w14:textId="2F8D00CE" w:rsidR="00063D23" w:rsidRPr="0004282A" w:rsidRDefault="000902C4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25AB63" w14:textId="77777777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2CA777" w14:textId="4F80BCB6" w:rsidR="00063D23" w:rsidRPr="0004282A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E56" w:rsidRPr="0004282A" w14:paraId="53196B6C" w14:textId="77777777" w:rsidTr="00F42391">
        <w:trPr>
          <w:cantSplit/>
          <w:trHeight w:val="134"/>
        </w:trPr>
        <w:tc>
          <w:tcPr>
            <w:tcW w:w="4228" w:type="dxa"/>
          </w:tcPr>
          <w:p w14:paraId="53CC3ED2" w14:textId="1FFD1CD2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04282A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5E56" w:rsidRPr="0004282A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04282A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04282A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04282A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379E3A25" w:rsidR="003F5E56" w:rsidRPr="0004282A" w:rsidRDefault="005D139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9478D11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7DF8EF5F" w:rsidR="003F5E56" w:rsidRPr="0004282A" w:rsidRDefault="00840A4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701FA48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29012F2E" w:rsidR="003F5E56" w:rsidRPr="0004282A" w:rsidRDefault="000902C4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99039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6E39C3CC" w:rsidR="003F5E56" w:rsidRPr="0004282A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0A43" w:rsidRPr="000428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F5E56" w:rsidRPr="0004282A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04282A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04282A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A43" w:rsidRPr="0004282A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840A43" w:rsidRPr="0004282A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0B0E6F16" w:rsidR="00840A43" w:rsidRPr="0004282A" w:rsidRDefault="005D139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A5EF0C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1102F6E2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6A929F6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27ADA826" w:rsidR="00840A43" w:rsidRPr="0004282A" w:rsidRDefault="000902C4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494F5B5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08293B86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840A43" w:rsidRPr="0004282A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840A43" w:rsidRPr="0004282A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1B16E762" w:rsidR="00840A43" w:rsidRPr="0004282A" w:rsidRDefault="005D139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790FF66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786B1F1C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0802901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06507DBA" w:rsidR="00840A43" w:rsidRPr="0004282A" w:rsidRDefault="000902C4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0BF521C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30749865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840A43" w:rsidRPr="0004282A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840A43" w:rsidRPr="0004282A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7EED2ED4" w:rsidR="00840A43" w:rsidRPr="0004282A" w:rsidRDefault="005D139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995E18C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3DFBD5B2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C12AAE6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7F122332" w:rsidR="00840A43" w:rsidRPr="0004282A" w:rsidRDefault="000902C4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DCE8FF" w14:textId="77777777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1A552894" w:rsidR="00840A43" w:rsidRPr="0004282A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</w:tr>
    </w:tbl>
    <w:p w14:paraId="73319FAD" w14:textId="77777777" w:rsidR="007F24D9" w:rsidRPr="0004282A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F4D1" w14:textId="05AF5076" w:rsidR="007F24D9" w:rsidRPr="0004282A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04282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04282A">
        <w:rPr>
          <w:rFonts w:asciiTheme="majorBidi" w:hAnsiTheme="majorBidi" w:cstheme="majorBidi"/>
          <w:sz w:val="30"/>
          <w:szCs w:val="30"/>
        </w:rPr>
        <w:t>1</w:t>
      </w:r>
      <w:r w:rsidR="00524479" w:rsidRPr="0004282A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04282A">
        <w:rPr>
          <w:rFonts w:asciiTheme="majorBidi" w:hAnsiTheme="majorBidi" w:cstheme="majorBidi"/>
          <w:sz w:val="30"/>
          <w:szCs w:val="30"/>
        </w:rPr>
        <w:t>5</w:t>
      </w:r>
      <w:r w:rsidR="00524479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4C41C8" w:rsidRPr="0004282A">
        <w:rPr>
          <w:rFonts w:asciiTheme="majorBidi" w:hAnsiTheme="majorBidi" w:cstheme="majorBidi"/>
          <w:sz w:val="30"/>
          <w:szCs w:val="30"/>
        </w:rPr>
        <w:t>7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-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257</w:t>
      </w:r>
      <w:r w:rsidR="004C41C8" w:rsidRPr="0004282A">
        <w:rPr>
          <w:rFonts w:asciiTheme="majorBidi" w:hAnsiTheme="majorBidi" w:cstheme="majorBidi"/>
          <w:sz w:val="30"/>
          <w:szCs w:val="30"/>
        </w:rPr>
        <w:t>2</w:t>
      </w:r>
    </w:p>
    <w:p w14:paraId="612AF527" w14:textId="77777777" w:rsidR="007F24D9" w:rsidRPr="0004282A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3DC42" w14:textId="6B3F699B" w:rsidR="00DA58CF" w:rsidRPr="0004282A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04282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="005C0C03" w:rsidRPr="0004282A">
        <w:rPr>
          <w:rFonts w:asciiTheme="majorBidi" w:hAnsiTheme="majorBidi" w:cstheme="majorBidi"/>
          <w:sz w:val="30"/>
          <w:szCs w:val="30"/>
        </w:rPr>
        <w:t>1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04282A">
        <w:rPr>
          <w:rFonts w:asciiTheme="majorBidi" w:hAnsiTheme="majorBidi" w:cstheme="majorBidi"/>
          <w:sz w:val="30"/>
          <w:szCs w:val="30"/>
        </w:rPr>
        <w:t>2567</w:t>
      </w:r>
    </w:p>
    <w:p w14:paraId="2A8FF2EC" w14:textId="77777777" w:rsidR="004C41C8" w:rsidRPr="0004282A" w:rsidRDefault="004C41C8">
      <w:pPr>
        <w:rPr>
          <w:sz w:val="30"/>
          <w:szCs w:val="30"/>
        </w:rPr>
      </w:pPr>
    </w:p>
    <w:p w14:paraId="1258E4A4" w14:textId="77777777" w:rsidR="00F42391" w:rsidRPr="0004282A" w:rsidRDefault="00F42391">
      <w:pPr>
        <w:rPr>
          <w:sz w:val="30"/>
          <w:szCs w:val="30"/>
        </w:rPr>
      </w:pPr>
    </w:p>
    <w:p w14:paraId="278CF3DE" w14:textId="77777777" w:rsidR="00F42391" w:rsidRPr="0004282A" w:rsidRDefault="00F42391">
      <w:pPr>
        <w:rPr>
          <w:sz w:val="30"/>
          <w:szCs w:val="30"/>
        </w:rPr>
      </w:pPr>
    </w:p>
    <w:p w14:paraId="3A9D5E28" w14:textId="77777777" w:rsidR="00F42391" w:rsidRPr="0004282A" w:rsidRDefault="00F42391">
      <w:pPr>
        <w:rPr>
          <w:sz w:val="30"/>
          <w:szCs w:val="30"/>
        </w:rPr>
      </w:pPr>
    </w:p>
    <w:p w14:paraId="10D62CC2" w14:textId="77777777" w:rsidR="00F42391" w:rsidRPr="0004282A" w:rsidRDefault="00F42391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04282A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43199E01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04282A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04282A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329EA8A6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074A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471CF838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5CA4BA6A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074A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59DDF535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04282A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7FDF2494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2D69301F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26754AD7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2603F3CF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04282A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04282A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04282A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43D49920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6F259F09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4C967C6A" w:rsidR="006B27B7" w:rsidRPr="0004282A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1F5B181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04282A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C322E8" w14:textId="631DF05C" w:rsidR="001B38C4" w:rsidRPr="0004282A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04282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04282A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04282A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04282A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04282A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04282A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04282A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04282A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04282A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399E008E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31C1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67552859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B27B7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34A18207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31C1" w:rsidRPr="0004282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0DDE5839" w:rsidR="006B27B7" w:rsidRPr="0004282A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04282A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420F6B86" w:rsidR="006B27B7" w:rsidRPr="0004282A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5A3818F5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48B56D76" w:rsidR="006B27B7" w:rsidRPr="0004282A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00374DCC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04282A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04282A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04282A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442FBD09" w:rsidR="006B27B7" w:rsidRPr="0004282A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BA818F5" w:rsidR="006B27B7" w:rsidRPr="0004282A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314A305B" w:rsidR="006B27B7" w:rsidRPr="0004282A" w:rsidRDefault="0022660E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6B27B7" w:rsidRPr="0004282A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274E2E9D" w:rsidR="006B27B7" w:rsidRPr="0004282A" w:rsidRDefault="005C0C03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C6C95D7" w14:textId="77777777" w:rsidR="007F24D9" w:rsidRPr="0004282A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CDE0D4" w14:textId="6DB3060C" w:rsidR="00DA58CF" w:rsidRPr="0004282A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04282A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04282A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04282A">
        <w:rPr>
          <w:rFonts w:asciiTheme="majorBidi" w:hAnsiTheme="majorBidi" w:cstheme="majorBidi"/>
          <w:sz w:val="30"/>
          <w:szCs w:val="30"/>
        </w:rPr>
        <w:t>2569</w:t>
      </w:r>
    </w:p>
    <w:p w14:paraId="5A6DEDF7" w14:textId="10E8B312" w:rsidR="00074F6C" w:rsidRPr="0004282A" w:rsidRDefault="00074F6C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620DE5" w:rsidRPr="0004282A" w14:paraId="7611B3B9" w14:textId="77777777" w:rsidTr="00907578">
        <w:trPr>
          <w:cantSplit/>
          <w:tblHeader/>
        </w:trPr>
        <w:tc>
          <w:tcPr>
            <w:tcW w:w="4228" w:type="dxa"/>
          </w:tcPr>
          <w:p w14:paraId="5BDDFF02" w14:textId="77777777" w:rsidR="00620DE5" w:rsidRPr="0004282A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E8CCFA2" w14:textId="77777777" w:rsidR="00620DE5" w:rsidRPr="0004282A" w:rsidRDefault="00620DE5" w:rsidP="009075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0666E0" w14:textId="77777777" w:rsidR="00620DE5" w:rsidRPr="0004282A" w:rsidRDefault="00620DE5" w:rsidP="009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A55DF1" w14:textId="77777777" w:rsidR="00620DE5" w:rsidRPr="0004282A" w:rsidRDefault="00620DE5" w:rsidP="009075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8A6" w:rsidRPr="0004282A" w14:paraId="51465628" w14:textId="77777777" w:rsidTr="00907578">
        <w:trPr>
          <w:cantSplit/>
          <w:tblHeader/>
        </w:trPr>
        <w:tc>
          <w:tcPr>
            <w:tcW w:w="4228" w:type="dxa"/>
          </w:tcPr>
          <w:p w14:paraId="2028C3DC" w14:textId="77777777" w:rsidR="00A118A6" w:rsidRPr="0004282A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6EE87F1" w14:textId="4E3C5BB5" w:rsidR="00A118A6" w:rsidRPr="0004282A" w:rsidRDefault="00680145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531C1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17E20B29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D2D8DE" w14:textId="4A62332F" w:rsidR="00A118A6" w:rsidRPr="0004282A" w:rsidRDefault="00680145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="00A118A6"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="00A118A6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4D6A69A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C20F48" w14:textId="56B85C10" w:rsidR="00A118A6" w:rsidRPr="0004282A" w:rsidRDefault="00680145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7633F" w:rsidRPr="000428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531C1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="0037633F" w:rsidRPr="000428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74D0EC82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0E2FA4" w14:textId="09263DCF" w:rsidR="00A118A6" w:rsidRPr="0004282A" w:rsidRDefault="00680145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="00A118A6" w:rsidRPr="0004282A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="00A118A6" w:rsidRPr="000428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18A6" w:rsidRPr="0004282A" w14:paraId="616514CA" w14:textId="77777777" w:rsidTr="00907578">
        <w:trPr>
          <w:cantSplit/>
          <w:tblHeader/>
        </w:trPr>
        <w:tc>
          <w:tcPr>
            <w:tcW w:w="4228" w:type="dxa"/>
          </w:tcPr>
          <w:p w14:paraId="1264237C" w14:textId="77777777" w:rsidR="00A118A6" w:rsidRPr="0004282A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B2158E" w14:textId="43FF93FF" w:rsidR="00A118A6" w:rsidRPr="0004282A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8F1A355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13B6F2" w14:textId="72696C8B" w:rsidR="00A118A6" w:rsidRPr="0004282A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5E04D4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EC2B95" w14:textId="115EA715" w:rsidR="00A118A6" w:rsidRPr="0004282A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0C28E" w14:textId="77777777" w:rsidR="00A118A6" w:rsidRPr="0004282A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4489BD" w14:textId="6B53A70F" w:rsidR="00A118A6" w:rsidRPr="0004282A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20DE5" w:rsidRPr="0004282A" w14:paraId="1446568A" w14:textId="77777777" w:rsidTr="00907578">
        <w:trPr>
          <w:cantSplit/>
          <w:tblHeader/>
        </w:trPr>
        <w:tc>
          <w:tcPr>
            <w:tcW w:w="4228" w:type="dxa"/>
          </w:tcPr>
          <w:p w14:paraId="7DDB7068" w14:textId="77777777" w:rsidR="00620DE5" w:rsidRPr="0004282A" w:rsidRDefault="00620DE5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6743C9E" w14:textId="77777777" w:rsidR="00620DE5" w:rsidRPr="0004282A" w:rsidRDefault="00620DE5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CD4" w:rsidRPr="0004282A" w14:paraId="05D6F7CA" w14:textId="77777777" w:rsidTr="00907578">
        <w:trPr>
          <w:cantSplit/>
          <w:tblHeader/>
        </w:trPr>
        <w:tc>
          <w:tcPr>
            <w:tcW w:w="4228" w:type="dxa"/>
          </w:tcPr>
          <w:p w14:paraId="6DC1A6BA" w14:textId="4C581D83" w:rsidR="00D87CD4" w:rsidRPr="0004282A" w:rsidRDefault="00D87CD4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</w:t>
            </w:r>
          </w:p>
        </w:tc>
        <w:tc>
          <w:tcPr>
            <w:tcW w:w="5132" w:type="dxa"/>
            <w:gridSpan w:val="7"/>
          </w:tcPr>
          <w:p w14:paraId="39261A97" w14:textId="77777777" w:rsidR="00D87CD4" w:rsidRPr="0004282A" w:rsidRDefault="00D87CD4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04282A" w14:paraId="04480A3F" w14:textId="77777777" w:rsidTr="00907578">
        <w:trPr>
          <w:cantSplit/>
        </w:trPr>
        <w:tc>
          <w:tcPr>
            <w:tcW w:w="4228" w:type="dxa"/>
          </w:tcPr>
          <w:p w14:paraId="5EB4C05E" w14:textId="6993112B" w:rsidR="00620DE5" w:rsidRPr="0004282A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</w:tc>
        <w:tc>
          <w:tcPr>
            <w:tcW w:w="5132" w:type="dxa"/>
            <w:gridSpan w:val="7"/>
          </w:tcPr>
          <w:p w14:paraId="5744C50B" w14:textId="77777777" w:rsidR="00620DE5" w:rsidRPr="0004282A" w:rsidRDefault="00620DE5" w:rsidP="00620DE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2AF7" w:rsidRPr="0004282A" w14:paraId="34F94CB7" w14:textId="77777777" w:rsidTr="004E7EB6">
        <w:trPr>
          <w:cantSplit/>
        </w:trPr>
        <w:tc>
          <w:tcPr>
            <w:tcW w:w="9360" w:type="dxa"/>
            <w:gridSpan w:val="8"/>
          </w:tcPr>
          <w:p w14:paraId="6C1D23F5" w14:textId="1D10C3AE" w:rsidR="00852AF7" w:rsidRPr="0004282A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</w:tr>
      <w:tr w:rsidR="00620DE5" w:rsidRPr="0004282A" w14:paraId="58CE1243" w14:textId="77777777" w:rsidTr="00907578">
        <w:trPr>
          <w:cantSplit/>
        </w:trPr>
        <w:tc>
          <w:tcPr>
            <w:tcW w:w="4228" w:type="dxa"/>
          </w:tcPr>
          <w:p w14:paraId="5B00D2BC" w14:textId="5E5BAE18" w:rsidR="00620DE5" w:rsidRPr="0004282A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9A1505C" w14:textId="2F5CC75C" w:rsidR="00620DE5" w:rsidRPr="0004282A" w:rsidRDefault="00966010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4C000" w14:textId="77777777" w:rsidR="00620DE5" w:rsidRPr="0004282A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968D08" w14:textId="7B18D9B8" w:rsidR="00620DE5" w:rsidRPr="0004282A" w:rsidRDefault="00A118A6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07AD14E5" w14:textId="77777777" w:rsidR="00620DE5" w:rsidRPr="0004282A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075662" w14:textId="7E8AD6BB" w:rsidR="00620DE5" w:rsidRPr="0004282A" w:rsidRDefault="00966010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9ADA1" w14:textId="77777777" w:rsidR="00620DE5" w:rsidRPr="0004282A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D6C846" w14:textId="1D38346A" w:rsidR="00620DE5" w:rsidRPr="0004282A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18A6" w:rsidRPr="0004282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662C8822" w14:textId="6F671AE7" w:rsidR="00991783" w:rsidRPr="0004282A" w:rsidRDefault="0099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DD71BF6" w14:textId="77777777" w:rsidR="00D1511B" w:rsidRPr="0004282A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9CDFDC" w14:textId="77777777" w:rsidR="00D1511B" w:rsidRPr="0004282A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958DD94" w14:textId="77777777" w:rsidR="00577D54" w:rsidRPr="0004282A" w:rsidRDefault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0FC4E8" w14:textId="77777777" w:rsidR="00577D54" w:rsidRPr="0004282A" w:rsidRDefault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F66A9D9" w14:textId="77777777" w:rsidR="00F42391" w:rsidRPr="0004282A" w:rsidRDefault="00F4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DB5C08" w14:textId="3C88C64F" w:rsidR="00DF7265" w:rsidRPr="0004282A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04282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04282A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04282A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04282A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04282A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04282A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04282A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04282A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04282A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04282A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667863B9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7633F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010B7" w:rsidRPr="0004282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37633F" w:rsidRPr="0004282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37633F" w:rsidRPr="0004282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7633F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817DA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2573519F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04282A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04282A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3B6E9955" w:rsidR="000A23D5" w:rsidRPr="0004282A" w:rsidRDefault="00A450E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983ADA1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43D704F3" w:rsidR="000A23D5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9" w:type="dxa"/>
          </w:tcPr>
          <w:p w14:paraId="408796D6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3AC377C7" w:rsidR="000A23D5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1,1</w:t>
            </w:r>
            <w:r w:rsidR="00632B4A" w:rsidRPr="0004282A">
              <w:rPr>
                <w:rFonts w:asciiTheme="majorBidi" w:hAnsi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50A96BE8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2DA689EA" w:rsidR="000A23D5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32B4A" w:rsidRPr="0004282A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36" w:type="dxa"/>
          </w:tcPr>
          <w:p w14:paraId="4DA47F9A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01FFFB70" w:rsidR="000A23D5" w:rsidRPr="0004282A" w:rsidRDefault="00A0535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A23D5" w:rsidRPr="0004282A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04282A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04282A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4ACC5D73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33EE0CC6" w:rsidR="0098110C" w:rsidRPr="0004282A" w:rsidRDefault="00A450E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5610821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602AAC4D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35567F24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3DD6E583" w:rsidR="0098110C" w:rsidRPr="0004282A" w:rsidRDefault="00632B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11AC864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25F71C89" w:rsidR="0098110C" w:rsidRPr="0004282A" w:rsidRDefault="00A0535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8110C" w:rsidRPr="0004282A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68DE359F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727A664B" w:rsidR="0098110C" w:rsidRPr="0004282A" w:rsidRDefault="00A450E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6" w:type="dxa"/>
          </w:tcPr>
          <w:p w14:paraId="2B64450C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6020E6C7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52585BEC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0842EA4E" w:rsidR="0098110C" w:rsidRPr="0004282A" w:rsidRDefault="00632B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36" w:type="dxa"/>
          </w:tcPr>
          <w:p w14:paraId="38EF300B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080EA864" w:rsidR="0098110C" w:rsidRPr="0004282A" w:rsidRDefault="00A0535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8110C" w:rsidRPr="0004282A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0BAF674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577B2F31" w:rsidR="0098110C" w:rsidRPr="0004282A" w:rsidRDefault="00A450E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A546E02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69425434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22CB5064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26ACF0E7" w:rsidR="0098110C" w:rsidRPr="0004282A" w:rsidRDefault="00632B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7C33FF6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0BF7FFF2" w:rsidR="0098110C" w:rsidRPr="0004282A" w:rsidRDefault="00A0535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8110C" w:rsidRPr="0004282A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01CB2FA0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2E9DEFF4" w:rsidR="0098110C" w:rsidRPr="0004282A" w:rsidRDefault="00A450E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14:paraId="0AC954E2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30A54F05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6CD7D621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4D0F9BD9" w:rsidR="0098110C" w:rsidRPr="0004282A" w:rsidRDefault="00632B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14:paraId="4D5CFC7E" w14:textId="77777777" w:rsidR="0098110C" w:rsidRPr="0004282A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57A24EF7" w:rsidR="0098110C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7D3C4E" w:rsidRPr="0004282A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04282A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35910AD9" w:rsidR="007D3C4E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 w:rsidR="00A450E7"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3C7207F4" w14:textId="77777777" w:rsidR="007D3C4E" w:rsidRPr="0004282A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56DDA141" w:rsidR="007D3C4E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39" w:type="dxa"/>
          </w:tcPr>
          <w:p w14:paraId="2E2850E0" w14:textId="77777777" w:rsidR="007D3C4E" w:rsidRPr="0004282A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5E0AC351" w:rsidR="007D3C4E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/>
                <w:b/>
                <w:bCs/>
                <w:sz w:val="28"/>
                <w:szCs w:val="28"/>
              </w:rPr>
              <w:t>1,1</w:t>
            </w:r>
            <w:r w:rsidR="00632B4A" w:rsidRPr="0004282A">
              <w:rPr>
                <w:rFonts w:asciiTheme="majorBidi" w:hAnsi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0EDE466A" w14:textId="77777777" w:rsidR="007D3C4E" w:rsidRPr="0004282A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3F3BBC36" w:rsidR="007D3C4E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83B18"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32B4A"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3563CF82" w14:textId="77777777" w:rsidR="007D3C4E" w:rsidRPr="0004282A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7E504295" w:rsidR="007D3C4E" w:rsidRPr="0004282A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A0535C"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405724" w:rsidRPr="0004282A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9C95879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6579E99C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14:paraId="0AA4C0DB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A5CC255" w14:textId="77777777" w:rsidR="00405724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D875B10" w14:textId="05F549C3" w:rsidR="00405724" w:rsidRPr="00405724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04282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112C664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69601CD" w14:textId="719E1E48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43CFB877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E643DDC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4CC2EC08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(489)</w:t>
            </w:r>
          </w:p>
        </w:tc>
        <w:tc>
          <w:tcPr>
            <w:tcW w:w="236" w:type="dxa"/>
          </w:tcPr>
          <w:p w14:paraId="631EBAB8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724" w:rsidRPr="0004282A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79140533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1,786</w:t>
            </w:r>
          </w:p>
        </w:tc>
        <w:tc>
          <w:tcPr>
            <w:tcW w:w="236" w:type="dxa"/>
          </w:tcPr>
          <w:p w14:paraId="6C060B41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033CF152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39" w:type="dxa"/>
          </w:tcPr>
          <w:p w14:paraId="4CB102D0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0C4CD6D9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/>
                <w:b/>
                <w:bCs/>
                <w:sz w:val="28"/>
                <w:szCs w:val="28"/>
              </w:rPr>
              <w:t>1,187</w:t>
            </w:r>
          </w:p>
        </w:tc>
        <w:tc>
          <w:tcPr>
            <w:tcW w:w="236" w:type="dxa"/>
          </w:tcPr>
          <w:p w14:paraId="66B13F90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02454FF3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3,006</w:t>
            </w:r>
          </w:p>
        </w:tc>
        <w:tc>
          <w:tcPr>
            <w:tcW w:w="236" w:type="dxa"/>
          </w:tcPr>
          <w:p w14:paraId="11E667B6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405724" w:rsidRPr="0004282A" w:rsidRDefault="00405724" w:rsidP="004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04282A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52638B" w:rsidRPr="0004282A" w14:paraId="295829D4" w14:textId="77777777" w:rsidTr="003E0C7F">
        <w:trPr>
          <w:trHeight w:val="20"/>
        </w:trPr>
        <w:tc>
          <w:tcPr>
            <w:tcW w:w="2790" w:type="dxa"/>
          </w:tcPr>
          <w:p w14:paraId="6D073419" w14:textId="28D70744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118A6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486692A6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4D5FB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61B256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350E8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1438895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B8DBB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D901FF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E5CEB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AF6F93" w14:textId="77777777" w:rsidR="0052638B" w:rsidRPr="0004282A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04282A" w14:paraId="1CA53337" w14:textId="77777777" w:rsidTr="003E0C7F">
        <w:trPr>
          <w:trHeight w:val="20"/>
        </w:trPr>
        <w:tc>
          <w:tcPr>
            <w:tcW w:w="2790" w:type="dxa"/>
          </w:tcPr>
          <w:p w14:paraId="3649722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AADD8C1" w14:textId="2977A833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1,191</w:t>
            </w:r>
          </w:p>
        </w:tc>
        <w:tc>
          <w:tcPr>
            <w:tcW w:w="236" w:type="dxa"/>
          </w:tcPr>
          <w:p w14:paraId="3A6124A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6F706" w14:textId="3A30165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AFF866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7D42CD5" w14:textId="668BD7B8" w:rsidR="00C01B79" w:rsidRPr="0004282A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1,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41C8B42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BB52985" w14:textId="2A252AF2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2,6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006A0D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9563E6A" w14:textId="792C073C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04282A" w14:paraId="6BEF3848" w14:textId="77777777" w:rsidTr="003E0C7F">
        <w:trPr>
          <w:trHeight w:val="20"/>
        </w:trPr>
        <w:tc>
          <w:tcPr>
            <w:tcW w:w="2790" w:type="dxa"/>
          </w:tcPr>
          <w:p w14:paraId="08AA89C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1174AC4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0F0F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29D64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0F314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E11FA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8BE8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002585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337B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77DB0A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04282A" w14:paraId="3A677908" w14:textId="77777777" w:rsidTr="003E0C7F">
        <w:trPr>
          <w:trHeight w:val="20"/>
        </w:trPr>
        <w:tc>
          <w:tcPr>
            <w:tcW w:w="2790" w:type="dxa"/>
          </w:tcPr>
          <w:p w14:paraId="534F09C8" w14:textId="27A3A55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A371F97" w14:textId="11F3A85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FC3A6D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FE46EC8" w14:textId="1789B6EB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97ABEF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FD723C" w14:textId="098A161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4337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4079454" w14:textId="40794D05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1D23F85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9DBA576" w14:textId="757706A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1B79" w:rsidRPr="0004282A" w14:paraId="1715EDF8" w14:textId="77777777" w:rsidTr="003E0C7F">
        <w:trPr>
          <w:trHeight w:val="20"/>
        </w:trPr>
        <w:tc>
          <w:tcPr>
            <w:tcW w:w="2790" w:type="dxa"/>
          </w:tcPr>
          <w:p w14:paraId="2E9B0797" w14:textId="3BE1E0B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C7F03FA" w14:textId="6A13EE74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FC8324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3EEC26" w14:textId="7D146988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F6339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624F947" w14:textId="07418B7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7BC3B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E10937B" w14:textId="08119068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CF6B88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1169D5" w14:textId="4F987B10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04282A" w14:paraId="659AB74E" w14:textId="77777777" w:rsidTr="003E0C7F">
        <w:trPr>
          <w:trHeight w:val="20"/>
        </w:trPr>
        <w:tc>
          <w:tcPr>
            <w:tcW w:w="2790" w:type="dxa"/>
          </w:tcPr>
          <w:p w14:paraId="3F56F18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57D7961" w14:textId="63B211A1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9A638D5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DF1EDE" w14:textId="7EE3B04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AFFC2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69EF71" w14:textId="275BDAF8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3722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80F3388" w14:textId="6589DEF0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A38E1C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33AE61C" w14:textId="62593228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1B79" w:rsidRPr="0004282A" w14:paraId="6C272C1C" w14:textId="77777777" w:rsidTr="003E0C7F">
        <w:trPr>
          <w:trHeight w:val="20"/>
        </w:trPr>
        <w:tc>
          <w:tcPr>
            <w:tcW w:w="2790" w:type="dxa"/>
          </w:tcPr>
          <w:p w14:paraId="7B77243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B46B7B" w14:textId="201AA3F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5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88C14F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10C316C" w14:textId="2AEC94D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D0EE32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4EFF02" w14:textId="7BEB1C92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9B98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26F6D06" w14:textId="6A4A383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5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7B6581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95F680A" w14:textId="55660ED1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461</w:t>
            </w:r>
          </w:p>
        </w:tc>
      </w:tr>
      <w:tr w:rsidR="00C01B79" w:rsidRPr="0004282A" w14:paraId="158FAFE5" w14:textId="77777777" w:rsidTr="003E0C7F">
        <w:trPr>
          <w:trHeight w:val="20"/>
        </w:trPr>
        <w:tc>
          <w:tcPr>
            <w:tcW w:w="2790" w:type="dxa"/>
          </w:tcPr>
          <w:p w14:paraId="35D41E4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599E65B" w14:textId="1ECAD6F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2,4</w:t>
            </w:r>
            <w:r w:rsidR="00680145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C26E7C2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B95C7E2" w14:textId="5A277715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C21EAB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C3732FF" w14:textId="317518C2" w:rsidR="00C01B79" w:rsidRPr="0004282A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1,</w:t>
            </w:r>
            <w:r w:rsidR="00680145"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0CAC2E6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47D60D0" w14:textId="612ED2AB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,818</w:t>
            </w:r>
          </w:p>
        </w:tc>
        <w:tc>
          <w:tcPr>
            <w:tcW w:w="236" w:type="dxa"/>
          </w:tcPr>
          <w:p w14:paraId="18F7F045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AC93F56" w14:textId="1E3B4D1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484</w:t>
            </w:r>
          </w:p>
        </w:tc>
      </w:tr>
      <w:tr w:rsidR="00C01B79" w:rsidRPr="0004282A" w14:paraId="456380B9" w14:textId="77777777" w:rsidTr="003E0C7F">
        <w:trPr>
          <w:trHeight w:val="20"/>
        </w:trPr>
        <w:tc>
          <w:tcPr>
            <w:tcW w:w="2790" w:type="dxa"/>
          </w:tcPr>
          <w:p w14:paraId="445B9C2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982C50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5228C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48961C" w14:textId="31F3BE60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29B36872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C1CBDD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B3D137" w14:textId="25ABD685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96DEAD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C78168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01D7B3" w14:textId="5604A6D6" w:rsidR="00C01B79" w:rsidRPr="0004282A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51BCAD5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6C1A3D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59DFF2E2" w14:textId="7DB7CF83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7F75AB2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33FC5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04282A" w14:paraId="763619DA" w14:textId="77777777" w:rsidTr="003E0C7F">
        <w:trPr>
          <w:trHeight w:val="20"/>
        </w:trPr>
        <w:tc>
          <w:tcPr>
            <w:tcW w:w="2790" w:type="dxa"/>
          </w:tcPr>
          <w:p w14:paraId="154E161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35FBA" w14:textId="28274076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1,926</w:t>
            </w:r>
          </w:p>
        </w:tc>
        <w:tc>
          <w:tcPr>
            <w:tcW w:w="236" w:type="dxa"/>
          </w:tcPr>
          <w:p w14:paraId="4F6C52D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9B1D34D" w14:textId="3A89E714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0603ED5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FB5F20F" w14:textId="7F2538EA" w:rsidR="00C01B79" w:rsidRPr="0004282A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1,</w:t>
            </w:r>
            <w:r w:rsidR="00680145"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33</w:t>
            </w:r>
            <w:r w:rsidRPr="0004282A">
              <w:rPr>
                <w:rFonts w:asciiTheme="majorBidi" w:hAnsi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2140B2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5FCD1FA" w14:textId="4D155BF3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  <w:r w:rsidR="00C01B79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F10327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B6E0155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714AAEE" w:rsidR="00DB07F1" w:rsidRPr="0004282A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04282A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04282A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04282A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04282A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04282A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04282A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04282A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7DE81633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817DA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475C" w:rsidRPr="0004282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2817DA" w:rsidRPr="0004282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="002817DA" w:rsidRPr="0004282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01B79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04282A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04282A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74A35E65" w:rsidR="00321455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36" w:type="dxa"/>
            <w:gridSpan w:val="2"/>
          </w:tcPr>
          <w:p w14:paraId="61FE2B2D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71248D48" w:rsidR="00321455" w:rsidRPr="0004282A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5</w:t>
            </w:r>
            <w:r w:rsidR="00680145" w:rsidRPr="0004282A">
              <w:rPr>
                <w:rFonts w:ascii="Angsana New" w:hAnsi="Angsana New"/>
                <w:sz w:val="28"/>
                <w:szCs w:val="28"/>
              </w:rPr>
              <w:t>3</w:t>
            </w:r>
            <w:r w:rsidRPr="0004282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25072021" w14:textId="77777777" w:rsidR="00321455" w:rsidRPr="0004282A" w:rsidRDefault="0032145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3F3B14DC" w:rsidR="00321455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  <w:gridSpan w:val="2"/>
          </w:tcPr>
          <w:p w14:paraId="488206C2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42D8C659" w:rsidR="00321455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21455" w:rsidRPr="0004282A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321455" w:rsidRPr="0004282A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04282A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7E7B5E44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6D282AD6" w:rsidR="00DB0734" w:rsidRPr="0004282A" w:rsidRDefault="00F70D7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36" w:type="dxa"/>
            <w:gridSpan w:val="2"/>
          </w:tcPr>
          <w:p w14:paraId="2F23C88B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14ACEA2C" w:rsidR="00DB0734" w:rsidRPr="0004282A" w:rsidRDefault="00C078FC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63D6DFBC" w:rsidR="00DB0734" w:rsidRPr="0004282A" w:rsidRDefault="00F70D7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36" w:type="dxa"/>
            <w:gridSpan w:val="2"/>
          </w:tcPr>
          <w:p w14:paraId="3B7D0529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619B11DB" w:rsidR="00DB0734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DB0734" w:rsidRPr="0004282A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6AF5DD78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7B8A2515" w:rsidR="00DB0734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39A59F29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48A05C72" w:rsidR="00DB0734" w:rsidRPr="0004282A" w:rsidRDefault="00C078FC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6B33D370" w:rsidR="00DB0734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4B22A6BD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132B4726" w:rsidR="00DB0734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B0734" w:rsidRPr="0004282A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466E0278" w:rsidR="00DB0734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gridSpan w:val="2"/>
          </w:tcPr>
          <w:p w14:paraId="3CDD2AEF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B075FAC" w:rsidR="00DB0734" w:rsidRPr="0004282A" w:rsidRDefault="00C078FC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731B335D" w:rsidR="00DB0734" w:rsidRPr="0004282A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gridSpan w:val="2"/>
          </w:tcPr>
          <w:p w14:paraId="5CFACFBC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23F0B9ED" w:rsidR="00DB0734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0734" w:rsidRPr="0004282A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3884F97A" w:rsidR="00DB0734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gridSpan w:val="2"/>
          </w:tcPr>
          <w:p w14:paraId="4D4F15FB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74EE36A7" w:rsidR="00DB0734" w:rsidRPr="0004282A" w:rsidRDefault="00C078FC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6785733F" w:rsidR="00DB0734" w:rsidRPr="0004282A" w:rsidRDefault="003B6A6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gridSpan w:val="2"/>
          </w:tcPr>
          <w:p w14:paraId="131B1E4A" w14:textId="77777777" w:rsidR="00DB0734" w:rsidRPr="0004282A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6E4FD58B" w:rsidR="00DB0734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21455" w:rsidRPr="0004282A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3DFA1BFC" w:rsidR="00321455" w:rsidRPr="0004282A" w:rsidRDefault="00F70D7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</w:t>
            </w:r>
          </w:p>
        </w:tc>
        <w:tc>
          <w:tcPr>
            <w:tcW w:w="236" w:type="dxa"/>
            <w:gridSpan w:val="2"/>
          </w:tcPr>
          <w:p w14:paraId="3776CF6F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7393E8E0" w:rsidR="00321455" w:rsidRPr="0004282A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80145" w:rsidRPr="0004282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4282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5E574383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2025912C" w:rsidR="00321455" w:rsidRPr="0004282A" w:rsidRDefault="00F70D77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1,620</w:t>
            </w:r>
          </w:p>
        </w:tc>
        <w:tc>
          <w:tcPr>
            <w:tcW w:w="236" w:type="dxa"/>
            <w:gridSpan w:val="2"/>
          </w:tcPr>
          <w:p w14:paraId="44EA0ED7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49F34503" w:rsidR="00321455" w:rsidRPr="0004282A" w:rsidRDefault="00501B9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</w:p>
        </w:tc>
      </w:tr>
      <w:tr w:rsidR="00321455" w:rsidRPr="0004282A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538CAD41" w:rsidR="00321455" w:rsidRPr="0004282A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50BDE51B" w:rsidR="00321455" w:rsidRPr="0004282A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087EEEED" w:rsidR="00321455" w:rsidRPr="0004282A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04282A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0E1D4D1D" w:rsidR="00321455" w:rsidRPr="0004282A" w:rsidRDefault="00F70D7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3DFE8544" w:rsidR="00321455" w:rsidRPr="0004282A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80145" w:rsidRPr="0004282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4282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04282A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7D45B8EE" w:rsidR="00321455" w:rsidRPr="0004282A" w:rsidRDefault="00F70D77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1,362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04282A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04282A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04282A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04282A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2D31DE9C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0C03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01B79" w:rsidRPr="000428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04282A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04282A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73438D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236" w:type="dxa"/>
            <w:gridSpan w:val="2"/>
          </w:tcPr>
          <w:p w14:paraId="430B98E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3ED22092" w:rsidR="00C01B79" w:rsidRPr="0004282A" w:rsidRDefault="00C01B7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39AC010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363D9C2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1,1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1C8A531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685A01E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04282A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04282A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45F8BE83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27C784A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27EDF82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17E68D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57F7316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5558E4A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20AD9464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1B79" w:rsidRPr="0004282A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4DB8555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80145" w:rsidRPr="000428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6848F83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4C81EC4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1CFA542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1F2C6C1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0A52768A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5258849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04282A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5BDDB86F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04E929D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6E414AE3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6C7690C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5281A3E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1CC7983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04282A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1632DB8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1FBB4986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4488B50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2739464D" w:rsidR="00C01B79" w:rsidRPr="0004282A" w:rsidRDefault="00C01B7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411A10D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78CF2427" w:rsidR="00C01B79" w:rsidRPr="0004282A" w:rsidRDefault="00C01B7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2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282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04282A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0CDBF964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680145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680145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gridSpan w:val="2"/>
          </w:tcPr>
          <w:p w14:paraId="66BDDF9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2AB86436" w:rsidR="00C01B79" w:rsidRPr="0004282A" w:rsidRDefault="00C01B7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7CFF32B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54799DED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1,588</w:t>
            </w:r>
          </w:p>
        </w:tc>
        <w:tc>
          <w:tcPr>
            <w:tcW w:w="236" w:type="dxa"/>
            <w:gridSpan w:val="2"/>
          </w:tcPr>
          <w:p w14:paraId="2B33157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6C37715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257</w:t>
            </w:r>
          </w:p>
        </w:tc>
      </w:tr>
      <w:tr w:rsidR="004F2CCB" w:rsidRPr="0004282A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6DD768B0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1B79" w:rsidRPr="0004282A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0428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65647A69" w:rsidR="004F2CCB" w:rsidRPr="0004282A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04282A">
              <w:rPr>
                <w:rFonts w:asciiTheme="majorBidi" w:hAnsiTheme="majorBidi"/>
                <w:sz w:val="28"/>
                <w:szCs w:val="28"/>
              </w:rPr>
              <w:t>6</w:t>
            </w:r>
            <w:r w:rsidRPr="0004282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0D081C1A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4282A">
              <w:rPr>
                <w:rFonts w:asciiTheme="majorBidi" w:hAnsiTheme="majorBidi"/>
                <w:sz w:val="28"/>
                <w:szCs w:val="28"/>
              </w:rPr>
              <w:t>(</w:t>
            </w:r>
            <w:r w:rsidR="00C01B79" w:rsidRPr="0004282A">
              <w:rPr>
                <w:rFonts w:asciiTheme="majorBidi" w:hAnsiTheme="majorBidi"/>
                <w:sz w:val="28"/>
                <w:szCs w:val="28"/>
              </w:rPr>
              <w:t>257</w:t>
            </w:r>
            <w:r w:rsidRPr="0004282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04282A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04282A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63D15AF5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36" w:type="dxa"/>
            <w:gridSpan w:val="2"/>
          </w:tcPr>
          <w:p w14:paraId="771238C9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6DCA59D8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36" w:type="dxa"/>
            <w:gridSpan w:val="2"/>
          </w:tcPr>
          <w:p w14:paraId="215B0FF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4FF0FCE5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680145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5B7F9D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04282A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04282A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04282A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04282A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04282A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04282A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04282A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04282A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2D5BC503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817DA"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214C" w:rsidRPr="0004282A">
              <w:rPr>
                <w:rFonts w:asciiTheme="majorBidi" w:hAnsiTheme="majorBidi" w:hint="cs"/>
                <w:sz w:val="28"/>
                <w:szCs w:val="28"/>
                <w:cs/>
              </w:rPr>
              <w:t>กันย</w:t>
            </w:r>
            <w:r w:rsidR="002817DA" w:rsidRPr="0004282A">
              <w:rPr>
                <w:rFonts w:asciiTheme="majorBidi" w:hAnsi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4" w:type="dxa"/>
          </w:tcPr>
          <w:p w14:paraId="1B46929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3DEBE63E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04282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04282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19924D58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817DA" w:rsidRPr="000428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214C" w:rsidRPr="0004282A">
              <w:rPr>
                <w:rFonts w:asciiTheme="majorBidi" w:hAnsiTheme="majorBidi" w:hint="cs"/>
                <w:sz w:val="28"/>
                <w:szCs w:val="28"/>
                <w:cs/>
              </w:rPr>
              <w:t>กันย</w:t>
            </w:r>
            <w:r w:rsidR="002817DA" w:rsidRPr="0004282A">
              <w:rPr>
                <w:rFonts w:asciiTheme="majorBidi" w:hAnsi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</w:tcPr>
          <w:p w14:paraId="60168B3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55B24A4A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04282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04282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04282A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04282A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41E86604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" w:type="dxa"/>
          </w:tcPr>
          <w:p w14:paraId="641DF7F1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5C7978E8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8" w:type="dxa"/>
          </w:tcPr>
          <w:p w14:paraId="463D634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C97C51B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1186327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7BBF3D0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C49B2" w:rsidRPr="0004282A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04282A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04282A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B79" w:rsidRPr="0004282A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C01B79" w:rsidRPr="0004282A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32C338A1" w:rsidR="00C01B79" w:rsidRPr="0004282A" w:rsidRDefault="00F61809" w:rsidP="0083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D237E" w:rsidRPr="0004282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" w:type="dxa"/>
          </w:tcPr>
          <w:p w14:paraId="56FE3AA4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2406E79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41</w:t>
            </w:r>
            <w:r w:rsidR="00680145" w:rsidRPr="0004282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28" w:type="dxa"/>
          </w:tcPr>
          <w:p w14:paraId="4B1474C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0E097619" w:rsidR="00C01B79" w:rsidRPr="0004282A" w:rsidRDefault="00D9206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40E54A62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0EABCAE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</w:tr>
      <w:tr w:rsidR="00C01B79" w:rsidRPr="0004282A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4282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6288E7F5" w:rsidR="00C01B79" w:rsidRPr="0004282A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34" w:type="dxa"/>
          </w:tcPr>
          <w:p w14:paraId="61A7BB3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0A083C6A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(22)</w:t>
            </w:r>
          </w:p>
        </w:tc>
        <w:tc>
          <w:tcPr>
            <w:tcW w:w="228" w:type="dxa"/>
          </w:tcPr>
          <w:p w14:paraId="4A1DADC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7A044761" w:rsidR="00C01B79" w:rsidRPr="0004282A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14:paraId="7AE72DB0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00D4F179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C01B79" w:rsidRPr="0004282A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C01B79" w:rsidRPr="0004282A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3BCD04CB" w:rsidR="00C01B79" w:rsidRPr="0004282A" w:rsidRDefault="00F6180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D237E"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4" w:type="dxa"/>
          </w:tcPr>
          <w:p w14:paraId="203090F8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1ADA882F" w:rsidR="00C01B79" w:rsidRPr="0004282A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01B79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28" w:type="dxa"/>
          </w:tcPr>
          <w:p w14:paraId="75FD2EFF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7CD618FD" w:rsidR="00C01B79" w:rsidRPr="0004282A" w:rsidRDefault="00D9206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36" w:type="dxa"/>
          </w:tcPr>
          <w:p w14:paraId="0CFFC6FD" w14:textId="7777777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46645F87" w:rsidR="00C01B79" w:rsidRPr="0004282A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17</w:t>
            </w:r>
            <w:r w:rsidR="00680145" w:rsidRPr="0004282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</w:tbl>
    <w:p w14:paraId="00913D17" w14:textId="77777777" w:rsidR="00BF7843" w:rsidRPr="0004282A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04282A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68C83EA0" w:rsidR="00BF7843" w:rsidRPr="0004282A" w:rsidRDefault="00BF7843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="00950E9E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04282A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4282A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04282A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04282A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04282A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04282A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04282A">
        <w:rPr>
          <w:rFonts w:asciiTheme="majorBidi" w:hAnsiTheme="majorBidi" w:cstheme="majorBidi"/>
          <w:sz w:val="30"/>
          <w:szCs w:val="30"/>
        </w:rPr>
        <w:t>”)</w:t>
      </w:r>
      <w:r w:rsidR="00BD1298"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04282A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04282A">
        <w:rPr>
          <w:rFonts w:asciiTheme="majorBidi" w:hAnsiTheme="majorBidi" w:cstheme="majorBidi"/>
          <w:sz w:val="30"/>
          <w:szCs w:val="30"/>
        </w:rPr>
        <w:t>“</w:t>
      </w:r>
      <w:r w:rsidR="00B12C6E" w:rsidRPr="0004282A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04282A">
        <w:rPr>
          <w:rFonts w:asciiTheme="majorBidi" w:hAnsiTheme="majorBidi" w:cstheme="majorBidi"/>
          <w:sz w:val="30"/>
          <w:szCs w:val="30"/>
        </w:rPr>
        <w:t>”</w:t>
      </w:r>
      <w:r w:rsidR="00B12C6E" w:rsidRPr="0004282A">
        <w:rPr>
          <w:rFonts w:asciiTheme="majorBidi" w:hAnsiTheme="majorBidi" w:cstheme="majorBidi"/>
          <w:sz w:val="30"/>
          <w:szCs w:val="30"/>
          <w:cs/>
        </w:rPr>
        <w:t>)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04282A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04282A">
        <w:rPr>
          <w:rFonts w:asciiTheme="majorBidi" w:hAnsiTheme="majorBidi" w:cstheme="majorBidi"/>
          <w:sz w:val="30"/>
          <w:szCs w:val="30"/>
        </w:rPr>
        <w:t>1</w:t>
      </w:r>
      <w:r w:rsidRPr="0004282A">
        <w:rPr>
          <w:rFonts w:asciiTheme="majorBidi" w:hAnsiTheme="majorBidi" w:cstheme="majorBidi"/>
          <w:sz w:val="30"/>
          <w:szCs w:val="30"/>
        </w:rPr>
        <w:t>,</w:t>
      </w:r>
      <w:r w:rsidR="005C0C03" w:rsidRPr="0004282A">
        <w:rPr>
          <w:rFonts w:asciiTheme="majorBidi" w:hAnsiTheme="majorBidi" w:cstheme="majorBidi"/>
          <w:sz w:val="30"/>
          <w:szCs w:val="30"/>
        </w:rPr>
        <w:t>294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4E728CEA" w:rsidR="00BF7843" w:rsidRPr="0004282A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04282A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04282A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04282A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04282A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04282A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04282A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87763A8" w:rsidR="00BF7843" w:rsidRPr="0004282A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20AEF8AC" w:rsidR="00BF7843" w:rsidRPr="0004282A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3E13CA36" w:rsidR="00BF7843" w:rsidRPr="0004282A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159CFCC2" w:rsidR="00BF7843" w:rsidRPr="0004282A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80145" w:rsidRPr="0004282A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04282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04282A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2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04282A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04282A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74F2F22D" w:rsidR="00BF46F7" w:rsidRPr="0004282A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680145" w:rsidRPr="0004282A">
        <w:rPr>
          <w:rFonts w:ascii="Angsana New" w:hAnsi="Angsana New" w:hint="cs"/>
          <w:sz w:val="30"/>
          <w:szCs w:val="30"/>
        </w:rPr>
        <w:t>30</w:t>
      </w:r>
      <w:r w:rsidR="00F30237" w:rsidRPr="0004282A">
        <w:rPr>
          <w:rFonts w:ascii="Angsana New" w:hAnsi="Angsana New" w:hint="cs"/>
          <w:sz w:val="30"/>
          <w:szCs w:val="30"/>
        </w:rPr>
        <w:t xml:space="preserve"> </w:t>
      </w:r>
      <w:r w:rsidR="009A7833" w:rsidRPr="0004282A">
        <w:rPr>
          <w:rFonts w:ascii="Angsana New" w:hAnsi="Angsana New" w:hint="cs"/>
          <w:sz w:val="30"/>
          <w:szCs w:val="30"/>
          <w:cs/>
        </w:rPr>
        <w:t>กันย</w:t>
      </w:r>
      <w:r w:rsidR="00F30237" w:rsidRPr="0004282A">
        <w:rPr>
          <w:rFonts w:ascii="Angsana New" w:hAnsi="Angsana New" w:hint="cs"/>
          <w:sz w:val="30"/>
          <w:szCs w:val="30"/>
          <w:cs/>
        </w:rPr>
        <w:t>ายน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color w:val="000000"/>
          <w:sz w:val="30"/>
          <w:szCs w:val="30"/>
        </w:rPr>
        <w:t>256</w:t>
      </w:r>
      <w:r w:rsidR="00D054C6" w:rsidRPr="0004282A">
        <w:rPr>
          <w:rFonts w:ascii="Angsana New" w:hAnsi="Angsana New"/>
          <w:color w:val="000000"/>
          <w:sz w:val="30"/>
          <w:szCs w:val="30"/>
        </w:rPr>
        <w:t>7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04282A">
        <w:rPr>
          <w:rFonts w:ascii="Angsana New" w:hAnsi="Angsana New" w:hint="cs"/>
          <w:color w:val="000000"/>
          <w:sz w:val="30"/>
          <w:szCs w:val="30"/>
        </w:rPr>
        <w:t>2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04282A">
        <w:rPr>
          <w:rFonts w:ascii="Angsana New" w:hAnsi="Angsana New"/>
          <w:color w:val="000000"/>
          <w:sz w:val="30"/>
          <w:szCs w:val="30"/>
        </w:rPr>
        <w:t xml:space="preserve"> 765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680145" w:rsidRPr="0004282A">
        <w:rPr>
          <w:rFonts w:ascii="Angsana New" w:hAnsi="Angsana New" w:hint="cs"/>
          <w:i/>
          <w:iCs/>
          <w:color w:val="000000"/>
          <w:sz w:val="30"/>
          <w:szCs w:val="30"/>
        </w:rPr>
        <w:t>3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</w:rPr>
        <w:t>1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D054C6" w:rsidRPr="0004282A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054C6" w:rsidRPr="0004282A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04282A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04282A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04282A">
        <w:rPr>
          <w:rFonts w:ascii="Angsana New" w:hAnsi="Angsana New" w:hint="cs"/>
          <w:color w:val="000000"/>
          <w:sz w:val="30"/>
          <w:szCs w:val="30"/>
        </w:rPr>
        <w:t>0</w:t>
      </w:r>
      <w:r w:rsidRPr="0004282A">
        <w:rPr>
          <w:rFonts w:ascii="Angsana New" w:hAnsi="Angsana New" w:hint="cs"/>
          <w:color w:val="000000"/>
          <w:sz w:val="30"/>
          <w:szCs w:val="30"/>
        </w:rPr>
        <w:t>19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Pr="0004282A">
        <w:rPr>
          <w:rFonts w:ascii="Angsana New" w:hAnsi="Angsana New" w:hint="cs"/>
          <w:color w:val="000000"/>
          <w:sz w:val="30"/>
          <w:szCs w:val="30"/>
        </w:rPr>
        <w:t>2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04282A">
        <w:rPr>
          <w:rFonts w:ascii="Angsana New" w:hAnsi="Angsana New" w:hint="cs"/>
          <w:color w:val="000000"/>
          <w:sz w:val="30"/>
          <w:szCs w:val="30"/>
        </w:rPr>
        <w:t>2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Pr="0004282A">
        <w:rPr>
          <w:rFonts w:ascii="Angsana New" w:hAnsi="Angsana New" w:hint="cs"/>
          <w:color w:val="000000"/>
          <w:sz w:val="30"/>
          <w:szCs w:val="30"/>
        </w:rPr>
        <w:t>2565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04282A">
        <w:rPr>
          <w:rFonts w:ascii="Angsana New" w:hAnsi="Angsana New" w:hint="cs"/>
          <w:color w:val="000000"/>
          <w:sz w:val="30"/>
          <w:szCs w:val="30"/>
        </w:rPr>
        <w:t>2566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Pr="0004282A">
        <w:rPr>
          <w:rFonts w:ascii="Angsana New" w:hAnsi="Angsana New" w:hint="cs"/>
          <w:color w:val="000000"/>
          <w:sz w:val="30"/>
          <w:szCs w:val="30"/>
        </w:rPr>
        <w:t>155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Pr="0004282A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04282A">
        <w:rPr>
          <w:rFonts w:ascii="Angsana New" w:hAnsi="Angsana New" w:hint="cs"/>
          <w:color w:val="000000"/>
          <w:sz w:val="30"/>
          <w:szCs w:val="30"/>
        </w:rPr>
        <w:t>0</w:t>
      </w:r>
      <w:r w:rsidRPr="0004282A">
        <w:rPr>
          <w:rFonts w:ascii="Angsana New" w:hAnsi="Angsana New" w:hint="cs"/>
          <w:color w:val="000000"/>
          <w:sz w:val="30"/>
          <w:szCs w:val="30"/>
        </w:rPr>
        <w:t>9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="00680145" w:rsidRPr="0004282A">
        <w:rPr>
          <w:rFonts w:ascii="Angsana New" w:hAnsi="Angsana New" w:hint="cs"/>
          <w:color w:val="000000"/>
          <w:sz w:val="30"/>
          <w:szCs w:val="30"/>
        </w:rPr>
        <w:t>3</w:t>
      </w:r>
      <w:r w:rsidRPr="0004282A">
        <w:rPr>
          <w:rFonts w:ascii="Angsana New" w:hAnsi="Angsana New" w:hint="cs"/>
          <w:color w:val="000000"/>
          <w:sz w:val="30"/>
          <w:szCs w:val="30"/>
        </w:rPr>
        <w:t>64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04282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04282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04282A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77777777" w:rsidR="00BF46F7" w:rsidRPr="0004282A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04282A">
        <w:rPr>
          <w:rFonts w:ascii="Angsana New" w:hAnsi="Angsana New" w:hint="cs"/>
          <w:sz w:val="30"/>
          <w:szCs w:val="30"/>
        </w:rPr>
        <w:t>2566</w:t>
      </w:r>
      <w:r w:rsidRPr="0004282A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Pr="0004282A">
        <w:rPr>
          <w:rFonts w:ascii="Angsana New" w:hAnsi="Angsana New" w:hint="cs"/>
          <w:sz w:val="30"/>
          <w:szCs w:val="30"/>
        </w:rPr>
        <w:t>2566</w:t>
      </w:r>
      <w:r w:rsidRPr="0004282A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04282A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334087" w14:textId="53D97EAF" w:rsidR="00BF46F7" w:rsidRPr="0004282A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82A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04282A">
        <w:rPr>
          <w:rFonts w:ascii="Angsana New" w:hAnsi="Angsana New" w:hint="cs"/>
          <w:sz w:val="30"/>
          <w:szCs w:val="30"/>
        </w:rPr>
        <w:t xml:space="preserve"> 2566 </w:t>
      </w:r>
      <w:r w:rsidRPr="0004282A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Pr="0004282A">
        <w:rPr>
          <w:rFonts w:ascii="Angsana New" w:hAnsi="Angsana New" w:hint="cs"/>
          <w:sz w:val="30"/>
          <w:szCs w:val="30"/>
        </w:rPr>
        <w:t xml:space="preserve">12 </w:t>
      </w:r>
      <w:r w:rsidRPr="0004282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4282A">
        <w:rPr>
          <w:rFonts w:ascii="Angsana New" w:hAnsi="Angsana New" w:hint="cs"/>
          <w:sz w:val="30"/>
          <w:szCs w:val="30"/>
        </w:rPr>
        <w:t xml:space="preserve">2566 </w:t>
      </w:r>
      <w:r w:rsidRPr="0004282A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Pr="0004282A">
        <w:rPr>
          <w:rFonts w:ascii="Angsana New" w:hAnsi="Angsana New" w:hint="cs"/>
          <w:sz w:val="30"/>
          <w:szCs w:val="30"/>
        </w:rPr>
        <w:t xml:space="preserve">25 </w:t>
      </w:r>
      <w:r w:rsidRPr="000428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4282A">
        <w:rPr>
          <w:rFonts w:ascii="Angsana New" w:hAnsi="Angsana New" w:hint="cs"/>
          <w:sz w:val="30"/>
          <w:szCs w:val="30"/>
        </w:rPr>
        <w:t xml:space="preserve">2566 </w:t>
      </w:r>
      <w:r w:rsidRPr="0004282A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 </w:t>
      </w:r>
      <w:r w:rsidR="00E04084" w:rsidRPr="0004282A">
        <w:rPr>
          <w:rFonts w:ascii="Angsana New" w:hAnsi="Angsana New" w:hint="cs"/>
          <w:sz w:val="30"/>
          <w:szCs w:val="30"/>
          <w:cs/>
        </w:rPr>
        <w:t xml:space="preserve">ณ วันที่รายงาน </w:t>
      </w:r>
      <w:r w:rsidRPr="0004282A">
        <w:rPr>
          <w:rFonts w:ascii="Angsana New" w:hAnsi="Angsana New" w:hint="cs"/>
          <w:sz w:val="30"/>
          <w:szCs w:val="30"/>
          <w:cs/>
        </w:rPr>
        <w:t>คดีอยู่ระหว่างการพิจารณาของศาล ผู้บริหารของกลุ่มบริษัทและบริษัทย่อย คาดว่าจะไม่มีผลกระทบต่องบการเงินอย่างมีสาระสำคัญ</w:t>
      </w:r>
    </w:p>
    <w:p w14:paraId="7CD4107C" w14:textId="77777777" w:rsidR="00DD02AB" w:rsidRPr="0004282A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54EF835C" w:rsidR="00BF46F7" w:rsidRPr="0004282A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04282A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9822A8" w:rsidRPr="0004282A">
        <w:rPr>
          <w:rFonts w:asciiTheme="majorBidi" w:hAnsiTheme="majorBidi" w:cstheme="majorBidi"/>
          <w:color w:val="000000"/>
          <w:spacing w:val="-2"/>
          <w:sz w:val="30"/>
          <w:szCs w:val="30"/>
        </w:rPr>
        <w:t>9</w:t>
      </w:r>
      <w:r w:rsidR="00291DF4" w:rsidRPr="0004282A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04282A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4B834F53" w:rsidR="00BF7843" w:rsidRPr="0004282A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680145" w:rsidRPr="0004282A">
        <w:rPr>
          <w:rFonts w:ascii="Angsana New" w:hAnsi="Angsana New"/>
          <w:sz w:val="30"/>
          <w:szCs w:val="30"/>
        </w:rPr>
        <w:t>30</w:t>
      </w:r>
      <w:r w:rsidR="00A81C44" w:rsidRPr="0004282A">
        <w:rPr>
          <w:rFonts w:ascii="Angsana New" w:hAnsi="Angsana New"/>
          <w:sz w:val="30"/>
          <w:szCs w:val="30"/>
        </w:rPr>
        <w:t xml:space="preserve"> </w:t>
      </w:r>
      <w:r w:rsidR="009A7833" w:rsidRPr="0004282A">
        <w:rPr>
          <w:rFonts w:ascii="Angsana New" w:hAnsi="Angsana New" w:hint="cs"/>
          <w:sz w:val="30"/>
          <w:szCs w:val="30"/>
          <w:cs/>
        </w:rPr>
        <w:t>กันย</w:t>
      </w:r>
      <w:r w:rsidR="002817DA" w:rsidRPr="0004282A">
        <w:rPr>
          <w:rFonts w:ascii="Angsana New" w:hAnsi="Angsana New" w:hint="cs"/>
          <w:sz w:val="30"/>
          <w:szCs w:val="30"/>
          <w:cs/>
        </w:rPr>
        <w:t>ายน</w:t>
      </w:r>
      <w:r w:rsidR="00A81C44"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B164AB" w:rsidRPr="0004282A">
        <w:rPr>
          <w:rFonts w:asciiTheme="majorBidi" w:hAnsiTheme="majorBidi" w:cstheme="majorBidi"/>
          <w:sz w:val="30"/>
          <w:szCs w:val="30"/>
        </w:rPr>
        <w:t>7</w:t>
      </w:r>
      <w:r w:rsidR="00BC06E7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04282A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="005C0C03" w:rsidRPr="0004282A">
        <w:rPr>
          <w:rFonts w:asciiTheme="majorBidi" w:hAnsiTheme="majorBidi" w:cstheme="majorBidi"/>
          <w:sz w:val="30"/>
          <w:szCs w:val="30"/>
        </w:rPr>
        <w:t>1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B164AB" w:rsidRPr="0004282A">
        <w:rPr>
          <w:rFonts w:asciiTheme="majorBidi" w:hAnsiTheme="majorBidi" w:cstheme="majorBidi"/>
          <w:sz w:val="30"/>
          <w:szCs w:val="30"/>
        </w:rPr>
        <w:t>6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04282A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04282A" w14:paraId="20AB7194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56DAF5E5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291834B9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04282A" w14:paraId="5884E6F1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6C310278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2F38AF47" w14:textId="5ECFE306" w:rsidR="00DC6F68" w:rsidRPr="0004282A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7DA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833" w:rsidRPr="0004282A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2817DA" w:rsidRPr="0004282A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75" w:type="dxa"/>
            <w:shd w:val="clear" w:color="auto" w:fill="auto"/>
          </w:tcPr>
          <w:p w14:paraId="2CA91009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6CD8E98E" w14:textId="45398B83" w:rsidR="00DC6F68" w:rsidRPr="0004282A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DC6F68"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="00DC6F68" w:rsidRPr="000428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04282A" w14:paraId="2116D8A0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7D9C9D37" w14:textId="6CB33BD4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7C4835DF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7947A59E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CA9971C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C6F68" w:rsidRPr="0004282A" w14:paraId="7256EFBA" w14:textId="77777777" w:rsidTr="00852AF7">
        <w:trPr>
          <w:trHeight w:val="336"/>
        </w:trPr>
        <w:tc>
          <w:tcPr>
            <w:tcW w:w="5504" w:type="dxa"/>
            <w:shd w:val="clear" w:color="auto" w:fill="auto"/>
          </w:tcPr>
          <w:p w14:paraId="04814899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6ECABA38" w14:textId="77777777" w:rsidR="00DC6F68" w:rsidRPr="0004282A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04282A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04282A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  <w:shd w:val="clear" w:color="auto" w:fill="auto"/>
          </w:tcPr>
          <w:p w14:paraId="5CFB65DE" w14:textId="50A61A67" w:rsidR="00DC6F68" w:rsidRPr="0004282A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09EB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375" w:type="dxa"/>
          </w:tcPr>
          <w:p w14:paraId="337FE2F8" w14:textId="77777777" w:rsidR="00DC6F68" w:rsidRPr="0004282A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021A35C8" w:rsidR="00DC6F68" w:rsidRPr="0004282A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C4646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DC6F68" w:rsidRPr="0004282A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04282A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5B73FA3" w14:textId="6373190A" w:rsidR="00DC6F68" w:rsidRPr="0004282A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375" w:type="dxa"/>
          </w:tcPr>
          <w:p w14:paraId="6210FE5E" w14:textId="77777777" w:rsidR="00DC6F68" w:rsidRPr="0004282A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727FF44" w:rsidR="00DC6F68" w:rsidRPr="0004282A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C4646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04282A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04282A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8CE01" w14:textId="57B57B35" w:rsidR="00DC6F68" w:rsidRPr="0004282A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F09EB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375" w:type="dxa"/>
          </w:tcPr>
          <w:p w14:paraId="04C3CD84" w14:textId="77777777" w:rsidR="00DC6F68" w:rsidRPr="0004282A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29EF4FA5" w:rsidR="00DC6F68" w:rsidRPr="0004282A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C4646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</w:tbl>
    <w:p w14:paraId="46CB7776" w14:textId="0443097E" w:rsidR="00BF7843" w:rsidRPr="0004282A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7E10EC" w:rsidRPr="0004282A" w14:paraId="6CE4B444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3098F615" w14:textId="56BEABF6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263" w:type="dxa"/>
            <w:gridSpan w:val="3"/>
            <w:shd w:val="clear" w:color="auto" w:fill="auto"/>
          </w:tcPr>
          <w:p w14:paraId="77254C15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10EC" w:rsidRPr="0004282A" w14:paraId="7BB9BC1D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2D146738" w14:textId="15D2C43B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7833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7833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2817DA" w:rsidRPr="000428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500" w:type="dxa"/>
            <w:shd w:val="clear" w:color="auto" w:fill="auto"/>
          </w:tcPr>
          <w:p w14:paraId="02C898C7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6499BE11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791D7FB8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10EC" w:rsidRPr="0004282A" w14:paraId="7E136A20" w14:textId="77777777" w:rsidTr="00B26666">
        <w:trPr>
          <w:trHeight w:val="336"/>
        </w:trPr>
        <w:tc>
          <w:tcPr>
            <w:tcW w:w="5504" w:type="dxa"/>
            <w:shd w:val="clear" w:color="auto" w:fill="auto"/>
          </w:tcPr>
          <w:p w14:paraId="1F72918F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0946D985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10EC" w:rsidRPr="0004282A" w14:paraId="616227F3" w14:textId="77777777" w:rsidTr="00B26666">
        <w:trPr>
          <w:trHeight w:val="63"/>
        </w:trPr>
        <w:tc>
          <w:tcPr>
            <w:tcW w:w="5504" w:type="dxa"/>
          </w:tcPr>
          <w:p w14:paraId="49DB5146" w14:textId="427811AC" w:rsidR="007E10EC" w:rsidRPr="0004282A" w:rsidRDefault="007E10EC" w:rsidP="00B26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00" w:type="dxa"/>
            <w:shd w:val="clear" w:color="auto" w:fill="auto"/>
          </w:tcPr>
          <w:p w14:paraId="7DC9C9CF" w14:textId="16B8DAFD" w:rsidR="007E10EC" w:rsidRPr="0004282A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75" w:type="dxa"/>
          </w:tcPr>
          <w:p w14:paraId="4150132B" w14:textId="77777777" w:rsidR="007E10EC" w:rsidRPr="0004282A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7FC33F6" w14:textId="3662E895" w:rsidR="007E10EC" w:rsidRPr="0004282A" w:rsidRDefault="007E10EC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E741F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6435B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ACFCA84" w14:textId="77777777" w:rsidR="007E10EC" w:rsidRPr="0004282A" w:rsidRDefault="007E10EC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1CF10ADB" w:rsidR="00A8270F" w:rsidRPr="0004282A" w:rsidRDefault="00A8270F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Pr="0004282A">
        <w:rPr>
          <w:rFonts w:asciiTheme="majorBidi" w:hAnsiTheme="majorBidi" w:cstheme="majorBidi"/>
          <w:sz w:val="30"/>
          <w:szCs w:val="30"/>
        </w:rPr>
        <w:t>46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Pr="0004282A">
        <w:rPr>
          <w:rFonts w:asciiTheme="majorBidi" w:hAnsiTheme="majorBidi" w:cstheme="majorBidi"/>
          <w:sz w:val="30"/>
          <w:szCs w:val="30"/>
        </w:rPr>
        <w:t>7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Pr="0004282A">
        <w:rPr>
          <w:rFonts w:asciiTheme="majorBidi" w:hAnsiTheme="majorBidi" w:cstheme="majorBidi"/>
          <w:sz w:val="30"/>
          <w:szCs w:val="30"/>
        </w:rPr>
        <w:t xml:space="preserve">2564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606B50C4" w:rsidR="00A8270F" w:rsidRPr="0004282A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00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Pr="0004282A">
        <w:rPr>
          <w:rFonts w:asciiTheme="majorBidi" w:hAnsiTheme="majorBidi" w:cstheme="majorBidi"/>
          <w:sz w:val="30"/>
          <w:szCs w:val="30"/>
        </w:rPr>
        <w:t>7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04282A">
        <w:rPr>
          <w:rFonts w:asciiTheme="majorBidi" w:hAnsiTheme="majorBidi" w:cstheme="majorBidi"/>
          <w:sz w:val="30"/>
          <w:szCs w:val="30"/>
        </w:rPr>
        <w:t>12.5</w:t>
      </w:r>
    </w:p>
    <w:p w14:paraId="34212201" w14:textId="77777777" w:rsidR="00A8270F" w:rsidRPr="0004282A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ภาระหนี้ส่วนที่เหลือจาก </w:t>
      </w:r>
      <w:r w:rsidRPr="0004282A">
        <w:rPr>
          <w:rFonts w:asciiTheme="majorBidi" w:hAnsiTheme="majorBidi" w:cstheme="majorBidi"/>
          <w:sz w:val="30"/>
          <w:szCs w:val="30"/>
        </w:rPr>
        <w:t xml:space="preserve">1)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04282A" w:rsidRDefault="00E3796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</w:rPr>
      </w:pPr>
    </w:p>
    <w:p w14:paraId="32ED33BB" w14:textId="2691BC06" w:rsidR="00166717" w:rsidRPr="0004282A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4282A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04282A">
        <w:rPr>
          <w:rFonts w:asciiTheme="majorBidi" w:hAnsiTheme="majorBidi" w:cstheme="majorBidi"/>
          <w:sz w:val="30"/>
          <w:szCs w:val="30"/>
        </w:rPr>
        <w:t xml:space="preserve"> 59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04282A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Pr="0004282A">
        <w:rPr>
          <w:rFonts w:asciiTheme="majorBidi" w:hAnsiTheme="majorBidi" w:cstheme="majorBidi"/>
          <w:sz w:val="30"/>
          <w:szCs w:val="30"/>
        </w:rPr>
        <w:t>2564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04282A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</w:rPr>
      </w:pPr>
    </w:p>
    <w:p w14:paraId="43EE8081" w14:textId="60268EE3" w:rsidR="00A8270F" w:rsidRPr="0004282A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680145" w:rsidRPr="0004282A">
        <w:rPr>
          <w:rFonts w:ascii="Angsana New" w:hAnsi="Angsana New" w:hint="cs"/>
          <w:sz w:val="30"/>
          <w:szCs w:val="30"/>
        </w:rPr>
        <w:t>30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="002D5B72" w:rsidRPr="0004282A">
        <w:rPr>
          <w:rFonts w:ascii="Angsana New" w:hAnsi="Angsana New" w:hint="cs"/>
          <w:sz w:val="30"/>
          <w:szCs w:val="30"/>
          <w:cs/>
        </w:rPr>
        <w:t>กันย</w:t>
      </w:r>
      <w:r w:rsidRPr="0004282A">
        <w:rPr>
          <w:rFonts w:ascii="Angsana New" w:hAnsi="Angsana New" w:hint="cs"/>
          <w:sz w:val="30"/>
          <w:szCs w:val="30"/>
          <w:cs/>
        </w:rPr>
        <w:t>ายน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color w:val="000000"/>
          <w:sz w:val="30"/>
          <w:szCs w:val="30"/>
        </w:rPr>
        <w:t>256</w:t>
      </w:r>
      <w:r w:rsidRPr="0004282A">
        <w:rPr>
          <w:rFonts w:ascii="Angsana New" w:hAnsi="Angsana New"/>
          <w:color w:val="000000"/>
          <w:sz w:val="30"/>
          <w:szCs w:val="30"/>
        </w:rPr>
        <w:t>7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กลุ่มบริษัทได้รับชำระเงินตามข้อ </w:t>
      </w:r>
      <w:r w:rsidRPr="0004282A">
        <w:rPr>
          <w:rFonts w:ascii="Angsana New" w:hAnsi="Angsana New"/>
          <w:color w:val="000000"/>
          <w:sz w:val="30"/>
          <w:szCs w:val="30"/>
        </w:rPr>
        <w:t>1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Pr="0004282A">
        <w:rPr>
          <w:rFonts w:ascii="Angsana New" w:hAnsi="Angsana New"/>
          <w:color w:val="000000"/>
          <w:sz w:val="30"/>
          <w:szCs w:val="30"/>
        </w:rPr>
        <w:t xml:space="preserve"> </w:t>
      </w:r>
      <w:r w:rsidR="00CE311F" w:rsidRPr="0004282A">
        <w:rPr>
          <w:rFonts w:ascii="Angsana New" w:hAnsi="Angsana New"/>
          <w:color w:val="000000"/>
          <w:sz w:val="30"/>
          <w:szCs w:val="30"/>
        </w:rPr>
        <w:t>8</w:t>
      </w:r>
      <w:r w:rsidRPr="0004282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B845D3" w:rsidRPr="0004282A">
        <w:rPr>
          <w:rFonts w:ascii="Angsana New" w:hAnsi="Angsana New"/>
          <w:color w:val="000000"/>
          <w:sz w:val="30"/>
          <w:szCs w:val="30"/>
        </w:rPr>
        <w:t xml:space="preserve"> </w:t>
      </w:r>
      <w:r w:rsidR="00B845D3" w:rsidRPr="0004282A">
        <w:rPr>
          <w:rFonts w:ascii="Angsana New" w:hAnsi="Angsana New" w:hint="cs"/>
          <w:sz w:val="30"/>
          <w:szCs w:val="30"/>
          <w:cs/>
        </w:rPr>
        <w:t>โดย</w:t>
      </w:r>
      <w:r w:rsidR="00902F7A" w:rsidRPr="0004282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45D3" w:rsidRPr="0004282A">
        <w:rPr>
          <w:rFonts w:ascii="Angsana New" w:hAnsi="Angsana New" w:hint="cs"/>
          <w:sz w:val="30"/>
          <w:szCs w:val="30"/>
          <w:cs/>
        </w:rPr>
        <w:t>ได้บันทึกรายการดังกล่าวเป็นส่วนหนึ่งของการกลับรายการผลขาดทุนจากการด้อยค่า</w:t>
      </w:r>
      <w:r w:rsidR="00E547A6" w:rsidRPr="0004282A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="00B845D3" w:rsidRPr="0004282A">
        <w:rPr>
          <w:rFonts w:ascii="Angsana New" w:hAnsi="Angsana New" w:hint="cs"/>
          <w:sz w:val="30"/>
          <w:szCs w:val="30"/>
          <w:cs/>
        </w:rPr>
        <w:t>ในงบกำไรขาดทุน</w:t>
      </w:r>
    </w:p>
    <w:p w14:paraId="5D8A7D7B" w14:textId="77777777" w:rsidR="00EA1882" w:rsidRPr="0004282A" w:rsidRDefault="00EA1882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</w:rPr>
      </w:pPr>
    </w:p>
    <w:p w14:paraId="17DDF190" w14:textId="77777777" w:rsidR="00EA1882" w:rsidRPr="0004282A" w:rsidRDefault="00EA1882" w:rsidP="00EA1882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04282A">
        <w:rPr>
          <w:rFonts w:asciiTheme="majorBidi" w:hAnsiTheme="majorBidi" w:cstheme="majorBidi" w:hint="cs"/>
          <w:sz w:val="30"/>
          <w:szCs w:val="30"/>
          <w:u w:val="none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888EA25" w14:textId="77777777" w:rsidR="00EA1882" w:rsidRPr="0004282A" w:rsidRDefault="00EA1882" w:rsidP="00EA1882"/>
    <w:p w14:paraId="778B5632" w14:textId="56F52898" w:rsidR="00EA1882" w:rsidRPr="0004282A" w:rsidRDefault="00EA1882" w:rsidP="00EA1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ในเดือนม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2567 </w:t>
      </w:r>
      <w:r w:rsidRPr="0004282A">
        <w:rPr>
          <w:rFonts w:asciiTheme="majorBidi" w:hAnsiTheme="majorBidi" w:cstheme="majorBidi"/>
          <w:sz w:val="30"/>
          <w:szCs w:val="30"/>
          <w:cs/>
        </w:rPr>
        <w:t>บริษัทได้จำหน่ายเงินลงทุน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4282A">
        <w:rPr>
          <w:rFonts w:asciiTheme="majorBidi" w:hAnsiTheme="majorBidi" w:cstheme="majorBidi"/>
          <w:sz w:val="30"/>
          <w:szCs w:val="30"/>
          <w:cs/>
        </w:rPr>
        <w:t>ในบริษัท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 xml:space="preserve">ไทยไฟเบอร์ออพติคส์ </w:t>
      </w:r>
      <w:r w:rsidRPr="0004282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ซึ่งเป็นบริษัท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4282A">
        <w:rPr>
          <w:rFonts w:asciiTheme="majorBidi" w:hAnsiTheme="majorBidi" w:cstheme="majorBidi"/>
          <w:sz w:val="30"/>
          <w:szCs w:val="30"/>
          <w:cs/>
        </w:rPr>
        <w:t>ของบริษัทให้</w:t>
      </w:r>
      <w:r w:rsidR="007D2D92" w:rsidRPr="0004282A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04282A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  <w:r w:rsidR="006005EB" w:rsidRPr="0004282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122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(สุทธิค่าใช้จ่ายในการขายเงินลงทุนจำนวน </w:t>
      </w:r>
      <w:r w:rsidR="001C1C09" w:rsidRPr="0004282A">
        <w:rPr>
          <w:rFonts w:asciiTheme="majorBidi" w:hAnsiTheme="majorBidi" w:cstheme="majorBidi"/>
          <w:sz w:val="30"/>
          <w:szCs w:val="30"/>
          <w:cs/>
        </w:rPr>
        <w:br/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04282A">
        <w:rPr>
          <w:rFonts w:asciiTheme="majorBidi" w:hAnsiTheme="majorBidi" w:cstheme="majorBidi"/>
          <w:sz w:val="30"/>
          <w:szCs w:val="30"/>
          <w:cs/>
        </w:rPr>
        <w:t>กำไรจากการ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04282A">
        <w:rPr>
          <w:rFonts w:asciiTheme="majorBidi" w:hAnsiTheme="majorBidi" w:cstheme="majorBidi"/>
          <w:sz w:val="30"/>
          <w:szCs w:val="30"/>
          <w:cs/>
        </w:rPr>
        <w:t>เงินลงทุนดังกล่าว</w:t>
      </w:r>
      <w:r w:rsidR="000C217D" w:rsidRPr="0004282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 </w:t>
      </w:r>
      <w:r w:rsidRPr="0004282A">
        <w:rPr>
          <w:rFonts w:asciiTheme="majorBidi" w:hAnsiTheme="majorBidi" w:cstheme="majorBidi"/>
          <w:sz w:val="30"/>
          <w:szCs w:val="30"/>
        </w:rPr>
        <w:t xml:space="preserve">24 </w:t>
      </w:r>
      <w:r w:rsidRPr="0004282A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งบการเงินเฉพาะกิจการจำนวน </w:t>
      </w:r>
      <w:r w:rsidRPr="0004282A">
        <w:rPr>
          <w:rFonts w:asciiTheme="majorBidi" w:hAnsiTheme="majorBidi" w:cstheme="majorBidi"/>
          <w:sz w:val="30"/>
          <w:szCs w:val="30"/>
        </w:rPr>
        <w:t xml:space="preserve">22 </w:t>
      </w:r>
      <w:r w:rsidRPr="0004282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ซึ่งบันทึกอยู่ในงบกำไรขาดทุนรวมและ</w:t>
      </w:r>
      <w:r w:rsidR="000C217D" w:rsidRPr="0004282A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1C1C09" w:rsidRPr="0004282A">
        <w:rPr>
          <w:rFonts w:asciiTheme="majorBidi" w:hAnsiTheme="majorBidi" w:cstheme="majorBidi" w:hint="cs"/>
          <w:sz w:val="30"/>
          <w:szCs w:val="30"/>
          <w:cs/>
        </w:rPr>
        <w:t>กำไรขาดทุนเฉพาะกิจการแล้วทั้งจำนวน</w:t>
      </w:r>
    </w:p>
    <w:p w14:paraId="79E47D0F" w14:textId="77777777" w:rsidR="009D08A7" w:rsidRPr="0004282A" w:rsidRDefault="009D08A7" w:rsidP="00852FA6"/>
    <w:p w14:paraId="555E33DA" w14:textId="50E65D1B" w:rsidR="00BB3DB7" w:rsidRPr="0004282A" w:rsidRDefault="00BB3DB7" w:rsidP="00166717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04282A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04282A" w14:paraId="0EFB31FB" w14:textId="77777777" w:rsidTr="002916B3">
        <w:trPr>
          <w:trHeight w:val="422"/>
          <w:tblHeader/>
        </w:trPr>
        <w:tc>
          <w:tcPr>
            <w:tcW w:w="4500" w:type="dxa"/>
          </w:tcPr>
          <w:p w14:paraId="48B93910" w14:textId="77777777" w:rsidR="008A7E28" w:rsidRPr="0004282A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04282A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04282A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04282A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04282A" w14:paraId="7E733652" w14:textId="77777777" w:rsidTr="002916B3">
        <w:trPr>
          <w:trHeight w:val="409"/>
          <w:tblHeader/>
        </w:trPr>
        <w:tc>
          <w:tcPr>
            <w:tcW w:w="4500" w:type="dxa"/>
          </w:tcPr>
          <w:p w14:paraId="55B9241A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09A5BA43" w:rsidR="008A7E28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D12E29" w14:textId="77777777" w:rsidR="008A7E28" w:rsidRPr="0004282A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0924089C" w:rsidR="008A7E28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30CDE68" w14:textId="77777777" w:rsidR="008A7E28" w:rsidRPr="0004282A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0F38C7EC" w:rsidR="008A7E28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5CB08" w14:textId="77777777" w:rsidR="008A7E28" w:rsidRPr="0004282A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773CA204" w:rsidR="008A7E28" w:rsidRPr="0004282A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A7E28" w:rsidRPr="0004282A" w14:paraId="3685E910" w14:textId="77777777" w:rsidTr="002916B3">
        <w:trPr>
          <w:trHeight w:val="422"/>
          <w:tblHeader/>
        </w:trPr>
        <w:tc>
          <w:tcPr>
            <w:tcW w:w="4500" w:type="dxa"/>
          </w:tcPr>
          <w:p w14:paraId="24F7D915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04282A" w14:paraId="14B3AF22" w14:textId="77777777" w:rsidTr="002916B3">
        <w:trPr>
          <w:trHeight w:val="409"/>
        </w:trPr>
        <w:tc>
          <w:tcPr>
            <w:tcW w:w="4500" w:type="dxa"/>
            <w:hideMark/>
          </w:tcPr>
          <w:p w14:paraId="4A4ADB36" w14:textId="77777777" w:rsidR="008A7E28" w:rsidRPr="0004282A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04282A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04282A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04282A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04282A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04282A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4466F" w:rsidRPr="0004282A" w14:paraId="7549C46A" w14:textId="77777777" w:rsidTr="002916B3">
        <w:trPr>
          <w:trHeight w:val="236"/>
        </w:trPr>
        <w:tc>
          <w:tcPr>
            <w:tcW w:w="4500" w:type="dxa"/>
            <w:hideMark/>
          </w:tcPr>
          <w:p w14:paraId="4C5255B0" w14:textId="717C2160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6C533131" w:rsidR="0044466F" w:rsidRPr="0004282A" w:rsidRDefault="0044466F" w:rsidP="00F669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2,815</w:t>
            </w:r>
          </w:p>
        </w:tc>
        <w:tc>
          <w:tcPr>
            <w:tcW w:w="270" w:type="dxa"/>
          </w:tcPr>
          <w:p w14:paraId="69210EAA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0AF05D4B" w:rsidR="0044466F" w:rsidRPr="0004282A" w:rsidRDefault="0044466F" w:rsidP="00F669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F9462C3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07B59096" w:rsidR="0044466F" w:rsidRPr="0004282A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596D1B09" w:rsidR="0044466F" w:rsidRPr="0004282A" w:rsidRDefault="0044466F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</w:tr>
      <w:tr w:rsidR="0044466F" w:rsidRPr="0004282A" w14:paraId="38E6CE7E" w14:textId="77777777" w:rsidTr="002916B3">
        <w:trPr>
          <w:trHeight w:val="236"/>
        </w:trPr>
        <w:tc>
          <w:tcPr>
            <w:tcW w:w="4500" w:type="dxa"/>
          </w:tcPr>
          <w:p w14:paraId="3D8BCA8D" w14:textId="50F10B36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6E6660E" w14:textId="245451D7" w:rsidR="0044466F" w:rsidRPr="0004282A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E5F0F7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A1150" w14:textId="6FEDD397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="00680145" w:rsidRPr="0004282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157253E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CAD0A" w14:textId="57819102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DC73998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93157" w14:textId="2329277A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4466F" w:rsidRPr="0004282A" w14:paraId="6B978479" w14:textId="77777777" w:rsidTr="002916B3">
        <w:trPr>
          <w:trHeight w:val="317"/>
        </w:trPr>
        <w:tc>
          <w:tcPr>
            <w:tcW w:w="4500" w:type="dxa"/>
            <w:hideMark/>
          </w:tcPr>
          <w:p w14:paraId="2A011031" w14:textId="77777777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5EB42D11" w:rsidR="0044466F" w:rsidRPr="0004282A" w:rsidRDefault="00680145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8026E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44FC349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2F2BAF17" w:rsidR="0044466F" w:rsidRPr="0004282A" w:rsidRDefault="00B60BF8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C71E22E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0A4D1A8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1223060E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026E" w:rsidRPr="0004282A" w14:paraId="0D66914E" w14:textId="77777777" w:rsidTr="002916B3">
        <w:trPr>
          <w:trHeight w:val="317"/>
        </w:trPr>
        <w:tc>
          <w:tcPr>
            <w:tcW w:w="4500" w:type="dxa"/>
          </w:tcPr>
          <w:p w14:paraId="504A3245" w14:textId="347C45FD" w:rsidR="0068026E" w:rsidRPr="0004282A" w:rsidRDefault="0068026E" w:rsidP="0044466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49775C41" w14:textId="0F4E4D98" w:rsidR="0068026E" w:rsidRPr="0004282A" w:rsidRDefault="0068026E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</w:tcPr>
          <w:p w14:paraId="031B05A1" w14:textId="77777777" w:rsidR="0068026E" w:rsidRPr="0004282A" w:rsidRDefault="0068026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3A710" w14:textId="31384758" w:rsidR="0068026E" w:rsidRPr="0004282A" w:rsidRDefault="0068026E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26)</w:t>
            </w:r>
          </w:p>
        </w:tc>
        <w:tc>
          <w:tcPr>
            <w:tcW w:w="270" w:type="dxa"/>
          </w:tcPr>
          <w:p w14:paraId="0D1CE5C9" w14:textId="77777777" w:rsidR="0068026E" w:rsidRPr="0004282A" w:rsidRDefault="0068026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819C0" w14:textId="7D22539A" w:rsidR="0068026E" w:rsidRPr="0004282A" w:rsidRDefault="0068026E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3F0AA66" w14:textId="77777777" w:rsidR="0068026E" w:rsidRPr="0004282A" w:rsidRDefault="0068026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5E81D" w14:textId="28EE24D2" w:rsidR="0068026E" w:rsidRPr="0004282A" w:rsidRDefault="0068026E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3EA" w:rsidRPr="0004282A" w14:paraId="67024BEA" w14:textId="77777777" w:rsidTr="002916B3">
        <w:trPr>
          <w:trHeight w:val="317"/>
        </w:trPr>
        <w:tc>
          <w:tcPr>
            <w:tcW w:w="4500" w:type="dxa"/>
          </w:tcPr>
          <w:p w14:paraId="0FD82926" w14:textId="3C3BDA0A" w:rsidR="007233EA" w:rsidRPr="0004282A" w:rsidRDefault="007233EA" w:rsidP="0044466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72AF5D16" w14:textId="1D9F006E" w:rsidR="007233EA" w:rsidRPr="0004282A" w:rsidRDefault="007233EA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92FD5E" w14:textId="77777777" w:rsidR="007233EA" w:rsidRPr="0004282A" w:rsidRDefault="007233EA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0EDA09" w14:textId="56DDFF7B" w:rsidR="007233EA" w:rsidRPr="0004282A" w:rsidRDefault="007233EA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CF71C5" w14:textId="77777777" w:rsidR="007233EA" w:rsidRPr="0004282A" w:rsidRDefault="007233EA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4C7EFC" w14:textId="595CC427" w:rsidR="007233EA" w:rsidRPr="0004282A" w:rsidRDefault="007233EA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8B08362" w14:textId="77777777" w:rsidR="007233EA" w:rsidRPr="0004282A" w:rsidRDefault="007233EA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D0769" w14:textId="2CA1E1B6" w:rsidR="007233EA" w:rsidRPr="0004282A" w:rsidRDefault="007233EA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028E" w:rsidRPr="0004282A" w14:paraId="7D12A6EA" w14:textId="77777777" w:rsidTr="002916B3">
        <w:trPr>
          <w:trHeight w:val="317"/>
        </w:trPr>
        <w:tc>
          <w:tcPr>
            <w:tcW w:w="4500" w:type="dxa"/>
          </w:tcPr>
          <w:p w14:paraId="2A2ABC19" w14:textId="22D88540" w:rsidR="00AE028E" w:rsidRPr="0004282A" w:rsidRDefault="00263737" w:rsidP="009042B5">
            <w:pPr>
              <w:tabs>
                <w:tab w:val="clear" w:pos="227"/>
                <w:tab w:val="left" w:pos="161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042B5"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028E" w:rsidRPr="000428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47EE3CC" w14:textId="72B4325F" w:rsidR="00AE028E" w:rsidRPr="0004282A" w:rsidRDefault="00AE028E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52F5E558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C51D0" w14:textId="048D1FDD" w:rsidR="00AE028E" w:rsidRPr="0004282A" w:rsidRDefault="00AE028E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8B612B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1B88D5" w14:textId="4462275E" w:rsidR="00AE028E" w:rsidRPr="0004282A" w:rsidRDefault="00AE028E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(14)</w:t>
            </w:r>
          </w:p>
        </w:tc>
        <w:tc>
          <w:tcPr>
            <w:tcW w:w="270" w:type="dxa"/>
          </w:tcPr>
          <w:p w14:paraId="3D5D47E5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BE0FA" w14:textId="350C1C2E" w:rsidR="00AE028E" w:rsidRPr="0004282A" w:rsidRDefault="00AE028E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028E" w:rsidRPr="0004282A" w14:paraId="6CF33E25" w14:textId="77777777" w:rsidTr="002916B3">
        <w:trPr>
          <w:trHeight w:val="317"/>
        </w:trPr>
        <w:tc>
          <w:tcPr>
            <w:tcW w:w="4500" w:type="dxa"/>
          </w:tcPr>
          <w:p w14:paraId="6E793C8E" w14:textId="677CA5B0" w:rsidR="00AE028E" w:rsidRPr="0004282A" w:rsidRDefault="00263737" w:rsidP="0044466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9042B5"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AE028E"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3C150AF3" w14:textId="77E04144" w:rsidR="00AE028E" w:rsidRPr="0004282A" w:rsidRDefault="00AE028E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51CD65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41493F" w14:textId="7134CE94" w:rsidR="00AE028E" w:rsidRPr="0004282A" w:rsidRDefault="00AE028E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A3E083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8C759" w14:textId="279D513B" w:rsidR="00AE028E" w:rsidRPr="0004282A" w:rsidRDefault="0038287A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14</w:t>
            </w:r>
          </w:p>
        </w:tc>
        <w:tc>
          <w:tcPr>
            <w:tcW w:w="270" w:type="dxa"/>
          </w:tcPr>
          <w:p w14:paraId="5C347F4A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431B1" w14:textId="11E5EDCB" w:rsidR="00AE028E" w:rsidRPr="0004282A" w:rsidRDefault="00AE028E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04282A" w14:paraId="3E4F133E" w14:textId="77777777" w:rsidTr="002916B3">
        <w:trPr>
          <w:trHeight w:val="409"/>
        </w:trPr>
        <w:tc>
          <w:tcPr>
            <w:tcW w:w="4500" w:type="dxa"/>
          </w:tcPr>
          <w:p w14:paraId="29D0A448" w14:textId="66AD350B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</w:tcPr>
          <w:p w14:paraId="443B2689" w14:textId="5C6813D6" w:rsidR="0044466F" w:rsidRPr="0004282A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424171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D56691" w14:textId="23ABF257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C8C57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3099E9" w14:textId="77777777" w:rsidR="0044466F" w:rsidRPr="0004282A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6E8D2AE0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2CC29" w14:textId="6EBFFE24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04282A" w14:paraId="4C33E03C" w14:textId="77777777" w:rsidTr="00422550">
        <w:trPr>
          <w:trHeight w:val="409"/>
        </w:trPr>
        <w:tc>
          <w:tcPr>
            <w:tcW w:w="4500" w:type="dxa"/>
          </w:tcPr>
          <w:p w14:paraId="0F223BC6" w14:textId="1DD8DECF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2F5BDB25" w14:textId="1FCDE34B" w:rsidR="0044466F" w:rsidRPr="0004282A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2E777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A6B5F2" w14:textId="53268C25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  <w:tc>
          <w:tcPr>
            <w:tcW w:w="270" w:type="dxa"/>
          </w:tcPr>
          <w:p w14:paraId="2C9EC62E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258E34" w14:textId="7FFBA2EF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5CD4345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9A9ADD" w14:textId="4FF70623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04D5" w:rsidRPr="0004282A" w14:paraId="25C8B9D7" w14:textId="77777777" w:rsidTr="00422550">
        <w:trPr>
          <w:trHeight w:val="409"/>
        </w:trPr>
        <w:tc>
          <w:tcPr>
            <w:tcW w:w="4500" w:type="dxa"/>
            <w:hideMark/>
          </w:tcPr>
          <w:p w14:paraId="1EEBE089" w14:textId="79477540" w:rsidR="006304D5" w:rsidRPr="0004282A" w:rsidRDefault="006304D5" w:rsidP="006304D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4282A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11A9325B" w:rsidR="006304D5" w:rsidRPr="0004282A" w:rsidRDefault="0068014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304D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304D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74858321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4529CF13" w:rsidR="006304D5" w:rsidRPr="0004282A" w:rsidRDefault="006304D5" w:rsidP="006304D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2,957</w:t>
            </w:r>
          </w:p>
        </w:tc>
        <w:tc>
          <w:tcPr>
            <w:tcW w:w="270" w:type="dxa"/>
          </w:tcPr>
          <w:p w14:paraId="62BFF49F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7548E4FF" w:rsidR="006304D5" w:rsidRPr="0004282A" w:rsidRDefault="006304D5" w:rsidP="006304D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08778172" w:rsidR="006304D5" w:rsidRPr="0004282A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6304D5" w:rsidRPr="0004282A" w14:paraId="79CE8F2B" w14:textId="77777777" w:rsidTr="009D08A7">
        <w:trPr>
          <w:trHeight w:val="409"/>
        </w:trPr>
        <w:tc>
          <w:tcPr>
            <w:tcW w:w="4500" w:type="dxa"/>
            <w:hideMark/>
          </w:tcPr>
          <w:p w14:paraId="295E78F9" w14:textId="77777777" w:rsidR="006304D5" w:rsidRPr="0004282A" w:rsidRDefault="006304D5" w:rsidP="006304D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90" w:type="dxa"/>
          </w:tcPr>
          <w:p w14:paraId="2853B137" w14:textId="77777777" w:rsidR="006304D5" w:rsidRPr="0004282A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6304D5" w:rsidRPr="0004282A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7F8DA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6304D5" w:rsidRPr="0004282A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6304D5" w:rsidRPr="0004282A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6304D5" w:rsidRPr="0004282A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916B3" w:rsidRPr="0004282A" w14:paraId="4FCD65A5" w14:textId="77777777" w:rsidTr="002916B3">
        <w:trPr>
          <w:trHeight w:val="306"/>
        </w:trPr>
        <w:tc>
          <w:tcPr>
            <w:tcW w:w="4500" w:type="dxa"/>
            <w:hideMark/>
          </w:tcPr>
          <w:p w14:paraId="04576C52" w14:textId="4EF2CA35" w:rsidR="002916B3" w:rsidRPr="0004282A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2194F2E3" w:rsidR="002916B3" w:rsidRPr="0004282A" w:rsidRDefault="002916B3" w:rsidP="00F56A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D3BA7B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4DE1D93D" w:rsidR="002916B3" w:rsidRPr="0004282A" w:rsidRDefault="002916B3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B3EF510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171C7FE4" w:rsidR="002916B3" w:rsidRPr="0004282A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7C67A333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234DE2EB" w:rsidR="002916B3" w:rsidRPr="0004282A" w:rsidRDefault="002916B3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17D90" w:rsidRPr="0004282A" w14:paraId="2E2B154D" w14:textId="77777777" w:rsidTr="002916B3">
        <w:trPr>
          <w:trHeight w:val="306"/>
        </w:trPr>
        <w:tc>
          <w:tcPr>
            <w:tcW w:w="4500" w:type="dxa"/>
          </w:tcPr>
          <w:p w14:paraId="637ADD35" w14:textId="74EA96D4" w:rsidR="00217D90" w:rsidRPr="0004282A" w:rsidRDefault="00217D90" w:rsidP="002916B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B85338F" w14:textId="7555159D" w:rsidR="00217D90" w:rsidRPr="0004282A" w:rsidRDefault="00680145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17D90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17F813" w14:textId="77777777" w:rsidR="00217D90" w:rsidRPr="0004282A" w:rsidRDefault="00217D90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4C5F1" w14:textId="66A93115" w:rsidR="00217D90" w:rsidRPr="0004282A" w:rsidRDefault="00217D9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7AB4F9" w14:textId="77777777" w:rsidR="00217D90" w:rsidRPr="0004282A" w:rsidRDefault="00217D90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7D8934" w14:textId="00098E99" w:rsidR="00217D90" w:rsidRPr="0004282A" w:rsidRDefault="00680145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3</w:t>
            </w:r>
            <w:r w:rsidR="00217D90"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</w:t>
            </w:r>
          </w:p>
        </w:tc>
        <w:tc>
          <w:tcPr>
            <w:tcW w:w="270" w:type="dxa"/>
          </w:tcPr>
          <w:p w14:paraId="01055414" w14:textId="77777777" w:rsidR="00217D90" w:rsidRPr="0004282A" w:rsidRDefault="00217D90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741FB" w14:textId="03CCEC64" w:rsidR="00217D90" w:rsidRPr="0004282A" w:rsidRDefault="00217D90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916B3" w:rsidRPr="0004282A" w14:paraId="73952C24" w14:textId="77777777" w:rsidTr="002916B3">
        <w:trPr>
          <w:trHeight w:val="306"/>
        </w:trPr>
        <w:tc>
          <w:tcPr>
            <w:tcW w:w="4500" w:type="dxa"/>
            <w:hideMark/>
          </w:tcPr>
          <w:p w14:paraId="15C150B2" w14:textId="13C2DE07" w:rsidR="002916B3" w:rsidRPr="0004282A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3A3C339C" w:rsidR="002916B3" w:rsidRPr="0004282A" w:rsidRDefault="00217D90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14EFA85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00187ABF" w:rsidR="002916B3" w:rsidRPr="0004282A" w:rsidRDefault="002916B3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0AFB1A7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0885FCFB" w:rsidR="002916B3" w:rsidRPr="0004282A" w:rsidRDefault="00E7596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293397D" w:rsidR="002916B3" w:rsidRPr="0004282A" w:rsidRDefault="002916B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0BF8" w:rsidRPr="0004282A" w14:paraId="6EA5DEE7" w14:textId="77777777" w:rsidTr="002916B3">
        <w:trPr>
          <w:trHeight w:val="306"/>
        </w:trPr>
        <w:tc>
          <w:tcPr>
            <w:tcW w:w="4500" w:type="dxa"/>
          </w:tcPr>
          <w:p w14:paraId="43069A47" w14:textId="47C14528" w:rsidR="00B60BF8" w:rsidRPr="0004282A" w:rsidRDefault="00B60BF8" w:rsidP="002916B3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F595F25" w14:textId="202F15A7" w:rsidR="00B60BF8" w:rsidRPr="0004282A" w:rsidRDefault="00B60BF8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407F9" w14:textId="77777777" w:rsidR="00B60BF8" w:rsidRPr="0004282A" w:rsidRDefault="00B60BF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D2CD45" w14:textId="35755C5D" w:rsidR="00B60BF8" w:rsidRPr="0004282A" w:rsidRDefault="00B60BF8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</w:tcPr>
          <w:p w14:paraId="2719CCE6" w14:textId="77777777" w:rsidR="00B60BF8" w:rsidRPr="0004282A" w:rsidRDefault="00B60BF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5EB6" w14:textId="728F32B5" w:rsidR="00B60BF8" w:rsidRPr="0004282A" w:rsidRDefault="00B60BF8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71FC26B5" w14:textId="77777777" w:rsidR="00B60BF8" w:rsidRPr="0004282A" w:rsidRDefault="00B60BF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5EF9A" w14:textId="7A9941C9" w:rsidR="00B60BF8" w:rsidRPr="0004282A" w:rsidRDefault="00B60BF8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6B3" w:rsidRPr="0004282A" w14:paraId="42F5C919" w14:textId="77777777" w:rsidTr="002916B3">
        <w:trPr>
          <w:trHeight w:val="306"/>
        </w:trPr>
        <w:tc>
          <w:tcPr>
            <w:tcW w:w="4500" w:type="dxa"/>
            <w:hideMark/>
          </w:tcPr>
          <w:p w14:paraId="163152AF" w14:textId="45C1C8B4" w:rsidR="002916B3" w:rsidRPr="0004282A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60BF8" w:rsidRPr="0004282A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04282A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7029AA7E" w:rsidR="002916B3" w:rsidRPr="0004282A" w:rsidRDefault="00680145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17D90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256CE66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2F76906B" w:rsidR="002916B3" w:rsidRPr="0004282A" w:rsidRDefault="00B60BF8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8C5F12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565AAE20" w:rsidR="002916B3" w:rsidRPr="0004282A" w:rsidRDefault="00680145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17D90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2044760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750AB5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916B3" w:rsidRPr="0004282A" w14:paraId="5F3D704F" w14:textId="77777777" w:rsidTr="002916B3">
        <w:trPr>
          <w:trHeight w:val="181"/>
        </w:trPr>
        <w:tc>
          <w:tcPr>
            <w:tcW w:w="4500" w:type="dxa"/>
            <w:shd w:val="clear" w:color="auto" w:fill="auto"/>
          </w:tcPr>
          <w:p w14:paraId="6A308B90" w14:textId="77777777" w:rsidR="002916B3" w:rsidRPr="0004282A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3" w:name="_Hlk181262480"/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6F817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86FF6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BEF87" w14:textId="77777777" w:rsidR="002916B3" w:rsidRPr="0004282A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112F7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17ECC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A359E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7E29D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3"/>
      <w:tr w:rsidR="002916B3" w:rsidRPr="0004282A" w14:paraId="05B96EA1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56E02726" w14:textId="1CB2E3A4" w:rsidR="002916B3" w:rsidRPr="0004282A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4ACA33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3BE7DD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53ABAF7" w14:textId="77777777" w:rsidR="002916B3" w:rsidRPr="0004282A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3599F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31D9F9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3EDBF" w14:textId="77777777" w:rsidR="002916B3" w:rsidRPr="0004282A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3447E98" w14:textId="77777777" w:rsidR="002916B3" w:rsidRPr="0004282A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04282A" w14:paraId="44761AE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35D5CF0F" w14:textId="44B40D05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428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0428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675519B" w14:textId="14466657" w:rsidR="0044466F" w:rsidRPr="0004282A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2,819</w:t>
            </w:r>
          </w:p>
        </w:tc>
        <w:tc>
          <w:tcPr>
            <w:tcW w:w="270" w:type="dxa"/>
            <w:shd w:val="clear" w:color="auto" w:fill="auto"/>
          </w:tcPr>
          <w:p w14:paraId="3DC89B5F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3FD7336" w14:textId="56E4A0C5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2,915</w:t>
            </w:r>
          </w:p>
        </w:tc>
        <w:tc>
          <w:tcPr>
            <w:tcW w:w="270" w:type="dxa"/>
            <w:shd w:val="clear" w:color="auto" w:fill="auto"/>
          </w:tcPr>
          <w:p w14:paraId="3D39C771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5184F" w14:textId="1A637A5B" w:rsidR="0044466F" w:rsidRPr="0004282A" w:rsidRDefault="0044466F" w:rsidP="00F56A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14A27BDF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76E684" w14:textId="023EA5D2" w:rsidR="0044466F" w:rsidRPr="0004282A" w:rsidRDefault="0044466F" w:rsidP="00F3023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44466F" w:rsidRPr="0004282A" w14:paraId="1BABDA8F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3AC84554" w14:textId="7FCE8B6B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3018730B" w14:textId="1FC56061" w:rsidR="0044466F" w:rsidRPr="0004282A" w:rsidRDefault="00680145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3093D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024A6F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E4B35" w14:textId="69B044C6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7C803A6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40D784" w14:textId="4CC6FC5F" w:rsidR="0044466F" w:rsidRPr="0004282A" w:rsidRDefault="00680145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3</w:t>
            </w:r>
            <w:r w:rsidR="0013093D"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989F1E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1D3CA2" w14:textId="28D3689A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4466F" w:rsidRPr="0004282A" w14:paraId="167B8CC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7EF1E4AC" w14:textId="0119CD8F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0428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shd w:val="clear" w:color="auto" w:fill="auto"/>
          </w:tcPr>
          <w:p w14:paraId="20DE8675" w14:textId="2D43AAF5" w:rsidR="0044466F" w:rsidRPr="0004282A" w:rsidRDefault="00680145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3093D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3D9069B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7DF2275" w14:textId="625BE15E" w:rsidR="0044466F" w:rsidRPr="0004282A" w:rsidRDefault="00335EC9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1639942F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F692F6" w14:textId="2EDCA65E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0B092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532BCA3" w14:textId="739AEA4E" w:rsidR="0044466F" w:rsidRPr="0004282A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04282A" w14:paraId="7DC05AA6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1CD3DCA0" w14:textId="77777777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06C39A0E" w14:textId="4C3BB857" w:rsidR="0044466F" w:rsidRPr="0004282A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70" w:type="dxa"/>
            <w:shd w:val="clear" w:color="auto" w:fill="auto"/>
          </w:tcPr>
          <w:p w14:paraId="18F9B9D8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F5B5422" w14:textId="55372032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B76CD3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D6B7A3" w14:textId="61E73718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FD203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938A937" w14:textId="578BBF38" w:rsidR="0044466F" w:rsidRPr="0004282A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028E" w:rsidRPr="0004282A" w14:paraId="3BBD5A0C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2A220514" w14:textId="51959777" w:rsidR="00AE028E" w:rsidRPr="0004282A" w:rsidRDefault="00AE028E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7629A4B5" w14:textId="77777777" w:rsidR="00AE028E" w:rsidRPr="0004282A" w:rsidRDefault="00AE028E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A0A8CB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84318" w14:textId="77777777" w:rsidR="00AE028E" w:rsidRPr="0004282A" w:rsidRDefault="00AE028E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B2D745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F94CF5" w14:textId="77777777" w:rsidR="00AE028E" w:rsidRPr="0004282A" w:rsidRDefault="00AE028E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0A1324" w14:textId="77777777" w:rsidR="00AE028E" w:rsidRPr="0004282A" w:rsidRDefault="00AE028E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8D387F" w14:textId="77777777" w:rsidR="00AE028E" w:rsidRPr="0004282A" w:rsidRDefault="00AE028E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737" w:rsidRPr="0004282A" w14:paraId="16E9AA08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036FB9FA" w14:textId="257B7FDC" w:rsidR="00263737" w:rsidRPr="0004282A" w:rsidRDefault="00263737" w:rsidP="0044466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703E69A2" w14:textId="2627BFF4" w:rsidR="00263737" w:rsidRPr="0004282A" w:rsidRDefault="0013093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25676670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D19076" w14:textId="2D9DA5B4" w:rsidR="00263737" w:rsidRPr="0004282A" w:rsidRDefault="004F2F3A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FB411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CBC8AB" w14:textId="181A96C8" w:rsidR="00263737" w:rsidRPr="0004282A" w:rsidRDefault="0013093D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2DDE0F74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B03ABFC" w14:textId="7207EC53" w:rsidR="00263737" w:rsidRPr="0004282A" w:rsidRDefault="004F2F3A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3737" w:rsidRPr="0004282A" w14:paraId="71C2F205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201B4860" w14:textId="4A49F812" w:rsidR="00263737" w:rsidRPr="0004282A" w:rsidRDefault="00263737" w:rsidP="0044466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51B442FF" w14:textId="5DFBBCB2" w:rsidR="00263737" w:rsidRPr="0004282A" w:rsidRDefault="0013093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B7B0C5A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9598C3" w14:textId="13EAB6AC" w:rsidR="00263737" w:rsidRPr="0004282A" w:rsidRDefault="004F2F3A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122FEE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C5950D" w14:textId="4A55C261" w:rsidR="00263737" w:rsidRPr="0004282A" w:rsidRDefault="0013093D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2F3FA87" w14:textId="77777777" w:rsidR="00263737" w:rsidRPr="0004282A" w:rsidRDefault="0026373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4DEC89D" w14:textId="3502204B" w:rsidR="00263737" w:rsidRPr="0004282A" w:rsidRDefault="004F2F3A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04282A" w14:paraId="6C53A41B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3DBAAC17" w14:textId="6DA1A7DB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3D68BFE1" w14:textId="77777777" w:rsidR="0044466F" w:rsidRPr="0004282A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95FD31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1F3490" w14:textId="5BF2B0F2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306A95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589C1" w14:textId="77777777" w:rsidR="0044466F" w:rsidRPr="0004282A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3290B8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E6DA5C" w14:textId="77C50B64" w:rsidR="0044466F" w:rsidRPr="0004282A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04282A" w14:paraId="7CB9AA5E" w14:textId="77777777" w:rsidTr="009C7ED7">
        <w:trPr>
          <w:trHeight w:val="306"/>
        </w:trPr>
        <w:tc>
          <w:tcPr>
            <w:tcW w:w="4500" w:type="dxa"/>
            <w:shd w:val="clear" w:color="auto" w:fill="auto"/>
          </w:tcPr>
          <w:p w14:paraId="5B23C6F3" w14:textId="6DB165D5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0428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069443E1" w14:textId="04E196DE" w:rsidR="0044466F" w:rsidRPr="0004282A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CBBED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C21483" w14:textId="753DCC73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  <w:tc>
          <w:tcPr>
            <w:tcW w:w="270" w:type="dxa"/>
            <w:shd w:val="clear" w:color="auto" w:fill="auto"/>
          </w:tcPr>
          <w:p w14:paraId="0299E63F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2B941" w14:textId="7C9CF393" w:rsidR="0044466F" w:rsidRPr="0004282A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9DF91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7265D6" w14:textId="6D683E81" w:rsidR="0044466F" w:rsidRPr="0004282A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466F" w:rsidRPr="0004282A" w14:paraId="2A30C6E2" w14:textId="77777777" w:rsidTr="009C7ED7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0B906A78" w14:textId="7299C253" w:rsidR="0044466F" w:rsidRPr="0004282A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Pr="000428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60BF8" w:rsidRPr="0004282A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04282A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13411" w14:textId="74A1112F" w:rsidR="0044466F" w:rsidRPr="0004282A" w:rsidRDefault="00680145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3093D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13093D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C474C0A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3CE9A2" w14:textId="16984EE9" w:rsidR="0044466F" w:rsidRPr="0004282A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335EC9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49DBC910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D4328" w14:textId="6E7B166D" w:rsidR="0044466F" w:rsidRPr="0004282A" w:rsidRDefault="0013093D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6AC60EED" w14:textId="77777777" w:rsidR="0044466F" w:rsidRPr="0004282A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37792E" w14:textId="208FD987" w:rsidR="0044466F" w:rsidRPr="0004282A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</w:tbl>
    <w:p w14:paraId="10D0F6FB" w14:textId="77777777" w:rsidR="00D85228" w:rsidRPr="0004282A" w:rsidRDefault="00D85228" w:rsidP="0005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11EB652" w14:textId="77777777" w:rsidR="009042B5" w:rsidRPr="0004282A" w:rsidRDefault="0090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783BEF9" w14:textId="5610E499" w:rsidR="00617266" w:rsidRPr="0004282A" w:rsidRDefault="00617266" w:rsidP="00617266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44216BF" w14:textId="77777777" w:rsidR="00617266" w:rsidRPr="0004282A" w:rsidRDefault="00617266" w:rsidP="00617266">
      <w:pPr>
        <w:rPr>
          <w:sz w:val="24"/>
          <w:szCs w:val="24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04282A" w14:paraId="670D6FEA" w14:textId="77777777" w:rsidTr="006241C1">
        <w:tc>
          <w:tcPr>
            <w:tcW w:w="5365" w:type="dxa"/>
          </w:tcPr>
          <w:p w14:paraId="666F7161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04282A" w14:paraId="695BAEE9" w14:textId="77777777" w:rsidTr="006241C1">
        <w:tc>
          <w:tcPr>
            <w:tcW w:w="5365" w:type="dxa"/>
          </w:tcPr>
          <w:p w14:paraId="098B5C45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5E61A0F3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2F192B2A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59F54325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17266" w:rsidRPr="0004282A" w14:paraId="3E836864" w14:textId="77777777" w:rsidTr="006241C1">
        <w:tc>
          <w:tcPr>
            <w:tcW w:w="5365" w:type="dxa"/>
          </w:tcPr>
          <w:p w14:paraId="7D522125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28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17266" w:rsidRPr="0004282A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77777777" w:rsidR="00617266" w:rsidRPr="0004282A" w:rsidRDefault="00617266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9DA3CCC" w14:textId="1680680E" w:rsidR="00617266" w:rsidRPr="0004282A" w:rsidRDefault="005238A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6" w:type="dxa"/>
          </w:tcPr>
          <w:p w14:paraId="645B0FB6" w14:textId="77777777" w:rsidR="00617266" w:rsidRPr="0004282A" w:rsidRDefault="00617266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359A197D" w:rsidR="00617266" w:rsidRPr="0004282A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</w:tr>
      <w:tr w:rsidR="0004713D" w:rsidRPr="0004282A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04713D" w:rsidRPr="0004282A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04713D" w:rsidRPr="0004282A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7BB9FCB" w14:textId="29BFFA33" w:rsidR="0004713D" w:rsidRPr="0004282A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6" w:type="dxa"/>
          </w:tcPr>
          <w:p w14:paraId="23EE2CA1" w14:textId="77777777" w:rsidR="0004713D" w:rsidRPr="0004282A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07C080C7" w:rsidR="0004713D" w:rsidRPr="0004282A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713D" w:rsidRPr="0004282A" w14:paraId="6D75E8FD" w14:textId="77777777" w:rsidTr="006241C1">
        <w:trPr>
          <w:trHeight w:val="362"/>
        </w:trPr>
        <w:tc>
          <w:tcPr>
            <w:tcW w:w="5365" w:type="dxa"/>
          </w:tcPr>
          <w:p w14:paraId="63ABCAC3" w14:textId="36B17620" w:rsidR="0004713D" w:rsidRPr="0004282A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150" w:type="dxa"/>
          </w:tcPr>
          <w:p w14:paraId="508E85FD" w14:textId="77777777" w:rsidR="0004713D" w:rsidRPr="0004282A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6B70B03" w14:textId="77777777" w:rsidR="0004713D" w:rsidRPr="0004282A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</w:tcPr>
          <w:p w14:paraId="372E2C3C" w14:textId="77777777" w:rsidR="0004713D" w:rsidRPr="0004282A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163D1D7" w14:textId="77777777" w:rsidR="0004713D" w:rsidRPr="0004282A" w:rsidRDefault="0004713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713D" w:rsidRPr="0004282A" w14:paraId="1C6BA5D1" w14:textId="77777777" w:rsidTr="006241C1">
        <w:trPr>
          <w:trHeight w:val="362"/>
        </w:trPr>
        <w:tc>
          <w:tcPr>
            <w:tcW w:w="5365" w:type="dxa"/>
          </w:tcPr>
          <w:p w14:paraId="6A6F8ED1" w14:textId="17FF3496" w:rsidR="0004713D" w:rsidRPr="0004282A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50" w:type="dxa"/>
          </w:tcPr>
          <w:p w14:paraId="54C6D29F" w14:textId="77777777" w:rsidR="0004713D" w:rsidRPr="0004282A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A8B10C6" w14:textId="773E3640" w:rsidR="0004713D" w:rsidRPr="0004282A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40F7529" w14:textId="77777777" w:rsidR="0004713D" w:rsidRPr="0004282A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00EA20E" w14:textId="256E1E74" w:rsidR="0004713D" w:rsidRPr="0004282A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5)</w:t>
            </w:r>
          </w:p>
        </w:tc>
      </w:tr>
      <w:tr w:rsidR="00617266" w:rsidRPr="0004282A" w14:paraId="483AF2D0" w14:textId="77777777" w:rsidTr="006241C1">
        <w:tc>
          <w:tcPr>
            <w:tcW w:w="5365" w:type="dxa"/>
          </w:tcPr>
          <w:p w14:paraId="25DFEE76" w14:textId="44CF739D" w:rsidR="00617266" w:rsidRPr="0004282A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50" w:type="dxa"/>
          </w:tcPr>
          <w:p w14:paraId="1ACBFBF0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E8CDC37" w14:textId="28B42964" w:rsidR="00617266" w:rsidRPr="0004282A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CE8DC09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C4E05A2" w14:textId="7F022019" w:rsidR="00617266" w:rsidRPr="0004282A" w:rsidRDefault="00680145" w:rsidP="0061726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01422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17266" w:rsidRPr="0004282A" w14:paraId="71267496" w14:textId="77777777" w:rsidTr="006241C1">
        <w:tc>
          <w:tcPr>
            <w:tcW w:w="5365" w:type="dxa"/>
          </w:tcPr>
          <w:p w14:paraId="18820309" w14:textId="190B6BAA" w:rsidR="00617266" w:rsidRPr="0004282A" w:rsidRDefault="00617266" w:rsidP="006241C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81387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5F8D" w:rsidRPr="000428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281387" w:rsidRPr="0004282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50" w:type="dxa"/>
          </w:tcPr>
          <w:p w14:paraId="4EBB3235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1EF18" w14:textId="0BE25E6F" w:rsidR="00617266" w:rsidRPr="0004282A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59BE75BC" w14:textId="77777777" w:rsidR="00617266" w:rsidRPr="0004282A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79D9C" w14:textId="67620452" w:rsidR="00617266" w:rsidRPr="0004282A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</w:tr>
    </w:tbl>
    <w:p w14:paraId="7C354B6E" w14:textId="77777777" w:rsidR="000A1426" w:rsidRPr="0004282A" w:rsidRDefault="000A1426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AFADB0" w14:textId="1E0A34FF" w:rsidR="00B845D3" w:rsidRPr="0004282A" w:rsidRDefault="00617266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84D3B" w:rsidRPr="0004282A">
        <w:rPr>
          <w:rFonts w:asciiTheme="majorBidi" w:hAnsiTheme="majorBidi" w:hint="cs"/>
          <w:sz w:val="30"/>
          <w:szCs w:val="30"/>
          <w:cs/>
        </w:rPr>
        <w:t>มีนาคม</w:t>
      </w:r>
      <w:r w:rsidR="00281387" w:rsidRPr="0004282A">
        <w:rPr>
          <w:rFonts w:asciiTheme="majorBidi" w:hAnsi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>256</w:t>
      </w:r>
      <w:r w:rsidR="002F1085" w:rsidRPr="0004282A">
        <w:rPr>
          <w:rFonts w:asciiTheme="majorBidi" w:hAnsiTheme="majorBidi" w:cstheme="majorBidi"/>
          <w:sz w:val="30"/>
          <w:szCs w:val="30"/>
        </w:rPr>
        <w:t>7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04282A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04282A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04282A">
        <w:rPr>
          <w:rFonts w:asciiTheme="majorBidi" w:hAnsiTheme="majorBidi" w:hint="cs"/>
          <w:sz w:val="30"/>
          <w:szCs w:val="30"/>
          <w:cs/>
        </w:rPr>
        <w:t>ซิสเต็ม</w:t>
      </w:r>
      <w:r w:rsidR="002F1085" w:rsidRPr="0004282A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04282A">
        <w:rPr>
          <w:rFonts w:asciiTheme="majorBidi" w:hAnsiTheme="majorBidi" w:hint="cs"/>
          <w:sz w:val="30"/>
          <w:szCs w:val="30"/>
          <w:cs/>
        </w:rPr>
        <w:t>อินทิเกรเตอร์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00BC1" w:rsidRPr="0004282A">
        <w:rPr>
          <w:rFonts w:asciiTheme="majorBidi" w:hAnsiTheme="majorBidi" w:cstheme="majorBidi"/>
          <w:sz w:val="30"/>
          <w:szCs w:val="30"/>
        </w:rPr>
        <w:t>4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00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04282A">
        <w:rPr>
          <w:rFonts w:asciiTheme="majorBidi" w:hAnsiTheme="majorBidi" w:cstheme="majorBidi"/>
          <w:sz w:val="30"/>
          <w:szCs w:val="30"/>
        </w:rPr>
        <w:t>99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04282A">
        <w:rPr>
          <w:rFonts w:asciiTheme="majorBidi" w:hAnsiTheme="majorBidi" w:cstheme="majorBidi"/>
          <w:sz w:val="30"/>
          <w:szCs w:val="30"/>
        </w:rPr>
        <w:t>6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68FF2A5" w14:textId="77777777" w:rsidR="004D7A75" w:rsidRPr="0004282A" w:rsidRDefault="004D7A75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65AF2" w14:textId="54A831BA" w:rsidR="00334C91" w:rsidRPr="0004282A" w:rsidRDefault="00F708EF" w:rsidP="0057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04282A">
        <w:rPr>
          <w:rFonts w:ascii="Angsana New" w:hAnsi="Angsana New" w:hint="cs"/>
          <w:spacing w:val="-2"/>
          <w:sz w:val="30"/>
          <w:szCs w:val="30"/>
          <w:cs/>
        </w:rPr>
        <w:t>ในเดือนเมษายน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2567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อีโวลูชั่น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เทคโนโลยี</w:t>
      </w:r>
      <w:r w:rsidR="00B1624E"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>5</w:t>
      </w:r>
      <w:r w:rsidR="00680145" w:rsidRPr="0004282A">
        <w:rPr>
          <w:rFonts w:ascii="Angsana New" w:hAnsi="Angsana New"/>
          <w:spacing w:val="-2"/>
          <w:sz w:val="30"/>
          <w:szCs w:val="30"/>
        </w:rPr>
        <w:t>0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>6</w:t>
      </w:r>
      <w:r w:rsidR="00680145" w:rsidRPr="0004282A">
        <w:rPr>
          <w:rFonts w:ascii="Angsana New" w:hAnsi="Angsana New"/>
          <w:spacing w:val="-2"/>
          <w:sz w:val="30"/>
          <w:szCs w:val="30"/>
        </w:rPr>
        <w:t>0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</w:t>
      </w:r>
      <w:r w:rsidR="00C82905" w:rsidRPr="0004282A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>8</w:t>
      </w:r>
      <w:r w:rsidR="00680145" w:rsidRPr="0004282A">
        <w:rPr>
          <w:rFonts w:ascii="Angsana New" w:hAnsi="Angsana New"/>
          <w:spacing w:val="-2"/>
          <w:sz w:val="30"/>
          <w:szCs w:val="30"/>
        </w:rPr>
        <w:t>0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>8</w:t>
      </w:r>
      <w:r w:rsidR="00680145" w:rsidRPr="0004282A">
        <w:rPr>
          <w:rFonts w:ascii="Angsana New" w:hAnsi="Angsana New"/>
          <w:spacing w:val="-2"/>
          <w:sz w:val="30"/>
          <w:szCs w:val="30"/>
        </w:rPr>
        <w:t>3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กลุ่มบริษัทมีกำไรจากการเปลี่ยนสัดส่วนจำนวน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pacing w:val="-2"/>
          <w:sz w:val="30"/>
          <w:szCs w:val="30"/>
        </w:rPr>
        <w:t>1</w:t>
      </w:r>
      <w:r w:rsidR="00914C14" w:rsidRPr="0004282A">
        <w:rPr>
          <w:rFonts w:ascii="Angsana New" w:hAnsi="Angsana New"/>
          <w:spacing w:val="-2"/>
          <w:sz w:val="30"/>
          <w:szCs w:val="30"/>
        </w:rPr>
        <w:t>.</w:t>
      </w:r>
      <w:r w:rsidR="00680145" w:rsidRPr="0004282A">
        <w:rPr>
          <w:rFonts w:ascii="Angsana New" w:hAnsi="Angsana New"/>
          <w:spacing w:val="-2"/>
          <w:sz w:val="30"/>
          <w:szCs w:val="30"/>
        </w:rPr>
        <w:t>3</w:t>
      </w: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ซึ่งบันทึกอยู่ภายใต้บัญชี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“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การเปลี่ยนแปลงสัดส่วนการถือหุ้นในบริษัทย่อย</w:t>
      </w:r>
      <w:r w:rsidRPr="0004282A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0428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A57B32" w:rsidRPr="0004282A">
        <w:rPr>
          <w:rFonts w:ascii="Angsana New" w:hAnsi="Angsana New" w:hint="cs"/>
          <w:spacing w:val="-2"/>
          <w:sz w:val="30"/>
          <w:szCs w:val="30"/>
          <w:cs/>
        </w:rPr>
        <w:t>ส่วนเกินทุน</w:t>
      </w:r>
      <w:r w:rsidRPr="0004282A">
        <w:rPr>
          <w:rFonts w:ascii="Angsana New" w:hAnsi="Angsana New" w:hint="cs"/>
          <w:spacing w:val="-2"/>
          <w:sz w:val="30"/>
          <w:szCs w:val="30"/>
          <w:cs/>
        </w:rPr>
        <w:t>อื่นของส่วนของผู้ถือหุ้น</w:t>
      </w:r>
    </w:p>
    <w:p w14:paraId="101DA228" w14:textId="5DACF9C1" w:rsidR="00F708EF" w:rsidRPr="0004282A" w:rsidRDefault="00F708EF" w:rsidP="0057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24"/>
          <w:szCs w:val="24"/>
        </w:rPr>
      </w:pPr>
      <w:r w:rsidRPr="0004282A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CB9BB9D" w14:textId="1FDA2FF3" w:rsidR="00601422" w:rsidRPr="0004282A" w:rsidRDefault="00601422" w:rsidP="0060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4282A">
        <w:rPr>
          <w:rFonts w:asciiTheme="majorBidi" w:hAnsiTheme="majorBidi" w:hint="cs"/>
          <w:sz w:val="30"/>
          <w:szCs w:val="30"/>
          <w:cs/>
        </w:rPr>
        <w:t>พฤษภาคม</w:t>
      </w:r>
      <w:r w:rsidRPr="0004282A">
        <w:rPr>
          <w:rFonts w:asciiTheme="majorBidi" w:hAnsi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2567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DE5A4A" w:rsidRPr="0004282A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DE5A4A" w:rsidRPr="0004282A">
        <w:rPr>
          <w:rFonts w:asciiTheme="majorBidi" w:hAnsiTheme="majorBidi"/>
          <w:sz w:val="30"/>
          <w:szCs w:val="30"/>
          <w:cs/>
        </w:rPr>
        <w:t xml:space="preserve"> </w:t>
      </w:r>
      <w:r w:rsidR="00DE5A4A" w:rsidRPr="0004282A">
        <w:rPr>
          <w:rFonts w:asciiTheme="majorBidi" w:hAnsiTheme="majorBidi" w:hint="cs"/>
          <w:sz w:val="30"/>
          <w:szCs w:val="30"/>
          <w:cs/>
        </w:rPr>
        <w:t>บิซิเนส</w:t>
      </w:r>
      <w:r w:rsidR="00DE5A4A" w:rsidRPr="0004282A">
        <w:rPr>
          <w:rFonts w:asciiTheme="majorBidi" w:hAnsiTheme="majorBidi"/>
          <w:sz w:val="30"/>
          <w:szCs w:val="30"/>
          <w:cs/>
        </w:rPr>
        <w:t xml:space="preserve"> </w:t>
      </w:r>
      <w:r w:rsidR="00DE5A4A" w:rsidRPr="0004282A">
        <w:rPr>
          <w:rFonts w:asciiTheme="majorBidi" w:hAnsiTheme="majorBidi" w:hint="cs"/>
          <w:sz w:val="30"/>
          <w:szCs w:val="30"/>
          <w:cs/>
        </w:rPr>
        <w:t>อินโนเวชั่น</w:t>
      </w:r>
      <w:r w:rsidR="00DE5A4A" w:rsidRPr="0004282A">
        <w:rPr>
          <w:rFonts w:asciiTheme="majorBidi" w:hAnsi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04282A">
        <w:rPr>
          <w:rFonts w:asciiTheme="majorBidi" w:hAnsiTheme="majorBidi" w:cstheme="majorBidi"/>
          <w:sz w:val="30"/>
          <w:szCs w:val="30"/>
        </w:rPr>
        <w:t>2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>99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>1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777849F" w14:textId="77777777" w:rsidR="008D631A" w:rsidRPr="0004282A" w:rsidRDefault="008D631A" w:rsidP="00BF4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24"/>
          <w:szCs w:val="24"/>
          <w:cs/>
        </w:rPr>
      </w:pPr>
    </w:p>
    <w:p w14:paraId="741BB35B" w14:textId="1DD8C60D" w:rsidR="00291DF4" w:rsidRPr="0004282A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04282A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37D8C2C" w14:textId="5E26B095" w:rsidR="00DC4CD0" w:rsidRPr="0004282A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102235943"/>
      <w:r w:rsidRPr="000428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04282A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4"/>
    <w:p w14:paraId="17119B5A" w14:textId="459310D8" w:rsidR="0084418A" w:rsidRPr="0004282A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80145" w:rsidRPr="0004282A">
        <w:rPr>
          <w:rFonts w:ascii="Angsana New" w:hAnsi="Angsana New" w:hint="cs"/>
          <w:sz w:val="30"/>
          <w:szCs w:val="30"/>
        </w:rPr>
        <w:t>0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04282A">
        <w:rPr>
          <w:rFonts w:ascii="Angsana New" w:hAnsi="Angsana New" w:hint="cs"/>
          <w:sz w:val="30"/>
          <w:szCs w:val="30"/>
        </w:rPr>
        <w:t xml:space="preserve"> 1,</w:t>
      </w:r>
      <w:r w:rsidR="00680145" w:rsidRPr="0004282A">
        <w:rPr>
          <w:rFonts w:ascii="Angsana New" w:hAnsi="Angsana New" w:hint="cs"/>
          <w:sz w:val="30"/>
          <w:szCs w:val="30"/>
        </w:rPr>
        <w:t>0</w:t>
      </w:r>
      <w:r w:rsidRPr="0004282A">
        <w:rPr>
          <w:rFonts w:ascii="Angsana New" w:hAnsi="Angsana New" w:hint="cs"/>
          <w:sz w:val="30"/>
          <w:szCs w:val="30"/>
        </w:rPr>
        <w:t>2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80145" w:rsidRPr="0004282A">
        <w:rPr>
          <w:rFonts w:ascii="Angsana New" w:hAnsi="Angsana New" w:hint="cs"/>
          <w:sz w:val="30"/>
          <w:szCs w:val="30"/>
        </w:rPr>
        <w:t>0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Pr="0004282A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Pr="0004282A">
        <w:rPr>
          <w:rFonts w:ascii="Angsana New" w:hAnsi="Angsana New" w:hint="cs"/>
          <w:sz w:val="30"/>
          <w:szCs w:val="30"/>
        </w:rPr>
        <w:t>2561</w:t>
      </w:r>
      <w:r w:rsidRPr="0004282A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</w:t>
      </w:r>
      <w:r w:rsidRPr="0004282A">
        <w:rPr>
          <w:rFonts w:ascii="Angsana New" w:hAnsi="Angsana New" w:hint="cs"/>
          <w:sz w:val="30"/>
          <w:szCs w:val="30"/>
          <w:cs/>
        </w:rPr>
        <w:lastRenderedPageBreak/>
        <w:t xml:space="preserve">เพิ่มเติมจากกำหนดชำระคืนเดิมภายในเดือนเมษายน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Pr="0004282A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Pr="0004282A">
        <w:rPr>
          <w:rFonts w:ascii="Angsana New" w:hAnsi="Angsana New" w:hint="cs"/>
          <w:sz w:val="30"/>
          <w:szCs w:val="30"/>
        </w:rPr>
        <w:t xml:space="preserve">2566 </w:t>
      </w:r>
      <w:r w:rsidRPr="0004282A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04282A">
        <w:rPr>
          <w:rFonts w:ascii="Angsana New" w:hAnsi="Angsana New" w:hint="cs"/>
          <w:sz w:val="30"/>
          <w:szCs w:val="30"/>
        </w:rPr>
        <w:t>.</w:t>
      </w:r>
      <w:r w:rsidRPr="0004282A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C26329" w:rsidRPr="0004282A">
        <w:rPr>
          <w:rFonts w:ascii="Angsana New" w:hAnsi="Angsana New"/>
          <w:sz w:val="30"/>
          <w:szCs w:val="30"/>
        </w:rPr>
        <w:t>5</w:t>
      </w:r>
      <w:r w:rsidRPr="0004282A">
        <w:rPr>
          <w:rFonts w:ascii="Angsana New" w:hAnsi="Angsana New" w:hint="cs"/>
          <w:sz w:val="30"/>
          <w:szCs w:val="30"/>
        </w:rPr>
        <w:t xml:space="preserve">) </w:t>
      </w:r>
      <w:r w:rsidRPr="0004282A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80145" w:rsidRPr="0004282A">
        <w:rPr>
          <w:rFonts w:ascii="Angsana New" w:hAnsi="Angsana New" w:hint="cs"/>
          <w:sz w:val="30"/>
          <w:szCs w:val="30"/>
        </w:rPr>
        <w:t>3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ทำให้</w:t>
      </w:r>
      <w:r w:rsidRPr="0004282A">
        <w:rPr>
          <w:rFonts w:ascii="Angsana New" w:hAnsi="Angsana New"/>
          <w:sz w:val="30"/>
          <w:szCs w:val="30"/>
        </w:rPr>
        <w:br/>
      </w:r>
      <w:r w:rsidRPr="0004282A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04282A">
        <w:rPr>
          <w:rFonts w:ascii="Angsana New" w:hAnsi="Angsana New" w:hint="cs"/>
          <w:sz w:val="30"/>
          <w:szCs w:val="30"/>
          <w:cs/>
        </w:rPr>
        <w:t>ได้ ต่อมา</w:t>
      </w:r>
      <w:r w:rsidRPr="0004282A">
        <w:rPr>
          <w:rFonts w:ascii="Angsana New" w:hAnsi="Angsana New" w:hint="cs"/>
          <w:sz w:val="30"/>
          <w:szCs w:val="30"/>
          <w:cs/>
        </w:rPr>
        <w:t>ในเดือน</w:t>
      </w:r>
      <w:r w:rsidR="006A5A85" w:rsidRPr="0004282A">
        <w:rPr>
          <w:rFonts w:ascii="Angsana New" w:hAnsi="Angsana New" w:hint="cs"/>
          <w:sz w:val="30"/>
          <w:szCs w:val="30"/>
          <w:cs/>
        </w:rPr>
        <w:t>กรกฎา</w:t>
      </w:r>
      <w:r w:rsidRPr="0004282A">
        <w:rPr>
          <w:rFonts w:ascii="Angsana New" w:hAnsi="Angsana New" w:hint="cs"/>
          <w:sz w:val="30"/>
          <w:szCs w:val="30"/>
          <w:cs/>
        </w:rPr>
        <w:t xml:space="preserve">คม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A5A85" w:rsidRPr="0004282A">
        <w:rPr>
          <w:rFonts w:ascii="Angsana New" w:hAnsi="Angsana New"/>
          <w:sz w:val="30"/>
          <w:szCs w:val="30"/>
        </w:rPr>
        <w:t>7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ไวร์เลสได้รับอนุมัติการขยายระยะเวลาการชำระหนี้ดังกล่าวเพิ่มเติมเป็นภายในเดือนก</w:t>
      </w:r>
      <w:r w:rsidR="006A5A85" w:rsidRPr="0004282A">
        <w:rPr>
          <w:rFonts w:ascii="Angsana New" w:hAnsi="Angsana New" w:hint="cs"/>
          <w:sz w:val="30"/>
          <w:szCs w:val="30"/>
          <w:cs/>
        </w:rPr>
        <w:t>ุมภาพันธ์</w:t>
      </w:r>
      <w:r w:rsidRPr="0004282A">
        <w:rPr>
          <w:rFonts w:ascii="Angsana New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</w:rPr>
        <w:t>256</w:t>
      </w:r>
      <w:r w:rsidR="006A5A85" w:rsidRPr="0004282A">
        <w:rPr>
          <w:rFonts w:ascii="Angsana New" w:hAnsi="Angsana New"/>
          <w:sz w:val="30"/>
          <w:szCs w:val="30"/>
        </w:rPr>
        <w:t>8</w:t>
      </w:r>
      <w:r w:rsidRPr="0004282A">
        <w:rPr>
          <w:rFonts w:ascii="Angsana New" w:hAnsi="Angsana New" w:hint="cs"/>
          <w:sz w:val="30"/>
          <w:szCs w:val="30"/>
          <w:cs/>
        </w:rPr>
        <w:t xml:space="preserve"> โดย ณ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วันที่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="00680145" w:rsidRPr="0004282A">
        <w:rPr>
          <w:rFonts w:ascii="Angsana New" w:hAnsi="Angsana New"/>
          <w:sz w:val="30"/>
          <w:szCs w:val="30"/>
        </w:rPr>
        <w:t>30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="004D7A75" w:rsidRPr="0004282A">
        <w:rPr>
          <w:rFonts w:ascii="Angsana New" w:hAnsi="Angsana New" w:hint="cs"/>
          <w:sz w:val="30"/>
          <w:szCs w:val="30"/>
          <w:cs/>
        </w:rPr>
        <w:t>กันย</w:t>
      </w:r>
      <w:r w:rsidR="00281387" w:rsidRPr="0004282A">
        <w:rPr>
          <w:rFonts w:ascii="Angsana New" w:hAnsi="Angsana New" w:hint="cs"/>
          <w:sz w:val="30"/>
          <w:szCs w:val="30"/>
          <w:cs/>
        </w:rPr>
        <w:t>ายน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sz w:val="30"/>
          <w:szCs w:val="30"/>
        </w:rPr>
        <w:t>256</w:t>
      </w:r>
      <w:r w:rsidR="00C26329" w:rsidRPr="0004282A">
        <w:rPr>
          <w:rFonts w:ascii="Angsana New" w:hAnsi="Angsana New"/>
          <w:sz w:val="30"/>
          <w:szCs w:val="30"/>
        </w:rPr>
        <w:t>7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="00B1624E" w:rsidRPr="0004282A">
        <w:rPr>
          <w:rFonts w:ascii="Angsana New" w:hAnsi="Angsana New"/>
          <w:sz w:val="30"/>
          <w:szCs w:val="30"/>
        </w:rPr>
        <w:t xml:space="preserve"> </w:t>
      </w:r>
      <w:r w:rsidR="00680145" w:rsidRPr="0004282A">
        <w:rPr>
          <w:rFonts w:ascii="Angsana New" w:hAnsi="Angsana New"/>
          <w:sz w:val="30"/>
          <w:szCs w:val="30"/>
        </w:rPr>
        <w:t>3</w:t>
      </w:r>
      <w:r w:rsidR="00B1624E" w:rsidRPr="0004282A">
        <w:rPr>
          <w:rFonts w:ascii="Angsana New" w:hAnsi="Angsana New"/>
          <w:sz w:val="30"/>
          <w:szCs w:val="30"/>
        </w:rPr>
        <w:t>9</w:t>
      </w:r>
      <w:r w:rsidR="00D33F1B" w:rsidRPr="0004282A">
        <w:rPr>
          <w:rFonts w:ascii="Angsana New" w:hAnsi="Angsana New"/>
          <w:sz w:val="30"/>
          <w:szCs w:val="30"/>
        </w:rPr>
        <w:t>9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04282A">
        <w:rPr>
          <w:rFonts w:ascii="Angsana New" w:hAnsi="Angsana New"/>
          <w:sz w:val="30"/>
          <w:szCs w:val="30"/>
        </w:rPr>
        <w:t xml:space="preserve"> (</w:t>
      </w:r>
      <w:r w:rsidR="00852FA6" w:rsidRPr="0004282A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B1624E" w:rsidRPr="0004282A">
        <w:rPr>
          <w:rFonts w:ascii="Angsana New" w:hAnsi="Angsana New"/>
          <w:sz w:val="30"/>
          <w:szCs w:val="30"/>
        </w:rPr>
        <w:t xml:space="preserve"> </w:t>
      </w:r>
      <w:r w:rsidR="00D33F1B" w:rsidRPr="0004282A">
        <w:rPr>
          <w:rFonts w:ascii="Angsana New" w:hAnsi="Angsana New"/>
          <w:sz w:val="30"/>
          <w:szCs w:val="30"/>
        </w:rPr>
        <w:t>11</w:t>
      </w:r>
      <w:r w:rsidR="00680145" w:rsidRPr="0004282A">
        <w:rPr>
          <w:rFonts w:ascii="Angsana New" w:hAnsi="Angsana New"/>
          <w:sz w:val="30"/>
          <w:szCs w:val="30"/>
        </w:rPr>
        <w:t>3</w:t>
      </w:r>
      <w:r w:rsidR="00852FA6" w:rsidRPr="0004282A">
        <w:rPr>
          <w:rFonts w:ascii="Angsana New" w:hAnsi="Angsana New"/>
          <w:sz w:val="30"/>
          <w:szCs w:val="30"/>
          <w:cs/>
        </w:rPr>
        <w:t xml:space="preserve"> </w:t>
      </w:r>
      <w:r w:rsidR="00852FA6" w:rsidRPr="0004282A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04282A">
        <w:rPr>
          <w:rFonts w:ascii="Angsana New" w:hAnsi="Angsana New"/>
          <w:sz w:val="30"/>
          <w:szCs w:val="30"/>
          <w:cs/>
        </w:rPr>
        <w:t>)</w:t>
      </w:r>
      <w:r w:rsidR="001A2DE2" w:rsidRPr="0004282A">
        <w:rPr>
          <w:rFonts w:ascii="Angsana New" w:hAnsi="Angsana New"/>
          <w:sz w:val="30"/>
          <w:szCs w:val="30"/>
          <w:cs/>
        </w:rPr>
        <w:br/>
      </w:r>
      <w:r w:rsidR="00216032" w:rsidRPr="0004282A">
        <w:rPr>
          <w:rFonts w:ascii="Angsana New" w:hAnsi="Angsana New"/>
          <w:i/>
          <w:iCs/>
          <w:sz w:val="30"/>
          <w:szCs w:val="30"/>
        </w:rPr>
        <w:t>(</w:t>
      </w:r>
      <w:r w:rsidR="00680145" w:rsidRPr="0004282A">
        <w:rPr>
          <w:rFonts w:ascii="Angsana New" w:hAnsi="Angsana New"/>
          <w:i/>
          <w:iCs/>
          <w:sz w:val="30"/>
          <w:szCs w:val="30"/>
        </w:rPr>
        <w:t>3</w:t>
      </w:r>
      <w:r w:rsidR="00D72FE0" w:rsidRPr="0004282A">
        <w:rPr>
          <w:rFonts w:ascii="Angsana New" w:hAnsi="Angsana New"/>
          <w:i/>
          <w:iCs/>
          <w:sz w:val="30"/>
          <w:szCs w:val="30"/>
        </w:rPr>
        <w:t xml:space="preserve">1 </w:t>
      </w:r>
      <w:r w:rsidR="00D72FE0" w:rsidRPr="0004282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52FA6" w:rsidRPr="0004282A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216032" w:rsidRPr="0004282A">
        <w:rPr>
          <w:rFonts w:ascii="Angsana New" w:hAnsi="Angsana New" w:hint="cs"/>
          <w:i/>
          <w:iCs/>
          <w:sz w:val="30"/>
          <w:szCs w:val="30"/>
          <w:cs/>
        </w:rPr>
        <w:t>หนี้สินจากการปรับโครงสร้างหนี้</w:t>
      </w:r>
      <w:r w:rsidR="00731740" w:rsidRPr="0004282A">
        <w:rPr>
          <w:rFonts w:ascii="Angsana New" w:hAnsi="Angsana New" w:hint="cs"/>
          <w:i/>
          <w:iCs/>
          <w:sz w:val="30"/>
          <w:szCs w:val="30"/>
          <w:cs/>
        </w:rPr>
        <w:t>และดอกเบี้ยค้างจ่าย</w:t>
      </w:r>
      <w:r w:rsidR="00852FA6" w:rsidRPr="0004282A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680145" w:rsidRPr="0004282A">
        <w:rPr>
          <w:rFonts w:ascii="Angsana New" w:hAnsi="Angsana New"/>
          <w:i/>
          <w:iCs/>
          <w:sz w:val="30"/>
          <w:szCs w:val="30"/>
        </w:rPr>
        <w:t>3</w:t>
      </w:r>
      <w:r w:rsidR="00852FA6" w:rsidRPr="0004282A">
        <w:rPr>
          <w:rFonts w:ascii="Angsana New" w:hAnsi="Angsana New"/>
          <w:i/>
          <w:iCs/>
          <w:sz w:val="30"/>
          <w:szCs w:val="30"/>
        </w:rPr>
        <w:t>9</w:t>
      </w:r>
      <w:r w:rsidR="00680145" w:rsidRPr="0004282A">
        <w:rPr>
          <w:rFonts w:ascii="Angsana New" w:hAnsi="Angsana New"/>
          <w:i/>
          <w:iCs/>
          <w:sz w:val="30"/>
          <w:szCs w:val="30"/>
        </w:rPr>
        <w:t>3</w:t>
      </w:r>
      <w:r w:rsidR="00852FA6" w:rsidRPr="0004282A">
        <w:rPr>
          <w:rFonts w:ascii="Angsana New" w:hAnsi="Angsana New"/>
          <w:i/>
          <w:iCs/>
          <w:sz w:val="30"/>
          <w:szCs w:val="30"/>
        </w:rPr>
        <w:t xml:space="preserve"> </w:t>
      </w:r>
      <w:r w:rsidR="00852FA6" w:rsidRPr="0004282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04282A">
        <w:rPr>
          <w:rFonts w:ascii="Angsana New" w:hAnsi="Angsana New" w:hint="cs"/>
          <w:i/>
          <w:iCs/>
          <w:sz w:val="30"/>
          <w:szCs w:val="30"/>
          <w:cs/>
        </w:rPr>
        <w:t>เป็นดอกเบี้ยค้างจ่ายจำนวน</w:t>
      </w:r>
      <w:r w:rsidRPr="0004282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282A">
        <w:rPr>
          <w:rFonts w:ascii="Angsana New" w:hAnsi="Angsana New"/>
          <w:i/>
          <w:iCs/>
          <w:sz w:val="30"/>
          <w:szCs w:val="30"/>
        </w:rPr>
        <w:t>1</w:t>
      </w:r>
      <w:r w:rsidR="00680145" w:rsidRPr="0004282A">
        <w:rPr>
          <w:rFonts w:ascii="Angsana New" w:hAnsi="Angsana New"/>
          <w:i/>
          <w:iCs/>
          <w:sz w:val="30"/>
          <w:szCs w:val="30"/>
        </w:rPr>
        <w:t>0</w:t>
      </w:r>
      <w:r w:rsidR="00852FA6" w:rsidRPr="0004282A">
        <w:rPr>
          <w:rFonts w:ascii="Angsana New" w:hAnsi="Angsana New"/>
          <w:i/>
          <w:iCs/>
          <w:sz w:val="30"/>
          <w:szCs w:val="30"/>
        </w:rPr>
        <w:t>7</w:t>
      </w:r>
      <w:r w:rsidRPr="0004282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282A">
        <w:rPr>
          <w:rFonts w:ascii="Angsana New" w:hAnsi="Angsana New"/>
          <w:i/>
          <w:iCs/>
          <w:sz w:val="30"/>
          <w:szCs w:val="30"/>
          <w:cs/>
        </w:rPr>
        <w:t>)</w:t>
      </w:r>
      <w:r w:rsidRPr="0004282A">
        <w:rPr>
          <w:rFonts w:ascii="Angsana New" w:hAnsi="Angsana New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0E0244F5" w14:textId="77777777" w:rsidR="00577D54" w:rsidRPr="0004282A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04282A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04282A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5570C11C" w:rsidR="005F656E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387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58B5" w:rsidRPr="0004282A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281387" w:rsidRPr="0004282A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4CD71512" w:rsidR="005F656E" w:rsidRPr="0004282A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5F656E" w:rsidRPr="0004282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0428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04282A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0CDDB8FB" w:rsidR="005F656E" w:rsidRPr="0004282A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81B2E" w:rsidRPr="0004282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073D8CF1" w:rsidR="005F656E" w:rsidRPr="0004282A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1B2E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F656E" w:rsidRPr="0004282A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04282A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B2E" w:rsidRPr="0004282A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E81B2E" w:rsidRPr="0004282A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07C4811B" w:rsidR="00E81B2E" w:rsidRPr="0004282A" w:rsidRDefault="00680145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1624E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375" w:type="dxa"/>
          </w:tcPr>
          <w:p w14:paraId="37401A29" w14:textId="77777777" w:rsidR="00E81B2E" w:rsidRPr="0004282A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57BCF1D0" w:rsidR="00E81B2E" w:rsidRPr="0004282A" w:rsidRDefault="00680145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E81B2E"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</w:t>
            </w:r>
          </w:p>
        </w:tc>
      </w:tr>
      <w:tr w:rsidR="00E81B2E" w:rsidRPr="0004282A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E81B2E" w:rsidRPr="0004282A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73120B74" w14:textId="3422E6C1" w:rsidR="00E81B2E" w:rsidRPr="0004282A" w:rsidRDefault="00577D0A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375" w:type="dxa"/>
          </w:tcPr>
          <w:p w14:paraId="164E62FF" w14:textId="77777777" w:rsidR="00E81B2E" w:rsidRPr="0004282A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7DCEC540" w:rsidR="00E81B2E" w:rsidRPr="0004282A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E81B2E" w:rsidRPr="0004282A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E81B2E" w:rsidRPr="0004282A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**</w:t>
            </w:r>
            <w:r w:rsidR="00FF79A7" w:rsidRPr="0004282A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588C0EBB" w14:textId="77E47633" w:rsidR="00E81B2E" w:rsidRPr="0004282A" w:rsidRDefault="00671FFD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375" w:type="dxa"/>
          </w:tcPr>
          <w:p w14:paraId="101E097B" w14:textId="77777777" w:rsidR="00E81B2E" w:rsidRPr="0004282A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33452165" w:rsidR="00E81B2E" w:rsidRPr="0004282A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E81B2E" w:rsidRPr="0004282A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E81B2E" w:rsidRPr="0004282A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***</w:t>
            </w:r>
            <w:r w:rsidR="00660499" w:rsidRPr="0004282A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4FC8B285" w:rsidR="00E81B2E" w:rsidRPr="0004282A" w:rsidRDefault="00B1624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75" w:type="dxa"/>
          </w:tcPr>
          <w:p w14:paraId="277E02E4" w14:textId="77777777" w:rsidR="00E81B2E" w:rsidRPr="0004282A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01724076" w:rsidR="00E81B2E" w:rsidRPr="0004282A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E81B2E" w:rsidRPr="0004282A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E81B2E" w:rsidRPr="0004282A" w:rsidRDefault="00E81B2E" w:rsidP="00E81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33188B59" w:rsidR="00E81B2E" w:rsidRPr="0004282A" w:rsidRDefault="00577D0A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75" w:type="dxa"/>
          </w:tcPr>
          <w:p w14:paraId="25166C96" w14:textId="77777777" w:rsidR="00E81B2E" w:rsidRPr="0004282A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658D9C8C" w:rsidR="00E81B2E" w:rsidRPr="0004282A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16D1ED21" w14:textId="77777777" w:rsidR="00BB39E8" w:rsidRPr="0004282A" w:rsidRDefault="00BB39E8" w:rsidP="00EF0DA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92490E" w14:textId="3DAAD28B" w:rsidR="00F6040A" w:rsidRPr="0004282A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/>
          <w:sz w:val="30"/>
          <w:szCs w:val="30"/>
        </w:rPr>
        <w:t xml:space="preserve">* </w:t>
      </w:r>
      <w:r w:rsidRPr="0004282A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04282A">
        <w:rPr>
          <w:rFonts w:ascii="Angsana New" w:hAnsi="Angsana New"/>
          <w:sz w:val="30"/>
          <w:szCs w:val="30"/>
          <w:cs/>
        </w:rPr>
        <w:t>ได้</w:t>
      </w:r>
      <w:r w:rsidRPr="0004282A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04282A" w:rsidRDefault="00FA4984" w:rsidP="00120C41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EC089A8" w14:textId="77777777" w:rsidR="001A3909" w:rsidRPr="0004282A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04282A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/>
          <w:spacing w:val="-4"/>
          <w:sz w:val="30"/>
          <w:szCs w:val="30"/>
        </w:rPr>
        <w:t>*</w:t>
      </w:r>
      <w:r w:rsidRPr="0004282A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04282A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04282A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04282A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074BDE7" w14:textId="77777777" w:rsidR="00253043" w:rsidRPr="0004282A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04282A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/>
          <w:sz w:val="30"/>
          <w:szCs w:val="30"/>
        </w:rPr>
        <w:t>***</w:t>
      </w:r>
      <w:r w:rsidRPr="0004282A">
        <w:rPr>
          <w:rFonts w:ascii="Angsana New" w:hAnsi="Angsana New" w:hint="cs"/>
          <w:sz w:val="30"/>
          <w:szCs w:val="30"/>
          <w:cs/>
        </w:rPr>
        <w:t xml:space="preserve"> </w:t>
      </w:r>
      <w:bookmarkStart w:id="5" w:name="_Hlk78730169"/>
      <w:bookmarkStart w:id="6" w:name="_Hlk118051004"/>
      <w:r w:rsidR="005D0AD1" w:rsidRPr="0004282A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04282A" w:rsidRDefault="00F6040A" w:rsidP="00AE18CA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19A485" w14:textId="77777777" w:rsidR="005D0AD1" w:rsidRPr="0004282A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282A">
        <w:rPr>
          <w:rFonts w:ascii="Angsana New" w:hAnsi="Angsana New" w:hint="cs"/>
          <w:sz w:val="30"/>
          <w:szCs w:val="30"/>
        </w:rPr>
        <w:t>***</w:t>
      </w:r>
      <w:r w:rsidRPr="0004282A">
        <w:rPr>
          <w:rFonts w:ascii="Angsana New" w:hAnsi="Angsana New"/>
          <w:sz w:val="30"/>
          <w:szCs w:val="30"/>
        </w:rPr>
        <w:t>*</w:t>
      </w:r>
      <w:r w:rsidRPr="0004282A">
        <w:rPr>
          <w:rFonts w:ascii="Angsana New" w:hAnsi="Angsana New" w:hint="cs"/>
          <w:sz w:val="30"/>
          <w:szCs w:val="30"/>
        </w:rPr>
        <w:t xml:space="preserve"> </w:t>
      </w:r>
      <w:r w:rsidRPr="0004282A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2162A4FB" w14:textId="77777777" w:rsidR="00AE18CA" w:rsidRPr="0004282A" w:rsidRDefault="00AE18CA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p w14:paraId="61963071" w14:textId="5F7BE222" w:rsidR="00935D6A" w:rsidRPr="0004282A" w:rsidRDefault="00935D6A" w:rsidP="0065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C198757" w14:textId="615034A1" w:rsidR="00935D6A" w:rsidRPr="0004282A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bookmarkEnd w:id="5"/>
    <w:bookmarkEnd w:id="6"/>
    <w:p w14:paraId="240382DE" w14:textId="77777777" w:rsidR="00C3488F" w:rsidRPr="0004282A" w:rsidRDefault="00C3488F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</w:rPr>
      </w:pPr>
    </w:p>
    <w:p w14:paraId="35C039EB" w14:textId="26E2E2EE" w:rsidR="00C3488F" w:rsidRPr="0004282A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04282A" w:rsidSect="00BF67D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7" w:name="_Hlk149725883"/>
    </w:p>
    <w:bookmarkEnd w:id="7"/>
    <w:p w14:paraId="7662F00D" w14:textId="56CBB892" w:rsidR="001D4F25" w:rsidRPr="0004282A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04282A" w:rsidRDefault="006F72D1" w:rsidP="00EF0DA5">
      <w:pPr>
        <w:rPr>
          <w:lang w:val="th-TH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2F3BC7" w:rsidRPr="0004282A" w14:paraId="35A93A2A" w14:textId="77777777" w:rsidTr="00736BBB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453C4ED6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F3BC7" w:rsidRPr="0004282A" w14:paraId="4C877CF8" w14:textId="77777777" w:rsidTr="00736BBB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38292F9B" w14:textId="4709AB45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84D3B"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F1418B0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6103E76F" w14:textId="77777777" w:rsidR="002F3BC7" w:rsidRPr="0004282A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6DD282CF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3FF13835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24063095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C828A1D" w14:textId="77777777" w:rsidR="002F3BC7" w:rsidRPr="0004282A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6F94709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4270F91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598D0BB6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13071D63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12FF1165" w14:textId="689411C1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9A619E"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พิเศษและอื่นๆ</w:t>
            </w:r>
          </w:p>
        </w:tc>
        <w:tc>
          <w:tcPr>
            <w:tcW w:w="236" w:type="dxa"/>
          </w:tcPr>
          <w:p w14:paraId="5E4B0C88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02CAA22" w14:textId="77777777" w:rsidR="002F3BC7" w:rsidRPr="0004282A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AD03CD" w:rsidRPr="0004282A" w14:paraId="1998CFC1" w14:textId="77777777" w:rsidTr="00736BBB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04D20CCB" w14:textId="0E44D6B4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="00281387"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603A7"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="00281387"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hideMark/>
          </w:tcPr>
          <w:p w14:paraId="09416951" w14:textId="3030DD5A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2D720A4A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B0185C3" w14:textId="27F4A85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54754B40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32D4C60B" w14:textId="21998EA0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7BE6E23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4F93FBE5" w14:textId="1AFE3772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7B336F75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F47D196" w14:textId="4DDE65B8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014071E4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05DD7D3" w14:textId="27D316D6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4B2D82A2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BF9630C" w14:textId="265A43F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19598B98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B4CFD98" w14:textId="1D55B9E4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73A96C9C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5B885F2" w14:textId="587608B1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52F776B2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7A916613" w14:textId="64AC96C9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705D7D2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763562EF" w14:textId="143EE663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9216E3F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28F57CF" w14:textId="7A90D11D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028497D" w14:textId="77777777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497F71C" w14:textId="396133BD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4EFB794" w14:textId="77777777" w:rsidR="00AD03CD" w:rsidRPr="0004282A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B626A67" w14:textId="73611DFD" w:rsidR="00AD03CD" w:rsidRPr="0004282A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9B2E9C" w:rsidRPr="0004282A" w14:paraId="059AAF23" w14:textId="77777777" w:rsidTr="00736BBB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  <w:hideMark/>
          </w:tcPr>
          <w:p w14:paraId="1666ECE4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9B2E9C" w:rsidRPr="0004282A" w14:paraId="609E8B8D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A3D900F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6CC47B8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E8477F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0B8AF5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DEBF34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05A24CD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42B06E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2772B46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C408ED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B974689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79D8D3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E7FF570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F79AE9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EFEB297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160B71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4C1DDEA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6B618D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E8A4EB1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F9A86E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46BF4C6B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E37126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7789533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008990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7AA3074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1B580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6C9D6F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AE06C0F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E9E7941" w14:textId="77777777" w:rsidR="009B2E9C" w:rsidRPr="0004282A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04282A" w14:paraId="4F420E17" w14:textId="77777777" w:rsidTr="00896F5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5C915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3418144" w14:textId="03E00931" w:rsidR="006E54F5" w:rsidRPr="0004282A" w:rsidRDefault="006A33AD" w:rsidP="00D6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  <w:hideMark/>
          </w:tcPr>
          <w:p w14:paraId="2308D76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53D8CFA" w14:textId="453B9848" w:rsidR="006E54F5" w:rsidRPr="0004282A" w:rsidRDefault="00E55E6D" w:rsidP="00D6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7" w:type="dxa"/>
            <w:noWrap/>
            <w:vAlign w:val="bottom"/>
          </w:tcPr>
          <w:p w14:paraId="4556098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0B7FDB9" w14:textId="6398720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A33AD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D8D63D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43C33CE" w14:textId="3D0B934F" w:rsidR="006E54F5" w:rsidRPr="0004282A" w:rsidRDefault="0068014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92E8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9" w:type="dxa"/>
          </w:tcPr>
          <w:p w14:paraId="049C33B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777B635" w14:textId="415017E7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696163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6DE819D" w14:textId="1B846DA4" w:rsidR="006E54F5" w:rsidRPr="0004282A" w:rsidRDefault="00FF19D8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236" w:type="dxa"/>
            <w:noWrap/>
            <w:vAlign w:val="bottom"/>
          </w:tcPr>
          <w:p w14:paraId="211F2AC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3B88D06" w14:textId="2133C6B3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1A0707A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ABC8D46" w14:textId="45C0D104" w:rsidR="006E54F5" w:rsidRPr="0004282A" w:rsidRDefault="00896F51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4E846B7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91C183D" w14:textId="312E2254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  <w:vAlign w:val="bottom"/>
          </w:tcPr>
          <w:p w14:paraId="55DAABB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40FB2164" w14:textId="6B3E72E7" w:rsidR="006E54F5" w:rsidRPr="0004282A" w:rsidRDefault="00896F51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236" w:type="dxa"/>
          </w:tcPr>
          <w:p w14:paraId="7D3CC7D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CBDDD3" w14:textId="19D81210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6B09A33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BC784B1" w14:textId="5028EBD7" w:rsidR="006E54F5" w:rsidRPr="0004282A" w:rsidRDefault="00896F51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603A632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AF9A0F6" w14:textId="6C28B4D1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A33AD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  <w:r w:rsidR="006A33AD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5A0CB2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49E12BF" w14:textId="0FEC71B8" w:rsidR="006E54F5" w:rsidRPr="0004282A" w:rsidRDefault="006E54F5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D9561B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894</w:t>
            </w:r>
          </w:p>
        </w:tc>
      </w:tr>
      <w:tr w:rsidR="006E54F5" w:rsidRPr="0004282A" w14:paraId="18F6E68E" w14:textId="77777777" w:rsidTr="00896F5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366F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32E18F" w14:textId="44CD5D2A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  <w:hideMark/>
          </w:tcPr>
          <w:p w14:paraId="3404092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DF438E" w14:textId="1A4DCF1C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252F6F2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4F" w14:textId="539B3CE0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6A33AD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243A490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FE495" w14:textId="6319099E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92E8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</w:tcPr>
          <w:p w14:paraId="5BC128E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4C1598" w14:textId="1B5BF49A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DE5279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2D58C6" w14:textId="426EDF88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25B37A4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65A650" w14:textId="132D9B14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63AA4CB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4CDF12" w14:textId="656FC94B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96F5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7B1674E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09B90" w14:textId="3FFB0864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71ACB9B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D18CB" w14:textId="2E8E8E2D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308CD48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1FC09" w14:textId="56DAFD28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1DEEB99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1B069" w14:textId="4CEC883F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5AE9A9F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9A824" w14:textId="2E98AE30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6" w:type="dxa"/>
            <w:vAlign w:val="bottom"/>
          </w:tcPr>
          <w:p w14:paraId="4624574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41AD9" w14:textId="2BDE7A10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</w:p>
        </w:tc>
      </w:tr>
      <w:tr w:rsidR="006E54F5" w:rsidRPr="0004282A" w14:paraId="1092598B" w14:textId="77777777" w:rsidTr="00896F51">
        <w:trPr>
          <w:trHeight w:val="50"/>
        </w:trPr>
        <w:tc>
          <w:tcPr>
            <w:tcW w:w="2411" w:type="dxa"/>
            <w:vAlign w:val="bottom"/>
            <w:hideMark/>
          </w:tcPr>
          <w:p w14:paraId="52F7827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507DD" w14:textId="2A8C5656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7" w:type="dxa"/>
            <w:vAlign w:val="bottom"/>
            <w:hideMark/>
          </w:tcPr>
          <w:p w14:paraId="651B940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BD724" w14:textId="3D78DCB5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879</w:t>
            </w:r>
          </w:p>
        </w:tc>
        <w:tc>
          <w:tcPr>
            <w:tcW w:w="237" w:type="dxa"/>
            <w:vAlign w:val="bottom"/>
          </w:tcPr>
          <w:p w14:paraId="57497C2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02F1" w14:textId="711FBD9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A33AD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0ED6AD6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7C1DA" w14:textId="6F392696" w:rsidR="006E54F5" w:rsidRPr="0004282A" w:rsidRDefault="00392E8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</w:t>
            </w:r>
          </w:p>
        </w:tc>
        <w:tc>
          <w:tcPr>
            <w:tcW w:w="239" w:type="dxa"/>
          </w:tcPr>
          <w:p w14:paraId="7664BC2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437CF" w14:textId="1645322E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E2DC6D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2A46A" w14:textId="7DD65A73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6" w:type="dxa"/>
            <w:vAlign w:val="bottom"/>
          </w:tcPr>
          <w:p w14:paraId="5ADA3CD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DD9A2" w14:textId="1347FD9C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36" w:type="dxa"/>
            <w:vAlign w:val="bottom"/>
          </w:tcPr>
          <w:p w14:paraId="0872CC2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FE09F" w14:textId="5FD03AE1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547</w:t>
            </w:r>
          </w:p>
        </w:tc>
        <w:tc>
          <w:tcPr>
            <w:tcW w:w="236" w:type="dxa"/>
            <w:vAlign w:val="bottom"/>
          </w:tcPr>
          <w:p w14:paraId="772905E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FBE8" w14:textId="0F0A2BE3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36" w:type="dxa"/>
            <w:vAlign w:val="bottom"/>
          </w:tcPr>
          <w:p w14:paraId="34D0F71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3A796" w14:textId="3C566236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</w:tcPr>
          <w:p w14:paraId="5460FFD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450A6" w14:textId="3CE7010B" w:rsidR="006E54F5" w:rsidRPr="0004282A" w:rsidRDefault="006A33A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289</w:t>
            </w:r>
          </w:p>
        </w:tc>
        <w:tc>
          <w:tcPr>
            <w:tcW w:w="236" w:type="dxa"/>
            <w:vAlign w:val="bottom"/>
          </w:tcPr>
          <w:p w14:paraId="5FD6ACD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1D1AE" w14:textId="0033EF64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36" w:type="dxa"/>
            <w:vAlign w:val="bottom"/>
          </w:tcPr>
          <w:p w14:paraId="45C5D9A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970A" w14:textId="2BF3F86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A33AD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,18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97B48A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9E14D8" w14:textId="0D689435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D9561B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994</w:t>
            </w:r>
          </w:p>
        </w:tc>
      </w:tr>
      <w:tr w:rsidR="0010454C" w:rsidRPr="0004282A" w14:paraId="219C7419" w14:textId="77777777" w:rsidTr="00736BBB">
        <w:trPr>
          <w:trHeight w:val="29"/>
        </w:trPr>
        <w:tc>
          <w:tcPr>
            <w:tcW w:w="2411" w:type="dxa"/>
            <w:noWrap/>
            <w:vAlign w:val="bottom"/>
          </w:tcPr>
          <w:p w14:paraId="5981F06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EF8CA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F3030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C938FB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B9BC98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90144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67549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2417EB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6AB652A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8DF16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372548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22B383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4D7FF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32ABE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F984D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6A7823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E8FA17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33434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4A7DE5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09A59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8237B7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44284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35C9C71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E6B583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CE305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24E7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9289CD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5E91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10454C" w:rsidRPr="0004282A" w14:paraId="77FD087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1E9AE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329761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8A553C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8D1026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3B18DF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DA143C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B228D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3D4DFF9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8A12BA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A14512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8791FF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CB99A0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2D15BA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4B4F46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11B14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CA7C55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10A1A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A17005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745CE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E1BC65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9567C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0BA10B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20C9E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EF4378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FC192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85EB13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C2152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7B14DA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04282A" w14:paraId="439F9FB6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13B70D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2063A77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1C5A2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BB1616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04AF8E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73B5E2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97ECC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E62D293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035343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421ABA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AC3E99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4DBE3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ED4566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02829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58629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3CA7014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83A7E9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718349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6A6396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1F424B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E32531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BAA202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A1262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9409A48" w14:textId="77777777" w:rsidR="0010454C" w:rsidRPr="0004282A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6B6AE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9F153A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3BDF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83B3CF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04282A" w14:paraId="4639D841" w14:textId="77777777" w:rsidTr="001A04F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DBECEE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C13455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0A57C58B" w14:textId="35AC45D5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4421C1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73D94B2" w14:textId="1E21776B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07E5CC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ABA68FB" w14:textId="331BBC17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5A36A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BEEA956" w14:textId="2BECFA8F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E322D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BC1002" w14:textId="316EBF76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BEF34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287700B" w14:textId="72554BC4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0E1FE8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E8B83" w14:textId="75F02FC0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6AEDD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B33355C" w14:textId="20B6A6D8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92E59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C7F6DAF" w14:textId="68FF625E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882</w:t>
            </w:r>
          </w:p>
        </w:tc>
        <w:tc>
          <w:tcPr>
            <w:tcW w:w="236" w:type="dxa"/>
            <w:vAlign w:val="bottom"/>
          </w:tcPr>
          <w:p w14:paraId="7F9FAE8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BF6AC8F" w14:textId="1DF1F64E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812</w:t>
            </w:r>
          </w:p>
        </w:tc>
        <w:tc>
          <w:tcPr>
            <w:tcW w:w="236" w:type="dxa"/>
          </w:tcPr>
          <w:p w14:paraId="3146C33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2BAEF18" w14:textId="0AD21B29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73195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42A425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2A05CED" w14:textId="1F1A0478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D19C8A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133F010" w14:textId="4C0ADB62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882</w:t>
            </w:r>
          </w:p>
        </w:tc>
        <w:tc>
          <w:tcPr>
            <w:tcW w:w="236" w:type="dxa"/>
            <w:vAlign w:val="bottom"/>
          </w:tcPr>
          <w:p w14:paraId="108D424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B19286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63339B7" w14:textId="7DD6DBDF" w:rsidR="006E54F5" w:rsidRPr="0004282A" w:rsidRDefault="00D9561B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812</w:t>
            </w:r>
            <w:r w:rsidR="006E54F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6E54F5" w:rsidRPr="0004282A" w14:paraId="2887B593" w14:textId="77777777" w:rsidTr="00896F5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A06F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4B5AD56D" w14:textId="1279E6F0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76BA954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EFEC1F3" w14:textId="39BFF12A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55E6D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  <w:vAlign w:val="bottom"/>
          </w:tcPr>
          <w:p w14:paraId="3E6387C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B5CCAEB" w14:textId="4A0B993E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E142E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9CFA3B4" w14:textId="0C51E05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DC814C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FD2AFE0" w14:textId="00B3DCF3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0B1EF3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5336F85" w14:textId="5A648373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4A06E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FF8821F" w14:textId="2A4595FE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  <w:vAlign w:val="bottom"/>
          </w:tcPr>
          <w:p w14:paraId="6BA4B8C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9526CA3" w14:textId="7878F0F3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vAlign w:val="bottom"/>
          </w:tcPr>
          <w:p w14:paraId="5A1E6CE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C43A809" w14:textId="286D971A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A92593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B75FEDB" w14:textId="315F8103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8BEE9E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2034A9" w14:textId="5B4E1270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319106E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3C24E51" w14:textId="0D631984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70434C1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0CA35CA" w14:textId="502EDC72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487E6BE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4FEA834" w14:textId="18BB11DF" w:rsidR="006E54F5" w:rsidRPr="0004282A" w:rsidRDefault="00D9561B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6E54F5" w:rsidRPr="0004282A" w14:paraId="3DCA90B2" w14:textId="77777777" w:rsidTr="00896F5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94D845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2DDB09CC" w14:textId="20A922D9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4713AB4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89DB5C7" w14:textId="2050A63E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7" w:type="dxa"/>
            <w:noWrap/>
            <w:vAlign w:val="bottom"/>
          </w:tcPr>
          <w:p w14:paraId="355372F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D6EB8EF" w14:textId="3A02C607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B99A0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A575D15" w14:textId="01EA39C8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49AB46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E0717EC" w14:textId="13651F3C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512DB06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0D4EF9A" w14:textId="3BBF2618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  <w:vAlign w:val="bottom"/>
          </w:tcPr>
          <w:p w14:paraId="63F8C9C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A61A12C" w14:textId="2E0B2D27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D653E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noWrap/>
            <w:vAlign w:val="bottom"/>
          </w:tcPr>
          <w:p w14:paraId="6E70F29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169FDB" w14:textId="31881A4C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96F5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36" w:type="dxa"/>
            <w:vAlign w:val="bottom"/>
          </w:tcPr>
          <w:p w14:paraId="44FF861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9C767F0" w14:textId="0F4A89F4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EB1E4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3F57D90" w14:textId="699E0E23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BDEA2C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7177F3E" w14:textId="1ECE99EE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4B7923F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66C981" w14:textId="4DAA473F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96F5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5F4D018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83F68B7" w14:textId="0027FD1A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662</w:t>
            </w:r>
          </w:p>
        </w:tc>
        <w:tc>
          <w:tcPr>
            <w:tcW w:w="236" w:type="dxa"/>
            <w:vAlign w:val="bottom"/>
          </w:tcPr>
          <w:p w14:paraId="23A0F1E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06DC279" w14:textId="0CA45F57" w:rsidR="006E54F5" w:rsidRPr="0004282A" w:rsidRDefault="00D9561B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6E54F5" w:rsidRPr="0004282A" w14:paraId="20C97E06" w14:textId="77777777" w:rsidTr="00237C4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1DD68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56BAE489" w14:textId="0B03D082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ADE352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9AA341F" w14:textId="5743B9AD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E550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230466F" w14:textId="6C96840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="00D653E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310ACAD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61494FE" w14:textId="30D3D3CD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239" w:type="dxa"/>
          </w:tcPr>
          <w:p w14:paraId="5EA4838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857A9A9" w14:textId="482110F6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14B8C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40056FE" w14:textId="7850BDCC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C1645C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FFEFE" w14:textId="6A19B915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66417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7EB7C48" w14:textId="43765F15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00B932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18ED1A" w14:textId="399B1063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24CBF2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54F4584" w14:textId="31D5F6B0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D2AB1D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9F4891A" w14:textId="76F3F1E2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53C6CA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223EEE" w14:textId="6DA4A421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ED503B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CFC0906" w14:textId="152F809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="00D653E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7BF3161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7A3C501" w14:textId="34907BEF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330</w:t>
            </w:r>
          </w:p>
        </w:tc>
      </w:tr>
      <w:tr w:rsidR="006E54F5" w:rsidRPr="0004282A" w14:paraId="017605DC" w14:textId="77777777" w:rsidTr="00237C4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CF46AA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7AD0EB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660C509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197DC8" w14:textId="6641EF1D" w:rsidR="00D653E9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D653E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7" w:type="dxa"/>
            <w:noWrap/>
            <w:vAlign w:val="bottom"/>
          </w:tcPr>
          <w:p w14:paraId="7DFB47A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2E206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7F3DC" w14:textId="394B4E50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37" w:type="dxa"/>
            <w:noWrap/>
            <w:vAlign w:val="bottom"/>
          </w:tcPr>
          <w:p w14:paraId="625308E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7BA074A" w14:textId="77777777" w:rsidR="00082217" w:rsidRPr="0004282A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8884428" w14:textId="14363D31" w:rsidR="00D653E9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7EABA46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1B11492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FA0AC" w14:textId="4A67B2B9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92E89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4D53AD7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E31A26B" w14:textId="37948928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7130989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8F34D7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5AE21F" w14:textId="4164540E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9A1B67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02E009E" w14:textId="77777777" w:rsidR="00082217" w:rsidRPr="0004282A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8F94D" w14:textId="065ED316" w:rsidR="00D653E9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noWrap/>
            <w:vAlign w:val="bottom"/>
          </w:tcPr>
          <w:p w14:paraId="0980C2A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C57CD3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B79B84" w14:textId="433EBB9A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3DD5E88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2473BA5" w14:textId="0CD06907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C7FB4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0001143" w14:textId="6A0F9AE6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DA306D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D706D78" w14:textId="77777777" w:rsidR="00082217" w:rsidRPr="0004282A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E8EB15" w14:textId="3A963F85" w:rsidR="00D653E9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6" w:type="dxa"/>
            <w:vAlign w:val="bottom"/>
          </w:tcPr>
          <w:p w14:paraId="198F458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6659F9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6ABE55" w14:textId="514364E9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2214938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6B3A00D" w14:textId="77777777" w:rsidR="00082217" w:rsidRPr="0004282A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2A90CA" w14:textId="2861C762" w:rsidR="00D653E9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519</w:t>
            </w:r>
          </w:p>
        </w:tc>
        <w:tc>
          <w:tcPr>
            <w:tcW w:w="236" w:type="dxa"/>
            <w:vAlign w:val="bottom"/>
          </w:tcPr>
          <w:p w14:paraId="5101824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976EF0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1EECE88" w14:textId="63788342" w:rsidR="006E54F5" w:rsidRPr="0004282A" w:rsidRDefault="00D9561B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611</w:t>
            </w:r>
          </w:p>
        </w:tc>
      </w:tr>
      <w:tr w:rsidR="006E54F5" w:rsidRPr="0004282A" w14:paraId="10B91B0F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7CB833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5BAF6" w14:textId="476E56AA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</w:tcPr>
          <w:p w14:paraId="5092368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421828" w14:textId="704B15C5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46A584D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5B219" w14:textId="4522762A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44EE574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8063C" w14:textId="6A8E9C04" w:rsidR="006E54F5" w:rsidRPr="0004282A" w:rsidRDefault="00392E8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133D66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B6215E" w14:textId="38246CE8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  <w:vAlign w:val="bottom"/>
          </w:tcPr>
          <w:p w14:paraId="422AB9B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24500A" w14:textId="53AF8C20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81F7B4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CA39EE" w14:textId="7ED4B24E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B1D03B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24CD1C" w14:textId="639DA3D2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65DDA38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68148" w14:textId="3259FAD3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7A2A4C7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482F8" w14:textId="40E7BF05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64E139B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0D2BD" w14:textId="42CC7C31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vAlign w:val="bottom"/>
          </w:tcPr>
          <w:p w14:paraId="165176A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19DEA" w14:textId="3E323481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4653EB2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2C82" w14:textId="0923251D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3CC53BF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2F51" w14:textId="1F75893A" w:rsidR="006E54F5" w:rsidRPr="0004282A" w:rsidRDefault="00D9561B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</w:tr>
      <w:tr w:rsidR="006E54F5" w:rsidRPr="0004282A" w14:paraId="476B0358" w14:textId="77777777" w:rsidTr="00B31D0D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84FBFD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7EF665" w14:textId="5EF68A12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</w:tcPr>
          <w:p w14:paraId="1FBF340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53B678E" w14:textId="48549435" w:rsidR="006E54F5" w:rsidRPr="0004282A" w:rsidRDefault="00E55E6D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7" w:type="dxa"/>
            <w:noWrap/>
            <w:vAlign w:val="bottom"/>
          </w:tcPr>
          <w:p w14:paraId="53006DD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3809" w14:textId="68E1DB63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653E9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F09841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4EFF" w14:textId="0DCACFEA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392E89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9" w:type="dxa"/>
          </w:tcPr>
          <w:p w14:paraId="080F902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96029" w14:textId="158F5FF8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608AEFB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D1C269C" w14:textId="388425D6" w:rsidR="006E54F5" w:rsidRPr="0004282A" w:rsidRDefault="00FF19D8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236" w:type="dxa"/>
            <w:noWrap/>
            <w:vAlign w:val="bottom"/>
          </w:tcPr>
          <w:p w14:paraId="4C021FA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85934E" w14:textId="5063BBFB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0770C2F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BF38CD1" w14:textId="43916F13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96DEBA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6CC60" w14:textId="4BB8C7B4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  <w:vAlign w:val="bottom"/>
          </w:tcPr>
          <w:p w14:paraId="1F0B3CC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270665" w14:textId="5F567708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236" w:type="dxa"/>
          </w:tcPr>
          <w:p w14:paraId="2D2D065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138B" w14:textId="0A7AB5F3" w:rsidR="006E54F5" w:rsidRPr="0004282A" w:rsidRDefault="00D653E9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B4F907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65FE52" w14:textId="218B5590" w:rsidR="006E54F5" w:rsidRPr="0004282A" w:rsidRDefault="00896F5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01DA689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AD8F9" w14:textId="21685962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D653E9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  <w:r w:rsidR="00D653E9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76928ED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7DC7E8" w14:textId="2460154B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D9561B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894</w:t>
            </w:r>
          </w:p>
        </w:tc>
      </w:tr>
      <w:tr w:rsidR="002A706C" w:rsidRPr="0004282A" w14:paraId="37822FB0" w14:textId="77777777" w:rsidTr="002A706C">
        <w:trPr>
          <w:trHeight w:val="50"/>
        </w:trPr>
        <w:tc>
          <w:tcPr>
            <w:tcW w:w="2411" w:type="dxa"/>
            <w:noWrap/>
            <w:vAlign w:val="bottom"/>
          </w:tcPr>
          <w:p w14:paraId="3C0DB9DB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9FD096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11F605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17C41B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DCB12AF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42987301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80C660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004748FD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9C7CBFB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92D43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C7A135E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45E78C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D0BD00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8EF8C5C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E8535A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D28ACC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238B8D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7917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0B2B2A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D2DD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3D225C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425BCE22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FFCD5C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2E76288D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FE72CE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0D870A8D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0AC822A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450A4EEA" w14:textId="77777777" w:rsidR="002A706C" w:rsidRPr="0004282A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04282A" w14:paraId="7DC0002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ECC4284" w14:textId="77777777" w:rsidR="002A706C" w:rsidRPr="0004282A" w:rsidRDefault="002A706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0F89179" w14:textId="72310CFD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6AF19E0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2477E6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BC920F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018A2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C1CDFE3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C607BE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A23DCAB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CD53B07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B464A2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9735AD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F2E53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50781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1C405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2DDC4D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0D5479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2863B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5873B7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018DC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A9496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712E1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C00E02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A3DE7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19A016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C3395A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2019A2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83027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702493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04282A" w14:paraId="3B37859A" w14:textId="77777777" w:rsidTr="009A133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D38A7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537432C6" w14:textId="5214B860" w:rsidR="006E54F5" w:rsidRPr="0004282A" w:rsidRDefault="00411AC1" w:rsidP="00D6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7" w:type="dxa"/>
            <w:noWrap/>
          </w:tcPr>
          <w:p w14:paraId="2BCCC89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A375F6E" w14:textId="35AD0B82" w:rsidR="006E54F5" w:rsidRPr="0004282A" w:rsidRDefault="00680145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A1333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7" w:type="dxa"/>
            <w:shd w:val="clear" w:color="auto" w:fill="auto"/>
            <w:noWrap/>
          </w:tcPr>
          <w:p w14:paraId="6954E95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7989458F" w14:textId="4D5DDFE2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23E88A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540DDC90" w14:textId="420E0F49" w:rsidR="006E54F5" w:rsidRPr="0004282A" w:rsidRDefault="009A1333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32D3755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49CCE4" w14:textId="4E5AD700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</w:tcPr>
          <w:p w14:paraId="2B4646C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2172FF7" w14:textId="2652E251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0E97FC7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7BDEE25" w14:textId="48ED0A32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</w:tcPr>
          <w:p w14:paraId="4C65FE1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2CEB0" w14:textId="1710964B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</w:tcPr>
          <w:p w14:paraId="5550379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707272" w14:textId="07E35666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</w:tcPr>
          <w:p w14:paraId="51E33EC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5ED31F1" w14:textId="6988B23D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236" w:type="dxa"/>
          </w:tcPr>
          <w:p w14:paraId="47A1A5F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68F682" w14:textId="5D32444E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18C5A3C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28FF3A" w14:textId="1C503415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A1333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4CD4508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82219A5" w14:textId="3919C4C3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1,515</w:t>
            </w:r>
          </w:p>
        </w:tc>
        <w:tc>
          <w:tcPr>
            <w:tcW w:w="236" w:type="dxa"/>
          </w:tcPr>
          <w:p w14:paraId="1F3E972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F3A50B8" w14:textId="09932D65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9A1333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6E54F5" w:rsidRPr="0004282A" w14:paraId="1282D6F5" w14:textId="77777777" w:rsidTr="009A133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C0D27D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BEDE43" w14:textId="1B9DA1C9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417</w:t>
            </w:r>
          </w:p>
        </w:tc>
        <w:tc>
          <w:tcPr>
            <w:tcW w:w="237" w:type="dxa"/>
            <w:noWrap/>
          </w:tcPr>
          <w:p w14:paraId="5861AB2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EF9F8E" w14:textId="5556D5E9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549</w:t>
            </w:r>
          </w:p>
        </w:tc>
        <w:tc>
          <w:tcPr>
            <w:tcW w:w="237" w:type="dxa"/>
            <w:shd w:val="clear" w:color="auto" w:fill="auto"/>
            <w:noWrap/>
          </w:tcPr>
          <w:p w14:paraId="44C8E0C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219B" w14:textId="5695CC77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411AC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1B0D1AD1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A7FCB" w14:textId="496B4E97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A1333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9" w:type="dxa"/>
          </w:tcPr>
          <w:p w14:paraId="53956D9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9AAB80" w14:textId="3BED117B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</w:tcPr>
          <w:p w14:paraId="16B21F5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68741D" w14:textId="3DD233EF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236" w:type="dxa"/>
            <w:noWrap/>
          </w:tcPr>
          <w:p w14:paraId="243B68E2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33729B" w14:textId="07A98448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="00B82E36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4EC0693E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924D8F" w14:textId="4D86B11C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75B63F3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3F9C5" w14:textId="37764BC4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CB1DDD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89B3C" w14:textId="54CB2CE7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5F88189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8513" w14:textId="16CAD9E3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516EE04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FBEDF" w14:textId="652A90E3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</w:tcPr>
          <w:p w14:paraId="7C6A33C5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06B4" w14:textId="6D6CF2A6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6C7ADDD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E4326" w14:textId="538ECDE9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9A1333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641</w:t>
            </w:r>
          </w:p>
        </w:tc>
      </w:tr>
      <w:tr w:rsidR="006E54F5" w:rsidRPr="0004282A" w14:paraId="73C6CA1A" w14:textId="77777777" w:rsidTr="009A1333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07D39CA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1ECA7C" w14:textId="248CEC9C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7" w:type="dxa"/>
            <w:noWrap/>
            <w:vAlign w:val="bottom"/>
          </w:tcPr>
          <w:p w14:paraId="7B4AB130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B7C7CD7" w14:textId="74EC99F3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1CE2E6D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80236" w14:textId="4ACED913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411AC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99C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D17B2" w14:textId="1C5107EF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9A1333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9" w:type="dxa"/>
          </w:tcPr>
          <w:p w14:paraId="02B2EE8B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760D09" w14:textId="76E30597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3CDED12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B0A0567" w14:textId="4DB1C1BD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215</w:t>
            </w:r>
          </w:p>
        </w:tc>
        <w:tc>
          <w:tcPr>
            <w:tcW w:w="236" w:type="dxa"/>
            <w:noWrap/>
            <w:vAlign w:val="bottom"/>
          </w:tcPr>
          <w:p w14:paraId="5A7E2A84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31EB96" w14:textId="7067A3A3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446</w:t>
            </w:r>
          </w:p>
        </w:tc>
        <w:tc>
          <w:tcPr>
            <w:tcW w:w="236" w:type="dxa"/>
            <w:noWrap/>
            <w:vAlign w:val="bottom"/>
          </w:tcPr>
          <w:p w14:paraId="5727A6F8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73D4AE4" w14:textId="7AA43603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756EDBA6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D72CE" w14:textId="5DDEAEE4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886</w:t>
            </w:r>
          </w:p>
        </w:tc>
        <w:tc>
          <w:tcPr>
            <w:tcW w:w="236" w:type="dxa"/>
            <w:vAlign w:val="bottom"/>
          </w:tcPr>
          <w:p w14:paraId="085A1A49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AF2702" w14:textId="5AFB9CCD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236" w:type="dxa"/>
          </w:tcPr>
          <w:p w14:paraId="71782BF3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AFA45" w14:textId="6BC89E5F" w:rsidR="006E54F5" w:rsidRPr="0004282A" w:rsidRDefault="00411AC1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339FFF9C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1DD5A5" w14:textId="5E21BEEB" w:rsidR="006E54F5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3F99E9D7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CC137" w14:textId="1A9E4094" w:rsidR="006E54F5" w:rsidRPr="0004282A" w:rsidRDefault="0068014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411AC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  <w:r w:rsidR="00411AC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47D01DF" w14:textId="77777777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BD85E8" w14:textId="0A3182EF" w:rsidR="006E54F5" w:rsidRPr="0004282A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9A1333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894</w:t>
            </w:r>
          </w:p>
        </w:tc>
      </w:tr>
      <w:tr w:rsidR="0010454C" w:rsidRPr="0004282A" w14:paraId="601E386C" w14:textId="77777777" w:rsidTr="00736BBB">
        <w:trPr>
          <w:trHeight w:val="20"/>
        </w:trPr>
        <w:tc>
          <w:tcPr>
            <w:tcW w:w="2411" w:type="dxa"/>
            <w:noWrap/>
            <w:vAlign w:val="bottom"/>
          </w:tcPr>
          <w:p w14:paraId="2C4449D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D0D93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2A5B0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F367B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EFCE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99C5FA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4CABEF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6CDECA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6ABEC09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8AEA7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519ED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4850A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4A5A9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819FA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D7ADB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30986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538D7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71D9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E62FE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C762F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2B84B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FB0D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F80AC7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5CC3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592D0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162D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D9071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F2511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04282A" w14:paraId="62599D9E" w14:textId="77777777" w:rsidTr="00940BF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267695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440195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3A194BC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4B05578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18ED79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A683BD" w14:textId="1D02B339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noWrap/>
          </w:tcPr>
          <w:p w14:paraId="5118B26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754592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9EC899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6ED9EDE" w14:textId="259C529D" w:rsidR="0010454C" w:rsidRPr="0004282A" w:rsidRDefault="009A1333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</w:tcPr>
          <w:p w14:paraId="14F49A1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BDD3D2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1F93FC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9D1E53" w14:textId="23990BCE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1BA15E3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99E5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5BDB4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718E8AB" w14:textId="596E3B68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  <w:r w:rsidR="0010454C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1A2C1B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8389C07" w14:textId="77777777" w:rsidR="0073792F" w:rsidRPr="0004282A" w:rsidRDefault="0073792F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FE82DEF" w14:textId="77777777" w:rsidR="009171D8" w:rsidRPr="0004282A" w:rsidRDefault="009171D8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1C044F2" w14:textId="188248FC" w:rsidR="009171D8" w:rsidRPr="0004282A" w:rsidRDefault="00680145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171D8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7821DC2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90AA1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3D916E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C75C35" w14:textId="21DDFF91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14:paraId="0E292ED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AD80749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51055C3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0398C3" w14:textId="30973BE4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</w:tcPr>
          <w:p w14:paraId="1B0866B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288FD4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68806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DC36B9" w14:textId="52532180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372C3CF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36E5CC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260F60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A56112" w14:textId="5228C5E4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889F12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4300B3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2C477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FC21F1" w14:textId="06FEF87D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3AF174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40E32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9774D3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2289EE" w14:textId="5A12BAD1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49126A91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744D4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C5740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E55606" w14:textId="36758F02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2E21F99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616AE0" w14:textId="77777777" w:rsidR="0073792F" w:rsidRPr="0004282A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52D3629" w14:textId="77777777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D39DBD" w14:textId="2BFBA2AC" w:rsidR="009171D8" w:rsidRPr="0004282A" w:rsidRDefault="009171D8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236" w:type="dxa"/>
            <w:vAlign w:val="bottom"/>
          </w:tcPr>
          <w:p w14:paraId="2B571103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1B5EB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0CDDF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346027" w14:textId="0847F0E6" w:rsidR="0010454C" w:rsidRPr="0004282A" w:rsidRDefault="009A1333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  <w:r w:rsidR="0010454C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04282A" w14:paraId="7C2E655B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2300B45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13C77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D93512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D5B69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6CAFB3A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14AC45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821C8DA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232341B7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A9CE040" w14:textId="77777777" w:rsidR="0010454C" w:rsidRPr="0004282A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53B7C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BD9CB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32E3E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5D6484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2E5E8C0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1F14E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726F4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241D5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19872419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80861B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0DA5AE67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204ACF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2B32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0A63C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F5FA0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85BB28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9B47E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3DF9C6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3FD05" w14:textId="77777777" w:rsidR="0010454C" w:rsidRPr="0004282A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D6C768E" w14:textId="77777777" w:rsidR="002F3BC7" w:rsidRPr="0004282A" w:rsidRDefault="002F3BC7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4D466628" w14:textId="3BEEE937" w:rsidR="00347969" w:rsidRPr="0004282A" w:rsidRDefault="00347969" w:rsidP="0072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809DD3" w14:textId="77777777" w:rsidR="00B26B55" w:rsidRPr="0004282A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4282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366075E" w14:textId="77777777" w:rsidR="00F10686" w:rsidRPr="0004282A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C5AC1F" w14:textId="2B9B0849" w:rsidR="00F10686" w:rsidRPr="0004282A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999AAE" w14:textId="77777777" w:rsidR="00A26F72" w:rsidRPr="0004282A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04282A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6E54F5" w:rsidRPr="0004282A" w14:paraId="45031448" w14:textId="77777777" w:rsidTr="00A26F72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3B6F984A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6D2377"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617578C2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2A69B9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04282A" w14:paraId="1256D68F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5D6999AC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6D2377"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hideMark/>
          </w:tcPr>
          <w:p w14:paraId="56AE2D5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730EFE0E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186D0202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04903B0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1F42CD3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7E79FE04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518E7F0F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2AD4A9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2D13BBDB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9970FC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89B08A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6775D9A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57893D1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363168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B912E08" w14:textId="77777777" w:rsidR="006E54F5" w:rsidRPr="0004282A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6E54F5" w:rsidRPr="0004282A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04282A" w14:paraId="5BD5B64C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60C32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2B09D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17C84284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7D715651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2A2112EB" w:rsidR="001423F1" w:rsidRPr="0004282A" w:rsidRDefault="00344217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67D1F553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059D62C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083FDDED" w:rsidR="001423F1" w:rsidRPr="0004282A" w:rsidRDefault="00344217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9" w:type="dxa"/>
          </w:tcPr>
          <w:p w14:paraId="7AD1C49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763046AE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0907A72A" w:rsidR="001423F1" w:rsidRPr="0004282A" w:rsidRDefault="0097006C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13E2298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65F1832" w14:textId="2828EDDC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1,285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33FF1860" w:rsidR="001423F1" w:rsidRPr="0004282A" w:rsidRDefault="0097006C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1,467</w:t>
            </w:r>
          </w:p>
        </w:tc>
        <w:tc>
          <w:tcPr>
            <w:tcW w:w="236" w:type="dxa"/>
            <w:vAlign w:val="bottom"/>
          </w:tcPr>
          <w:p w14:paraId="10AC0A4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785541EB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2,574</w:t>
            </w:r>
          </w:p>
        </w:tc>
        <w:tc>
          <w:tcPr>
            <w:tcW w:w="236" w:type="dxa"/>
            <w:vAlign w:val="bottom"/>
          </w:tcPr>
          <w:p w14:paraId="0629110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1B076C57" w:rsidR="001423F1" w:rsidRPr="0004282A" w:rsidRDefault="005300D2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36" w:type="dxa"/>
          </w:tcPr>
          <w:p w14:paraId="5C7DDE8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36E81452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518</w:t>
            </w:r>
          </w:p>
        </w:tc>
        <w:tc>
          <w:tcPr>
            <w:tcW w:w="236" w:type="dxa"/>
            <w:vAlign w:val="bottom"/>
          </w:tcPr>
          <w:p w14:paraId="397DC01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0E1E3FC2" w:rsidR="001423F1" w:rsidRPr="0004282A" w:rsidRDefault="005300D2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1789D76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5A38F365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7,992</w:t>
            </w:r>
          </w:p>
        </w:tc>
        <w:tc>
          <w:tcPr>
            <w:tcW w:w="236" w:type="dxa"/>
            <w:vAlign w:val="bottom"/>
          </w:tcPr>
          <w:p w14:paraId="4F3F089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6C6F064B" w:rsidR="001423F1" w:rsidRPr="0004282A" w:rsidRDefault="005300D2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7,978</w:t>
            </w:r>
          </w:p>
        </w:tc>
      </w:tr>
      <w:tr w:rsidR="001423F1" w:rsidRPr="0004282A" w14:paraId="2607FE95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7E068EC6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78FE507D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29743E2D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4B4486B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1B22E4AE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" w:type="dxa"/>
          </w:tcPr>
          <w:p w14:paraId="7E1E416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351466D1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2BB1D402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4A4509F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5969420A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178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10E01779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236" w:type="dxa"/>
            <w:vAlign w:val="bottom"/>
          </w:tcPr>
          <w:p w14:paraId="78E72F8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0EC95CA3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7B5073D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627B900C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</w:tcPr>
          <w:p w14:paraId="2D7B410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0D1B412C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129EADE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77C1C0A5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54CA229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2BA19CAC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177E08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6B22D23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2672E60C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1423F1" w:rsidRPr="0004282A" w14:paraId="3820715F" w14:textId="77777777" w:rsidTr="00A26F72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609C4DB5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1D30005D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7" w:type="dxa"/>
            <w:vAlign w:val="bottom"/>
          </w:tcPr>
          <w:p w14:paraId="350FA7E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3E7E7898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1,184</w:t>
            </w:r>
          </w:p>
        </w:tc>
        <w:tc>
          <w:tcPr>
            <w:tcW w:w="236" w:type="dxa"/>
            <w:vAlign w:val="bottom"/>
          </w:tcPr>
          <w:p w14:paraId="3D808B5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44695EB5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" w:type="dxa"/>
          </w:tcPr>
          <w:p w14:paraId="3D42D12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369A0208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AFCE98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24D8F472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598</w:t>
            </w:r>
          </w:p>
        </w:tc>
        <w:tc>
          <w:tcPr>
            <w:tcW w:w="236" w:type="dxa"/>
            <w:vAlign w:val="bottom"/>
          </w:tcPr>
          <w:p w14:paraId="6EEDB36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15DE9A26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1,46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58863E5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287C59E6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</w:t>
            </w:r>
            <w:r w:rsidR="0097006C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6" w:type="dxa"/>
            <w:vAlign w:val="bottom"/>
          </w:tcPr>
          <w:p w14:paraId="0F06E74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6D76557E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2,615</w:t>
            </w:r>
          </w:p>
        </w:tc>
        <w:tc>
          <w:tcPr>
            <w:tcW w:w="236" w:type="dxa"/>
            <w:vAlign w:val="bottom"/>
          </w:tcPr>
          <w:p w14:paraId="0968DCB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555B6CC5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2,414</w:t>
            </w:r>
          </w:p>
        </w:tc>
        <w:tc>
          <w:tcPr>
            <w:tcW w:w="236" w:type="dxa"/>
          </w:tcPr>
          <w:p w14:paraId="38D8608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14B33D0A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7DC3DC2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74ECADD6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6" w:type="dxa"/>
            <w:vAlign w:val="bottom"/>
          </w:tcPr>
          <w:p w14:paraId="36BBFEE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23642647" w:rsidR="001423F1" w:rsidRPr="0004282A" w:rsidRDefault="00177E0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6" w:type="dxa"/>
            <w:vAlign w:val="bottom"/>
          </w:tcPr>
          <w:p w14:paraId="5EF8E06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0B74F3BF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8,41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6E54F5" w:rsidRPr="0004282A" w14:paraId="690BC1FE" w14:textId="77777777" w:rsidTr="00A26F72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B7DAB6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04282A" w14:paraId="4F5BAD82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E34EFB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CBB9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04282A" w14:paraId="4E8CCC9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226950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D30FCB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1ABE2B2E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0F1C8850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75EC6D6E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11BF87B1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539CED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C0797F" w14:textId="0CFCF961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0EB4AC6D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2,561</w:t>
            </w:r>
          </w:p>
        </w:tc>
        <w:tc>
          <w:tcPr>
            <w:tcW w:w="236" w:type="dxa"/>
            <w:vAlign w:val="bottom"/>
          </w:tcPr>
          <w:p w14:paraId="353D95D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7D651726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</w:tcPr>
          <w:p w14:paraId="1BB610F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1119858F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00654F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F65F7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7F5EF39C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2,561</w:t>
            </w:r>
          </w:p>
        </w:tc>
        <w:tc>
          <w:tcPr>
            <w:tcW w:w="236" w:type="dxa"/>
            <w:vAlign w:val="bottom"/>
          </w:tcPr>
          <w:p w14:paraId="0F346DC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531F4D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82FCA" w14:textId="75B22213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423F1" w:rsidRPr="0004282A" w14:paraId="209B4B78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13DFC5E8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61298C" w14:textId="0BCE4BD5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0A2F01AF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AC8644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02ED35D0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44C9DE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7BC550E9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A03C63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DD876E3" w14:textId="06EB7093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174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35DAD9E1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174</w:t>
            </w:r>
          </w:p>
        </w:tc>
        <w:tc>
          <w:tcPr>
            <w:tcW w:w="236" w:type="dxa"/>
            <w:vAlign w:val="bottom"/>
          </w:tcPr>
          <w:p w14:paraId="14DC2AA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44479329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6B31CD1E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194</w:t>
            </w:r>
          </w:p>
        </w:tc>
        <w:tc>
          <w:tcPr>
            <w:tcW w:w="236" w:type="dxa"/>
            <w:vAlign w:val="bottom"/>
          </w:tcPr>
          <w:p w14:paraId="6EBCF96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22AD3B08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vAlign w:val="bottom"/>
          </w:tcPr>
          <w:p w14:paraId="5314633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5154B120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1,198</w:t>
            </w:r>
          </w:p>
        </w:tc>
        <w:tc>
          <w:tcPr>
            <w:tcW w:w="236" w:type="dxa"/>
            <w:vAlign w:val="bottom"/>
          </w:tcPr>
          <w:p w14:paraId="1FDB1A0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522EE0E5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1423F1" w:rsidRPr="0004282A" w14:paraId="378DC9F8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0E5EB274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1D304D0" w14:textId="41723908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48605FA1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5D8709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72D16451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CA189B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7912CC55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53980D2" w14:textId="3663EF4F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6A0FDC1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B5C75" w14:textId="4F977F91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868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684BAC03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6" w:type="dxa"/>
            <w:vAlign w:val="bottom"/>
          </w:tcPr>
          <w:p w14:paraId="72FFC67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08E56344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40CA2556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25A107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012E3C0C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3FDCB8A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46BB9455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1,668</w:t>
            </w:r>
          </w:p>
        </w:tc>
        <w:tc>
          <w:tcPr>
            <w:tcW w:w="236" w:type="dxa"/>
            <w:vAlign w:val="bottom"/>
          </w:tcPr>
          <w:p w14:paraId="595D7D6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6818371B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</w:tr>
      <w:tr w:rsidR="001423F1" w:rsidRPr="0004282A" w14:paraId="6646FE1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61F0BFC4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943F2ED" w14:textId="622AED96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7E5CD7D4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13025C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4B1C8BBE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7EDDA02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6135CFF0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991123B" w14:textId="03819696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D75628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B51FA56" w14:textId="0205CAB3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4D0539A6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631DD33C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57B81545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7DD51953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5FB4D6CE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6AE67F4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4A0A68BB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1423F1" w:rsidRPr="0004282A" w14:paraId="20EEEFB1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199F928E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116596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6325623" w14:textId="5C13701D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9C35419" w14:textId="77777777" w:rsidR="000800CD" w:rsidRPr="0004282A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76B7D934" w:rsidR="005B5607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36" w:type="dxa"/>
            <w:vAlign w:val="bottom"/>
          </w:tcPr>
          <w:p w14:paraId="1F0F94F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225DC14" w14:textId="763EA400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4178BCA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68771C27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82C635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71C060B" w14:textId="29EC88CE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920BA9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AB3FB86" w14:textId="77777777" w:rsidR="000800CD" w:rsidRPr="0004282A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4CB1DBDA" w:rsidR="0028709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F718F0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61F19AEE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228</w:t>
            </w:r>
          </w:p>
        </w:tc>
        <w:tc>
          <w:tcPr>
            <w:tcW w:w="236" w:type="dxa"/>
            <w:vAlign w:val="bottom"/>
          </w:tcPr>
          <w:p w14:paraId="684351B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0A3D9318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815A850" w14:textId="77777777" w:rsidR="000800CD" w:rsidRPr="0004282A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6435531E" w:rsidR="0028709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36" w:type="dxa"/>
            <w:vAlign w:val="bottom"/>
          </w:tcPr>
          <w:p w14:paraId="21D51ED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26A127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4B76334B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36" w:type="dxa"/>
            <w:vAlign w:val="bottom"/>
          </w:tcPr>
          <w:p w14:paraId="2980E98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37C2135" w14:textId="77777777" w:rsidR="000800CD" w:rsidRPr="0004282A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63B2FB44" w:rsidR="0028709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1,514</w:t>
            </w:r>
          </w:p>
        </w:tc>
        <w:tc>
          <w:tcPr>
            <w:tcW w:w="236" w:type="dxa"/>
            <w:vAlign w:val="bottom"/>
          </w:tcPr>
          <w:p w14:paraId="0908053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50BD07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6A00E0A9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1,526</w:t>
            </w:r>
          </w:p>
        </w:tc>
      </w:tr>
      <w:tr w:rsidR="001423F1" w:rsidRPr="0004282A" w14:paraId="28C8BBB4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6791D894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C0C625" w14:textId="71FA3949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4EE82316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74CC05E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10C58DAF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" w:type="dxa"/>
          </w:tcPr>
          <w:p w14:paraId="029A4AF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3C7FE893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0778D6A6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C46F11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145589EE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0F8B45F0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4EF3108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25ACA5D5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5C65EF2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616DFD88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337A7A1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44F833E3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28709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48D739C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75EF61FA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vAlign w:val="bottom"/>
          </w:tcPr>
          <w:p w14:paraId="07BEE96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105EDDD0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36" w:type="dxa"/>
            <w:vAlign w:val="bottom"/>
          </w:tcPr>
          <w:p w14:paraId="0049234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6EED40AF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</w:tr>
      <w:tr w:rsidR="001423F1" w:rsidRPr="0004282A" w14:paraId="40E3C602" w14:textId="77777777" w:rsidTr="00A26F72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5D84DA3C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52C4F3D" w14:textId="60EDBAC4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683D03D6" w:rsidR="001423F1" w:rsidRPr="0004282A" w:rsidRDefault="005B560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09EEA79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4A7F85BC" w:rsidR="001423F1" w:rsidRPr="0004282A" w:rsidRDefault="00344217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9" w:type="dxa"/>
          </w:tcPr>
          <w:p w14:paraId="6F049F1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63494585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2352656C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227816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2238AA88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1,285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2589FEDA" w:rsidR="001423F1" w:rsidRPr="0004282A" w:rsidRDefault="0097006C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1,467</w:t>
            </w:r>
          </w:p>
        </w:tc>
        <w:tc>
          <w:tcPr>
            <w:tcW w:w="236" w:type="dxa"/>
            <w:vAlign w:val="bottom"/>
          </w:tcPr>
          <w:p w14:paraId="5EB4591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3088F486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2,574</w:t>
            </w:r>
          </w:p>
        </w:tc>
        <w:tc>
          <w:tcPr>
            <w:tcW w:w="236" w:type="dxa"/>
            <w:vAlign w:val="bottom"/>
          </w:tcPr>
          <w:p w14:paraId="5F02510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2ECFA11A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36" w:type="dxa"/>
          </w:tcPr>
          <w:p w14:paraId="353C80B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150A66A8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518</w:t>
            </w:r>
          </w:p>
        </w:tc>
        <w:tc>
          <w:tcPr>
            <w:tcW w:w="236" w:type="dxa"/>
            <w:vAlign w:val="bottom"/>
          </w:tcPr>
          <w:p w14:paraId="03CFE19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14F6BEE1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6A73BAD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5464F9E1" w:rsidR="001423F1" w:rsidRPr="0004282A" w:rsidRDefault="0028709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7,992</w:t>
            </w:r>
          </w:p>
        </w:tc>
        <w:tc>
          <w:tcPr>
            <w:tcW w:w="236" w:type="dxa"/>
            <w:vAlign w:val="bottom"/>
          </w:tcPr>
          <w:p w14:paraId="267C614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6424573A" w:rsidR="001423F1" w:rsidRPr="0004282A" w:rsidRDefault="005300D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7,978</w:t>
            </w:r>
          </w:p>
        </w:tc>
      </w:tr>
      <w:tr w:rsidR="006E54F5" w:rsidRPr="0004282A" w14:paraId="1E08B017" w14:textId="77777777" w:rsidTr="00A26F72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97C27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A20C566" w14:textId="77777777" w:rsidR="001423F1" w:rsidRPr="0004282A" w:rsidRDefault="001423F1"/>
    <w:p w14:paraId="5641DB3B" w14:textId="77777777" w:rsidR="001423F1" w:rsidRPr="0004282A" w:rsidRDefault="001423F1"/>
    <w:p w14:paraId="378445F8" w14:textId="77777777" w:rsidR="001423F1" w:rsidRPr="0004282A" w:rsidRDefault="001423F1"/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AC285A" w:rsidRPr="0004282A" w14:paraId="3FBEB405" w14:textId="77777777" w:rsidTr="00C62EC9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BC355C7" w14:textId="70254368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5B6879" w:rsidRPr="0004282A" w14:paraId="577E2F0F" w14:textId="77777777" w:rsidTr="0028266E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E4C9591" w14:textId="0EBC2E8A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FB1728"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noWrap/>
            <w:vAlign w:val="bottom"/>
          </w:tcPr>
          <w:p w14:paraId="3D5BF2EB" w14:textId="31ABC42A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noWrap/>
            <w:vAlign w:val="bottom"/>
          </w:tcPr>
          <w:p w14:paraId="0B82F5BE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08BD74DB" w14:textId="5306B306" w:rsidR="005B6879" w:rsidRPr="0004282A" w:rsidRDefault="005B6879" w:rsidP="005B687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738B5D8" w14:textId="77777777" w:rsidR="005B6879" w:rsidRPr="0004282A" w:rsidRDefault="005B6879" w:rsidP="005B687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2" w:type="dxa"/>
            <w:gridSpan w:val="3"/>
            <w:noWrap/>
            <w:vAlign w:val="bottom"/>
          </w:tcPr>
          <w:p w14:paraId="10BC2374" w14:textId="048FBBB4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noWrap/>
            <w:vAlign w:val="bottom"/>
          </w:tcPr>
          <w:p w14:paraId="1CA8CA25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noWrap/>
            <w:vAlign w:val="bottom"/>
          </w:tcPr>
          <w:p w14:paraId="66B853FE" w14:textId="66AA5BF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vAlign w:val="bottom"/>
          </w:tcPr>
          <w:p w14:paraId="487B2A96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3E34BE1C" w14:textId="7B3FE5E9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สายธุรกิจเทรดดิ้ง</w:t>
            </w:r>
          </w:p>
        </w:tc>
        <w:tc>
          <w:tcPr>
            <w:tcW w:w="236" w:type="dxa"/>
          </w:tcPr>
          <w:p w14:paraId="086DFBD6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</w:tcPr>
          <w:p w14:paraId="410DB585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</w:t>
            </w:r>
          </w:p>
          <w:p w14:paraId="2AA231B7" w14:textId="552572AE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2B5A12CC" w14:textId="77777777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3B877AC8" w14:textId="711E6C86" w:rsidR="005B6879" w:rsidRPr="0004282A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AC285A" w:rsidRPr="0004282A" w14:paraId="19E6B041" w14:textId="77777777" w:rsidTr="009B0C92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3FF4E6BD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B1728"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Pr="0004282A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ายน</w:t>
            </w:r>
          </w:p>
        </w:tc>
        <w:tc>
          <w:tcPr>
            <w:tcW w:w="704" w:type="dxa"/>
            <w:noWrap/>
          </w:tcPr>
          <w:p w14:paraId="39289C8F" w14:textId="1D4D3D2B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660ADDFB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37305764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</w:tcPr>
          <w:p w14:paraId="0615BA4C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549556B7" w:rsidR="00AC285A" w:rsidRPr="0004282A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CC6CC3D" w14:textId="77777777" w:rsidR="00AC285A" w:rsidRPr="0004282A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002C9DF3" w:rsidR="00AC285A" w:rsidRPr="0004282A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40548A07" w14:textId="77777777" w:rsidR="00AC285A" w:rsidRPr="0004282A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4AB4233B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5E414F4B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7BB871DD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</w:tcPr>
          <w:p w14:paraId="331BD9E7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E833E38" w14:textId="6DF514EE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1BF6D93D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6E30F328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EC6840D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66ED39BE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09A5C8C3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35CD23BD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60844C3C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19E0CADA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5D130B2C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5FD2C1B8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D5711D7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335E9659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AC05E6F" w14:textId="77777777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4EBA9A64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AC285A" w:rsidRPr="0004282A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04282A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04282A" w14:paraId="2744656E" w14:textId="77777777" w:rsidTr="00A26F72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3E127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A57DA1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61EC99B8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36CFF9DC" w:rsidR="001423F1" w:rsidRPr="0004282A" w:rsidRDefault="003E4F8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</w:tcPr>
          <w:p w14:paraId="6F1C8D2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5B2E9DD3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237" w:type="dxa"/>
            <w:shd w:val="clear" w:color="auto" w:fill="auto"/>
            <w:noWrap/>
          </w:tcPr>
          <w:p w14:paraId="65FF973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1958B036" w14:textId="77C231FC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A6CC6E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268604DE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" w:type="dxa"/>
          </w:tcPr>
          <w:p w14:paraId="59B1857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79171FA1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8A4A19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4413D323" w:rsidR="001423F1" w:rsidRPr="0004282A" w:rsidRDefault="00A35305" w:rsidP="00814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42BB65F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A44A84D" w14:textId="4E19465F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6" w:type="dxa"/>
            <w:noWrap/>
          </w:tcPr>
          <w:p w14:paraId="26F9627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52DEC913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36" w:type="dxa"/>
          </w:tcPr>
          <w:p w14:paraId="3C110ED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41FA1DF0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71CCDA6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hideMark/>
          </w:tcPr>
          <w:p w14:paraId="5AE2D969" w14:textId="21C3C639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BBB7C1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610BBFEA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1EB1E7C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shd w:val="clear" w:color="auto" w:fill="auto"/>
            <w:hideMark/>
          </w:tcPr>
          <w:p w14:paraId="2A16A0D4" w14:textId="79A9B730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124BA6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4B65CF12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83506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,8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83506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5EC0AE4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shd w:val="clear" w:color="auto" w:fill="auto"/>
            <w:hideMark/>
          </w:tcPr>
          <w:p w14:paraId="20EA91EB" w14:textId="0DD2AC53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A3530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,41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423F1" w:rsidRPr="0004282A" w14:paraId="35350203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43A00A8D" w:rsidR="001423F1" w:rsidRPr="0004282A" w:rsidRDefault="003E4F8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1,196</w:t>
            </w:r>
          </w:p>
        </w:tc>
        <w:tc>
          <w:tcPr>
            <w:tcW w:w="237" w:type="dxa"/>
            <w:noWrap/>
          </w:tcPr>
          <w:p w14:paraId="3CBC8FE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680B5C12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shd w:val="clear" w:color="auto" w:fill="auto"/>
            <w:noWrap/>
          </w:tcPr>
          <w:p w14:paraId="25626D9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1F04C" w14:textId="04C5D17E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673C7C4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60A1B388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239" w:type="dxa"/>
          </w:tcPr>
          <w:p w14:paraId="3357498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242F08F1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</w:tcPr>
          <w:p w14:paraId="08F981A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686A3B29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36" w:type="dxa"/>
            <w:noWrap/>
          </w:tcPr>
          <w:p w14:paraId="0C72C71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773AE914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14:paraId="29395DB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33350EFB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134F2F3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54466D93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4B81CB5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33215" w14:textId="4A5EA41F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7185292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3E8DAEB9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287</w:t>
            </w:r>
          </w:p>
        </w:tc>
        <w:tc>
          <w:tcPr>
            <w:tcW w:w="236" w:type="dxa"/>
          </w:tcPr>
          <w:p w14:paraId="566E0CA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949E0" w14:textId="410BACFB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A3530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EC3E7F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10A70595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4,157</w:t>
            </w:r>
          </w:p>
        </w:tc>
        <w:tc>
          <w:tcPr>
            <w:tcW w:w="236" w:type="dxa"/>
          </w:tcPr>
          <w:p w14:paraId="3FCC431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66E5F" w14:textId="63577CC1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4,568</w:t>
            </w:r>
            <w:r w:rsidR="001423F1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423F1" w:rsidRPr="0004282A" w14:paraId="0A1CFD11" w14:textId="77777777" w:rsidTr="00F200D6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289FFE82" w:rsidR="001423F1" w:rsidRPr="0004282A" w:rsidRDefault="003E4F8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E278140" w14:textId="7D446995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C966B5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FA7AA" w14:textId="46DCF35B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0092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724EBDC4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9" w:type="dxa"/>
          </w:tcPr>
          <w:p w14:paraId="3329BA9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220AA82B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13D3DE76" w14:textId="681889D5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20A0B0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04CE961F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1,285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6F8BB7B0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1,467</w:t>
            </w:r>
          </w:p>
        </w:tc>
        <w:tc>
          <w:tcPr>
            <w:tcW w:w="236" w:type="dxa"/>
            <w:vAlign w:val="bottom"/>
          </w:tcPr>
          <w:p w14:paraId="797ECF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5D546FC4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2,574</w:t>
            </w:r>
          </w:p>
        </w:tc>
        <w:tc>
          <w:tcPr>
            <w:tcW w:w="236" w:type="dxa"/>
            <w:vAlign w:val="bottom"/>
          </w:tcPr>
          <w:p w14:paraId="0A3B3E5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DD39F9F" w14:textId="30DF626B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="001423F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A9F4E9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468D1BC3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518</w:t>
            </w:r>
          </w:p>
        </w:tc>
        <w:tc>
          <w:tcPr>
            <w:tcW w:w="236" w:type="dxa"/>
            <w:vAlign w:val="bottom"/>
          </w:tcPr>
          <w:p w14:paraId="272BDD6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8DA828D" w14:textId="2738008F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680145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1423F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CF40E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0E746953" w:rsidR="001423F1" w:rsidRPr="0004282A" w:rsidRDefault="0088350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7,992</w:t>
            </w:r>
          </w:p>
        </w:tc>
        <w:tc>
          <w:tcPr>
            <w:tcW w:w="236" w:type="dxa"/>
            <w:vAlign w:val="bottom"/>
          </w:tcPr>
          <w:p w14:paraId="0217612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5F744F3" w14:textId="658E28CD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7,978</w:t>
            </w:r>
            <w:r w:rsidR="001423F1" w:rsidRPr="000428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423F1" w:rsidRPr="0004282A" w14:paraId="66DCB866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9BD57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88902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C44E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0721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A333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3D0D875E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67CC021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8ED995D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63E13325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7" w:type="dxa"/>
            <w:noWrap/>
          </w:tcPr>
          <w:p w14:paraId="71365F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102AAD2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42B0B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2C1EB03A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A3530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53079DD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4A34A6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765029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34C9AA3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</w:tcPr>
          <w:p w14:paraId="29D21F2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C83AA2" w14:textId="747D6892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9" w:type="dxa"/>
          </w:tcPr>
          <w:p w14:paraId="7D7E393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B048266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A4B525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467B380E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noWrap/>
          </w:tcPr>
          <w:p w14:paraId="4A54036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A0C55D3" w14:textId="2068420E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</w:tcPr>
          <w:p w14:paraId="3645408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D81C4B4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99457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1E9580EC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(24)</w:t>
            </w:r>
          </w:p>
        </w:tc>
        <w:tc>
          <w:tcPr>
            <w:tcW w:w="236" w:type="dxa"/>
            <w:noWrap/>
          </w:tcPr>
          <w:p w14:paraId="6EC4193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EA2EC1" w14:textId="27A8B2F2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0C107BF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0689E1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6666755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31B51764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</w:tcPr>
          <w:p w14:paraId="3955037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44FC9" w14:textId="3CB89A29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A3530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1735B35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FFD8E" w14:textId="77777777" w:rsidR="00266DEB" w:rsidRPr="0004282A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3E228B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42893028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477F45A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E3AC5" w14:textId="13CE0ED1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77915C5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E3812F" w14:textId="77777777" w:rsidR="001C2134" w:rsidRPr="0004282A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FFA7AEA" w14:textId="77777777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5E8575BC" w:rsidR="00FA7E40" w:rsidRPr="0004282A" w:rsidRDefault="00FA7E4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36" w:type="dxa"/>
            <w:vAlign w:val="bottom"/>
          </w:tcPr>
          <w:p w14:paraId="310E245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731C7" w14:textId="009DB009" w:rsidR="001423F1" w:rsidRPr="0004282A" w:rsidRDefault="00A3530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191</w:t>
            </w:r>
          </w:p>
        </w:tc>
      </w:tr>
      <w:tr w:rsidR="001423F1" w:rsidRPr="0004282A" w14:paraId="62E439EE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51A1C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2EEFB4B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688F3A6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9C12EB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2997B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DAD352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8DCB01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55C78E4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7967316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01C9C593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AD3CD2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7503026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80308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3D1FE9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218B8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3F2804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2EF8A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A0623F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9E99E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7828D8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7C5BB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3BD870D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6E131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0EDF468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6A1758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B2740C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ED89C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CB95E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43578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D8192F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109D8A4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3CF3D586" w14:textId="1BF9756A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680145"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80145" w:rsidRPr="0004282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B1728"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กันย</w:t>
            </w:r>
            <w:r w:rsidRPr="0004282A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ายน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1534CB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B417C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F00DF6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87F99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E7E0684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3CCE3DF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64ECDC1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8386CF5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8D8F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968F73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ADFDCC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24BCA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166BCD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668F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2A8225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3B10A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2FFB438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59FF3C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78A18A4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84355D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7A41A11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CD530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59F740E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82E14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09FD9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529A1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6EE577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04282A" w14:paraId="59519CD4" w14:textId="77777777" w:rsidTr="005C098E">
        <w:trPr>
          <w:trHeight w:val="20"/>
        </w:trPr>
        <w:tc>
          <w:tcPr>
            <w:tcW w:w="2411" w:type="dxa"/>
            <w:noWrap/>
            <w:vAlign w:val="bottom"/>
          </w:tcPr>
          <w:p w14:paraId="06CDB14A" w14:textId="2443416E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680145"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04282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1716E9" w14:textId="5F589C5A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2,767</w:t>
            </w:r>
          </w:p>
        </w:tc>
        <w:tc>
          <w:tcPr>
            <w:tcW w:w="237" w:type="dxa"/>
            <w:noWrap/>
            <w:vAlign w:val="bottom"/>
          </w:tcPr>
          <w:p w14:paraId="3CD6B6D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3254C4" w14:textId="29708F9E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2,674</w:t>
            </w:r>
          </w:p>
        </w:tc>
        <w:tc>
          <w:tcPr>
            <w:tcW w:w="237" w:type="dxa"/>
            <w:noWrap/>
            <w:vAlign w:val="bottom"/>
          </w:tcPr>
          <w:p w14:paraId="69EAAF2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</w:tcPr>
          <w:p w14:paraId="6B4F5897" w14:textId="19E25FE9" w:rsidR="001423F1" w:rsidRPr="0004282A" w:rsidRDefault="00FB38F3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</w:t>
            </w:r>
            <w:r w:rsidR="002A500B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36" w:type="dxa"/>
          </w:tcPr>
          <w:p w14:paraId="5E0693BD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E8F4E" w14:textId="70F294CA" w:rsidR="001423F1" w:rsidRPr="0004282A" w:rsidRDefault="002851E2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1,492</w:t>
            </w:r>
          </w:p>
        </w:tc>
        <w:tc>
          <w:tcPr>
            <w:tcW w:w="239" w:type="dxa"/>
          </w:tcPr>
          <w:p w14:paraId="6FAC6E69" w14:textId="77777777" w:rsidR="001423F1" w:rsidRPr="0004282A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14B27F" w14:textId="79709E9E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14:paraId="461091D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B6FD69" w14:textId="4905EEF7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14:paraId="7B2449A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29B74D" w14:textId="2843F093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1,762</w:t>
            </w:r>
          </w:p>
        </w:tc>
        <w:tc>
          <w:tcPr>
            <w:tcW w:w="236" w:type="dxa"/>
            <w:noWrap/>
            <w:vAlign w:val="bottom"/>
          </w:tcPr>
          <w:p w14:paraId="6D69CAB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9345E6" w14:textId="34F09815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1,676</w:t>
            </w:r>
          </w:p>
        </w:tc>
        <w:tc>
          <w:tcPr>
            <w:tcW w:w="236" w:type="dxa"/>
            <w:vAlign w:val="bottom"/>
          </w:tcPr>
          <w:p w14:paraId="42ED33A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</w:tcPr>
          <w:p w14:paraId="20E2DF11" w14:textId="734C3BAB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1,648</w:t>
            </w:r>
          </w:p>
        </w:tc>
        <w:tc>
          <w:tcPr>
            <w:tcW w:w="236" w:type="dxa"/>
          </w:tcPr>
          <w:p w14:paraId="3A94436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A910B" w14:textId="2C744DD0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15CB4FE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C522E4" w14:textId="6A21A957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968</w:t>
            </w:r>
          </w:p>
        </w:tc>
        <w:tc>
          <w:tcPr>
            <w:tcW w:w="236" w:type="dxa"/>
            <w:vAlign w:val="bottom"/>
          </w:tcPr>
          <w:p w14:paraId="2CD853B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0EAAE" w14:textId="5BB31F36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  <w:vAlign w:val="bottom"/>
          </w:tcPr>
          <w:p w14:paraId="5E07BC1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C7EF56" w14:textId="3A9CC01B" w:rsidR="001423F1" w:rsidRPr="0004282A" w:rsidRDefault="00FB38F3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9,1</w:t>
            </w:r>
            <w:r w:rsidR="00680145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="002A500B"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3635A86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8B7D45" w14:textId="12043569" w:rsidR="001423F1" w:rsidRPr="0004282A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428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9,152</w:t>
            </w:r>
          </w:p>
        </w:tc>
      </w:tr>
      <w:tr w:rsidR="006E54F5" w:rsidRPr="0004282A" w14:paraId="79D87E25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2AFA45E9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58CDC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DAB50B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4601C7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632022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4788D5ED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83BD70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44075172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7CC617F" w14:textId="77777777" w:rsidR="006E54F5" w:rsidRPr="0004282A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C5323C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24ED4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AEBF1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7E4AABF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A77246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BB5031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002F10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1A225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27A395C2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B4F18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3DA23E1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4590A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488AF5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07A6E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9BCEB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155ABEE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897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F2DF44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6BE90D" w14:textId="77777777" w:rsidR="006E54F5" w:rsidRPr="0004282A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82F9031" w14:textId="77777777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AC8AD2" w14:textId="77777777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E4C28D" w14:textId="77777777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5DBC92" w14:textId="77777777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A23C53B" w:rsidR="006E54F5" w:rsidRPr="0004282A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04282A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04282A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94EF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84B514B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04282A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CD36" w14:textId="6C1D2C96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680145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074A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2C4EC8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5E656F" w14:textId="479AACE9" w:rsidR="00536480" w:rsidRPr="0004282A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6644D6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56BCD10" w14:textId="4EA2D65E" w:rsidR="00536480" w:rsidRPr="0004282A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36480" w:rsidRPr="0004282A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AD3D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2841C05F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04282A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70E4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067D170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04282A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77C27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C2A8CE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D2A8FF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AA2764" w14:textId="77777777" w:rsidR="00536480" w:rsidRPr="0004282A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4282A" w14:paraId="43A270C9" w14:textId="77777777" w:rsidTr="0054373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E6A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C0C321D" w14:textId="7776EB47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51190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7AEB6B2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479E712" w14:textId="61BEE39F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C25102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</w:t>
            </w:r>
          </w:p>
        </w:tc>
      </w:tr>
      <w:tr w:rsidR="001423F1" w:rsidRPr="0004282A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A14A" w14:textId="494A823A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  <w:shd w:val="clear" w:color="auto" w:fill="auto"/>
          </w:tcPr>
          <w:p w14:paraId="70B17EA7" w14:textId="039DE001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6454C6A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355C36B" w14:textId="74708489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C25102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1423F1" w:rsidRPr="0004282A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732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75377620" w14:textId="6739339A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51190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BBB23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AB0ED48" w14:textId="243D436C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C25102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95</w:t>
            </w:r>
          </w:p>
        </w:tc>
      </w:tr>
      <w:tr w:rsidR="001423F1" w:rsidRPr="0004282A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8D36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724F3432" w14:textId="79B6F883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924B5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E620985" w14:textId="6A1BE8C7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1423F1" w:rsidRPr="0004282A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6957" w14:textId="1379F8CD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84DE8E7" w14:textId="4F53EAF1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9C1D24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FECA588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97346A" w14:textId="60F2CE47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</w:t>
            </w:r>
          </w:p>
        </w:tc>
      </w:tr>
      <w:tr w:rsidR="001423F1" w:rsidRPr="0004282A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E36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7716" w14:textId="7B7E748F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="009C1D24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46E3A2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5FC9" w14:textId="5BC7C313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964</w:t>
            </w:r>
          </w:p>
        </w:tc>
      </w:tr>
      <w:tr w:rsidR="001423F1" w:rsidRPr="0004282A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DF2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1854F531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4F2A7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0E1D3D5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4282A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32B5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060EF5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1CBCA0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212806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4282A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390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047D77A" w14:textId="03E83B32" w:rsidR="001423F1" w:rsidRPr="0004282A" w:rsidRDefault="009C1D2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F22288E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C7AA321" w14:textId="70ADB187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499</w:t>
            </w:r>
          </w:p>
        </w:tc>
      </w:tr>
      <w:tr w:rsidR="001423F1" w:rsidRPr="0004282A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4DA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BC61B2" w14:textId="55144271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51190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59FCD0B0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2DEE6C6" w14:textId="7D78E093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465</w:t>
            </w:r>
          </w:p>
        </w:tc>
      </w:tr>
      <w:tr w:rsidR="001423F1" w:rsidRPr="0004282A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C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CE2F6" w14:textId="7034BB28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="009C1D24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4EBAEF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0B07" w14:textId="6C04D9AA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964</w:t>
            </w:r>
          </w:p>
        </w:tc>
      </w:tr>
    </w:tbl>
    <w:p w14:paraId="6993581C" w14:textId="05B93538" w:rsidR="005941A6" w:rsidRPr="0004282A" w:rsidRDefault="005941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1423F1" w:rsidRPr="0004282A" w14:paraId="153DD7E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C5A4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06BDE5A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1423F1" w:rsidRPr="0004282A" w14:paraId="31B35AE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44B0" w14:textId="5F192498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9074A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680145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074A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A7B4E8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D3FF1F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CEF4191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1423F1" w:rsidRPr="0004282A" w14:paraId="57FBACFF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21F50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4681507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1423F1" w:rsidRPr="0004282A" w14:paraId="238D2032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88B6D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779B7CD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4282A" w14:paraId="6C0B2E4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E724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E684D22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63F156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2E3DF1" w14:textId="77777777" w:rsidR="001423F1" w:rsidRPr="0004282A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4282A" w14:paraId="4C9D0B7A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3614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0F9553D" w14:textId="5390CECE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847D2EF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674097F" w14:textId="5B3A03F3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1423F1" w:rsidRPr="0004282A" w14:paraId="60CAB7C9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25F5" w14:textId="2DBA0A2F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  <w:shd w:val="clear" w:color="auto" w:fill="auto"/>
          </w:tcPr>
          <w:p w14:paraId="6292EB4A" w14:textId="3070EF10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9595412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2FAF661" w14:textId="6DBD6770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122</w:t>
            </w:r>
          </w:p>
        </w:tc>
      </w:tr>
      <w:tr w:rsidR="001423F1" w:rsidRPr="0004282A" w14:paraId="1CEAFC2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7DF9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0D629F23" w14:textId="017E5549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7FC7DA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022AA46" w14:textId="66F93BD2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1,164</w:t>
            </w:r>
          </w:p>
        </w:tc>
      </w:tr>
      <w:tr w:rsidR="001423F1" w:rsidRPr="0004282A" w14:paraId="78135B4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7100B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3E8F6D95" w14:textId="5020E57E" w:rsidR="001423F1" w:rsidRPr="0004282A" w:rsidRDefault="00680145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="00B51190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F6BC313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0427707F" w14:textId="38D39A66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1423F1" w:rsidRPr="0004282A" w14:paraId="24FEE7C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93E7" w14:textId="4A72B5EC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6B3C7FA" w14:textId="2E912F1E" w:rsidR="001423F1" w:rsidRPr="0004282A" w:rsidRDefault="00CA38A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1A0BB17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DA3EE6F" w14:textId="272532CE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254</w:t>
            </w:r>
          </w:p>
        </w:tc>
      </w:tr>
      <w:tr w:rsidR="001423F1" w:rsidRPr="0004282A" w14:paraId="4A3EA9E5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78E7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4330D" w14:textId="5CA5B9BE" w:rsidR="001423F1" w:rsidRPr="0004282A" w:rsidRDefault="00B51190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CA38AF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2873A3D" w14:textId="77777777" w:rsidR="001423F1" w:rsidRPr="0004282A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1F8B3" w14:textId="3DECCE78" w:rsidR="001423F1" w:rsidRPr="0004282A" w:rsidRDefault="00C2510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2,9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</w:tbl>
    <w:p w14:paraId="0D429763" w14:textId="77777777" w:rsidR="001423F1" w:rsidRPr="0004282A" w:rsidRDefault="001423F1"/>
    <w:p w14:paraId="4EB65BAC" w14:textId="77777777" w:rsidR="001423F1" w:rsidRPr="0004282A" w:rsidRDefault="001423F1"/>
    <w:p w14:paraId="44E7C3DB" w14:textId="77777777" w:rsidR="001423F1" w:rsidRPr="0004282A" w:rsidRDefault="001423F1"/>
    <w:p w14:paraId="0A517164" w14:textId="77777777" w:rsidR="001423F1" w:rsidRPr="0004282A" w:rsidRDefault="001423F1"/>
    <w:p w14:paraId="7177D215" w14:textId="77777777" w:rsidR="001423F1" w:rsidRPr="0004282A" w:rsidRDefault="001423F1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8735E5" w:rsidRPr="0004282A" w14:paraId="02036E7F" w14:textId="77777777" w:rsidTr="0074356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88FE1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BDDAB59" w14:textId="14BF85C2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8735E5" w:rsidRPr="0004282A" w14:paraId="6DAB91D4" w14:textId="77777777" w:rsidTr="00FA27DC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530C7" w14:textId="2E2650AB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9074A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680145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074A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2AD2B7E" w14:textId="255BFAB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6A5B83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3458928" w14:textId="674D8CCA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735E5" w:rsidRPr="0004282A" w14:paraId="59C1CAE3" w14:textId="77777777" w:rsidTr="001F18CD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386DA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3062CF91" w14:textId="30F26EA0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4282A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8735E5" w:rsidRPr="0004282A" w14:paraId="2083A37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2A6AC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8B0F897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3D9D1D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EC1165D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735E5" w:rsidRPr="0004282A" w14:paraId="5051DC19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B542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2933A04F" w14:textId="6396F06B" w:rsidR="008735E5" w:rsidRPr="0004282A" w:rsidRDefault="00B51190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1,52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99CFF0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3CB10D6" w14:textId="407EB6EE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C25102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564</w:t>
            </w:r>
          </w:p>
        </w:tc>
      </w:tr>
      <w:tr w:rsidR="008735E5" w:rsidRPr="0004282A" w14:paraId="570C4EB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59CBF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E0B3A49" w14:textId="50985389" w:rsidR="008735E5" w:rsidRPr="0004282A" w:rsidRDefault="00B51190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5FC7AF66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AA0D4B1" w14:textId="6EC7E314" w:rsidR="008735E5" w:rsidRPr="0004282A" w:rsidRDefault="00C25102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680145"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  <w:r w:rsidRPr="0004282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71</w:t>
            </w:r>
          </w:p>
        </w:tc>
      </w:tr>
      <w:tr w:rsidR="008735E5" w:rsidRPr="0004282A" w14:paraId="5F985B17" w14:textId="77777777" w:rsidTr="001423F1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46FBE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F746A" w14:textId="3AACA734" w:rsidR="008735E5" w:rsidRPr="0004282A" w:rsidRDefault="00B51190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="00CA38AF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211B650" w14:textId="77777777" w:rsidR="008735E5" w:rsidRPr="0004282A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F08E" w14:textId="2250BC53" w:rsidR="008735E5" w:rsidRPr="0004282A" w:rsidRDefault="00C25102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2,9</w:t>
            </w:r>
            <w:r w:rsidR="00680145"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04282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</w:tbl>
    <w:p w14:paraId="64095A15" w14:textId="77777777" w:rsidR="001423F1" w:rsidRPr="0004282A" w:rsidRDefault="001423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04282A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04282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04282A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04282A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04282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04282A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04282A" w14:paraId="64B5220A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04282A" w14:paraId="22FB9A29" w14:textId="77777777" w:rsidTr="001F1C64">
        <w:trPr>
          <w:trHeight w:val="43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04282A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04282A" w14:paraId="67BB910D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02B5F67A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80145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04282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C25102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กันย</w:t>
            </w:r>
            <w:r w:rsidR="002C4EC8" w:rsidRPr="0004282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ายน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33FE6EB5" w:rsidR="00FE00F7" w:rsidRPr="0004282A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0428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1F2FBEB8" w:rsidR="00FE00F7" w:rsidRPr="0004282A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0428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720E89E1" w:rsidR="00FE00F7" w:rsidRPr="0004282A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0428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6835AEA4" w:rsidR="00FE00F7" w:rsidRPr="0004282A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0428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00F7" w:rsidRPr="0004282A" w14:paraId="7DE86887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04282A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2FF" w:rsidRPr="0004282A" w14:paraId="174B290B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FFDF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3C835A94" w:rsidR="00EF62FF" w:rsidRPr="0004282A" w:rsidRDefault="00680145" w:rsidP="00D6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="009171D8" w:rsidRPr="0004282A">
              <w:rPr>
                <w:rFonts w:ascii="Angsana New" w:hAnsi="Angsana New"/>
                <w:sz w:val="30"/>
                <w:szCs w:val="30"/>
              </w:rPr>
              <w:t>,18</w:t>
            </w:r>
            <w:r w:rsidRPr="000428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2BB5FC11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2,</w:t>
            </w:r>
            <w:r w:rsidR="00D251ED" w:rsidRPr="0004282A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D2B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D9ED" w14:textId="03671915" w:rsidR="00EF62FF" w:rsidRPr="0004282A" w:rsidRDefault="00504DF5" w:rsidP="00D6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28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FC5C" w14:textId="064DBC2F" w:rsidR="00EF62FF" w:rsidRPr="0004282A" w:rsidRDefault="00D251ED" w:rsidP="00A26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F62FF" w:rsidRPr="0004282A" w14:paraId="3F283356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6BCEEFD8" w:rsidR="00EF62FF" w:rsidRPr="0004282A" w:rsidRDefault="009171D8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08137ACC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(1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137E3C46" w:rsidR="00EF62FF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52DB574D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D251ED" w:rsidRPr="0004282A">
              <w:rPr>
                <w:rFonts w:ascii="Angsana New" w:hAnsi="Angsana New"/>
                <w:sz w:val="30"/>
                <w:szCs w:val="30"/>
              </w:rPr>
              <w:t>18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62FF" w:rsidRPr="0004282A" w14:paraId="181E16F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2FF" w:rsidRPr="0004282A" w14:paraId="70A5224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7CD42F1F" w:rsidR="00EF62FF" w:rsidRPr="0004282A" w:rsidRDefault="009171D8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2733879C" w:rsidR="00EF62FF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6CDB03B9" w:rsidR="00EF62FF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61C392BF" w:rsidR="00EF62FF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F62FF" w:rsidRPr="0004282A" w14:paraId="06E1A9F8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7320A9A0" w:rsidR="00EF62FF" w:rsidRPr="0004282A" w:rsidRDefault="009171D8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64E7DBE4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35511893" w:rsidR="00EF62FF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4B840C1A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(8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51ED" w:rsidRPr="0004282A" w14:paraId="1E97D39E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97663E" w14:textId="389AB29D" w:rsidR="00D251ED" w:rsidRPr="0004282A" w:rsidRDefault="00DC1774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04282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 w:rsidRPr="0004282A">
              <w:rPr>
                <w:rFonts w:ascii="Angsana New" w:hAnsi="Angsana New"/>
                <w:sz w:val="30"/>
                <w:szCs w:val="30"/>
              </w:rPr>
              <w:t>TFRS 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C0B36E8" w14:textId="77777777" w:rsidR="00D251ED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</w:p>
          <w:p w14:paraId="433A2D14" w14:textId="25460F8A" w:rsidR="009171D8" w:rsidRPr="0004282A" w:rsidRDefault="009171D8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9E02D9C" w14:textId="77777777" w:rsidR="00D251ED" w:rsidRPr="0004282A" w:rsidRDefault="00D251ED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E293A7" w14:textId="77777777" w:rsidR="00F4199B" w:rsidRPr="0004282A" w:rsidRDefault="00F4199B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  <w:p w14:paraId="18428F3E" w14:textId="314734C7" w:rsidR="003A0EF3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7E01A2" w14:textId="77777777" w:rsidR="00D251ED" w:rsidRPr="0004282A" w:rsidRDefault="00D251ED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3B6054" w14:textId="77777777" w:rsidR="00D251ED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191181F7" w14:textId="6EEB3F59" w:rsidR="00504DF5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FB3999A" w14:textId="77777777" w:rsidR="00D251ED" w:rsidRPr="0004282A" w:rsidRDefault="00D251ED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9D14347" w14:textId="77777777" w:rsidR="00F4199B" w:rsidRPr="0004282A" w:rsidRDefault="00F4199B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8187D9D" w14:textId="295E0231" w:rsidR="003A0EF3" w:rsidRPr="0004282A" w:rsidRDefault="0068014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62FF" w:rsidRPr="0004282A" w14:paraId="129B4119" w14:textId="77777777" w:rsidTr="00B01B1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0BCEEFE3" w:rsidR="00EF62FF" w:rsidRPr="0004282A" w:rsidRDefault="009171D8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50B23A0D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1CD16698" w:rsidR="00EF62FF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5165F9D5" w:rsidR="00EF62FF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EF62FF" w:rsidRPr="0004282A" w14:paraId="43FC90A8" w14:textId="77777777" w:rsidTr="00B01B1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20DD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4E53238C" w:rsidR="00EF62FF" w:rsidRPr="0004282A" w:rsidRDefault="0068014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171D8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171D8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4F7BDE2A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251ED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51ED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E1A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8BFC8" w14:textId="0D178F43" w:rsidR="00EF62FF" w:rsidRPr="0004282A" w:rsidRDefault="00504DF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20E4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0DAAF23F" w:rsidR="00EF62FF" w:rsidRPr="0004282A" w:rsidRDefault="00D251ED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7C396D5A" w14:textId="77777777" w:rsidR="00EF62FF" w:rsidRPr="0004282A" w:rsidRDefault="00EF62FF" w:rsidP="00EF0DA5">
      <w:pPr>
        <w:rPr>
          <w:rFonts w:asciiTheme="majorBidi" w:hAnsiTheme="majorBidi" w:cstheme="majorBidi"/>
          <w:sz w:val="30"/>
          <w:szCs w:val="30"/>
        </w:rPr>
      </w:pPr>
    </w:p>
    <w:p w14:paraId="393848BA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3301B57F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07E947BE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7DC38015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69EF2978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5FB891F3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33536C98" w14:textId="77777777" w:rsidR="00013103" w:rsidRPr="0004282A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984"/>
        <w:gridCol w:w="255"/>
        <w:gridCol w:w="1016"/>
        <w:gridCol w:w="255"/>
        <w:gridCol w:w="984"/>
        <w:gridCol w:w="261"/>
        <w:gridCol w:w="1016"/>
      </w:tblGrid>
      <w:tr w:rsidR="00EF62FF" w:rsidRPr="0004282A" w14:paraId="52350332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B9B455F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C121A7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62FF" w:rsidRPr="0004282A" w14:paraId="3A125D72" w14:textId="77777777" w:rsidTr="002B1B92">
        <w:trPr>
          <w:trHeight w:val="434"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6C874FF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D40B0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788EA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07C3ED8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3A309" w14:textId="77777777" w:rsidR="00EF62FF" w:rsidRPr="0004282A" w:rsidRDefault="00EF62FF" w:rsidP="002B1B9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EF62FF" w:rsidRPr="0004282A" w14:paraId="7B40C225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D97BBB3" w14:textId="78F024BB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25102"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80145"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04282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25102"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04282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08A155" w14:textId="307CC89F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223BE0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3600647" w14:textId="707EBFC9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5DD75B0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F894A3" w14:textId="4E8177C3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6B17CB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97C93D9" w14:textId="38832A8F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428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62FF" w:rsidRPr="0004282A" w14:paraId="3AA39E60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E650F3B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064C23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2FF" w:rsidRPr="0004282A" w14:paraId="45FDCB2E" w14:textId="77777777" w:rsidTr="00F63609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A38A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31B6BB" w14:textId="2A1D4C8D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8,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93BF65C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C66D367" w14:textId="77590847" w:rsidR="00EF62FF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8,41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0828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DC66" w14:textId="5DB70E39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DE3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4D71" w14:textId="4F3B663A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1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EF62FF" w:rsidRPr="0004282A" w14:paraId="68686BF4" w14:textId="77777777" w:rsidTr="00F63609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4688977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6E6755" w14:textId="49CE5013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</w:rPr>
              <w:t>6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7EFE33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EAA799" w14:textId="37672F6E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4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Pr="0004282A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2C4D7B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A54AAA" w14:textId="5DFB39AC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(2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82E3393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F7D63BE" w14:textId="0D9B787C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1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62FF" w:rsidRPr="0004282A" w14:paraId="285B08D7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09025A1E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47E8A5" w14:textId="77777777" w:rsidR="00EF62FF" w:rsidRPr="0004282A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B4E12C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D2F5003" w14:textId="77777777" w:rsidR="00EF62FF" w:rsidRPr="0004282A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1D8D2F" w14:textId="77777777" w:rsidR="00EF62FF" w:rsidRPr="0004282A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BE14EC" w14:textId="77777777" w:rsidR="00EF62FF" w:rsidRPr="0004282A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2357B33" w14:textId="77777777" w:rsidR="00EF62FF" w:rsidRPr="0004282A" w:rsidRDefault="00EF62FF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28B8" w14:textId="77777777" w:rsidR="00EF62FF" w:rsidRPr="0004282A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2FF" w:rsidRPr="0004282A" w14:paraId="5B66E3A6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540D54A" w14:textId="77777777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3433D32" w14:textId="5A52354C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58F5B51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7AEF616" w14:textId="1A4A15AC" w:rsidR="00EF62FF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2384A8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A4F2A1" w14:textId="29A8A953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9FCDCE9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4B3A8FD" w14:textId="2F8DB860" w:rsidR="00EF62FF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5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62FF" w:rsidRPr="0004282A" w14:paraId="423C1F9A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5384D2B" w14:textId="77777777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539BF" w14:textId="4ECB6AB3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9B52708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5A74529" w14:textId="0A76A0BE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D14F50F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0A1F02" w14:textId="711D2FD5" w:rsidR="00EF62FF" w:rsidRPr="0004282A" w:rsidRDefault="005511F1" w:rsidP="00823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(258)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54728F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DBBA1D5" w14:textId="02B6CEF8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(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25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0EF3" w:rsidRPr="0004282A" w14:paraId="76FBC817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442F153" w14:textId="2648606D" w:rsidR="003A0EF3" w:rsidRPr="0004282A" w:rsidRDefault="003A0EF3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04282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 w:rsidRPr="0004282A">
              <w:rPr>
                <w:rFonts w:ascii="Angsana New" w:hAnsi="Angsana New"/>
                <w:sz w:val="30"/>
                <w:szCs w:val="30"/>
              </w:rPr>
              <w:t>TFRS 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28E008" w14:textId="77777777" w:rsidR="003A0EF3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730E035" w14:textId="01278ADF" w:rsidR="005511F1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163030" w14:textId="77777777" w:rsidR="003A0EF3" w:rsidRPr="0004282A" w:rsidRDefault="003A0EF3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519C4E" w14:textId="77777777" w:rsidR="003A0EF3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23438099" w14:textId="4CE63580" w:rsidR="003A0EF3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FA93B48" w14:textId="77777777" w:rsidR="003A0EF3" w:rsidRPr="0004282A" w:rsidRDefault="003A0EF3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EAF7C7" w14:textId="77777777" w:rsidR="003A0EF3" w:rsidRPr="0004282A" w:rsidRDefault="003A0EF3" w:rsidP="00823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A5420DB" w14:textId="213042CB" w:rsidR="005511F1" w:rsidRPr="0004282A" w:rsidRDefault="005511F1" w:rsidP="00823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87D5A63" w14:textId="77777777" w:rsidR="003A0EF3" w:rsidRPr="0004282A" w:rsidRDefault="003A0EF3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8AD9631" w14:textId="77777777" w:rsidR="003A0EF3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</w:p>
          <w:p w14:paraId="1C013FDD" w14:textId="3CDEEFFE" w:rsidR="003A0EF3" w:rsidRPr="0004282A" w:rsidRDefault="0068014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="003A0EF3" w:rsidRPr="0004282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62FF" w:rsidRPr="0004282A" w14:paraId="6CE6641E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03356514" w14:textId="77777777" w:rsidR="00EF62FF" w:rsidRPr="0004282A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04282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4282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36DA2" w14:textId="65073924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141B0A1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1D3A0" w14:textId="32099C70" w:rsidR="00EF62FF" w:rsidRPr="0004282A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CC0715F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37F6" w14:textId="3AD1F55A" w:rsidR="00EF62FF" w:rsidRPr="0004282A" w:rsidRDefault="0068014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3</w:t>
            </w:r>
            <w:r w:rsidR="005511F1" w:rsidRPr="0004282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D181CE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D8078" w14:textId="1EA082F1" w:rsidR="00EF62FF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EF62FF" w:rsidRPr="0004282A" w14:paraId="71AAEB25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D9BBBB9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D868B" w14:textId="5470DFA3" w:rsidR="00EF62FF" w:rsidRPr="0004282A" w:rsidRDefault="005511F1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C9F5045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755BD" w14:textId="01A2558E" w:rsidR="00EF62FF" w:rsidRPr="0004282A" w:rsidRDefault="00B005B9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80145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00F214" w14:textId="77777777" w:rsidR="00EF62FF" w:rsidRPr="0004282A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3A881" w14:textId="4E54D28A" w:rsidR="00EF62FF" w:rsidRPr="0004282A" w:rsidRDefault="00680145" w:rsidP="0062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744265" w14:textId="77777777" w:rsidR="00EF62FF" w:rsidRPr="0004282A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3D4E3" w14:textId="4562769F" w:rsidR="00EF62FF" w:rsidRPr="0004282A" w:rsidRDefault="003A0EF3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F62FF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425813E9" w14:textId="77777777" w:rsidR="00EF62FF" w:rsidRPr="0004282A" w:rsidRDefault="00EF62FF" w:rsidP="00EF0DA5">
      <w:pPr>
        <w:rPr>
          <w:rFonts w:asciiTheme="majorBidi" w:hAnsiTheme="majorBidi" w:cstheme="majorBidi"/>
          <w:sz w:val="30"/>
          <w:szCs w:val="30"/>
        </w:rPr>
      </w:pPr>
    </w:p>
    <w:p w14:paraId="65FE1B5D" w14:textId="17841CF8" w:rsidR="00EF62FF" w:rsidRPr="0004282A" w:rsidRDefault="00EF62FF" w:rsidP="00EF0DA5">
      <w:pPr>
        <w:rPr>
          <w:rFonts w:asciiTheme="majorBidi" w:hAnsiTheme="majorBidi" w:cstheme="majorBidi"/>
          <w:sz w:val="30"/>
          <w:szCs w:val="30"/>
        </w:rPr>
        <w:sectPr w:rsidR="00EF62FF" w:rsidRPr="0004282A" w:rsidSect="00D524B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04282A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04282A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408292CF" w:rsidR="00E9360F" w:rsidRPr="0004282A" w:rsidRDefault="00680145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5102" w:rsidRPr="0004282A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2C4EC8" w:rsidRPr="0004282A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745079DE" w:rsidR="00E9360F" w:rsidRPr="0004282A" w:rsidRDefault="00680145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360F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04282A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C9AF56B" w:rsidR="00E9360F" w:rsidRPr="0004282A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518D5F07" w:rsidR="00E9360F" w:rsidRPr="0004282A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360F" w:rsidRPr="0004282A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04282A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04282A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04282A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04282A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0EA8" w:rsidRPr="0004282A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7F46A6C6" w:rsidR="00E60EA8" w:rsidRPr="0004282A" w:rsidRDefault="00261B0A" w:rsidP="002F747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A318D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3E94E091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9,152</w:t>
            </w:r>
          </w:p>
        </w:tc>
      </w:tr>
      <w:tr w:rsidR="00E60EA8" w:rsidRPr="0004282A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59E650FB" w:rsidR="00E60EA8" w:rsidRPr="0004282A" w:rsidRDefault="00680145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61B0A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61B0A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466A8C6D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2,819</w:t>
            </w:r>
          </w:p>
        </w:tc>
      </w:tr>
      <w:tr w:rsidR="00E60EA8" w:rsidRPr="0004282A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48A9E616" w:rsidR="00E60EA8" w:rsidRPr="0004282A" w:rsidRDefault="00261B0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2F00AD05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4282A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0428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599</w:t>
            </w:r>
          </w:p>
        </w:tc>
      </w:tr>
      <w:tr w:rsidR="00E60EA8" w:rsidRPr="0004282A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69DE9984" w:rsidR="00E60EA8" w:rsidRPr="0004282A" w:rsidRDefault="00261B0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</w:t>
            </w:r>
            <w:r w:rsidR="00EA318D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705E2519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,57</w:t>
            </w:r>
            <w:r w:rsidR="00680145"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E60EA8" w:rsidRPr="0004282A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60EA8" w:rsidRPr="0004282A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E60EA8" w:rsidRPr="0004282A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126C3007" w:rsidR="00E60EA8" w:rsidRPr="0004282A" w:rsidRDefault="00261B0A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</w:t>
            </w:r>
            <w:r w:rsidR="00EA318D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E60EA8" w:rsidRPr="0004282A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64FE2031" w:rsidR="00E60EA8" w:rsidRPr="0004282A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</w:tr>
    </w:tbl>
    <w:p w14:paraId="76E38A7E" w14:textId="77777777" w:rsidR="00035C1F" w:rsidRPr="0004282A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04282A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28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04282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04282A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305AC016" w14:textId="77777777" w:rsidR="00D94A83" w:rsidRPr="0004282A" w:rsidRDefault="00035C1F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04282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04282A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04282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04282A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04282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13CCA5D" w14:textId="77777777" w:rsidR="00001E96" w:rsidRPr="0004282A" w:rsidRDefault="00001E96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</w:p>
    <w:p w14:paraId="3C6564DF" w14:textId="77777777" w:rsidR="00001E96" w:rsidRPr="0004282A" w:rsidRDefault="00001E96" w:rsidP="00001E96"/>
    <w:p w14:paraId="2A4E93F0" w14:textId="77777777" w:rsidR="004734B4" w:rsidRPr="0004282A" w:rsidRDefault="004734B4" w:rsidP="00001E96"/>
    <w:p w14:paraId="3C108E88" w14:textId="77777777" w:rsidR="00001E96" w:rsidRPr="0004282A" w:rsidRDefault="00001E96" w:rsidP="00001E96">
      <w:pPr>
        <w:rPr>
          <w:cs/>
        </w:rPr>
      </w:pPr>
    </w:p>
    <w:p w14:paraId="73C2F287" w14:textId="24722243" w:rsidR="00592ED8" w:rsidRPr="0004282A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04282A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5A75F188" w:rsidR="002B3BFA" w:rsidRPr="0004282A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D04824" w:rsidRPr="0004282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80145" w:rsidRPr="0004282A">
        <w:rPr>
          <w:rFonts w:asciiTheme="majorBidi" w:hAnsiTheme="majorBidi" w:cstheme="majorBidi"/>
          <w:sz w:val="30"/>
          <w:szCs w:val="30"/>
        </w:rPr>
        <w:t>30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D04824" w:rsidRPr="0004282A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AC2F90" w:rsidRPr="0004282A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04282A">
        <w:rPr>
          <w:rFonts w:asciiTheme="majorBidi" w:hAnsiTheme="majorBidi" w:cstheme="majorBidi"/>
          <w:sz w:val="30"/>
          <w:szCs w:val="30"/>
        </w:rPr>
        <w:t>256</w:t>
      </w:r>
      <w:r w:rsidR="005941A6" w:rsidRPr="0004282A">
        <w:rPr>
          <w:rFonts w:asciiTheme="majorBidi" w:hAnsiTheme="majorBidi" w:cstheme="majorBidi"/>
          <w:sz w:val="30"/>
          <w:szCs w:val="30"/>
        </w:rPr>
        <w:t>7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="001340C8" w:rsidRPr="0004282A">
        <w:rPr>
          <w:rFonts w:asciiTheme="majorBidi" w:hAnsiTheme="majorBidi" w:cstheme="majorBidi"/>
          <w:sz w:val="30"/>
          <w:szCs w:val="30"/>
        </w:rPr>
        <w:t>4</w:t>
      </w:r>
      <w:r w:rsidR="00074F6C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04282A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</w:t>
      </w:r>
      <w:r w:rsidR="00E47019" w:rsidRPr="0004282A">
        <w:rPr>
          <w:rFonts w:asciiTheme="majorBidi" w:hAnsiTheme="majorBidi" w:cstheme="majorBidi" w:hint="cs"/>
          <w:sz w:val="30"/>
          <w:szCs w:val="30"/>
          <w:cs/>
        </w:rPr>
        <w:t>มากกว่า</w:t>
      </w:r>
      <w:r w:rsidR="00E47019" w:rsidRPr="0004282A">
        <w:rPr>
          <w:rFonts w:asciiTheme="majorBidi" w:hAnsiTheme="majorBidi" w:cstheme="majorBidi"/>
          <w:sz w:val="30"/>
          <w:szCs w:val="30"/>
        </w:rPr>
        <w:t>/</w:t>
      </w:r>
      <w:r w:rsidRPr="0004282A">
        <w:rPr>
          <w:rFonts w:asciiTheme="majorBidi" w:hAnsiTheme="majorBidi" w:cstheme="majorBidi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04282A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(ก)</w:t>
      </w:r>
      <w:r w:rsidRPr="0004282A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04282A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(ข)</w:t>
      </w:r>
      <w:r w:rsidRPr="0004282A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77777777" w:rsidR="00120C41" w:rsidRPr="0004282A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/>
          <w:sz w:val="30"/>
          <w:szCs w:val="30"/>
          <w:cs/>
        </w:rPr>
        <w:t>(ค)</w:t>
      </w:r>
      <w:r w:rsidRPr="0004282A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04282A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5913D51A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33723" w14:textId="77777777" w:rsidR="00120C41" w:rsidRPr="0004282A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6FC71ABF" w14:textId="77777777" w:rsidR="00120C41" w:rsidRPr="0004282A" w:rsidRDefault="00120C41" w:rsidP="00120C41">
      <w:pPr>
        <w:rPr>
          <w:lang w:val="th-TH"/>
        </w:rPr>
      </w:pPr>
    </w:p>
    <w:p w14:paraId="7E9F4447" w14:textId="298BFB48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25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4282A">
        <w:rPr>
          <w:rFonts w:asciiTheme="majorBidi" w:hAnsiTheme="majorBidi" w:cstheme="majorBidi"/>
          <w:sz w:val="30"/>
          <w:szCs w:val="30"/>
        </w:rPr>
        <w:t xml:space="preserve">2567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</w:t>
      </w:r>
      <w:r w:rsidRPr="0004282A">
        <w:rPr>
          <w:rFonts w:asciiTheme="majorBidi" w:hAnsiTheme="majorBidi" w:cstheme="majorBidi"/>
          <w:sz w:val="30"/>
          <w:szCs w:val="30"/>
        </w:rPr>
        <w:br/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ปันผลในอัตราหุ้นละ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</w:rPr>
        <w:t>.</w:t>
      </w:r>
      <w:r w:rsidR="00680145" w:rsidRPr="0004282A">
        <w:rPr>
          <w:rFonts w:asciiTheme="majorBidi" w:hAnsiTheme="majorBidi" w:cstheme="majorBidi"/>
          <w:sz w:val="30"/>
          <w:szCs w:val="30"/>
        </w:rPr>
        <w:t>0</w:t>
      </w:r>
      <w:r w:rsidRPr="0004282A">
        <w:rPr>
          <w:rFonts w:asciiTheme="majorBidi" w:hAnsiTheme="majorBidi" w:cstheme="majorBidi"/>
          <w:sz w:val="30"/>
          <w:szCs w:val="30"/>
        </w:rPr>
        <w:t xml:space="preserve">7 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158 </w:t>
      </w:r>
      <w:r w:rsidRPr="0004282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8FBAC2E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04282A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63246E" w14:textId="77777777" w:rsidR="00120C41" w:rsidRPr="0004282A" w:rsidRDefault="00120C41" w:rsidP="00120C41">
      <w:pPr>
        <w:rPr>
          <w:lang w:val="th-TH"/>
        </w:rPr>
      </w:pPr>
    </w:p>
    <w:p w14:paraId="2E795DBD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282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2B51B57F" w:rsidR="00120C41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82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30</w:t>
      </w:r>
      <w:r w:rsidRPr="0004282A">
        <w:rPr>
          <w:rFonts w:asciiTheme="majorBidi" w:hAnsiTheme="majorBidi" w:cstheme="majorBidi"/>
          <w:sz w:val="30"/>
          <w:szCs w:val="30"/>
        </w:rPr>
        <w:t xml:space="preserve"> </w:t>
      </w:r>
      <w:r w:rsidR="000818FA" w:rsidRPr="0004282A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2567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04282A">
        <w:rPr>
          <w:rFonts w:asciiTheme="majorBidi" w:hAnsiTheme="majorBidi" w:cstheme="majorBidi"/>
          <w:sz w:val="30"/>
          <w:szCs w:val="30"/>
        </w:rPr>
        <w:t>3</w:t>
      </w:r>
      <w:r w:rsidRPr="0004282A">
        <w:rPr>
          <w:rFonts w:asciiTheme="majorBidi" w:hAnsiTheme="majorBidi" w:cstheme="majorBidi"/>
          <w:sz w:val="30"/>
          <w:szCs w:val="30"/>
        </w:rPr>
        <w:t xml:space="preserve">1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428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282A">
        <w:rPr>
          <w:rFonts w:asciiTheme="majorBidi" w:hAnsiTheme="majorBidi" w:cstheme="majorBidi"/>
          <w:sz w:val="30"/>
          <w:szCs w:val="30"/>
        </w:rPr>
        <w:t xml:space="preserve">2566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43B33402" w14:textId="77777777" w:rsidR="000511C3" w:rsidRPr="0004282A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28954" w14:textId="79FBD844" w:rsidR="00FD2D96" w:rsidRPr="00056BC3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hint="cs"/>
          <w:b/>
          <w:bCs/>
          <w:i/>
          <w:iCs/>
          <w:sz w:val="30"/>
          <w:szCs w:val="30"/>
          <w:cs/>
        </w:rPr>
      </w:pPr>
      <w:r w:rsidRPr="00056BC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รายการเคลื่อนไหวของตราสารหนี้และตราสารทุน</w:t>
      </w:r>
      <w:r w:rsidR="00A14FFB" w:rsidRPr="00056BC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ที่มีสาระสำคัญ</w:t>
      </w:r>
    </w:p>
    <w:p w14:paraId="14E38B53" w14:textId="77777777" w:rsidR="000511C3" w:rsidRPr="000511C3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AA1446" w14:textId="5BD5ABEC" w:rsidR="00FD2D96" w:rsidRPr="0004282A" w:rsidRDefault="00FD2D96" w:rsidP="00FD2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282A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4282A" w:rsidRPr="0004282A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กลุ่มบริษัทได้ซื้อตราสารหนี้ที่อยู่ในความต้องการของตลาด</w:t>
      </w:r>
      <w:r w:rsidR="000511C3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="000511C3" w:rsidRPr="000511C3">
        <w:rPr>
          <w:rFonts w:asciiTheme="majorBidi" w:hAnsiTheme="majorBidi" w:hint="cs"/>
          <w:sz w:val="30"/>
          <w:szCs w:val="30"/>
          <w:cs/>
        </w:rPr>
        <w:t>มูลค่ายุติธรรมผ่านกำไรหรือขาดทุน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Pr="0004282A">
        <w:rPr>
          <w:rFonts w:asciiTheme="majorBidi" w:hAnsiTheme="majorBidi" w:cstheme="majorBidi"/>
          <w:sz w:val="30"/>
          <w:szCs w:val="30"/>
        </w:rPr>
        <w:t xml:space="preserve">40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ล้านบาทและซื้อตราสารทุนที่ไม่อยู่ในความต้องการของตลาด</w:t>
      </w:r>
      <w:r w:rsidR="000511C3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="000511C3" w:rsidRPr="000511C3">
        <w:rPr>
          <w:rFonts w:asciiTheme="majorBidi" w:hAnsiTheme="majorBidi" w:hint="cs"/>
          <w:sz w:val="30"/>
          <w:szCs w:val="30"/>
          <w:cs/>
        </w:rPr>
        <w:t>มูลค่ายุติธรรมผ่านกำไรหรือขาดทุน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Pr="0004282A">
        <w:rPr>
          <w:rFonts w:asciiTheme="majorBidi" w:hAnsiTheme="majorBidi" w:cstheme="majorBidi"/>
          <w:sz w:val="30"/>
          <w:szCs w:val="30"/>
        </w:rPr>
        <w:t xml:space="preserve">40 </w:t>
      </w:r>
      <w:r w:rsidRPr="0004282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4D88AEF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8C952" w14:textId="77777777" w:rsidR="00120C41" w:rsidRPr="0004282A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62692" w14:textId="7503EC1C" w:rsidR="00FD2D96" w:rsidRPr="0004282A" w:rsidRDefault="00FD2D96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FD2D96" w:rsidRPr="0004282A" w:rsidSect="00D524B9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3350403" w14:textId="3CCD4396" w:rsidR="007F4DEB" w:rsidRPr="0004282A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04282A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04282A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04282A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04282A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04282A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04282A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04282A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04282A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0F7CBEF2" w:rsidR="003B26AE" w:rsidRPr="0004282A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608E2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18FA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2C4EC8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64530871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475E8D9E" w:rsidR="003B26AE" w:rsidRPr="0004282A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6B818F70" w:rsidR="003B26AE" w:rsidRPr="0004282A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18FA" w:rsidRPr="0004282A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="002C4EC8" w:rsidRPr="0004282A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42676876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CB89CB9" w:rsidR="003B26AE" w:rsidRPr="0004282A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04282A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357A2D23" w:rsidR="003B26AE" w:rsidRPr="0004282A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D67711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627F70DC" w:rsidR="003B26AE" w:rsidRPr="0004282A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AEAEA23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4828B2BF" w:rsidR="003B26AE" w:rsidRPr="0004282A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8198405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2365EF24" w:rsidR="003B26AE" w:rsidRPr="0004282A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0428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26AE" w:rsidRPr="0004282A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04282A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08E2" w:rsidRPr="0004282A" w14:paraId="37717423" w14:textId="77777777" w:rsidTr="003F5C8E">
        <w:tc>
          <w:tcPr>
            <w:tcW w:w="2385" w:type="pct"/>
            <w:gridSpan w:val="2"/>
          </w:tcPr>
          <w:p w14:paraId="6905AF34" w14:textId="57EE0366" w:rsidR="00C608E2" w:rsidRPr="0004282A" w:rsidRDefault="00C608E2" w:rsidP="00C608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34EE63E5" w:rsidR="00C608E2" w:rsidRPr="0004282A" w:rsidRDefault="00CF6D30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0437FEF8" w:rsidR="00C608E2" w:rsidRPr="0004282A" w:rsidRDefault="00C608E2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27CE4103" w:rsidR="00C608E2" w:rsidRPr="0004282A" w:rsidRDefault="00CF6D30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46B585D7" w:rsidR="00C608E2" w:rsidRPr="0004282A" w:rsidRDefault="00C608E2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C608E2" w:rsidRPr="0004282A" w14:paraId="534B84A0" w14:textId="77777777" w:rsidTr="003F5C8E">
        <w:tc>
          <w:tcPr>
            <w:tcW w:w="2385" w:type="pct"/>
            <w:gridSpan w:val="2"/>
          </w:tcPr>
          <w:p w14:paraId="16812481" w14:textId="0B85BB7A" w:rsidR="00C608E2" w:rsidRPr="0004282A" w:rsidRDefault="00852FA6" w:rsidP="00C608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Pr="0004282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282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73622EC5" w14:textId="179F2374" w:rsidR="00C608E2" w:rsidRPr="0004282A" w:rsidRDefault="007C0D9C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0D92B24E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2EA0EAD4" w:rsidR="00C608E2" w:rsidRPr="0004282A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608E2" w:rsidRPr="0004282A" w14:paraId="0CEA2518" w14:textId="77777777" w:rsidTr="003F5C8E">
        <w:tc>
          <w:tcPr>
            <w:tcW w:w="2385" w:type="pct"/>
            <w:gridSpan w:val="2"/>
          </w:tcPr>
          <w:p w14:paraId="132BD18F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11B0FEF7" w:rsidR="00C608E2" w:rsidRPr="0004282A" w:rsidRDefault="007C0D9C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58769206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6E5D9F94" w:rsidR="00C608E2" w:rsidRPr="0004282A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3194DBB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04282A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04282A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04282A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04282A" w14:paraId="252710CA" w14:textId="77777777" w:rsidTr="003F5C8E">
        <w:tc>
          <w:tcPr>
            <w:tcW w:w="2385" w:type="pct"/>
            <w:gridSpan w:val="2"/>
          </w:tcPr>
          <w:p w14:paraId="4FD38031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3BC11671" w:rsidR="00C608E2" w:rsidRPr="0004282A" w:rsidRDefault="0026659F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3" w:type="pct"/>
          </w:tcPr>
          <w:p w14:paraId="44A3E2FD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641DBDE0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8</w:t>
            </w:r>
            <w:r w:rsidR="00680145" w:rsidRPr="0004282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7DECBBC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775180E5" w:rsidR="00C608E2" w:rsidRPr="0004282A" w:rsidRDefault="00F1787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5" w:type="pct"/>
          </w:tcPr>
          <w:p w14:paraId="27C4B0CB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1732E04A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C608E2" w:rsidRPr="0004282A" w14:paraId="50A199ED" w14:textId="77777777" w:rsidTr="003F5C8E">
        <w:tc>
          <w:tcPr>
            <w:tcW w:w="2385" w:type="pct"/>
            <w:gridSpan w:val="2"/>
          </w:tcPr>
          <w:p w14:paraId="66BBC8B5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719F54AF" w:rsidR="00C608E2" w:rsidRPr="0004282A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659F" w:rsidRPr="0004282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E26D9D3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55FEA39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1,558</w:t>
            </w:r>
          </w:p>
        </w:tc>
        <w:tc>
          <w:tcPr>
            <w:tcW w:w="148" w:type="pct"/>
          </w:tcPr>
          <w:p w14:paraId="29B21FB9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47C32F8D" w:rsidR="00C608E2" w:rsidRPr="0004282A" w:rsidRDefault="00F1787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45" w:type="pct"/>
          </w:tcPr>
          <w:p w14:paraId="580BB934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0F309C2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</w:tr>
      <w:tr w:rsidR="003B26AE" w:rsidRPr="0004282A" w14:paraId="476D860D" w14:textId="77777777" w:rsidTr="003F5C8E">
        <w:tc>
          <w:tcPr>
            <w:tcW w:w="2385" w:type="pct"/>
            <w:gridSpan w:val="2"/>
          </w:tcPr>
          <w:p w14:paraId="629AF4F5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3B26AE" w:rsidRPr="0004282A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04282A" w14:paraId="1B72E3AF" w14:textId="77777777" w:rsidTr="00905DB8">
        <w:tc>
          <w:tcPr>
            <w:tcW w:w="2385" w:type="pct"/>
            <w:gridSpan w:val="2"/>
          </w:tcPr>
          <w:p w14:paraId="33F82732" w14:textId="37402FD2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428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05003A49" w:rsidR="00C608E2" w:rsidRPr="0004282A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6659F" w:rsidRPr="0004282A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43" w:type="pct"/>
          </w:tcPr>
          <w:p w14:paraId="0DE6DFCB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D2434E0" w14:textId="704E70C3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 w:hint="cs"/>
                <w:sz w:val="30"/>
                <w:szCs w:val="30"/>
              </w:rPr>
              <w:t>2,</w:t>
            </w:r>
            <w:r w:rsidR="00680145" w:rsidRPr="0004282A">
              <w:rPr>
                <w:rFonts w:ascii="Angsana New" w:hAnsi="Angsana New"/>
                <w:sz w:val="30"/>
                <w:szCs w:val="30"/>
              </w:rPr>
              <w:t>0</w:t>
            </w:r>
            <w:r w:rsidRPr="0004282A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8" w:type="pct"/>
            <w:shd w:val="clear" w:color="auto" w:fill="auto"/>
          </w:tcPr>
          <w:p w14:paraId="210D762E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C7B7F7B" w14:textId="4D1D1720" w:rsidR="00C608E2" w:rsidRPr="0004282A" w:rsidRDefault="00F1787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680145" w:rsidRPr="0004282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48D65113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0F11300" w14:textId="505F2F70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4282A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C608E2" w:rsidRPr="0004282A" w14:paraId="6BC7D1A0" w14:textId="77777777" w:rsidTr="00905DB8">
        <w:tc>
          <w:tcPr>
            <w:tcW w:w="2385" w:type="pct"/>
            <w:gridSpan w:val="2"/>
          </w:tcPr>
          <w:p w14:paraId="21956DA5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787B04C2" w:rsidR="00C608E2" w:rsidRPr="0004282A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680145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="0026659F"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8E5A617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171E1" w14:textId="40FF6290" w:rsidR="00C608E2" w:rsidRPr="0004282A" w:rsidRDefault="00680145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08E2" w:rsidRPr="0004282A">
              <w:rPr>
                <w:rFonts w:ascii="Angsana New" w:hAnsi="Angsana New"/>
                <w:b/>
                <w:bCs/>
                <w:sz w:val="30"/>
                <w:szCs w:val="30"/>
              </w:rPr>
              <w:t>,689</w:t>
            </w:r>
          </w:p>
        </w:tc>
        <w:tc>
          <w:tcPr>
            <w:tcW w:w="148" w:type="pct"/>
            <w:shd w:val="clear" w:color="auto" w:fill="auto"/>
          </w:tcPr>
          <w:p w14:paraId="371AC76A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0FEF5" w14:textId="06915ED1" w:rsidR="00C608E2" w:rsidRPr="0004282A" w:rsidRDefault="00F1787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</w:t>
            </w:r>
          </w:p>
        </w:tc>
        <w:tc>
          <w:tcPr>
            <w:tcW w:w="145" w:type="pct"/>
            <w:shd w:val="clear" w:color="auto" w:fill="auto"/>
          </w:tcPr>
          <w:p w14:paraId="3921C17D" w14:textId="77777777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8B2FF" w14:textId="4AA241C3" w:rsidR="00C608E2" w:rsidRPr="0004282A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282A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Pr="0004282A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</w:tr>
    </w:tbl>
    <w:p w14:paraId="2EC9E861" w14:textId="79F22E69" w:rsidR="00122255" w:rsidRPr="0004282A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8" w:name="_Hlk23297510"/>
    </w:p>
    <w:p w14:paraId="288D896D" w14:textId="47D0C2B1" w:rsidR="00B21460" w:rsidRPr="0004282A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4282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bookmarkEnd w:id="8"/>
    <w:p w14:paraId="7322E2C4" w14:textId="77777777" w:rsidR="0084418A" w:rsidRPr="0004282A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1F046E9E" w:rsidR="0084418A" w:rsidRPr="0004282A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89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04282A">
        <w:rPr>
          <w:rFonts w:ascii="Angsana New" w:eastAsia="SimSun" w:hAnsi="Angsana New" w:cs="Angsana New" w:hint="cs"/>
          <w:sz w:val="30"/>
          <w:szCs w:val="30"/>
        </w:rPr>
        <w:t>2562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04282A">
        <w:rPr>
          <w:rFonts w:ascii="Angsana New" w:eastAsia="SimSun" w:hAnsi="Angsana New" w:cs="Angsana New" w:hint="cs"/>
          <w:sz w:val="30"/>
          <w:szCs w:val="30"/>
        </w:rPr>
        <w:t>41.7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Pr="0004282A">
        <w:rPr>
          <w:rFonts w:ascii="Angsana New" w:eastAsia="SimSun" w:hAnsi="Angsana New" w:cs="Angsana New" w:hint="cs"/>
          <w:sz w:val="30"/>
          <w:szCs w:val="30"/>
        </w:rPr>
        <w:t>2562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04282A">
        <w:rPr>
          <w:rFonts w:ascii="Angsana New" w:eastAsia="SimSun" w:hAnsi="Angsana New" w:cs="Angsana New" w:hint="cs"/>
          <w:sz w:val="30"/>
          <w:szCs w:val="30"/>
        </w:rPr>
        <w:t>256</w:t>
      </w:r>
      <w:r w:rsidR="00680145" w:rsidRPr="0004282A">
        <w:rPr>
          <w:rFonts w:ascii="Angsana New" w:eastAsia="SimSun" w:hAnsi="Angsana New" w:cs="Angsana New" w:hint="cs"/>
          <w:sz w:val="30"/>
          <w:szCs w:val="30"/>
        </w:rPr>
        <w:t>0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04282A">
        <w:rPr>
          <w:rFonts w:ascii="Angsana New" w:eastAsia="SimSun" w:hAnsi="Angsana New" w:cs="Angsana New" w:hint="cs"/>
          <w:sz w:val="30"/>
          <w:szCs w:val="30"/>
        </w:rPr>
        <w:t>9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04282A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292A8816" w:rsidR="0084418A" w:rsidRPr="0004282A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680145" w:rsidRPr="0004282A">
        <w:rPr>
          <w:rFonts w:ascii="Angsana New" w:eastAsia="SimSun" w:hAnsi="Angsana New" w:cs="Angsana New" w:hint="cs"/>
          <w:sz w:val="30"/>
          <w:szCs w:val="30"/>
        </w:rPr>
        <w:t>30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2565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41.7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ล้านบาท พร้อมดอกเบี้ยใน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อัตราร้อยละ </w:t>
      </w:r>
      <w:r w:rsidR="00680145" w:rsidRPr="0004282A">
        <w:rPr>
          <w:rFonts w:ascii="Angsana New" w:eastAsia="SimSun" w:hAnsi="Angsana New" w:cs="Angsana New" w:hint="cs"/>
          <w:sz w:val="30"/>
          <w:szCs w:val="30"/>
        </w:rPr>
        <w:t>3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1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2561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0D67F9" w:rsidRPr="0004282A">
        <w:rPr>
          <w:rFonts w:ascii="Angsana New" w:eastAsia="SimSun" w:hAnsi="Angsana New" w:cs="Angsana New"/>
          <w:sz w:val="30"/>
          <w:szCs w:val="30"/>
        </w:rPr>
        <w:t xml:space="preserve">18 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0D67F9" w:rsidRPr="0004282A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04282A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04282A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04282A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A72401" w:rsidRPr="0004282A">
        <w:rPr>
          <w:rFonts w:ascii="Angsana New" w:eastAsia="SimSun" w:hAnsi="Angsana New" w:cs="Angsana New"/>
          <w:sz w:val="30"/>
          <w:szCs w:val="30"/>
        </w:rPr>
        <w:t xml:space="preserve">11 </w:t>
      </w:r>
      <w:r w:rsidR="007C67B3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676459" w:rsidRPr="0004282A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04282A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04282A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04282A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77777777" w:rsidR="0084418A" w:rsidRPr="0004282A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Pr="0004282A">
        <w:rPr>
          <w:rFonts w:ascii="Angsana New" w:eastAsia="SimSun" w:hAnsi="Angsana New" w:cs="Angsana New" w:hint="cs"/>
          <w:sz w:val="30"/>
          <w:szCs w:val="30"/>
        </w:rPr>
        <w:t xml:space="preserve">12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Pr="0004282A">
        <w:rPr>
          <w:rFonts w:ascii="Angsana New" w:eastAsia="SimSun" w:hAnsi="Angsana New" w:cs="Angsana New" w:hint="cs"/>
          <w:sz w:val="30"/>
          <w:szCs w:val="30"/>
        </w:rPr>
        <w:t>2557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04282A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4C25B545" w14:textId="216E554C" w:rsidR="0084418A" w:rsidRPr="00D0483B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4282A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hint="cs"/>
          <w:sz w:val="30"/>
          <w:szCs w:val="30"/>
        </w:rPr>
        <w:t>2566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680145" w:rsidRPr="0004282A">
        <w:rPr>
          <w:rFonts w:ascii="Angsana New" w:eastAsia="SimSun" w:hAnsi="Angsana New"/>
          <w:sz w:val="30"/>
          <w:szCs w:val="30"/>
        </w:rPr>
        <w:t>3</w:t>
      </w:r>
      <w:r w:rsidRPr="0004282A">
        <w:rPr>
          <w:rFonts w:ascii="Angsana New" w:eastAsia="SimSun" w:hAnsi="Angsana New"/>
          <w:sz w:val="30"/>
          <w:szCs w:val="30"/>
        </w:rPr>
        <w:t>1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="00133F39" w:rsidRPr="0004282A">
        <w:rPr>
          <w:rFonts w:ascii="Angsana New" w:eastAsia="SimSun" w:hAnsi="Angsana New"/>
          <w:sz w:val="30"/>
          <w:szCs w:val="30"/>
        </w:rPr>
        <w:t xml:space="preserve"> </w:t>
      </w:r>
      <w:r w:rsidRPr="0004282A">
        <w:rPr>
          <w:rFonts w:ascii="Angsana New" w:eastAsia="SimSun" w:hAnsi="Angsana New" w:hint="cs"/>
          <w:sz w:val="30"/>
          <w:szCs w:val="30"/>
        </w:rPr>
        <w:t>77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428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2C2C86" w:rsidRPr="0004282A">
        <w:rPr>
          <w:rFonts w:ascii="Angsana New" w:eastAsia="SimSun" w:hAnsi="Angsana New" w:cs="Angsana New" w:hint="cs"/>
          <w:sz w:val="30"/>
          <w:szCs w:val="30"/>
          <w:cs/>
        </w:rPr>
        <w:t>ณ วันที่รายงาน</w:t>
      </w:r>
      <w:r w:rsidR="00E04084" w:rsidRPr="0004282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>คดีความดังกล่าวอยู่ในระหว่างการพิจารณาของศาลแพ่ง</w:t>
      </w:r>
      <w:r w:rsidRPr="0004282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อย่างไรก็ตาม 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จึงไม่ได้ตั้งประมาณการหนี้สินจากคดีความดังกล่าวไว้ในงบการเงินรวม ณ วันที่ </w:t>
      </w:r>
      <w:r w:rsidR="00680145" w:rsidRPr="0004282A">
        <w:rPr>
          <w:rFonts w:ascii="Angsana New" w:eastAsia="SimSun" w:hAnsi="Angsana New" w:cs="Angsana New" w:hint="cs"/>
          <w:sz w:val="30"/>
          <w:szCs w:val="30"/>
        </w:rPr>
        <w:t>3</w:t>
      </w:r>
      <w:r w:rsidR="00680145" w:rsidRPr="0004282A">
        <w:rPr>
          <w:rFonts w:ascii="Angsana New" w:eastAsia="SimSun" w:hAnsi="Angsana New" w:cs="Angsana New"/>
          <w:sz w:val="30"/>
          <w:szCs w:val="30"/>
        </w:rPr>
        <w:t>0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818FA" w:rsidRPr="0004282A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E62BE9" w:rsidRPr="0004282A">
        <w:rPr>
          <w:rFonts w:ascii="Angsana New" w:eastAsia="SimSun" w:hAnsi="Angsana New" w:cs="Angsana New" w:hint="cs"/>
          <w:sz w:val="30"/>
          <w:szCs w:val="30"/>
          <w:cs/>
        </w:rPr>
        <w:t>ายน</w:t>
      </w:r>
      <w:r w:rsidRPr="0004282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04282A">
        <w:rPr>
          <w:rFonts w:ascii="Angsana New" w:eastAsia="SimSun" w:hAnsi="Angsana New" w:cs="Angsana New" w:hint="cs"/>
          <w:sz w:val="30"/>
          <w:szCs w:val="30"/>
        </w:rPr>
        <w:t>256</w:t>
      </w:r>
      <w:r w:rsidR="00FC53E8" w:rsidRPr="0004282A">
        <w:rPr>
          <w:rFonts w:ascii="Angsana New" w:eastAsia="SimSun" w:hAnsi="Angsana New" w:cs="Angsana New"/>
          <w:sz w:val="30"/>
          <w:szCs w:val="30"/>
        </w:rPr>
        <w:t>7</w:t>
      </w:r>
    </w:p>
    <w:p w14:paraId="5AB99C97" w14:textId="1DB92BF1" w:rsidR="0084418A" w:rsidRPr="00D0483B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31266959" w14:textId="27CEA1A2" w:rsidR="00BB1377" w:rsidRPr="00BB1377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B1377" w:rsidRPr="00BB1377" w:rsidSect="00D524B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8CFF6" w14:textId="77777777" w:rsidR="00966A46" w:rsidRDefault="00966A46" w:rsidP="00900EE2">
      <w:r>
        <w:separator/>
      </w:r>
    </w:p>
  </w:endnote>
  <w:endnote w:type="continuationSeparator" w:id="0">
    <w:p w14:paraId="70D15E91" w14:textId="77777777" w:rsidR="00966A46" w:rsidRDefault="00966A46" w:rsidP="00900EE2">
      <w:r>
        <w:continuationSeparator/>
      </w:r>
    </w:p>
  </w:endnote>
  <w:endnote w:type="continuationNotice" w:id="1">
    <w:p w14:paraId="63655532" w14:textId="77777777" w:rsidR="00966A46" w:rsidRDefault="00966A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C151A" w14:textId="73811B9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4EA11" w14:textId="6B6F705D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06D9A" w14:textId="77777777" w:rsidR="00966A46" w:rsidRDefault="00966A46" w:rsidP="00900EE2">
      <w:r>
        <w:separator/>
      </w:r>
    </w:p>
  </w:footnote>
  <w:footnote w:type="continuationSeparator" w:id="0">
    <w:p w14:paraId="0D06AB2B" w14:textId="77777777" w:rsidR="00966A46" w:rsidRDefault="00966A46" w:rsidP="00900EE2">
      <w:r>
        <w:continuationSeparator/>
      </w:r>
    </w:p>
  </w:footnote>
  <w:footnote w:type="continuationNotice" w:id="1">
    <w:p w14:paraId="02A83426" w14:textId="77777777" w:rsidR="00966A46" w:rsidRDefault="00966A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28C39F03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902BD7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FC05CC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902BD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680145" w:rsidRPr="00680145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FC05C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902BD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DE6572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319E9CD4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0E07D5" w:rsidRPr="00680145">
      <w:rPr>
        <w:rFonts w:ascii="Angsana New" w:hAnsi="Angsana New"/>
        <w:b w:val="0"/>
        <w:bCs/>
        <w:sz w:val="32"/>
        <w:szCs w:val="32"/>
        <w:cs/>
        <w:lang w:bidi="th-TH"/>
      </w:rPr>
      <w:t>สามเดือนและ</w:t>
    </w:r>
    <w:r w:rsidR="00FC05CC" w:rsidRPr="00680145">
      <w:rPr>
        <w:rFonts w:ascii="Angsana New" w:hAnsi="Angsana New"/>
        <w:b w:val="0"/>
        <w:bCs/>
        <w:sz w:val="32"/>
        <w:szCs w:val="32"/>
        <w:cs/>
        <w:lang w:bidi="th-TH"/>
      </w:rPr>
      <w:t>เก้า</w:t>
    </w:r>
    <w:r w:rsidR="000E07D5" w:rsidRPr="00680145">
      <w:rPr>
        <w:rFonts w:ascii="Angsana New" w:hAnsi="Angsana New"/>
        <w:b w:val="0"/>
        <w:bCs/>
        <w:sz w:val="32"/>
        <w:szCs w:val="32"/>
        <w:cs/>
        <w:lang w:bidi="th-TH"/>
      </w:rPr>
      <w:t>เดือน</w:t>
    </w:r>
    <w:r w:rsidR="0068014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680145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680145" w:rsidRPr="005C0C03">
      <w:rPr>
        <w:rFonts w:ascii="Angsana New" w:hAnsi="Angsana New"/>
        <w:sz w:val="32"/>
        <w:szCs w:val="32"/>
        <w:lang w:val="en-US" w:bidi="th-TH"/>
      </w:rPr>
      <w:t>0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="00680145" w:rsidRPr="005C0C03">
      <w:rPr>
        <w:rFonts w:ascii="Angsana New" w:hAnsi="Angsana New"/>
        <w:sz w:val="32"/>
        <w:szCs w:val="32"/>
        <w:lang w:val="en-US" w:bidi="th-TH"/>
      </w:rPr>
      <w:t>256</w:t>
    </w:r>
    <w:r w:rsidR="00680145">
      <w:rPr>
        <w:rFonts w:ascii="Angsana New" w:hAnsi="Angsana New"/>
        <w:sz w:val="32"/>
        <w:szCs w:val="32"/>
        <w:lang w:val="en-US" w:bidi="th-TH"/>
      </w:rPr>
      <w:t>7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4FB30EAD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2C4EC8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CD76C1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635D99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680145" w:rsidRPr="00680145">
      <w:rPr>
        <w:rFonts w:ascii="Angsana New" w:hAnsi="Angsana New" w:hint="cs"/>
        <w:sz w:val="32"/>
        <w:szCs w:val="32"/>
        <w:lang w:val="en-US" w:bidi="th-TH"/>
      </w:rPr>
      <w:t>3</w:t>
    </w:r>
    <w:r w:rsidR="00680145" w:rsidRPr="00680145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CD76C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2C4EC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9F3F20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C47B2" w14:textId="77777777" w:rsidR="005E4962" w:rsidRDefault="005E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3D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74C"/>
    <w:rsid w:val="00127B2C"/>
    <w:rsid w:val="00127CD2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95C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D8"/>
    <w:rsid w:val="00196AC6"/>
    <w:rsid w:val="00196CF7"/>
    <w:rsid w:val="00196D22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16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52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377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FB1"/>
    <w:rsid w:val="002636E0"/>
    <w:rsid w:val="00263737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5258"/>
    <w:rsid w:val="00275527"/>
    <w:rsid w:val="0027562D"/>
    <w:rsid w:val="0027580E"/>
    <w:rsid w:val="00276214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D3D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5005"/>
    <w:rsid w:val="00335314"/>
    <w:rsid w:val="003353DF"/>
    <w:rsid w:val="003358B4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3A0"/>
    <w:rsid w:val="0041102D"/>
    <w:rsid w:val="00411432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A12"/>
    <w:rsid w:val="004D7A53"/>
    <w:rsid w:val="004D7A75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64"/>
    <w:rsid w:val="00675E8E"/>
    <w:rsid w:val="006761F9"/>
    <w:rsid w:val="00676263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4F5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EE5"/>
    <w:rsid w:val="007273B1"/>
    <w:rsid w:val="007279CD"/>
    <w:rsid w:val="00727D1E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C28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60E"/>
    <w:rsid w:val="0077569F"/>
    <w:rsid w:val="007759D5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1FFA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478"/>
    <w:rsid w:val="0081557F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B5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30D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956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C1"/>
    <w:rsid w:val="00907D67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0F8"/>
    <w:rsid w:val="00A26248"/>
    <w:rsid w:val="00A26918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0E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D9"/>
    <w:rsid w:val="00A718D5"/>
    <w:rsid w:val="00A71AF4"/>
    <w:rsid w:val="00A71B35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A3"/>
    <w:rsid w:val="00AA65D5"/>
    <w:rsid w:val="00AA678B"/>
    <w:rsid w:val="00AA6855"/>
    <w:rsid w:val="00AA6AF1"/>
    <w:rsid w:val="00AA7047"/>
    <w:rsid w:val="00AA7048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103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96F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EFC"/>
    <w:rsid w:val="00C312A4"/>
    <w:rsid w:val="00C314CD"/>
    <w:rsid w:val="00C31EC7"/>
    <w:rsid w:val="00C3251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0D3B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AF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3007"/>
    <w:rsid w:val="00CE311F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C0C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B9F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FA7"/>
    <w:rsid w:val="00E05217"/>
    <w:rsid w:val="00E0524A"/>
    <w:rsid w:val="00E054E8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1084"/>
    <w:rsid w:val="00E61417"/>
    <w:rsid w:val="00E61D60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1534</TotalTime>
  <Pages>26</Pages>
  <Words>6031</Words>
  <Characters>24242</Characters>
  <Application>Microsoft Office Word</Application>
  <DocSecurity>0</DocSecurity>
  <Lines>202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Palita, Rungsakhon</cp:lastModifiedBy>
  <cp:revision>321</cp:revision>
  <cp:lastPrinted>2024-11-06T11:13:00Z</cp:lastPrinted>
  <dcterms:created xsi:type="dcterms:W3CDTF">2024-05-02T14:33:00Z</dcterms:created>
  <dcterms:modified xsi:type="dcterms:W3CDTF">2024-11-06T12:36:00Z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