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DD6B3" w14:textId="77777777" w:rsidR="003E4975" w:rsidRPr="00991AA3" w:rsidRDefault="003E4975" w:rsidP="003E4975">
      <w:pPr>
        <w:jc w:val="center"/>
        <w:rPr>
          <w:rFonts w:ascii="Angsana New" w:hAnsi="Angsana New"/>
          <w:b/>
          <w:bCs/>
          <w:sz w:val="52"/>
          <w:szCs w:val="52"/>
          <w:cs/>
          <w:lang w:val="en-US"/>
        </w:rPr>
      </w:pPr>
      <w:r w:rsidRPr="0072479F">
        <w:rPr>
          <w:rFonts w:ascii="Angsana New" w:hAnsi="Angsana New"/>
          <w:b/>
          <w:bCs/>
          <w:sz w:val="52"/>
          <w:szCs w:val="52"/>
          <w:cs/>
        </w:rPr>
        <w:t>บริษัท กันยงอีเลคทริก จำกัด (มหาชน)</w:t>
      </w:r>
    </w:p>
    <w:p w14:paraId="3C926686" w14:textId="77777777" w:rsidR="003E4975" w:rsidRPr="0072479F" w:rsidRDefault="003E4975" w:rsidP="003E4975">
      <w:pPr>
        <w:jc w:val="center"/>
        <w:rPr>
          <w:rFonts w:ascii="Angsana New" w:hAnsi="Angsana New"/>
          <w:sz w:val="32"/>
          <w:szCs w:val="32"/>
        </w:rPr>
      </w:pPr>
    </w:p>
    <w:p w14:paraId="178B662F" w14:textId="77777777" w:rsidR="00E8723D" w:rsidRPr="00046328" w:rsidRDefault="00E8723D" w:rsidP="00E8723D">
      <w:pPr>
        <w:tabs>
          <w:tab w:val="left" w:pos="540"/>
        </w:tabs>
        <w:spacing w:line="240" w:lineRule="atLeast"/>
        <w:ind w:right="-45"/>
        <w:jc w:val="center"/>
        <w:rPr>
          <w:rFonts w:ascii="Angsana New" w:eastAsia="Batang" w:hAnsi="Angsana New"/>
          <w:sz w:val="32"/>
          <w:szCs w:val="32"/>
          <w:cs/>
        </w:rPr>
      </w:pPr>
      <w:r w:rsidRPr="00046328">
        <w:rPr>
          <w:rFonts w:ascii="Angsana New" w:eastAsia="Batang" w:hAnsi="Angsana New" w:hint="cs"/>
          <w:sz w:val="32"/>
          <w:szCs w:val="32"/>
          <w:cs/>
        </w:rPr>
        <w:t>งบการเงินระหว่างกาลแบบย่อ</w:t>
      </w:r>
    </w:p>
    <w:p w14:paraId="252DF5AA" w14:textId="48F84D09" w:rsidR="00E45A9D" w:rsidRPr="00046328" w:rsidRDefault="00E45A9D" w:rsidP="00E45A9D">
      <w:pPr>
        <w:tabs>
          <w:tab w:val="left" w:pos="540"/>
        </w:tabs>
        <w:spacing w:line="240" w:lineRule="atLeast"/>
        <w:ind w:right="-45"/>
        <w:jc w:val="center"/>
        <w:rPr>
          <w:rFonts w:ascii="Angsana New" w:eastAsia="Batang" w:hAnsi="Angsana New"/>
          <w:sz w:val="32"/>
          <w:szCs w:val="32"/>
          <w:lang w:val="en-US"/>
        </w:rPr>
      </w:pPr>
      <w:r w:rsidRPr="00046328">
        <w:rPr>
          <w:rFonts w:ascii="Angsana New" w:eastAsia="Batang" w:hAnsi="Angsana New" w:hint="cs"/>
          <w:sz w:val="32"/>
          <w:szCs w:val="32"/>
          <w:cs/>
          <w:lang w:val="en-US"/>
        </w:rPr>
        <w:t>สำหรับงวด</w:t>
      </w:r>
      <w:r w:rsidR="00F035A3">
        <w:rPr>
          <w:rFonts w:ascii="Angsana New" w:eastAsia="Batang" w:hAnsi="Angsana New" w:hint="cs"/>
          <w:sz w:val="32"/>
          <w:szCs w:val="32"/>
          <w:cs/>
          <w:lang w:val="en-US"/>
        </w:rPr>
        <w:t>สามเดือนและ</w:t>
      </w:r>
      <w:r w:rsidR="006D463B">
        <w:rPr>
          <w:rFonts w:ascii="Angsana New" w:eastAsia="Batang" w:hAnsi="Angsana New" w:hint="cs"/>
          <w:sz w:val="32"/>
          <w:szCs w:val="32"/>
          <w:cs/>
          <w:lang w:val="en-US"/>
        </w:rPr>
        <w:t>หก</w:t>
      </w:r>
      <w:r w:rsidRPr="00046328">
        <w:rPr>
          <w:rFonts w:ascii="Angsana New" w:eastAsia="Batang" w:hAnsi="Angsana New" w:hint="cs"/>
          <w:sz w:val="32"/>
          <w:szCs w:val="32"/>
          <w:cs/>
          <w:lang w:val="en-US"/>
        </w:rPr>
        <w:t xml:space="preserve">เดือนสิ้นสุดวันที่ </w:t>
      </w:r>
      <w:r w:rsidR="00DA4838">
        <w:rPr>
          <w:rFonts w:ascii="Angsana New" w:eastAsia="Batang" w:hAnsi="Angsana New"/>
          <w:sz w:val="32"/>
          <w:szCs w:val="32"/>
          <w:lang w:val="en-US"/>
        </w:rPr>
        <w:t xml:space="preserve">30 </w:t>
      </w:r>
      <w:r w:rsidR="006D463B">
        <w:rPr>
          <w:rFonts w:ascii="Angsana New" w:eastAsia="Batang" w:hAnsi="Angsana New" w:hint="cs"/>
          <w:sz w:val="32"/>
          <w:szCs w:val="32"/>
          <w:cs/>
          <w:lang w:val="en-US"/>
        </w:rPr>
        <w:t>กันยายน</w:t>
      </w:r>
      <w:r w:rsidR="00DA4838">
        <w:rPr>
          <w:rFonts w:ascii="Angsana New" w:eastAsia="Batang" w:hAnsi="Angsana New" w:hint="cs"/>
          <w:sz w:val="32"/>
          <w:szCs w:val="32"/>
          <w:cs/>
          <w:lang w:val="en-US"/>
        </w:rPr>
        <w:t xml:space="preserve"> </w:t>
      </w:r>
      <w:r w:rsidR="00DA4838">
        <w:rPr>
          <w:rFonts w:ascii="Angsana New" w:eastAsia="Batang" w:hAnsi="Angsana New"/>
          <w:sz w:val="32"/>
          <w:szCs w:val="32"/>
          <w:lang w:val="en-US"/>
        </w:rPr>
        <w:t>2567</w:t>
      </w:r>
    </w:p>
    <w:p w14:paraId="60686D36" w14:textId="77777777" w:rsidR="00E8723D" w:rsidRPr="00046328" w:rsidRDefault="00E8723D" w:rsidP="00E8723D">
      <w:pPr>
        <w:jc w:val="center"/>
        <w:rPr>
          <w:rFonts w:ascii="Angsana New" w:hAnsi="Angsana New"/>
          <w:sz w:val="32"/>
          <w:szCs w:val="32"/>
          <w:cs/>
          <w:lang w:val="th-TH"/>
        </w:rPr>
      </w:pPr>
      <w:r w:rsidRPr="00046328">
        <w:rPr>
          <w:rFonts w:ascii="Angsana New" w:hAnsi="Angsana New" w:hint="cs"/>
          <w:sz w:val="32"/>
          <w:szCs w:val="32"/>
          <w:cs/>
        </w:rPr>
        <w:t>และ</w:t>
      </w:r>
    </w:p>
    <w:p w14:paraId="2132A129" w14:textId="77777777" w:rsidR="00E8723D" w:rsidRPr="00046328" w:rsidRDefault="00E8723D" w:rsidP="00E8723D">
      <w:pPr>
        <w:ind w:left="2248" w:firstLine="562"/>
        <w:rPr>
          <w:rFonts w:ascii="Angsana New" w:eastAsia="Batang" w:hAnsi="Angsana New"/>
          <w:sz w:val="32"/>
          <w:szCs w:val="32"/>
        </w:rPr>
      </w:pPr>
      <w:r w:rsidRPr="00046328">
        <w:rPr>
          <w:rFonts w:ascii="Angsana New" w:eastAsia="Batang" w:hAnsi="Angsana New" w:hint="cs"/>
          <w:sz w:val="32"/>
          <w:szCs w:val="32"/>
          <w:cs/>
        </w:rPr>
        <w:t>รายงานการสอบทานของผู้สอบบัญชีรับอนุญาต</w:t>
      </w:r>
    </w:p>
    <w:p w14:paraId="1A4AF6B8" w14:textId="77777777" w:rsidR="00E47548" w:rsidRPr="0072479F" w:rsidRDefault="00E47548" w:rsidP="00387ED6">
      <w:pPr>
        <w:jc w:val="center"/>
        <w:rPr>
          <w:rFonts w:ascii="Angsana New" w:hAnsi="Angsana New"/>
          <w:sz w:val="32"/>
          <w:szCs w:val="32"/>
        </w:rPr>
      </w:pPr>
    </w:p>
    <w:p w14:paraId="48E7BEFE" w14:textId="77777777" w:rsidR="00E47548" w:rsidRPr="0072479F" w:rsidRDefault="00E47548" w:rsidP="00387ED6">
      <w:pPr>
        <w:jc w:val="center"/>
        <w:rPr>
          <w:rFonts w:ascii="Angsana New" w:hAnsi="Angsana New"/>
          <w:sz w:val="32"/>
          <w:szCs w:val="32"/>
        </w:rPr>
      </w:pPr>
    </w:p>
    <w:p w14:paraId="7D97016B" w14:textId="77777777" w:rsidR="00E47548" w:rsidRPr="0072479F" w:rsidRDefault="00E47548" w:rsidP="00E47548">
      <w:pPr>
        <w:tabs>
          <w:tab w:val="left" w:pos="1830"/>
        </w:tabs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</w:rPr>
        <w:tab/>
      </w:r>
    </w:p>
    <w:p w14:paraId="251E5C56" w14:textId="77777777" w:rsidR="00E01DED" w:rsidRPr="0072479F" w:rsidRDefault="00E01DED" w:rsidP="00E47548">
      <w:pPr>
        <w:tabs>
          <w:tab w:val="left" w:pos="1830"/>
        </w:tabs>
        <w:rPr>
          <w:rFonts w:ascii="Angsana New" w:hAnsi="Angsana New"/>
          <w:sz w:val="30"/>
          <w:szCs w:val="30"/>
        </w:rPr>
        <w:sectPr w:rsidR="00E01DED" w:rsidRPr="0072479F" w:rsidSect="008A2DB2">
          <w:headerReference w:type="default" r:id="rId11"/>
          <w:footerReference w:type="even" r:id="rId12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455DAAE5" w14:textId="5D4077D3" w:rsidR="00D545D9" w:rsidRPr="0072479F" w:rsidRDefault="00D545D9" w:rsidP="00D545D9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72479F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571E4A4" w14:textId="77777777" w:rsidR="00D545D9" w:rsidRPr="0072479F" w:rsidRDefault="00D545D9" w:rsidP="00D545D9">
      <w:pPr>
        <w:rPr>
          <w:rFonts w:ascii="Angsana New" w:hAnsi="Angsana New"/>
          <w:b/>
          <w:bCs/>
          <w:sz w:val="32"/>
          <w:szCs w:val="32"/>
        </w:rPr>
      </w:pPr>
    </w:p>
    <w:p w14:paraId="6D5D2C0F" w14:textId="77777777" w:rsidR="00D545D9" w:rsidRPr="0072479F" w:rsidRDefault="00D545D9" w:rsidP="00D545D9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72479F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กันยงอีเลคทริก จำกัด (มหาชน)</w:t>
      </w:r>
    </w:p>
    <w:p w14:paraId="2A703C67" w14:textId="7E8C931E" w:rsidR="00D545D9" w:rsidRDefault="00D545D9" w:rsidP="00D545D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1F4D7C9" w14:textId="1A2ED2AD" w:rsidR="008A2DB2" w:rsidRPr="00114001" w:rsidRDefault="008A2DB2" w:rsidP="0078284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14001">
        <w:rPr>
          <w:rFonts w:ascii="Angsana New" w:hAnsi="Angsana New" w:hint="cs"/>
          <w:sz w:val="30"/>
          <w:szCs w:val="30"/>
          <w:cs/>
        </w:rPr>
        <w:t>ข้าพเจ้าได้สอบทานงบฐานะการเงินที่แสดงเงินลงทุนตามวิธีส่วนได้เสียและงบฐานะการเงินเฉพาะกิจการ</w:t>
      </w:r>
      <w:r w:rsidRPr="00114001">
        <w:rPr>
          <w:rFonts w:ascii="Angsana New" w:hAnsi="Angsana New" w:hint="cs"/>
          <w:sz w:val="30"/>
          <w:szCs w:val="30"/>
        </w:rPr>
        <w:br/>
      </w:r>
      <w:r w:rsidR="00E45A9D" w:rsidRPr="00114001">
        <w:rPr>
          <w:rFonts w:ascii="Angsana New" w:hAnsi="Angsana New" w:hint="cs"/>
          <w:sz w:val="30"/>
          <w:szCs w:val="30"/>
          <w:cs/>
        </w:rPr>
        <w:t>ณ</w:t>
      </w:r>
      <w:r w:rsidR="00E45A9D" w:rsidRPr="00114001">
        <w:rPr>
          <w:rFonts w:ascii="Angsana New" w:hAnsi="Angsana New" w:hint="cs"/>
          <w:sz w:val="30"/>
          <w:szCs w:val="30"/>
        </w:rPr>
        <w:t xml:space="preserve"> </w:t>
      </w:r>
      <w:r w:rsidR="00E45A9D" w:rsidRPr="00114001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DA4838" w:rsidRPr="00114001">
        <w:rPr>
          <w:rFonts w:ascii="Angsana New" w:eastAsia="Batang" w:hAnsi="Angsana New"/>
          <w:sz w:val="30"/>
          <w:szCs w:val="30"/>
          <w:lang w:val="en-US"/>
        </w:rPr>
        <w:t xml:space="preserve">30 </w:t>
      </w:r>
      <w:r w:rsidR="00351B85">
        <w:rPr>
          <w:rFonts w:ascii="Angsana New" w:eastAsia="Batang" w:hAnsi="Angsana New" w:hint="cs"/>
          <w:sz w:val="30"/>
          <w:szCs w:val="30"/>
          <w:cs/>
          <w:lang w:val="en-US"/>
        </w:rPr>
        <w:t>กันยายน</w:t>
      </w:r>
      <w:r w:rsidR="00DA4838" w:rsidRPr="00114001">
        <w:rPr>
          <w:rFonts w:ascii="Angsana New" w:eastAsia="Batang" w:hAnsi="Angsana New" w:hint="cs"/>
          <w:sz w:val="30"/>
          <w:szCs w:val="30"/>
          <w:cs/>
          <w:lang w:val="en-US"/>
        </w:rPr>
        <w:t xml:space="preserve"> </w:t>
      </w:r>
      <w:r w:rsidR="00DA4838" w:rsidRPr="00114001">
        <w:rPr>
          <w:rFonts w:ascii="Angsana New" w:eastAsia="Batang" w:hAnsi="Angsana New"/>
          <w:sz w:val="30"/>
          <w:szCs w:val="30"/>
          <w:lang w:val="en-US"/>
        </w:rPr>
        <w:t>2567</w:t>
      </w:r>
      <w:r w:rsidR="00DA4838" w:rsidRPr="00114001">
        <w:rPr>
          <w:rFonts w:ascii="Angsana New" w:hAnsi="Angsana New"/>
          <w:sz w:val="30"/>
          <w:szCs w:val="30"/>
        </w:rPr>
        <w:t xml:space="preserve"> </w:t>
      </w:r>
      <w:r w:rsidRPr="00114001">
        <w:rPr>
          <w:rFonts w:ascii="Angsana New" w:hAnsi="Angsana New" w:hint="cs"/>
          <w:sz w:val="30"/>
          <w:szCs w:val="30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</w:t>
      </w:r>
      <w:r w:rsidRPr="00114001">
        <w:rPr>
          <w:rFonts w:ascii="Angsana New" w:hAnsi="Angsana New"/>
          <w:sz w:val="30"/>
          <w:szCs w:val="30"/>
        </w:rPr>
        <w:br/>
      </w:r>
      <w:r w:rsidRPr="00114001">
        <w:rPr>
          <w:rFonts w:ascii="Angsana New" w:hAnsi="Angsana New" w:hint="cs"/>
          <w:sz w:val="30"/>
          <w:szCs w:val="30"/>
          <w:cs/>
        </w:rPr>
        <w:t>เฉพาะ</w:t>
      </w:r>
      <w:r w:rsidR="00E45A9D" w:rsidRPr="00114001">
        <w:rPr>
          <w:rFonts w:ascii="Angsana New" w:hAnsi="Angsana New" w:hint="cs"/>
          <w:sz w:val="30"/>
          <w:szCs w:val="30"/>
          <w:cs/>
        </w:rPr>
        <w:t>กิจการ</w:t>
      </w:r>
      <w:r w:rsidR="00351B85" w:rsidRPr="00114001">
        <w:rPr>
          <w:rFonts w:ascii="Angsana New" w:hAnsi="Angsana New" w:hint="cs"/>
          <w:sz w:val="30"/>
          <w:szCs w:val="30"/>
          <w:cs/>
        </w:rPr>
        <w:t>สำหรับงวด</w:t>
      </w:r>
      <w:r w:rsidR="00351B85">
        <w:rPr>
          <w:rFonts w:ascii="Angsana New" w:hAnsi="Angsana New" w:hint="cs"/>
          <w:sz w:val="30"/>
          <w:szCs w:val="30"/>
          <w:cs/>
        </w:rPr>
        <w:t>สามเดือนและหก</w:t>
      </w:r>
      <w:r w:rsidR="00351B85" w:rsidRPr="00114001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351B85" w:rsidRPr="00114001">
        <w:rPr>
          <w:rFonts w:ascii="Angsana New" w:hAnsi="Angsana New" w:hint="cs"/>
          <w:sz w:val="30"/>
          <w:szCs w:val="30"/>
        </w:rPr>
        <w:t xml:space="preserve"> </w:t>
      </w:r>
      <w:r w:rsidR="00351B85" w:rsidRPr="00114001">
        <w:rPr>
          <w:rFonts w:ascii="Angsana New" w:eastAsia="Batang" w:hAnsi="Angsana New"/>
          <w:sz w:val="30"/>
          <w:szCs w:val="30"/>
          <w:lang w:val="en-US"/>
        </w:rPr>
        <w:t xml:space="preserve">30 </w:t>
      </w:r>
      <w:r w:rsidR="00351B85">
        <w:rPr>
          <w:rFonts w:ascii="Angsana New" w:eastAsia="Batang" w:hAnsi="Angsana New" w:hint="cs"/>
          <w:sz w:val="30"/>
          <w:szCs w:val="30"/>
          <w:cs/>
          <w:lang w:val="en-US"/>
        </w:rPr>
        <w:t>กันยายน</w:t>
      </w:r>
      <w:r w:rsidR="00351B85" w:rsidRPr="00114001">
        <w:rPr>
          <w:rFonts w:ascii="Angsana New" w:eastAsia="Batang" w:hAnsi="Angsana New" w:hint="cs"/>
          <w:sz w:val="30"/>
          <w:szCs w:val="30"/>
          <w:cs/>
          <w:lang w:val="en-US"/>
        </w:rPr>
        <w:t xml:space="preserve"> </w:t>
      </w:r>
      <w:r w:rsidR="00351B85" w:rsidRPr="00114001">
        <w:rPr>
          <w:rFonts w:ascii="Angsana New" w:eastAsia="Batang" w:hAnsi="Angsana New"/>
          <w:sz w:val="30"/>
          <w:szCs w:val="30"/>
          <w:lang w:val="en-US"/>
        </w:rPr>
        <w:t>2567</w:t>
      </w:r>
      <w:r w:rsidRPr="00114001">
        <w:rPr>
          <w:rFonts w:ascii="Angsana New" w:hAnsi="Angsana New"/>
          <w:sz w:val="30"/>
          <w:szCs w:val="30"/>
          <w:lang w:val="en-US"/>
        </w:rPr>
        <w:t xml:space="preserve"> </w:t>
      </w:r>
      <w:r w:rsidRPr="00114001">
        <w:rPr>
          <w:rFonts w:ascii="Angsana New" w:hAnsi="Angsana New" w:hint="cs"/>
          <w:sz w:val="30"/>
          <w:szCs w:val="30"/>
          <w:cs/>
        </w:rPr>
        <w:t>งบการเปลี่ยนแปลงส่วนของผู้ถือหุ้นที่แสดงเงินลงทุนตามวิธีส่วนได้เสียและงบการเปลี่ยนแปลงส่วนของผู้ถือหุ้นเฉพาะกิจการ</w:t>
      </w:r>
      <w:r w:rsidRPr="00114001">
        <w:rPr>
          <w:rFonts w:ascii="Angsana New" w:hAnsi="Angsana New"/>
          <w:sz w:val="30"/>
          <w:szCs w:val="30"/>
        </w:rPr>
        <w:t xml:space="preserve"> </w:t>
      </w:r>
      <w:r w:rsidRPr="00114001">
        <w:rPr>
          <w:rFonts w:ascii="Angsana New" w:hAnsi="Angsana New" w:hint="cs"/>
          <w:sz w:val="30"/>
          <w:szCs w:val="30"/>
          <w:cs/>
        </w:rPr>
        <w:t>และงบกระแสเงินสดที่แสดงเงินลงทุนตามวิธีส่วนได้เสียและงบกระแสเงินสดเฉพาะกิจการ</w:t>
      </w:r>
      <w:r w:rsidRPr="00114001">
        <w:rPr>
          <w:rFonts w:ascii="Angsana New" w:hAnsi="Angsana New"/>
          <w:sz w:val="30"/>
          <w:szCs w:val="30"/>
        </w:rPr>
        <w:t xml:space="preserve"> </w:t>
      </w:r>
      <w:r w:rsidR="00E45A9D" w:rsidRPr="00114001">
        <w:rPr>
          <w:rFonts w:ascii="Angsana New" w:hAnsi="Angsana New" w:hint="cs"/>
          <w:sz w:val="30"/>
          <w:szCs w:val="30"/>
          <w:cs/>
        </w:rPr>
        <w:t>สำหรับงวด</w:t>
      </w:r>
      <w:r w:rsidR="00351B85">
        <w:rPr>
          <w:rFonts w:ascii="Angsana New" w:hAnsi="Angsana New" w:hint="cs"/>
          <w:sz w:val="30"/>
          <w:szCs w:val="30"/>
          <w:cs/>
        </w:rPr>
        <w:t>หก</w:t>
      </w:r>
      <w:r w:rsidR="00E45A9D" w:rsidRPr="00114001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E45A9D" w:rsidRPr="00114001">
        <w:rPr>
          <w:rFonts w:ascii="Angsana New" w:hAnsi="Angsana New" w:hint="cs"/>
          <w:sz w:val="30"/>
          <w:szCs w:val="30"/>
        </w:rPr>
        <w:t xml:space="preserve"> </w:t>
      </w:r>
      <w:r w:rsidR="00114001" w:rsidRPr="00114001">
        <w:rPr>
          <w:rFonts w:ascii="Angsana New" w:eastAsia="Batang" w:hAnsi="Angsana New"/>
          <w:sz w:val="30"/>
          <w:szCs w:val="30"/>
          <w:lang w:val="en-US"/>
        </w:rPr>
        <w:t xml:space="preserve">30 </w:t>
      </w:r>
      <w:r w:rsidR="00351B85">
        <w:rPr>
          <w:rFonts w:ascii="Angsana New" w:eastAsia="Batang" w:hAnsi="Angsana New" w:hint="cs"/>
          <w:sz w:val="30"/>
          <w:szCs w:val="30"/>
          <w:cs/>
          <w:lang w:val="en-US"/>
        </w:rPr>
        <w:t>กันยายน</w:t>
      </w:r>
      <w:r w:rsidR="00114001" w:rsidRPr="00114001">
        <w:rPr>
          <w:rFonts w:ascii="Angsana New" w:eastAsia="Batang" w:hAnsi="Angsana New" w:hint="cs"/>
          <w:sz w:val="30"/>
          <w:szCs w:val="30"/>
          <w:cs/>
          <w:lang w:val="en-US"/>
        </w:rPr>
        <w:t xml:space="preserve"> </w:t>
      </w:r>
      <w:r w:rsidR="00114001" w:rsidRPr="00114001">
        <w:rPr>
          <w:rFonts w:ascii="Angsana New" w:eastAsia="Batang" w:hAnsi="Angsana New"/>
          <w:sz w:val="30"/>
          <w:szCs w:val="30"/>
          <w:lang w:val="en-US"/>
        </w:rPr>
        <w:t>2567</w:t>
      </w:r>
      <w:r w:rsidR="00114001" w:rsidRPr="00114001">
        <w:rPr>
          <w:rFonts w:ascii="Angsana New" w:hAnsi="Angsana New"/>
          <w:sz w:val="30"/>
          <w:szCs w:val="30"/>
        </w:rPr>
        <w:t xml:space="preserve"> </w:t>
      </w:r>
      <w:r w:rsidRPr="00114001">
        <w:rPr>
          <w:rFonts w:ascii="Angsana New" w:hAnsi="Angsana New" w:hint="cs"/>
          <w:sz w:val="30"/>
          <w:szCs w:val="30"/>
          <w:cs/>
        </w:rPr>
        <w:t xml:space="preserve">และหมายเหตุประกอบงบการเงินแบบย่อ </w:t>
      </w:r>
      <w:r w:rsidRPr="00114001">
        <w:rPr>
          <w:rFonts w:ascii="Angsana New" w:hAnsi="Angsana New" w:hint="cs"/>
          <w:sz w:val="30"/>
          <w:szCs w:val="30"/>
        </w:rPr>
        <w:t>(</w:t>
      </w:r>
      <w:r w:rsidRPr="00114001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ข้อมูลทางการเงินระหว่างกาล) ของบริษัท กันยงอีเลคทริก จำกัด (มหาชน)</w:t>
      </w:r>
      <w:r w:rsidRPr="00114001">
        <w:rPr>
          <w:rFonts w:ascii="Angsana New" w:hAnsi="Angsana New"/>
          <w:sz w:val="30"/>
          <w:szCs w:val="30"/>
        </w:rPr>
        <w:t xml:space="preserve"> </w:t>
      </w:r>
      <w:r w:rsidRPr="00114001">
        <w:rPr>
          <w:rFonts w:ascii="Angsana New" w:hAnsi="Angsana New" w:hint="cs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114001">
        <w:rPr>
          <w:rFonts w:ascii="Angsana New" w:hAnsi="Angsana New" w:hint="cs"/>
          <w:sz w:val="30"/>
          <w:szCs w:val="30"/>
          <w:lang w:val="en-US"/>
        </w:rPr>
        <w:t>34</w:t>
      </w:r>
      <w:r w:rsidRPr="00114001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 w:rsidR="0078284A" w:rsidRPr="00114001">
        <w:rPr>
          <w:rFonts w:ascii="Angsana New" w:hAnsi="Angsana New"/>
          <w:sz w:val="30"/>
          <w:szCs w:val="30"/>
        </w:rPr>
        <w:t xml:space="preserve"> </w:t>
      </w:r>
      <w:r w:rsidRPr="00114001">
        <w:rPr>
          <w:rFonts w:ascii="Angsana New" w:hAnsi="Angsana New" w:hint="cs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F27076">
        <w:rPr>
          <w:rFonts w:ascii="Angsana New" w:hAnsi="Angsana New"/>
          <w:sz w:val="30"/>
          <w:szCs w:val="30"/>
        </w:rPr>
        <w:br/>
      </w:r>
      <w:r w:rsidRPr="00114001">
        <w:rPr>
          <w:rFonts w:ascii="Angsana New" w:hAnsi="Angsana New" w:hint="cs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14:paraId="05DB6840" w14:textId="4D3B1340" w:rsidR="008A2DB2" w:rsidRDefault="008A2DB2" w:rsidP="00D545D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900CC29" w14:textId="77777777" w:rsidR="00DC40E2" w:rsidRPr="0072479F" w:rsidRDefault="00DC40E2" w:rsidP="00DC40E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2479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EA5376F" w14:textId="77777777" w:rsidR="00DC40E2" w:rsidRPr="0072479F" w:rsidRDefault="00DC40E2" w:rsidP="00DC40E2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34C5E6F" w14:textId="49FCA4EE" w:rsidR="00DC40E2" w:rsidRPr="0072479F" w:rsidRDefault="00DC40E2" w:rsidP="00DC40E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="00876948" w:rsidRPr="00876948">
        <w:rPr>
          <w:rFonts w:ascii="Angsana New" w:hAnsi="Angsana New"/>
          <w:sz w:val="30"/>
          <w:szCs w:val="30"/>
          <w:lang w:val="en-US"/>
        </w:rPr>
        <w:t>2410</w:t>
      </w:r>
      <w:r w:rsidRPr="0072479F">
        <w:rPr>
          <w:rFonts w:ascii="Angsana New" w:hAnsi="Angsana New"/>
          <w:sz w:val="30"/>
          <w:szCs w:val="30"/>
        </w:rPr>
        <w:t xml:space="preserve"> “</w:t>
      </w:r>
      <w:r w:rsidRPr="0072479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2479F">
        <w:rPr>
          <w:rFonts w:ascii="Angsana New" w:hAnsi="Angsana New"/>
          <w:sz w:val="30"/>
          <w:szCs w:val="30"/>
        </w:rPr>
        <w:t>”</w:t>
      </w:r>
      <w:r w:rsidRPr="0072479F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</w:t>
      </w:r>
      <w:r w:rsidRPr="0072479F">
        <w:rPr>
          <w:rFonts w:ascii="Angsana New" w:hAnsi="Angsana New"/>
          <w:spacing w:val="-4"/>
          <w:sz w:val="30"/>
          <w:szCs w:val="30"/>
          <w:cs/>
        </w:rPr>
        <w:t>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72479F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Pr="0072479F">
        <w:rPr>
          <w:rFonts w:ascii="Angsana New" w:hAnsi="Angsana New"/>
          <w:sz w:val="30"/>
          <w:szCs w:val="30"/>
        </w:rPr>
        <w:br/>
      </w:r>
      <w:r w:rsidRPr="0072479F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A395002" w14:textId="77777777" w:rsidR="00D545D9" w:rsidRPr="0072479F" w:rsidRDefault="00D545D9" w:rsidP="00D545D9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3BF1C7D" w14:textId="77777777" w:rsidR="00D545D9" w:rsidRPr="0072479F" w:rsidRDefault="00D545D9" w:rsidP="00D545D9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  <w:sectPr w:rsidR="00D545D9" w:rsidRPr="0072479F" w:rsidSect="00ED442E">
          <w:headerReference w:type="default" r:id="rId13"/>
          <w:footerReference w:type="even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37"/>
          <w:docGrid w:linePitch="299"/>
        </w:sectPr>
      </w:pPr>
    </w:p>
    <w:p w14:paraId="412F4659" w14:textId="77777777" w:rsidR="00DC40E2" w:rsidRPr="0072479F" w:rsidRDefault="00DC40E2" w:rsidP="00DC40E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2479F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4DAA8F56" w14:textId="77777777" w:rsidR="00DC40E2" w:rsidRPr="0072479F" w:rsidRDefault="00DC40E2" w:rsidP="00DC40E2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pacing w:val="-2"/>
          <w:sz w:val="30"/>
          <w:szCs w:val="30"/>
        </w:rPr>
      </w:pPr>
    </w:p>
    <w:p w14:paraId="1D32D32F" w14:textId="281A2FA3" w:rsidR="001A50F5" w:rsidRPr="0072479F" w:rsidRDefault="001A50F5" w:rsidP="001A50F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876948" w:rsidRPr="00876948">
        <w:rPr>
          <w:rFonts w:ascii="Angsana New" w:hAnsi="Angsana New"/>
          <w:sz w:val="30"/>
          <w:szCs w:val="30"/>
          <w:lang w:val="en-US"/>
        </w:rPr>
        <w:t>34</w:t>
      </w:r>
      <w:r w:rsidRPr="0072479F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0C8AA1C" w14:textId="77777777" w:rsidR="001A50F5" w:rsidRPr="0072479F" w:rsidRDefault="001A50F5" w:rsidP="00DC40E2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DA71F48" w14:textId="77777777" w:rsidR="00DC40E2" w:rsidRPr="0072479F" w:rsidRDefault="00DC40E2" w:rsidP="00DC40E2">
      <w:pPr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F67F395" w14:textId="77777777" w:rsidR="00DC40E2" w:rsidRPr="0072479F" w:rsidRDefault="00DC40E2" w:rsidP="00DC40E2">
      <w:pPr>
        <w:tabs>
          <w:tab w:val="left" w:pos="837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1F88096" w14:textId="77777777" w:rsidR="00DC40E2" w:rsidRPr="0072479F" w:rsidRDefault="00DC40E2" w:rsidP="00DC40E2">
      <w:pPr>
        <w:tabs>
          <w:tab w:val="left" w:pos="8370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</w:p>
    <w:p w14:paraId="3569ABDF" w14:textId="1B6E9CDC" w:rsidR="00DC40E2" w:rsidRPr="0072479F" w:rsidRDefault="00DC40E2" w:rsidP="00DC40E2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(</w:t>
      </w:r>
      <w:r w:rsidR="0084475A">
        <w:rPr>
          <w:rFonts w:ascii="Angsana New" w:hAnsi="Angsana New" w:hint="cs"/>
          <w:sz w:val="30"/>
          <w:szCs w:val="30"/>
          <w:cs/>
        </w:rPr>
        <w:t>กุณนที เกิดจนา</w:t>
      </w:r>
      <w:r w:rsidRPr="0072479F">
        <w:rPr>
          <w:rFonts w:ascii="Angsana New" w:hAnsi="Angsana New"/>
          <w:sz w:val="30"/>
          <w:szCs w:val="30"/>
          <w:cs/>
        </w:rPr>
        <w:t xml:space="preserve">) </w:t>
      </w:r>
    </w:p>
    <w:p w14:paraId="31F35864" w14:textId="77777777" w:rsidR="00DC40E2" w:rsidRPr="0072479F" w:rsidRDefault="00DC40E2" w:rsidP="00DC40E2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5F92BEA8" w14:textId="106571EB" w:rsidR="00DC40E2" w:rsidRPr="0072479F" w:rsidRDefault="00DC40E2" w:rsidP="00DC40E2">
      <w:pPr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1E1CE4">
        <w:rPr>
          <w:rFonts w:ascii="Angsana New" w:hAnsi="Angsana New"/>
          <w:sz w:val="30"/>
          <w:szCs w:val="30"/>
          <w:lang w:val="en-US"/>
        </w:rPr>
        <w:t>12418</w:t>
      </w:r>
    </w:p>
    <w:p w14:paraId="3C73D703" w14:textId="77777777" w:rsidR="00D545D9" w:rsidRPr="0072479F" w:rsidRDefault="00D545D9" w:rsidP="00D545D9">
      <w:pPr>
        <w:tabs>
          <w:tab w:val="left" w:pos="-3402"/>
          <w:tab w:val="left" w:pos="-3261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30C5F2A" w14:textId="77777777" w:rsidR="00D545D9" w:rsidRPr="0072479F" w:rsidRDefault="00D545D9" w:rsidP="00D545D9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CAB9643" w14:textId="2D6E6EA0" w:rsidR="00D545D9" w:rsidRPr="00255425" w:rsidRDefault="00D545D9" w:rsidP="00D545D9">
      <w:pPr>
        <w:spacing w:line="240" w:lineRule="auto"/>
        <w:jc w:val="both"/>
        <w:rPr>
          <w:rFonts w:ascii="Angsana New" w:hAnsi="Angsana New"/>
          <w:sz w:val="30"/>
          <w:szCs w:val="30"/>
          <w:lang w:val="en-US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กรุงเทพมหานคร </w:t>
      </w:r>
    </w:p>
    <w:p w14:paraId="5F8932EC" w14:textId="49994B85" w:rsidR="005230E1" w:rsidRDefault="004327B3" w:rsidP="00D545D9">
      <w:pPr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t>8</w:t>
      </w:r>
      <w:r w:rsidR="000A0AF7">
        <w:rPr>
          <w:rFonts w:ascii="Angsana New" w:hAnsi="Angsana New"/>
          <w:sz w:val="30"/>
          <w:szCs w:val="30"/>
          <w:lang w:val="en-US"/>
        </w:rPr>
        <w:t xml:space="preserve"> </w:t>
      </w:r>
      <w:r w:rsidR="00351B85">
        <w:rPr>
          <w:rFonts w:ascii="Angsana New" w:hAnsi="Angsana New" w:hint="cs"/>
          <w:sz w:val="30"/>
          <w:szCs w:val="30"/>
          <w:cs/>
          <w:lang w:val="en-US"/>
        </w:rPr>
        <w:t>พฤศจิกายน</w:t>
      </w:r>
      <w:r w:rsidR="00E45A9D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E45A9D">
        <w:rPr>
          <w:rFonts w:ascii="Angsana New" w:hAnsi="Angsana New"/>
          <w:sz w:val="30"/>
          <w:szCs w:val="30"/>
          <w:lang w:val="en-US"/>
        </w:rPr>
        <w:t>2567</w:t>
      </w:r>
    </w:p>
    <w:p w14:paraId="1C327FA7" w14:textId="5857E828" w:rsidR="00ED442E" w:rsidRDefault="00ED442E" w:rsidP="00D545D9">
      <w:pPr>
        <w:rPr>
          <w:rFonts w:ascii="Angsana New" w:hAnsi="Angsana New"/>
          <w:sz w:val="30"/>
          <w:szCs w:val="30"/>
          <w:lang w:val="en-US"/>
        </w:rPr>
      </w:pPr>
    </w:p>
    <w:p w14:paraId="2C64A476" w14:textId="77777777" w:rsidR="00B560E9" w:rsidRPr="00B560E9" w:rsidRDefault="00B560E9" w:rsidP="00B560E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sectPr w:rsidR="00B560E9" w:rsidRPr="00B560E9" w:rsidSect="008A2DB2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04A85" w14:textId="77777777" w:rsidR="00BD476B" w:rsidRDefault="00BD476B">
      <w:r>
        <w:separator/>
      </w:r>
    </w:p>
  </w:endnote>
  <w:endnote w:type="continuationSeparator" w:id="0">
    <w:p w14:paraId="0E280896" w14:textId="77777777" w:rsidR="00BD476B" w:rsidRDefault="00BD4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AB610" w14:textId="7F513C78" w:rsidR="00B37703" w:rsidRDefault="00B37703" w:rsidP="00AE13E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876948">
      <w:rPr>
        <w:rStyle w:val="PageNumber"/>
        <w:noProof/>
        <w:lang w:val="en-US"/>
      </w:rPr>
      <w:t>8</w:t>
    </w:r>
    <w:r>
      <w:rPr>
        <w:rStyle w:val="PageNumber"/>
      </w:rPr>
      <w:fldChar w:fldCharType="end"/>
    </w:r>
  </w:p>
  <w:p w14:paraId="27C76B4A" w14:textId="77777777" w:rsidR="00B37703" w:rsidRDefault="00B3770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54029" w14:textId="3F9DD311" w:rsidR="00B37703" w:rsidRDefault="00B37703" w:rsidP="00D545D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876948">
      <w:rPr>
        <w:rStyle w:val="PageNumber"/>
        <w:noProof/>
        <w:lang w:val="en-US"/>
      </w:rPr>
      <w:t>8</w:t>
    </w:r>
    <w:r>
      <w:rPr>
        <w:rStyle w:val="PageNumber"/>
      </w:rPr>
      <w:fldChar w:fldCharType="end"/>
    </w:r>
  </w:p>
  <w:p w14:paraId="20EB264F" w14:textId="77777777" w:rsidR="00B37703" w:rsidRDefault="00B3770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2C220" w14:textId="77777777" w:rsidR="00B37703" w:rsidRPr="003341E9" w:rsidRDefault="00B37703" w:rsidP="00D545D9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AEC02" w14:textId="1D02A7C0" w:rsidR="00B37703" w:rsidRPr="005F1339" w:rsidRDefault="00B37703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876948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64CE70F" w14:textId="77777777" w:rsidR="00B37703" w:rsidRPr="00783104" w:rsidRDefault="00B37703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0FEFC1" w14:textId="77777777" w:rsidR="00BD476B" w:rsidRDefault="00BD476B">
      <w:r>
        <w:separator/>
      </w:r>
    </w:p>
  </w:footnote>
  <w:footnote w:type="continuationSeparator" w:id="0">
    <w:p w14:paraId="7B24E1C1" w14:textId="77777777" w:rsidR="00BD476B" w:rsidRDefault="00BD47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59D9B" w14:textId="77777777" w:rsidR="00DD3D95" w:rsidRPr="00DD3D95" w:rsidRDefault="00DD3D95" w:rsidP="00DD3D95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  <w:p w14:paraId="439E6CBF" w14:textId="77777777" w:rsidR="00DD3D95" w:rsidRPr="00DD3D95" w:rsidRDefault="00DD3D95" w:rsidP="00DD3D95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  <w:p w14:paraId="43D37161" w14:textId="77777777" w:rsidR="00DD3D95" w:rsidRPr="00DD3D95" w:rsidRDefault="00DD3D95" w:rsidP="00DD3D95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  <w:p w14:paraId="2D9E9287" w14:textId="77777777" w:rsidR="00DD3D95" w:rsidRPr="00DD3D95" w:rsidRDefault="00DD3D95" w:rsidP="00DD3D95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  <w:p w14:paraId="2E25706A" w14:textId="77777777" w:rsidR="00DD3D95" w:rsidRPr="00DD3D95" w:rsidRDefault="00DD3D95" w:rsidP="00DD3D95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  <w:p w14:paraId="2833DC3F" w14:textId="77777777" w:rsidR="00DD3D95" w:rsidRPr="00DD3D95" w:rsidRDefault="00DD3D95" w:rsidP="00DD3D95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68B87" w14:textId="77777777" w:rsidR="00B37703" w:rsidRPr="001C280D" w:rsidRDefault="00B37703" w:rsidP="001C280D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1EE764CD" w14:textId="77777777" w:rsidR="001C280D" w:rsidRPr="001C280D" w:rsidRDefault="001C280D" w:rsidP="001C280D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246B3023" w14:textId="77777777" w:rsidR="001C280D" w:rsidRPr="001C280D" w:rsidRDefault="001C280D" w:rsidP="001C280D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25B33CC0" w14:textId="77777777" w:rsidR="001C280D" w:rsidRPr="001C280D" w:rsidRDefault="001C280D" w:rsidP="001C280D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5472B91A" w14:textId="77777777" w:rsidR="001C280D" w:rsidRPr="001C280D" w:rsidRDefault="001C280D" w:rsidP="001C280D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73606F80" w14:textId="77777777" w:rsidR="001C280D" w:rsidRPr="001C280D" w:rsidRDefault="001C280D" w:rsidP="001C280D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54BE7A80" w14:textId="77777777" w:rsidR="001C280D" w:rsidRPr="001C280D" w:rsidRDefault="001C280D" w:rsidP="001C280D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68FC5136" w14:textId="77777777" w:rsidR="001C280D" w:rsidRPr="001C280D" w:rsidRDefault="001C280D" w:rsidP="001C280D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2AFD1" w14:textId="7C0EF149" w:rsidR="00B37703" w:rsidRPr="00F816D4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  <w:p w14:paraId="440A7734" w14:textId="77777777" w:rsidR="001C280D" w:rsidRPr="00F816D4" w:rsidRDefault="001C280D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  <w:p w14:paraId="6FD3C8F5" w14:textId="77777777" w:rsidR="001C280D" w:rsidRPr="00F816D4" w:rsidRDefault="001C280D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  <w:p w14:paraId="644B7C25" w14:textId="77777777" w:rsidR="00ED442E" w:rsidRPr="00F816D4" w:rsidRDefault="00ED442E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75105D04"/>
    <w:lvl w:ilvl="0" w:tplc="E81AEC3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307D4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D613A3"/>
    <w:multiLevelType w:val="hybridMultilevel"/>
    <w:tmpl w:val="3EE66B1C"/>
    <w:lvl w:ilvl="0" w:tplc="C0F621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2113C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1CC6084"/>
    <w:multiLevelType w:val="hybridMultilevel"/>
    <w:tmpl w:val="37D694C0"/>
    <w:lvl w:ilvl="0" w:tplc="6646E2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 w15:restartNumberingAfterBreak="0">
    <w:nsid w:val="22FA05DE"/>
    <w:multiLevelType w:val="hybridMultilevel"/>
    <w:tmpl w:val="7A7EB6DC"/>
    <w:lvl w:ilvl="0" w:tplc="578271D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EFA305C"/>
    <w:multiLevelType w:val="hybridMultilevel"/>
    <w:tmpl w:val="7A9C54DC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F848DD"/>
    <w:multiLevelType w:val="hybridMultilevel"/>
    <w:tmpl w:val="4EEC0AE6"/>
    <w:lvl w:ilvl="0" w:tplc="201C4A72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727312F"/>
    <w:multiLevelType w:val="hybridMultilevel"/>
    <w:tmpl w:val="E82C7066"/>
    <w:lvl w:ilvl="0" w:tplc="C55AC8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4529BC"/>
    <w:multiLevelType w:val="hybridMultilevel"/>
    <w:tmpl w:val="5DC02074"/>
    <w:lvl w:ilvl="0" w:tplc="A92A5B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397511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31593A"/>
    <w:multiLevelType w:val="hybridMultilevel"/>
    <w:tmpl w:val="6B30B276"/>
    <w:lvl w:ilvl="0" w:tplc="758E37E2">
      <w:start w:val="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36150D"/>
    <w:multiLevelType w:val="hybridMultilevel"/>
    <w:tmpl w:val="EC40E36E"/>
    <w:lvl w:ilvl="0" w:tplc="05F87C4C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486DDD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538664040">
    <w:abstractNumId w:val="7"/>
  </w:num>
  <w:num w:numId="2" w16cid:durableId="1964991970">
    <w:abstractNumId w:val="11"/>
  </w:num>
  <w:num w:numId="3" w16cid:durableId="76557822">
    <w:abstractNumId w:val="0"/>
  </w:num>
  <w:num w:numId="4" w16cid:durableId="1538590457">
    <w:abstractNumId w:val="13"/>
  </w:num>
  <w:num w:numId="5" w16cid:durableId="1500193770">
    <w:abstractNumId w:val="2"/>
  </w:num>
  <w:num w:numId="6" w16cid:durableId="121853993">
    <w:abstractNumId w:val="9"/>
  </w:num>
  <w:num w:numId="7" w16cid:durableId="1279678273">
    <w:abstractNumId w:val="17"/>
  </w:num>
  <w:num w:numId="8" w16cid:durableId="1791778874">
    <w:abstractNumId w:val="19"/>
  </w:num>
  <w:num w:numId="9" w16cid:durableId="1702854652">
    <w:abstractNumId w:val="12"/>
  </w:num>
  <w:num w:numId="10" w16cid:durableId="861284075">
    <w:abstractNumId w:val="8"/>
  </w:num>
  <w:num w:numId="11" w16cid:durableId="1714425905">
    <w:abstractNumId w:val="15"/>
  </w:num>
  <w:num w:numId="12" w16cid:durableId="4136651">
    <w:abstractNumId w:val="5"/>
  </w:num>
  <w:num w:numId="13" w16cid:durableId="30737343">
    <w:abstractNumId w:val="6"/>
  </w:num>
  <w:num w:numId="14" w16cid:durableId="1824815386">
    <w:abstractNumId w:val="3"/>
  </w:num>
  <w:num w:numId="15" w16cid:durableId="934437447">
    <w:abstractNumId w:val="14"/>
  </w:num>
  <w:num w:numId="16" w16cid:durableId="1155217504">
    <w:abstractNumId w:val="22"/>
  </w:num>
  <w:num w:numId="17" w16cid:durableId="1686208406">
    <w:abstractNumId w:val="10"/>
  </w:num>
  <w:num w:numId="18" w16cid:durableId="1914579691">
    <w:abstractNumId w:val="21"/>
  </w:num>
  <w:num w:numId="19" w16cid:durableId="1194809741">
    <w:abstractNumId w:val="1"/>
  </w:num>
  <w:num w:numId="20" w16cid:durableId="120615778">
    <w:abstractNumId w:val="4"/>
  </w:num>
  <w:num w:numId="21" w16cid:durableId="365107891">
    <w:abstractNumId w:val="16"/>
  </w:num>
  <w:num w:numId="22" w16cid:durableId="277101086">
    <w:abstractNumId w:val="20"/>
  </w:num>
  <w:num w:numId="23" w16cid:durableId="371736884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90D"/>
    <w:rsid w:val="0000078F"/>
    <w:rsid w:val="00000F8C"/>
    <w:rsid w:val="00001529"/>
    <w:rsid w:val="00001545"/>
    <w:rsid w:val="0000189F"/>
    <w:rsid w:val="00001ED7"/>
    <w:rsid w:val="000020CA"/>
    <w:rsid w:val="00002555"/>
    <w:rsid w:val="00002A12"/>
    <w:rsid w:val="00002FB0"/>
    <w:rsid w:val="00003865"/>
    <w:rsid w:val="0000386E"/>
    <w:rsid w:val="00003987"/>
    <w:rsid w:val="00004B2A"/>
    <w:rsid w:val="00005067"/>
    <w:rsid w:val="0000597A"/>
    <w:rsid w:val="000060E1"/>
    <w:rsid w:val="00006540"/>
    <w:rsid w:val="000069C5"/>
    <w:rsid w:val="00010106"/>
    <w:rsid w:val="00010D8C"/>
    <w:rsid w:val="00010E80"/>
    <w:rsid w:val="000111AC"/>
    <w:rsid w:val="000111BA"/>
    <w:rsid w:val="0001130D"/>
    <w:rsid w:val="00011441"/>
    <w:rsid w:val="00011C0D"/>
    <w:rsid w:val="0001204B"/>
    <w:rsid w:val="000123FE"/>
    <w:rsid w:val="000126F5"/>
    <w:rsid w:val="0001281E"/>
    <w:rsid w:val="00012CB7"/>
    <w:rsid w:val="000133B5"/>
    <w:rsid w:val="000138C1"/>
    <w:rsid w:val="00013BF3"/>
    <w:rsid w:val="00013DDC"/>
    <w:rsid w:val="0001434A"/>
    <w:rsid w:val="00014847"/>
    <w:rsid w:val="00014B14"/>
    <w:rsid w:val="00014F23"/>
    <w:rsid w:val="00015284"/>
    <w:rsid w:val="000152EF"/>
    <w:rsid w:val="00015504"/>
    <w:rsid w:val="000156DB"/>
    <w:rsid w:val="00015825"/>
    <w:rsid w:val="00015BAC"/>
    <w:rsid w:val="00015EBE"/>
    <w:rsid w:val="000163D1"/>
    <w:rsid w:val="00016671"/>
    <w:rsid w:val="00016B0F"/>
    <w:rsid w:val="00017288"/>
    <w:rsid w:val="0001799F"/>
    <w:rsid w:val="00017E77"/>
    <w:rsid w:val="00020390"/>
    <w:rsid w:val="000204EF"/>
    <w:rsid w:val="00020CA8"/>
    <w:rsid w:val="00020E93"/>
    <w:rsid w:val="00021194"/>
    <w:rsid w:val="00021BF2"/>
    <w:rsid w:val="00023370"/>
    <w:rsid w:val="00023982"/>
    <w:rsid w:val="00023ED8"/>
    <w:rsid w:val="000243BD"/>
    <w:rsid w:val="000243BE"/>
    <w:rsid w:val="00024463"/>
    <w:rsid w:val="00024D17"/>
    <w:rsid w:val="00025274"/>
    <w:rsid w:val="00025631"/>
    <w:rsid w:val="00026799"/>
    <w:rsid w:val="000269C5"/>
    <w:rsid w:val="00027061"/>
    <w:rsid w:val="000272E1"/>
    <w:rsid w:val="00027794"/>
    <w:rsid w:val="00027A79"/>
    <w:rsid w:val="00027DE4"/>
    <w:rsid w:val="00030C59"/>
    <w:rsid w:val="00031094"/>
    <w:rsid w:val="00031A9A"/>
    <w:rsid w:val="00032E1E"/>
    <w:rsid w:val="0003349D"/>
    <w:rsid w:val="00033521"/>
    <w:rsid w:val="00033C00"/>
    <w:rsid w:val="00033FB7"/>
    <w:rsid w:val="0003466D"/>
    <w:rsid w:val="000349C1"/>
    <w:rsid w:val="00034DD4"/>
    <w:rsid w:val="00035283"/>
    <w:rsid w:val="000357D4"/>
    <w:rsid w:val="0003580F"/>
    <w:rsid w:val="000363F9"/>
    <w:rsid w:val="000365FF"/>
    <w:rsid w:val="000366B2"/>
    <w:rsid w:val="000368A9"/>
    <w:rsid w:val="00036B43"/>
    <w:rsid w:val="000377F8"/>
    <w:rsid w:val="00037A93"/>
    <w:rsid w:val="00040062"/>
    <w:rsid w:val="00040B14"/>
    <w:rsid w:val="00040C6E"/>
    <w:rsid w:val="00041977"/>
    <w:rsid w:val="00041991"/>
    <w:rsid w:val="00041C1E"/>
    <w:rsid w:val="00041E38"/>
    <w:rsid w:val="000425A0"/>
    <w:rsid w:val="00042827"/>
    <w:rsid w:val="000432C0"/>
    <w:rsid w:val="00043CAC"/>
    <w:rsid w:val="00043EF5"/>
    <w:rsid w:val="0004424A"/>
    <w:rsid w:val="000442A9"/>
    <w:rsid w:val="000442CF"/>
    <w:rsid w:val="0004494A"/>
    <w:rsid w:val="00044BCF"/>
    <w:rsid w:val="00045A36"/>
    <w:rsid w:val="00045ABE"/>
    <w:rsid w:val="00047141"/>
    <w:rsid w:val="00047360"/>
    <w:rsid w:val="00047703"/>
    <w:rsid w:val="000478D1"/>
    <w:rsid w:val="00047985"/>
    <w:rsid w:val="00047A3C"/>
    <w:rsid w:val="0005008C"/>
    <w:rsid w:val="00050217"/>
    <w:rsid w:val="00050DA1"/>
    <w:rsid w:val="00051840"/>
    <w:rsid w:val="00051E1F"/>
    <w:rsid w:val="00051EA9"/>
    <w:rsid w:val="000523AA"/>
    <w:rsid w:val="000523B8"/>
    <w:rsid w:val="000532D8"/>
    <w:rsid w:val="00053CF4"/>
    <w:rsid w:val="00054178"/>
    <w:rsid w:val="000541F5"/>
    <w:rsid w:val="00054338"/>
    <w:rsid w:val="0005446C"/>
    <w:rsid w:val="00054A64"/>
    <w:rsid w:val="00054F43"/>
    <w:rsid w:val="00054F85"/>
    <w:rsid w:val="00055057"/>
    <w:rsid w:val="000555B5"/>
    <w:rsid w:val="00055A16"/>
    <w:rsid w:val="00055E3D"/>
    <w:rsid w:val="00055EBD"/>
    <w:rsid w:val="0005681B"/>
    <w:rsid w:val="00056886"/>
    <w:rsid w:val="00056A98"/>
    <w:rsid w:val="00057241"/>
    <w:rsid w:val="00057275"/>
    <w:rsid w:val="00057BB0"/>
    <w:rsid w:val="000600D4"/>
    <w:rsid w:val="0006018F"/>
    <w:rsid w:val="000605C6"/>
    <w:rsid w:val="00060A6A"/>
    <w:rsid w:val="00060FC7"/>
    <w:rsid w:val="0006145A"/>
    <w:rsid w:val="0006182F"/>
    <w:rsid w:val="00061D66"/>
    <w:rsid w:val="00062363"/>
    <w:rsid w:val="00062A4B"/>
    <w:rsid w:val="00062BE0"/>
    <w:rsid w:val="00063C6C"/>
    <w:rsid w:val="00064658"/>
    <w:rsid w:val="00064700"/>
    <w:rsid w:val="00065067"/>
    <w:rsid w:val="00065716"/>
    <w:rsid w:val="0006596A"/>
    <w:rsid w:val="000662BC"/>
    <w:rsid w:val="00066324"/>
    <w:rsid w:val="000663B1"/>
    <w:rsid w:val="000666B5"/>
    <w:rsid w:val="000666BC"/>
    <w:rsid w:val="00066B6D"/>
    <w:rsid w:val="00066F14"/>
    <w:rsid w:val="00067049"/>
    <w:rsid w:val="00067086"/>
    <w:rsid w:val="0006736C"/>
    <w:rsid w:val="00067592"/>
    <w:rsid w:val="000676AE"/>
    <w:rsid w:val="0006783E"/>
    <w:rsid w:val="00067A16"/>
    <w:rsid w:val="00067A43"/>
    <w:rsid w:val="00067E32"/>
    <w:rsid w:val="000709E4"/>
    <w:rsid w:val="00070D97"/>
    <w:rsid w:val="00070ECD"/>
    <w:rsid w:val="00071AA4"/>
    <w:rsid w:val="00071B4B"/>
    <w:rsid w:val="00072273"/>
    <w:rsid w:val="00073437"/>
    <w:rsid w:val="000735A2"/>
    <w:rsid w:val="00073675"/>
    <w:rsid w:val="0007424E"/>
    <w:rsid w:val="0007484E"/>
    <w:rsid w:val="00074AD9"/>
    <w:rsid w:val="00074B65"/>
    <w:rsid w:val="00074DEE"/>
    <w:rsid w:val="000755D8"/>
    <w:rsid w:val="00075664"/>
    <w:rsid w:val="00075DAB"/>
    <w:rsid w:val="00076258"/>
    <w:rsid w:val="000764BA"/>
    <w:rsid w:val="000768ED"/>
    <w:rsid w:val="00076B23"/>
    <w:rsid w:val="00077491"/>
    <w:rsid w:val="00077A6D"/>
    <w:rsid w:val="00077D74"/>
    <w:rsid w:val="0008127D"/>
    <w:rsid w:val="0008210E"/>
    <w:rsid w:val="000826A0"/>
    <w:rsid w:val="00082771"/>
    <w:rsid w:val="00082999"/>
    <w:rsid w:val="000830D6"/>
    <w:rsid w:val="00083307"/>
    <w:rsid w:val="00083A11"/>
    <w:rsid w:val="00083F87"/>
    <w:rsid w:val="00084083"/>
    <w:rsid w:val="00084E0F"/>
    <w:rsid w:val="00085023"/>
    <w:rsid w:val="0008588E"/>
    <w:rsid w:val="00085B4A"/>
    <w:rsid w:val="00085C94"/>
    <w:rsid w:val="00086C2D"/>
    <w:rsid w:val="0008702B"/>
    <w:rsid w:val="000870EB"/>
    <w:rsid w:val="00087348"/>
    <w:rsid w:val="00087B1D"/>
    <w:rsid w:val="00087C95"/>
    <w:rsid w:val="000904A3"/>
    <w:rsid w:val="00090693"/>
    <w:rsid w:val="000906D6"/>
    <w:rsid w:val="00090A95"/>
    <w:rsid w:val="00090AAA"/>
    <w:rsid w:val="00090B74"/>
    <w:rsid w:val="0009163D"/>
    <w:rsid w:val="000918CC"/>
    <w:rsid w:val="00091F0B"/>
    <w:rsid w:val="00091FC3"/>
    <w:rsid w:val="00092898"/>
    <w:rsid w:val="00093C9D"/>
    <w:rsid w:val="00093CB7"/>
    <w:rsid w:val="00094005"/>
    <w:rsid w:val="0009430C"/>
    <w:rsid w:val="00094689"/>
    <w:rsid w:val="00094A0A"/>
    <w:rsid w:val="0009536F"/>
    <w:rsid w:val="0009540F"/>
    <w:rsid w:val="00095487"/>
    <w:rsid w:val="00095625"/>
    <w:rsid w:val="000959E6"/>
    <w:rsid w:val="00095EB7"/>
    <w:rsid w:val="00096425"/>
    <w:rsid w:val="000968CA"/>
    <w:rsid w:val="00096A6F"/>
    <w:rsid w:val="00096FAA"/>
    <w:rsid w:val="000970E8"/>
    <w:rsid w:val="00097395"/>
    <w:rsid w:val="000974AC"/>
    <w:rsid w:val="00097F50"/>
    <w:rsid w:val="000A0332"/>
    <w:rsid w:val="000A086E"/>
    <w:rsid w:val="000A0AF7"/>
    <w:rsid w:val="000A0F84"/>
    <w:rsid w:val="000A1208"/>
    <w:rsid w:val="000A16AE"/>
    <w:rsid w:val="000A1A21"/>
    <w:rsid w:val="000A1BCF"/>
    <w:rsid w:val="000A26AD"/>
    <w:rsid w:val="000A3375"/>
    <w:rsid w:val="000A39D8"/>
    <w:rsid w:val="000A443A"/>
    <w:rsid w:val="000A4964"/>
    <w:rsid w:val="000A57A1"/>
    <w:rsid w:val="000A64C2"/>
    <w:rsid w:val="000A6CCE"/>
    <w:rsid w:val="000A799D"/>
    <w:rsid w:val="000A7A85"/>
    <w:rsid w:val="000A7BAA"/>
    <w:rsid w:val="000B05CE"/>
    <w:rsid w:val="000B0B0E"/>
    <w:rsid w:val="000B0FF5"/>
    <w:rsid w:val="000B11F0"/>
    <w:rsid w:val="000B1654"/>
    <w:rsid w:val="000B19A0"/>
    <w:rsid w:val="000B2BDA"/>
    <w:rsid w:val="000B3222"/>
    <w:rsid w:val="000B3F8C"/>
    <w:rsid w:val="000B44EF"/>
    <w:rsid w:val="000B4ABA"/>
    <w:rsid w:val="000B558C"/>
    <w:rsid w:val="000B55F2"/>
    <w:rsid w:val="000B5971"/>
    <w:rsid w:val="000B5BAD"/>
    <w:rsid w:val="000B5EB0"/>
    <w:rsid w:val="000B5EDF"/>
    <w:rsid w:val="000B67A1"/>
    <w:rsid w:val="000B74D0"/>
    <w:rsid w:val="000B7C93"/>
    <w:rsid w:val="000C0088"/>
    <w:rsid w:val="000C079C"/>
    <w:rsid w:val="000C07E2"/>
    <w:rsid w:val="000C0822"/>
    <w:rsid w:val="000C08CE"/>
    <w:rsid w:val="000C0D7E"/>
    <w:rsid w:val="000C1C41"/>
    <w:rsid w:val="000C2179"/>
    <w:rsid w:val="000C2184"/>
    <w:rsid w:val="000C2BCA"/>
    <w:rsid w:val="000C2EA8"/>
    <w:rsid w:val="000C336D"/>
    <w:rsid w:val="000C3DFC"/>
    <w:rsid w:val="000C3FEC"/>
    <w:rsid w:val="000C494E"/>
    <w:rsid w:val="000C4AA0"/>
    <w:rsid w:val="000C4BDC"/>
    <w:rsid w:val="000C4CA0"/>
    <w:rsid w:val="000C4CB5"/>
    <w:rsid w:val="000C5891"/>
    <w:rsid w:val="000C61C5"/>
    <w:rsid w:val="000C6B27"/>
    <w:rsid w:val="000C6F9C"/>
    <w:rsid w:val="000C72DF"/>
    <w:rsid w:val="000C7569"/>
    <w:rsid w:val="000C7F73"/>
    <w:rsid w:val="000D0218"/>
    <w:rsid w:val="000D035B"/>
    <w:rsid w:val="000D03F2"/>
    <w:rsid w:val="000D0804"/>
    <w:rsid w:val="000D095F"/>
    <w:rsid w:val="000D1060"/>
    <w:rsid w:val="000D1ADE"/>
    <w:rsid w:val="000D2AEC"/>
    <w:rsid w:val="000D3653"/>
    <w:rsid w:val="000D3828"/>
    <w:rsid w:val="000D3C96"/>
    <w:rsid w:val="000D3D8A"/>
    <w:rsid w:val="000D4C4C"/>
    <w:rsid w:val="000D4C8D"/>
    <w:rsid w:val="000D558E"/>
    <w:rsid w:val="000D5612"/>
    <w:rsid w:val="000D5A3D"/>
    <w:rsid w:val="000D5B76"/>
    <w:rsid w:val="000D61B3"/>
    <w:rsid w:val="000D63FA"/>
    <w:rsid w:val="000D6BCA"/>
    <w:rsid w:val="000D79E9"/>
    <w:rsid w:val="000D7CD8"/>
    <w:rsid w:val="000E0A85"/>
    <w:rsid w:val="000E0E7C"/>
    <w:rsid w:val="000E133F"/>
    <w:rsid w:val="000E184E"/>
    <w:rsid w:val="000E1B9F"/>
    <w:rsid w:val="000E2084"/>
    <w:rsid w:val="000E20D7"/>
    <w:rsid w:val="000E27CB"/>
    <w:rsid w:val="000E2911"/>
    <w:rsid w:val="000E2A0D"/>
    <w:rsid w:val="000E2F60"/>
    <w:rsid w:val="000E35B3"/>
    <w:rsid w:val="000E403B"/>
    <w:rsid w:val="000E406E"/>
    <w:rsid w:val="000E41BD"/>
    <w:rsid w:val="000E42C1"/>
    <w:rsid w:val="000E4A4D"/>
    <w:rsid w:val="000E4BDD"/>
    <w:rsid w:val="000E4E4A"/>
    <w:rsid w:val="000E4F73"/>
    <w:rsid w:val="000E5223"/>
    <w:rsid w:val="000E5785"/>
    <w:rsid w:val="000E5DE5"/>
    <w:rsid w:val="000E5ECE"/>
    <w:rsid w:val="000E6110"/>
    <w:rsid w:val="000E6146"/>
    <w:rsid w:val="000E62CF"/>
    <w:rsid w:val="000E6722"/>
    <w:rsid w:val="000E68AA"/>
    <w:rsid w:val="000E6A36"/>
    <w:rsid w:val="000E6DE1"/>
    <w:rsid w:val="000E6ED6"/>
    <w:rsid w:val="000E71DB"/>
    <w:rsid w:val="000E7D80"/>
    <w:rsid w:val="000E7DB7"/>
    <w:rsid w:val="000E7E3E"/>
    <w:rsid w:val="000E7E9E"/>
    <w:rsid w:val="000F08D7"/>
    <w:rsid w:val="000F0E73"/>
    <w:rsid w:val="000F1227"/>
    <w:rsid w:val="000F14A8"/>
    <w:rsid w:val="000F188D"/>
    <w:rsid w:val="000F19D8"/>
    <w:rsid w:val="000F1EC4"/>
    <w:rsid w:val="000F2010"/>
    <w:rsid w:val="000F24D8"/>
    <w:rsid w:val="000F33A5"/>
    <w:rsid w:val="000F34E3"/>
    <w:rsid w:val="000F3D6C"/>
    <w:rsid w:val="000F3E5E"/>
    <w:rsid w:val="000F4826"/>
    <w:rsid w:val="000F4D60"/>
    <w:rsid w:val="000F4FE5"/>
    <w:rsid w:val="000F52B6"/>
    <w:rsid w:val="000F584E"/>
    <w:rsid w:val="000F5FE3"/>
    <w:rsid w:val="000F6051"/>
    <w:rsid w:val="000F61E5"/>
    <w:rsid w:val="000F669E"/>
    <w:rsid w:val="000F6A35"/>
    <w:rsid w:val="000F7399"/>
    <w:rsid w:val="000F7CA6"/>
    <w:rsid w:val="00100659"/>
    <w:rsid w:val="00100945"/>
    <w:rsid w:val="00100D10"/>
    <w:rsid w:val="00100E8F"/>
    <w:rsid w:val="00100EF5"/>
    <w:rsid w:val="00101533"/>
    <w:rsid w:val="00101679"/>
    <w:rsid w:val="00101DAD"/>
    <w:rsid w:val="001020EB"/>
    <w:rsid w:val="00102400"/>
    <w:rsid w:val="0010307A"/>
    <w:rsid w:val="0010318D"/>
    <w:rsid w:val="00103F74"/>
    <w:rsid w:val="00104544"/>
    <w:rsid w:val="001045E7"/>
    <w:rsid w:val="001047B3"/>
    <w:rsid w:val="00104C2E"/>
    <w:rsid w:val="0010519B"/>
    <w:rsid w:val="001055CD"/>
    <w:rsid w:val="0010579C"/>
    <w:rsid w:val="001058D7"/>
    <w:rsid w:val="00105963"/>
    <w:rsid w:val="001059AE"/>
    <w:rsid w:val="00106056"/>
    <w:rsid w:val="00106287"/>
    <w:rsid w:val="001068DF"/>
    <w:rsid w:val="00106AB9"/>
    <w:rsid w:val="00106BDF"/>
    <w:rsid w:val="00106DAB"/>
    <w:rsid w:val="00107413"/>
    <w:rsid w:val="0010767E"/>
    <w:rsid w:val="001100A9"/>
    <w:rsid w:val="001106DF"/>
    <w:rsid w:val="0011081B"/>
    <w:rsid w:val="00110B31"/>
    <w:rsid w:val="00111D11"/>
    <w:rsid w:val="00111F5F"/>
    <w:rsid w:val="0011211E"/>
    <w:rsid w:val="00112597"/>
    <w:rsid w:val="001129E2"/>
    <w:rsid w:val="00112C6E"/>
    <w:rsid w:val="00112F1B"/>
    <w:rsid w:val="001131EC"/>
    <w:rsid w:val="00113DCC"/>
    <w:rsid w:val="00114001"/>
    <w:rsid w:val="00114182"/>
    <w:rsid w:val="0011436D"/>
    <w:rsid w:val="00114B36"/>
    <w:rsid w:val="00114C71"/>
    <w:rsid w:val="00115679"/>
    <w:rsid w:val="00115BA5"/>
    <w:rsid w:val="00115EEB"/>
    <w:rsid w:val="00115FD5"/>
    <w:rsid w:val="0011622A"/>
    <w:rsid w:val="00116817"/>
    <w:rsid w:val="001171D2"/>
    <w:rsid w:val="00117CCA"/>
    <w:rsid w:val="00117D53"/>
    <w:rsid w:val="00117E04"/>
    <w:rsid w:val="001201BA"/>
    <w:rsid w:val="001202DF"/>
    <w:rsid w:val="0012050F"/>
    <w:rsid w:val="001208AC"/>
    <w:rsid w:val="001211FE"/>
    <w:rsid w:val="00121445"/>
    <w:rsid w:val="0012160D"/>
    <w:rsid w:val="001222B6"/>
    <w:rsid w:val="001226B7"/>
    <w:rsid w:val="0012280D"/>
    <w:rsid w:val="00122B70"/>
    <w:rsid w:val="001234CC"/>
    <w:rsid w:val="0012371B"/>
    <w:rsid w:val="00123C73"/>
    <w:rsid w:val="00123EF5"/>
    <w:rsid w:val="00125368"/>
    <w:rsid w:val="001254C5"/>
    <w:rsid w:val="001262D7"/>
    <w:rsid w:val="001265CC"/>
    <w:rsid w:val="001269F7"/>
    <w:rsid w:val="00126A6B"/>
    <w:rsid w:val="00126C01"/>
    <w:rsid w:val="00126D7D"/>
    <w:rsid w:val="0012734A"/>
    <w:rsid w:val="00127505"/>
    <w:rsid w:val="00127632"/>
    <w:rsid w:val="001277FA"/>
    <w:rsid w:val="001277FE"/>
    <w:rsid w:val="00127A76"/>
    <w:rsid w:val="00127CDE"/>
    <w:rsid w:val="00130D41"/>
    <w:rsid w:val="001312B8"/>
    <w:rsid w:val="0013165C"/>
    <w:rsid w:val="001319F1"/>
    <w:rsid w:val="00131D9A"/>
    <w:rsid w:val="00132BB0"/>
    <w:rsid w:val="00133117"/>
    <w:rsid w:val="001332EC"/>
    <w:rsid w:val="0013333E"/>
    <w:rsid w:val="0013335C"/>
    <w:rsid w:val="0013397C"/>
    <w:rsid w:val="001339F4"/>
    <w:rsid w:val="00133D20"/>
    <w:rsid w:val="001340DE"/>
    <w:rsid w:val="001341A0"/>
    <w:rsid w:val="001341A4"/>
    <w:rsid w:val="001348B6"/>
    <w:rsid w:val="00134B5C"/>
    <w:rsid w:val="0013548D"/>
    <w:rsid w:val="001356B0"/>
    <w:rsid w:val="00135BA1"/>
    <w:rsid w:val="001362A4"/>
    <w:rsid w:val="00136373"/>
    <w:rsid w:val="001364D2"/>
    <w:rsid w:val="00136BB0"/>
    <w:rsid w:val="00136FA4"/>
    <w:rsid w:val="00137270"/>
    <w:rsid w:val="001375D3"/>
    <w:rsid w:val="00137605"/>
    <w:rsid w:val="00137672"/>
    <w:rsid w:val="00137C9E"/>
    <w:rsid w:val="0014023E"/>
    <w:rsid w:val="00140A4F"/>
    <w:rsid w:val="00140F12"/>
    <w:rsid w:val="00140F50"/>
    <w:rsid w:val="001419F7"/>
    <w:rsid w:val="00141CCA"/>
    <w:rsid w:val="00141E38"/>
    <w:rsid w:val="001425FE"/>
    <w:rsid w:val="0014275E"/>
    <w:rsid w:val="001433B1"/>
    <w:rsid w:val="001436C4"/>
    <w:rsid w:val="00143712"/>
    <w:rsid w:val="00143759"/>
    <w:rsid w:val="00143A76"/>
    <w:rsid w:val="00143DCC"/>
    <w:rsid w:val="00143E09"/>
    <w:rsid w:val="001445A8"/>
    <w:rsid w:val="00144782"/>
    <w:rsid w:val="00144FCA"/>
    <w:rsid w:val="0014511C"/>
    <w:rsid w:val="001456ED"/>
    <w:rsid w:val="00145B94"/>
    <w:rsid w:val="00145DEF"/>
    <w:rsid w:val="00146743"/>
    <w:rsid w:val="00146778"/>
    <w:rsid w:val="00146A44"/>
    <w:rsid w:val="00146AB9"/>
    <w:rsid w:val="00147756"/>
    <w:rsid w:val="001478C6"/>
    <w:rsid w:val="00147BB2"/>
    <w:rsid w:val="00147C9B"/>
    <w:rsid w:val="0015016A"/>
    <w:rsid w:val="001508BA"/>
    <w:rsid w:val="001509C1"/>
    <w:rsid w:val="001509E3"/>
    <w:rsid w:val="00150D83"/>
    <w:rsid w:val="00150E04"/>
    <w:rsid w:val="00150F87"/>
    <w:rsid w:val="00151402"/>
    <w:rsid w:val="001516B7"/>
    <w:rsid w:val="00151FD3"/>
    <w:rsid w:val="0015226F"/>
    <w:rsid w:val="00152384"/>
    <w:rsid w:val="00152905"/>
    <w:rsid w:val="00152A56"/>
    <w:rsid w:val="00152BBC"/>
    <w:rsid w:val="00152CCD"/>
    <w:rsid w:val="00152EFA"/>
    <w:rsid w:val="0015311C"/>
    <w:rsid w:val="00153EB9"/>
    <w:rsid w:val="00154016"/>
    <w:rsid w:val="00155745"/>
    <w:rsid w:val="00155F5D"/>
    <w:rsid w:val="001567C4"/>
    <w:rsid w:val="00156AC0"/>
    <w:rsid w:val="00156F32"/>
    <w:rsid w:val="00157246"/>
    <w:rsid w:val="001572EE"/>
    <w:rsid w:val="0015744B"/>
    <w:rsid w:val="00157E29"/>
    <w:rsid w:val="00160582"/>
    <w:rsid w:val="0016077F"/>
    <w:rsid w:val="00160828"/>
    <w:rsid w:val="00160AA3"/>
    <w:rsid w:val="00160F9E"/>
    <w:rsid w:val="00161262"/>
    <w:rsid w:val="001615D5"/>
    <w:rsid w:val="0016164B"/>
    <w:rsid w:val="001617A5"/>
    <w:rsid w:val="00162468"/>
    <w:rsid w:val="001629BA"/>
    <w:rsid w:val="00162AD0"/>
    <w:rsid w:val="00162BB1"/>
    <w:rsid w:val="00162D05"/>
    <w:rsid w:val="001630A0"/>
    <w:rsid w:val="0016415A"/>
    <w:rsid w:val="00164B99"/>
    <w:rsid w:val="00164BB0"/>
    <w:rsid w:val="00165045"/>
    <w:rsid w:val="00165614"/>
    <w:rsid w:val="00165796"/>
    <w:rsid w:val="00165B49"/>
    <w:rsid w:val="00165EAE"/>
    <w:rsid w:val="0016649D"/>
    <w:rsid w:val="0016660E"/>
    <w:rsid w:val="0016661D"/>
    <w:rsid w:val="00166C4C"/>
    <w:rsid w:val="00166CEB"/>
    <w:rsid w:val="00166DFA"/>
    <w:rsid w:val="00167181"/>
    <w:rsid w:val="00167742"/>
    <w:rsid w:val="0016796D"/>
    <w:rsid w:val="00167B71"/>
    <w:rsid w:val="00167E48"/>
    <w:rsid w:val="00170182"/>
    <w:rsid w:val="00170281"/>
    <w:rsid w:val="00170F39"/>
    <w:rsid w:val="00171725"/>
    <w:rsid w:val="0017276F"/>
    <w:rsid w:val="00172937"/>
    <w:rsid w:val="001738B7"/>
    <w:rsid w:val="001739E5"/>
    <w:rsid w:val="00173B40"/>
    <w:rsid w:val="00173BF1"/>
    <w:rsid w:val="00173ECF"/>
    <w:rsid w:val="00174303"/>
    <w:rsid w:val="001744D9"/>
    <w:rsid w:val="001744FA"/>
    <w:rsid w:val="0017470E"/>
    <w:rsid w:val="00174B28"/>
    <w:rsid w:val="00174F07"/>
    <w:rsid w:val="0017539B"/>
    <w:rsid w:val="00175640"/>
    <w:rsid w:val="001756CF"/>
    <w:rsid w:val="00175B6A"/>
    <w:rsid w:val="00175BA9"/>
    <w:rsid w:val="00176082"/>
    <w:rsid w:val="001761DB"/>
    <w:rsid w:val="00176318"/>
    <w:rsid w:val="001769F3"/>
    <w:rsid w:val="00176BB9"/>
    <w:rsid w:val="00176D1E"/>
    <w:rsid w:val="00176F49"/>
    <w:rsid w:val="00177329"/>
    <w:rsid w:val="0017736B"/>
    <w:rsid w:val="00177481"/>
    <w:rsid w:val="00177830"/>
    <w:rsid w:val="00177F6D"/>
    <w:rsid w:val="00180279"/>
    <w:rsid w:val="001805CB"/>
    <w:rsid w:val="001806C0"/>
    <w:rsid w:val="00181168"/>
    <w:rsid w:val="0018151D"/>
    <w:rsid w:val="001817FE"/>
    <w:rsid w:val="001826F4"/>
    <w:rsid w:val="00182A2F"/>
    <w:rsid w:val="00182B6B"/>
    <w:rsid w:val="001834EE"/>
    <w:rsid w:val="0018403D"/>
    <w:rsid w:val="00184575"/>
    <w:rsid w:val="00184749"/>
    <w:rsid w:val="001847F1"/>
    <w:rsid w:val="00184A01"/>
    <w:rsid w:val="00184A58"/>
    <w:rsid w:val="00184CB3"/>
    <w:rsid w:val="00184CEF"/>
    <w:rsid w:val="00184FAA"/>
    <w:rsid w:val="00185BC6"/>
    <w:rsid w:val="001860EA"/>
    <w:rsid w:val="00186E85"/>
    <w:rsid w:val="00187060"/>
    <w:rsid w:val="001870D2"/>
    <w:rsid w:val="001871A4"/>
    <w:rsid w:val="00187499"/>
    <w:rsid w:val="00187685"/>
    <w:rsid w:val="00187A7F"/>
    <w:rsid w:val="00190417"/>
    <w:rsid w:val="0019067B"/>
    <w:rsid w:val="00190869"/>
    <w:rsid w:val="00190B21"/>
    <w:rsid w:val="00190E31"/>
    <w:rsid w:val="00190EE0"/>
    <w:rsid w:val="00190F6B"/>
    <w:rsid w:val="001912D1"/>
    <w:rsid w:val="0019141E"/>
    <w:rsid w:val="00191636"/>
    <w:rsid w:val="00192910"/>
    <w:rsid w:val="00192E44"/>
    <w:rsid w:val="0019308F"/>
    <w:rsid w:val="001930E4"/>
    <w:rsid w:val="00193591"/>
    <w:rsid w:val="0019379C"/>
    <w:rsid w:val="0019394D"/>
    <w:rsid w:val="00193E32"/>
    <w:rsid w:val="0019483D"/>
    <w:rsid w:val="00194BC3"/>
    <w:rsid w:val="001958AE"/>
    <w:rsid w:val="001959C8"/>
    <w:rsid w:val="00195F20"/>
    <w:rsid w:val="00196CDC"/>
    <w:rsid w:val="00197075"/>
    <w:rsid w:val="00197608"/>
    <w:rsid w:val="00197FDF"/>
    <w:rsid w:val="001A07C6"/>
    <w:rsid w:val="001A0B4D"/>
    <w:rsid w:val="001A1351"/>
    <w:rsid w:val="001A155E"/>
    <w:rsid w:val="001A1671"/>
    <w:rsid w:val="001A17D0"/>
    <w:rsid w:val="001A1825"/>
    <w:rsid w:val="001A1D38"/>
    <w:rsid w:val="001A24EB"/>
    <w:rsid w:val="001A2567"/>
    <w:rsid w:val="001A28EF"/>
    <w:rsid w:val="001A2A1D"/>
    <w:rsid w:val="001A309B"/>
    <w:rsid w:val="001A30E4"/>
    <w:rsid w:val="001A33AD"/>
    <w:rsid w:val="001A3553"/>
    <w:rsid w:val="001A3C71"/>
    <w:rsid w:val="001A423F"/>
    <w:rsid w:val="001A42BE"/>
    <w:rsid w:val="001A459F"/>
    <w:rsid w:val="001A50F5"/>
    <w:rsid w:val="001A5144"/>
    <w:rsid w:val="001A51AC"/>
    <w:rsid w:val="001A52D7"/>
    <w:rsid w:val="001A5C86"/>
    <w:rsid w:val="001A5E60"/>
    <w:rsid w:val="001A5EAE"/>
    <w:rsid w:val="001A6225"/>
    <w:rsid w:val="001A633B"/>
    <w:rsid w:val="001A6A37"/>
    <w:rsid w:val="001A6AEF"/>
    <w:rsid w:val="001A6C79"/>
    <w:rsid w:val="001A6D99"/>
    <w:rsid w:val="001A73A0"/>
    <w:rsid w:val="001A76B5"/>
    <w:rsid w:val="001A7B9A"/>
    <w:rsid w:val="001A7C97"/>
    <w:rsid w:val="001A7C9D"/>
    <w:rsid w:val="001A7D0B"/>
    <w:rsid w:val="001B0406"/>
    <w:rsid w:val="001B0845"/>
    <w:rsid w:val="001B0BB7"/>
    <w:rsid w:val="001B0DD7"/>
    <w:rsid w:val="001B210A"/>
    <w:rsid w:val="001B2652"/>
    <w:rsid w:val="001B2830"/>
    <w:rsid w:val="001B2AF7"/>
    <w:rsid w:val="001B2B48"/>
    <w:rsid w:val="001B2CA0"/>
    <w:rsid w:val="001B3451"/>
    <w:rsid w:val="001B3642"/>
    <w:rsid w:val="001B3BDC"/>
    <w:rsid w:val="001B4095"/>
    <w:rsid w:val="001B419B"/>
    <w:rsid w:val="001B4F67"/>
    <w:rsid w:val="001B5495"/>
    <w:rsid w:val="001B559F"/>
    <w:rsid w:val="001B583F"/>
    <w:rsid w:val="001B5DB1"/>
    <w:rsid w:val="001B6815"/>
    <w:rsid w:val="001B71F8"/>
    <w:rsid w:val="001B7495"/>
    <w:rsid w:val="001B75B5"/>
    <w:rsid w:val="001B76D6"/>
    <w:rsid w:val="001B7723"/>
    <w:rsid w:val="001B79A3"/>
    <w:rsid w:val="001B7BD4"/>
    <w:rsid w:val="001C0568"/>
    <w:rsid w:val="001C0AD5"/>
    <w:rsid w:val="001C0DBC"/>
    <w:rsid w:val="001C0F0D"/>
    <w:rsid w:val="001C150B"/>
    <w:rsid w:val="001C15C6"/>
    <w:rsid w:val="001C1680"/>
    <w:rsid w:val="001C1A4E"/>
    <w:rsid w:val="001C1AD5"/>
    <w:rsid w:val="001C1DFD"/>
    <w:rsid w:val="001C262B"/>
    <w:rsid w:val="001C280D"/>
    <w:rsid w:val="001C2ABB"/>
    <w:rsid w:val="001C2B36"/>
    <w:rsid w:val="001C2D73"/>
    <w:rsid w:val="001C2DBE"/>
    <w:rsid w:val="001C3D60"/>
    <w:rsid w:val="001C40AE"/>
    <w:rsid w:val="001C4470"/>
    <w:rsid w:val="001C4712"/>
    <w:rsid w:val="001C4CB0"/>
    <w:rsid w:val="001C4DC3"/>
    <w:rsid w:val="001C530D"/>
    <w:rsid w:val="001C6242"/>
    <w:rsid w:val="001C663C"/>
    <w:rsid w:val="001C69FB"/>
    <w:rsid w:val="001C6BB9"/>
    <w:rsid w:val="001C6C28"/>
    <w:rsid w:val="001C6D30"/>
    <w:rsid w:val="001C6D6A"/>
    <w:rsid w:val="001C730B"/>
    <w:rsid w:val="001C7CAA"/>
    <w:rsid w:val="001D0562"/>
    <w:rsid w:val="001D0E1E"/>
    <w:rsid w:val="001D1482"/>
    <w:rsid w:val="001D17FE"/>
    <w:rsid w:val="001D1D37"/>
    <w:rsid w:val="001D1F68"/>
    <w:rsid w:val="001D35DE"/>
    <w:rsid w:val="001D35E6"/>
    <w:rsid w:val="001D3859"/>
    <w:rsid w:val="001D4435"/>
    <w:rsid w:val="001D44E5"/>
    <w:rsid w:val="001D4AF4"/>
    <w:rsid w:val="001D520B"/>
    <w:rsid w:val="001D5351"/>
    <w:rsid w:val="001D54A9"/>
    <w:rsid w:val="001D5894"/>
    <w:rsid w:val="001D6308"/>
    <w:rsid w:val="001D6CA3"/>
    <w:rsid w:val="001D6FB9"/>
    <w:rsid w:val="001D7D92"/>
    <w:rsid w:val="001D7FF8"/>
    <w:rsid w:val="001E046B"/>
    <w:rsid w:val="001E04B5"/>
    <w:rsid w:val="001E0556"/>
    <w:rsid w:val="001E0E6F"/>
    <w:rsid w:val="001E1084"/>
    <w:rsid w:val="001E115C"/>
    <w:rsid w:val="001E1CE4"/>
    <w:rsid w:val="001E1FEC"/>
    <w:rsid w:val="001E2223"/>
    <w:rsid w:val="001E282B"/>
    <w:rsid w:val="001E2D2C"/>
    <w:rsid w:val="001E2EC8"/>
    <w:rsid w:val="001E2FCE"/>
    <w:rsid w:val="001E329A"/>
    <w:rsid w:val="001E32F0"/>
    <w:rsid w:val="001E366E"/>
    <w:rsid w:val="001E4AD6"/>
    <w:rsid w:val="001E4B9D"/>
    <w:rsid w:val="001E4DF2"/>
    <w:rsid w:val="001E5308"/>
    <w:rsid w:val="001E5602"/>
    <w:rsid w:val="001E5E23"/>
    <w:rsid w:val="001E605F"/>
    <w:rsid w:val="001E646B"/>
    <w:rsid w:val="001E6665"/>
    <w:rsid w:val="001E673C"/>
    <w:rsid w:val="001E677F"/>
    <w:rsid w:val="001E68AB"/>
    <w:rsid w:val="001E71A3"/>
    <w:rsid w:val="001E7204"/>
    <w:rsid w:val="001E768D"/>
    <w:rsid w:val="001E7737"/>
    <w:rsid w:val="001E792E"/>
    <w:rsid w:val="001E7AC4"/>
    <w:rsid w:val="001E7B55"/>
    <w:rsid w:val="001E7B99"/>
    <w:rsid w:val="001E7BEF"/>
    <w:rsid w:val="001F0043"/>
    <w:rsid w:val="001F0884"/>
    <w:rsid w:val="001F1401"/>
    <w:rsid w:val="001F15B9"/>
    <w:rsid w:val="001F19DA"/>
    <w:rsid w:val="001F1B74"/>
    <w:rsid w:val="001F21E3"/>
    <w:rsid w:val="001F2461"/>
    <w:rsid w:val="001F4651"/>
    <w:rsid w:val="001F4DAF"/>
    <w:rsid w:val="001F55D4"/>
    <w:rsid w:val="001F5C26"/>
    <w:rsid w:val="001F5E10"/>
    <w:rsid w:val="001F605D"/>
    <w:rsid w:val="001F615D"/>
    <w:rsid w:val="001F6200"/>
    <w:rsid w:val="001F6283"/>
    <w:rsid w:val="001F65E8"/>
    <w:rsid w:val="001F7A73"/>
    <w:rsid w:val="001F7DAB"/>
    <w:rsid w:val="00200378"/>
    <w:rsid w:val="00201967"/>
    <w:rsid w:val="00201BEF"/>
    <w:rsid w:val="002021C1"/>
    <w:rsid w:val="0020271A"/>
    <w:rsid w:val="00203071"/>
    <w:rsid w:val="002039C3"/>
    <w:rsid w:val="00203ADB"/>
    <w:rsid w:val="00203C04"/>
    <w:rsid w:val="00204213"/>
    <w:rsid w:val="00204497"/>
    <w:rsid w:val="00204A32"/>
    <w:rsid w:val="002052E8"/>
    <w:rsid w:val="002059D0"/>
    <w:rsid w:val="00206024"/>
    <w:rsid w:val="0020608E"/>
    <w:rsid w:val="0020626F"/>
    <w:rsid w:val="002064CF"/>
    <w:rsid w:val="00206C72"/>
    <w:rsid w:val="00207296"/>
    <w:rsid w:val="00207557"/>
    <w:rsid w:val="00207AE2"/>
    <w:rsid w:val="00207DA6"/>
    <w:rsid w:val="00207F37"/>
    <w:rsid w:val="00207FB1"/>
    <w:rsid w:val="002104EB"/>
    <w:rsid w:val="00210FE4"/>
    <w:rsid w:val="0021119F"/>
    <w:rsid w:val="0021141D"/>
    <w:rsid w:val="00211FD9"/>
    <w:rsid w:val="0021230C"/>
    <w:rsid w:val="00212665"/>
    <w:rsid w:val="00212F05"/>
    <w:rsid w:val="00214015"/>
    <w:rsid w:val="0021421B"/>
    <w:rsid w:val="002142D8"/>
    <w:rsid w:val="002143D0"/>
    <w:rsid w:val="00214855"/>
    <w:rsid w:val="00214C78"/>
    <w:rsid w:val="002150EF"/>
    <w:rsid w:val="0021520D"/>
    <w:rsid w:val="002157BD"/>
    <w:rsid w:val="00215DBF"/>
    <w:rsid w:val="00215E4B"/>
    <w:rsid w:val="0021627D"/>
    <w:rsid w:val="00216957"/>
    <w:rsid w:val="00216D67"/>
    <w:rsid w:val="00216FAB"/>
    <w:rsid w:val="0021775C"/>
    <w:rsid w:val="00220024"/>
    <w:rsid w:val="00220988"/>
    <w:rsid w:val="00220C0C"/>
    <w:rsid w:val="00222064"/>
    <w:rsid w:val="00222C3E"/>
    <w:rsid w:val="0022310B"/>
    <w:rsid w:val="002236DD"/>
    <w:rsid w:val="00223A89"/>
    <w:rsid w:val="00223DE6"/>
    <w:rsid w:val="002243BC"/>
    <w:rsid w:val="00224412"/>
    <w:rsid w:val="00224522"/>
    <w:rsid w:val="002255D0"/>
    <w:rsid w:val="0022593C"/>
    <w:rsid w:val="00225CE7"/>
    <w:rsid w:val="00226015"/>
    <w:rsid w:val="00226264"/>
    <w:rsid w:val="002264F6"/>
    <w:rsid w:val="00226B52"/>
    <w:rsid w:val="00226CD7"/>
    <w:rsid w:val="0022751C"/>
    <w:rsid w:val="002275F8"/>
    <w:rsid w:val="0022760F"/>
    <w:rsid w:val="00227678"/>
    <w:rsid w:val="00227E69"/>
    <w:rsid w:val="00227FF4"/>
    <w:rsid w:val="0023058C"/>
    <w:rsid w:val="002307F4"/>
    <w:rsid w:val="002308CB"/>
    <w:rsid w:val="00230A18"/>
    <w:rsid w:val="00231014"/>
    <w:rsid w:val="002312D5"/>
    <w:rsid w:val="0023136A"/>
    <w:rsid w:val="00231670"/>
    <w:rsid w:val="0023180F"/>
    <w:rsid w:val="00231A89"/>
    <w:rsid w:val="00231E82"/>
    <w:rsid w:val="00231F8B"/>
    <w:rsid w:val="00232233"/>
    <w:rsid w:val="002322CD"/>
    <w:rsid w:val="00232B9A"/>
    <w:rsid w:val="00232EFF"/>
    <w:rsid w:val="0023344D"/>
    <w:rsid w:val="0023360F"/>
    <w:rsid w:val="00233DD2"/>
    <w:rsid w:val="00234622"/>
    <w:rsid w:val="00235164"/>
    <w:rsid w:val="00235492"/>
    <w:rsid w:val="00235537"/>
    <w:rsid w:val="002363E6"/>
    <w:rsid w:val="002364FB"/>
    <w:rsid w:val="00237AA7"/>
    <w:rsid w:val="00237E04"/>
    <w:rsid w:val="0024027B"/>
    <w:rsid w:val="0024027C"/>
    <w:rsid w:val="00240739"/>
    <w:rsid w:val="00240BAD"/>
    <w:rsid w:val="00240F18"/>
    <w:rsid w:val="0024148D"/>
    <w:rsid w:val="002416FE"/>
    <w:rsid w:val="00242B1F"/>
    <w:rsid w:val="00242C88"/>
    <w:rsid w:val="00243837"/>
    <w:rsid w:val="00243B6D"/>
    <w:rsid w:val="00243C7B"/>
    <w:rsid w:val="002447AE"/>
    <w:rsid w:val="00244825"/>
    <w:rsid w:val="00244C93"/>
    <w:rsid w:val="00244CC1"/>
    <w:rsid w:val="00244D9E"/>
    <w:rsid w:val="0024514A"/>
    <w:rsid w:val="00245351"/>
    <w:rsid w:val="0024613C"/>
    <w:rsid w:val="002468E2"/>
    <w:rsid w:val="00246A0E"/>
    <w:rsid w:val="002474C2"/>
    <w:rsid w:val="0024757C"/>
    <w:rsid w:val="0024760F"/>
    <w:rsid w:val="00247F77"/>
    <w:rsid w:val="0025006F"/>
    <w:rsid w:val="00250095"/>
    <w:rsid w:val="002501D9"/>
    <w:rsid w:val="00250769"/>
    <w:rsid w:val="002509C5"/>
    <w:rsid w:val="00250B4E"/>
    <w:rsid w:val="00250DA9"/>
    <w:rsid w:val="00250E5C"/>
    <w:rsid w:val="0025163F"/>
    <w:rsid w:val="00251729"/>
    <w:rsid w:val="00251E93"/>
    <w:rsid w:val="00251F8E"/>
    <w:rsid w:val="002526E0"/>
    <w:rsid w:val="00252874"/>
    <w:rsid w:val="00253008"/>
    <w:rsid w:val="00253231"/>
    <w:rsid w:val="002533DC"/>
    <w:rsid w:val="00253C76"/>
    <w:rsid w:val="00254124"/>
    <w:rsid w:val="00254909"/>
    <w:rsid w:val="00254CC6"/>
    <w:rsid w:val="00255240"/>
    <w:rsid w:val="002552FE"/>
    <w:rsid w:val="00255425"/>
    <w:rsid w:val="0025543B"/>
    <w:rsid w:val="00255600"/>
    <w:rsid w:val="002557E9"/>
    <w:rsid w:val="00255A29"/>
    <w:rsid w:val="00255B6D"/>
    <w:rsid w:val="002563F4"/>
    <w:rsid w:val="00256F0A"/>
    <w:rsid w:val="00256FA7"/>
    <w:rsid w:val="00256FB0"/>
    <w:rsid w:val="002571E7"/>
    <w:rsid w:val="0025721B"/>
    <w:rsid w:val="002572FF"/>
    <w:rsid w:val="002577A4"/>
    <w:rsid w:val="002604F7"/>
    <w:rsid w:val="00260C2C"/>
    <w:rsid w:val="002614EE"/>
    <w:rsid w:val="00261569"/>
    <w:rsid w:val="0026178D"/>
    <w:rsid w:val="00261B6E"/>
    <w:rsid w:val="00262073"/>
    <w:rsid w:val="00262B43"/>
    <w:rsid w:val="00262DC9"/>
    <w:rsid w:val="002633B6"/>
    <w:rsid w:val="0026374F"/>
    <w:rsid w:val="00263BDA"/>
    <w:rsid w:val="00264246"/>
    <w:rsid w:val="002645FF"/>
    <w:rsid w:val="00264A79"/>
    <w:rsid w:val="00265122"/>
    <w:rsid w:val="00265300"/>
    <w:rsid w:val="00265AF2"/>
    <w:rsid w:val="00265C54"/>
    <w:rsid w:val="00266012"/>
    <w:rsid w:val="00266139"/>
    <w:rsid w:val="00266285"/>
    <w:rsid w:val="002663F4"/>
    <w:rsid w:val="00266567"/>
    <w:rsid w:val="0026662B"/>
    <w:rsid w:val="002666D1"/>
    <w:rsid w:val="002667AD"/>
    <w:rsid w:val="00266D11"/>
    <w:rsid w:val="00266D23"/>
    <w:rsid w:val="00266EC4"/>
    <w:rsid w:val="00267963"/>
    <w:rsid w:val="0026797A"/>
    <w:rsid w:val="00267B03"/>
    <w:rsid w:val="00267CF4"/>
    <w:rsid w:val="0027033B"/>
    <w:rsid w:val="002708E2"/>
    <w:rsid w:val="002710C0"/>
    <w:rsid w:val="00271624"/>
    <w:rsid w:val="002720EF"/>
    <w:rsid w:val="0027226A"/>
    <w:rsid w:val="00272374"/>
    <w:rsid w:val="00272888"/>
    <w:rsid w:val="002728EF"/>
    <w:rsid w:val="00272EC8"/>
    <w:rsid w:val="00272FED"/>
    <w:rsid w:val="00273283"/>
    <w:rsid w:val="002739DA"/>
    <w:rsid w:val="00273E0D"/>
    <w:rsid w:val="00274915"/>
    <w:rsid w:val="0027533F"/>
    <w:rsid w:val="00275F0D"/>
    <w:rsid w:val="002765CC"/>
    <w:rsid w:val="0027740F"/>
    <w:rsid w:val="0028032B"/>
    <w:rsid w:val="00280569"/>
    <w:rsid w:val="0028062A"/>
    <w:rsid w:val="00281652"/>
    <w:rsid w:val="00281C1E"/>
    <w:rsid w:val="0028200B"/>
    <w:rsid w:val="002822B8"/>
    <w:rsid w:val="002824A2"/>
    <w:rsid w:val="00282D02"/>
    <w:rsid w:val="00282EAB"/>
    <w:rsid w:val="002832E0"/>
    <w:rsid w:val="00284033"/>
    <w:rsid w:val="00284064"/>
    <w:rsid w:val="00284856"/>
    <w:rsid w:val="00285103"/>
    <w:rsid w:val="00285353"/>
    <w:rsid w:val="0028555C"/>
    <w:rsid w:val="002857DC"/>
    <w:rsid w:val="00285AFC"/>
    <w:rsid w:val="00285B40"/>
    <w:rsid w:val="00285B41"/>
    <w:rsid w:val="002860B3"/>
    <w:rsid w:val="002862D2"/>
    <w:rsid w:val="0028652C"/>
    <w:rsid w:val="002868E5"/>
    <w:rsid w:val="00286FF1"/>
    <w:rsid w:val="002872F3"/>
    <w:rsid w:val="0028765C"/>
    <w:rsid w:val="00287A7A"/>
    <w:rsid w:val="00290AE8"/>
    <w:rsid w:val="00290DA0"/>
    <w:rsid w:val="00291151"/>
    <w:rsid w:val="002917CE"/>
    <w:rsid w:val="00291DBB"/>
    <w:rsid w:val="00292187"/>
    <w:rsid w:val="00292339"/>
    <w:rsid w:val="00292B1E"/>
    <w:rsid w:val="0029386B"/>
    <w:rsid w:val="00293935"/>
    <w:rsid w:val="00293960"/>
    <w:rsid w:val="00294228"/>
    <w:rsid w:val="00295313"/>
    <w:rsid w:val="002953B3"/>
    <w:rsid w:val="00295CA6"/>
    <w:rsid w:val="0029710B"/>
    <w:rsid w:val="00297279"/>
    <w:rsid w:val="002974C6"/>
    <w:rsid w:val="002976B9"/>
    <w:rsid w:val="00297938"/>
    <w:rsid w:val="00297B5D"/>
    <w:rsid w:val="00297BB4"/>
    <w:rsid w:val="00297FF2"/>
    <w:rsid w:val="002A0D76"/>
    <w:rsid w:val="002A0DB2"/>
    <w:rsid w:val="002A0F47"/>
    <w:rsid w:val="002A129C"/>
    <w:rsid w:val="002A19E9"/>
    <w:rsid w:val="002A1E4C"/>
    <w:rsid w:val="002A2265"/>
    <w:rsid w:val="002A2A94"/>
    <w:rsid w:val="002A2D6A"/>
    <w:rsid w:val="002A2DFC"/>
    <w:rsid w:val="002A2FF7"/>
    <w:rsid w:val="002A36A8"/>
    <w:rsid w:val="002A3E98"/>
    <w:rsid w:val="002A43B1"/>
    <w:rsid w:val="002A4BAD"/>
    <w:rsid w:val="002A4C37"/>
    <w:rsid w:val="002A5026"/>
    <w:rsid w:val="002A5200"/>
    <w:rsid w:val="002A53FB"/>
    <w:rsid w:val="002A556E"/>
    <w:rsid w:val="002A6572"/>
    <w:rsid w:val="002A688C"/>
    <w:rsid w:val="002A6AB4"/>
    <w:rsid w:val="002A6D22"/>
    <w:rsid w:val="002A7317"/>
    <w:rsid w:val="002A79F8"/>
    <w:rsid w:val="002B02E4"/>
    <w:rsid w:val="002B046F"/>
    <w:rsid w:val="002B0C99"/>
    <w:rsid w:val="002B0DC7"/>
    <w:rsid w:val="002B10F4"/>
    <w:rsid w:val="002B16E1"/>
    <w:rsid w:val="002B178C"/>
    <w:rsid w:val="002B195E"/>
    <w:rsid w:val="002B1F65"/>
    <w:rsid w:val="002B287F"/>
    <w:rsid w:val="002B3765"/>
    <w:rsid w:val="002B3C2F"/>
    <w:rsid w:val="002B3FF5"/>
    <w:rsid w:val="002B4A6A"/>
    <w:rsid w:val="002B54D5"/>
    <w:rsid w:val="002B60A1"/>
    <w:rsid w:val="002B6454"/>
    <w:rsid w:val="002B6947"/>
    <w:rsid w:val="002B6A9F"/>
    <w:rsid w:val="002B6B40"/>
    <w:rsid w:val="002B6DC4"/>
    <w:rsid w:val="002B6EDC"/>
    <w:rsid w:val="002B70B9"/>
    <w:rsid w:val="002B7113"/>
    <w:rsid w:val="002B7814"/>
    <w:rsid w:val="002C012D"/>
    <w:rsid w:val="002C0992"/>
    <w:rsid w:val="002C0ADE"/>
    <w:rsid w:val="002C11CC"/>
    <w:rsid w:val="002C14F5"/>
    <w:rsid w:val="002C2088"/>
    <w:rsid w:val="002C297B"/>
    <w:rsid w:val="002C3BBC"/>
    <w:rsid w:val="002C493F"/>
    <w:rsid w:val="002C4BE9"/>
    <w:rsid w:val="002C4C44"/>
    <w:rsid w:val="002C4EBE"/>
    <w:rsid w:val="002C535E"/>
    <w:rsid w:val="002C56F5"/>
    <w:rsid w:val="002C5AED"/>
    <w:rsid w:val="002C5BEA"/>
    <w:rsid w:val="002C5FCE"/>
    <w:rsid w:val="002C6460"/>
    <w:rsid w:val="002C6615"/>
    <w:rsid w:val="002C6BCB"/>
    <w:rsid w:val="002D0355"/>
    <w:rsid w:val="002D0999"/>
    <w:rsid w:val="002D0A17"/>
    <w:rsid w:val="002D12B8"/>
    <w:rsid w:val="002D160F"/>
    <w:rsid w:val="002D16BE"/>
    <w:rsid w:val="002D17C1"/>
    <w:rsid w:val="002D1C11"/>
    <w:rsid w:val="002D2043"/>
    <w:rsid w:val="002D20BB"/>
    <w:rsid w:val="002D210F"/>
    <w:rsid w:val="002D2BB9"/>
    <w:rsid w:val="002D2D78"/>
    <w:rsid w:val="002D3021"/>
    <w:rsid w:val="002D31D3"/>
    <w:rsid w:val="002D46B8"/>
    <w:rsid w:val="002D47EC"/>
    <w:rsid w:val="002D4A4E"/>
    <w:rsid w:val="002D4AB4"/>
    <w:rsid w:val="002D508E"/>
    <w:rsid w:val="002D5771"/>
    <w:rsid w:val="002D58F8"/>
    <w:rsid w:val="002D5912"/>
    <w:rsid w:val="002D5CA9"/>
    <w:rsid w:val="002D641C"/>
    <w:rsid w:val="002D6BC7"/>
    <w:rsid w:val="002D7405"/>
    <w:rsid w:val="002D7768"/>
    <w:rsid w:val="002D7C07"/>
    <w:rsid w:val="002D7E1B"/>
    <w:rsid w:val="002E035E"/>
    <w:rsid w:val="002E0364"/>
    <w:rsid w:val="002E1567"/>
    <w:rsid w:val="002E1949"/>
    <w:rsid w:val="002E204B"/>
    <w:rsid w:val="002E235F"/>
    <w:rsid w:val="002E24CF"/>
    <w:rsid w:val="002E2513"/>
    <w:rsid w:val="002E28A8"/>
    <w:rsid w:val="002E2A4C"/>
    <w:rsid w:val="002E2D9A"/>
    <w:rsid w:val="002E36D6"/>
    <w:rsid w:val="002E3912"/>
    <w:rsid w:val="002E42FE"/>
    <w:rsid w:val="002E466E"/>
    <w:rsid w:val="002E4998"/>
    <w:rsid w:val="002E4CE1"/>
    <w:rsid w:val="002E4E52"/>
    <w:rsid w:val="002E4FF6"/>
    <w:rsid w:val="002E5302"/>
    <w:rsid w:val="002E5B4F"/>
    <w:rsid w:val="002E5CD6"/>
    <w:rsid w:val="002E5D88"/>
    <w:rsid w:val="002E605D"/>
    <w:rsid w:val="002E638B"/>
    <w:rsid w:val="002E6900"/>
    <w:rsid w:val="002E6F53"/>
    <w:rsid w:val="002E7167"/>
    <w:rsid w:val="002E7AC5"/>
    <w:rsid w:val="002F07C2"/>
    <w:rsid w:val="002F0DF5"/>
    <w:rsid w:val="002F0E27"/>
    <w:rsid w:val="002F1204"/>
    <w:rsid w:val="002F1412"/>
    <w:rsid w:val="002F1961"/>
    <w:rsid w:val="002F1973"/>
    <w:rsid w:val="002F2FAC"/>
    <w:rsid w:val="002F36A7"/>
    <w:rsid w:val="002F3BBB"/>
    <w:rsid w:val="002F3D6F"/>
    <w:rsid w:val="002F4133"/>
    <w:rsid w:val="002F494D"/>
    <w:rsid w:val="002F4D91"/>
    <w:rsid w:val="002F552A"/>
    <w:rsid w:val="002F5F9F"/>
    <w:rsid w:val="002F6C3E"/>
    <w:rsid w:val="002F733D"/>
    <w:rsid w:val="002F744F"/>
    <w:rsid w:val="002F7682"/>
    <w:rsid w:val="002F78E8"/>
    <w:rsid w:val="002F7AE5"/>
    <w:rsid w:val="002F7D0A"/>
    <w:rsid w:val="003011AD"/>
    <w:rsid w:val="003018F7"/>
    <w:rsid w:val="00301AE4"/>
    <w:rsid w:val="00301D33"/>
    <w:rsid w:val="00302075"/>
    <w:rsid w:val="00302122"/>
    <w:rsid w:val="00302123"/>
    <w:rsid w:val="003022D9"/>
    <w:rsid w:val="00303EE7"/>
    <w:rsid w:val="00303F0D"/>
    <w:rsid w:val="0030478E"/>
    <w:rsid w:val="00304D30"/>
    <w:rsid w:val="00304F1A"/>
    <w:rsid w:val="00305903"/>
    <w:rsid w:val="003068B1"/>
    <w:rsid w:val="00306CA8"/>
    <w:rsid w:val="00307194"/>
    <w:rsid w:val="003079B2"/>
    <w:rsid w:val="00307ACA"/>
    <w:rsid w:val="00307B4B"/>
    <w:rsid w:val="00310332"/>
    <w:rsid w:val="00310957"/>
    <w:rsid w:val="003119C0"/>
    <w:rsid w:val="00311A8C"/>
    <w:rsid w:val="00311F0B"/>
    <w:rsid w:val="00312097"/>
    <w:rsid w:val="0031246D"/>
    <w:rsid w:val="00312BDC"/>
    <w:rsid w:val="003133C9"/>
    <w:rsid w:val="00313446"/>
    <w:rsid w:val="003136BA"/>
    <w:rsid w:val="003138F5"/>
    <w:rsid w:val="0031464A"/>
    <w:rsid w:val="00314772"/>
    <w:rsid w:val="003150C2"/>
    <w:rsid w:val="003151EF"/>
    <w:rsid w:val="003152C9"/>
    <w:rsid w:val="003152ED"/>
    <w:rsid w:val="0031535B"/>
    <w:rsid w:val="003153A5"/>
    <w:rsid w:val="0031552D"/>
    <w:rsid w:val="003155B3"/>
    <w:rsid w:val="00315E60"/>
    <w:rsid w:val="00315EBF"/>
    <w:rsid w:val="00316B05"/>
    <w:rsid w:val="00316F5C"/>
    <w:rsid w:val="00317C41"/>
    <w:rsid w:val="003204F0"/>
    <w:rsid w:val="00320ACD"/>
    <w:rsid w:val="00321400"/>
    <w:rsid w:val="0032237B"/>
    <w:rsid w:val="00322515"/>
    <w:rsid w:val="00322688"/>
    <w:rsid w:val="003228D2"/>
    <w:rsid w:val="00322A8B"/>
    <w:rsid w:val="00322C81"/>
    <w:rsid w:val="003232F5"/>
    <w:rsid w:val="0032345A"/>
    <w:rsid w:val="00323779"/>
    <w:rsid w:val="0032394E"/>
    <w:rsid w:val="00323D4E"/>
    <w:rsid w:val="00324D9E"/>
    <w:rsid w:val="0032513A"/>
    <w:rsid w:val="003252D5"/>
    <w:rsid w:val="00325B21"/>
    <w:rsid w:val="0032676D"/>
    <w:rsid w:val="003268DE"/>
    <w:rsid w:val="00326979"/>
    <w:rsid w:val="00326EA8"/>
    <w:rsid w:val="00327241"/>
    <w:rsid w:val="003273C2"/>
    <w:rsid w:val="00327A53"/>
    <w:rsid w:val="00327ABA"/>
    <w:rsid w:val="00330990"/>
    <w:rsid w:val="00330B62"/>
    <w:rsid w:val="00330DA4"/>
    <w:rsid w:val="00331137"/>
    <w:rsid w:val="0033171D"/>
    <w:rsid w:val="003317FC"/>
    <w:rsid w:val="00332161"/>
    <w:rsid w:val="00332CBF"/>
    <w:rsid w:val="00332D97"/>
    <w:rsid w:val="00332E9C"/>
    <w:rsid w:val="0033332B"/>
    <w:rsid w:val="003339A4"/>
    <w:rsid w:val="00333B64"/>
    <w:rsid w:val="00334FC1"/>
    <w:rsid w:val="00335261"/>
    <w:rsid w:val="003353A3"/>
    <w:rsid w:val="00335A00"/>
    <w:rsid w:val="00335A95"/>
    <w:rsid w:val="00335C02"/>
    <w:rsid w:val="00336132"/>
    <w:rsid w:val="0033683C"/>
    <w:rsid w:val="00337308"/>
    <w:rsid w:val="003375F3"/>
    <w:rsid w:val="00337A22"/>
    <w:rsid w:val="00337EEE"/>
    <w:rsid w:val="00340057"/>
    <w:rsid w:val="003405BD"/>
    <w:rsid w:val="0034064F"/>
    <w:rsid w:val="003406FD"/>
    <w:rsid w:val="003408C2"/>
    <w:rsid w:val="00340A7F"/>
    <w:rsid w:val="0034130F"/>
    <w:rsid w:val="00341337"/>
    <w:rsid w:val="00341A73"/>
    <w:rsid w:val="00341B78"/>
    <w:rsid w:val="00341DDB"/>
    <w:rsid w:val="00341F48"/>
    <w:rsid w:val="00342153"/>
    <w:rsid w:val="00342231"/>
    <w:rsid w:val="00342493"/>
    <w:rsid w:val="00342553"/>
    <w:rsid w:val="003426D7"/>
    <w:rsid w:val="00342EF8"/>
    <w:rsid w:val="0034308D"/>
    <w:rsid w:val="00343BAD"/>
    <w:rsid w:val="0034451A"/>
    <w:rsid w:val="00344A6D"/>
    <w:rsid w:val="00344F08"/>
    <w:rsid w:val="003452CE"/>
    <w:rsid w:val="003455BE"/>
    <w:rsid w:val="00345935"/>
    <w:rsid w:val="00345BC7"/>
    <w:rsid w:val="00345E6C"/>
    <w:rsid w:val="00345ECF"/>
    <w:rsid w:val="00345FC1"/>
    <w:rsid w:val="0034699F"/>
    <w:rsid w:val="00346A9A"/>
    <w:rsid w:val="00346E13"/>
    <w:rsid w:val="003476C7"/>
    <w:rsid w:val="00347A1F"/>
    <w:rsid w:val="00347D7A"/>
    <w:rsid w:val="003501E6"/>
    <w:rsid w:val="003506A1"/>
    <w:rsid w:val="003511AE"/>
    <w:rsid w:val="003513F0"/>
    <w:rsid w:val="003515F5"/>
    <w:rsid w:val="003519A4"/>
    <w:rsid w:val="00351B85"/>
    <w:rsid w:val="00351D5B"/>
    <w:rsid w:val="00352724"/>
    <w:rsid w:val="00352C0E"/>
    <w:rsid w:val="00352C95"/>
    <w:rsid w:val="003539F1"/>
    <w:rsid w:val="00354F00"/>
    <w:rsid w:val="00354FCB"/>
    <w:rsid w:val="00355399"/>
    <w:rsid w:val="003558A9"/>
    <w:rsid w:val="00355950"/>
    <w:rsid w:val="00355FDA"/>
    <w:rsid w:val="00356EFF"/>
    <w:rsid w:val="00357455"/>
    <w:rsid w:val="00357D9A"/>
    <w:rsid w:val="00357E63"/>
    <w:rsid w:val="003615BC"/>
    <w:rsid w:val="00361D37"/>
    <w:rsid w:val="00361E8F"/>
    <w:rsid w:val="00362003"/>
    <w:rsid w:val="00362CC7"/>
    <w:rsid w:val="00362F35"/>
    <w:rsid w:val="00362F8C"/>
    <w:rsid w:val="003633E3"/>
    <w:rsid w:val="003643C0"/>
    <w:rsid w:val="003645DB"/>
    <w:rsid w:val="0036469B"/>
    <w:rsid w:val="00365B89"/>
    <w:rsid w:val="00365FA4"/>
    <w:rsid w:val="0036613C"/>
    <w:rsid w:val="0036661D"/>
    <w:rsid w:val="00366884"/>
    <w:rsid w:val="00366D74"/>
    <w:rsid w:val="0036725C"/>
    <w:rsid w:val="003675B1"/>
    <w:rsid w:val="00367924"/>
    <w:rsid w:val="00367DC2"/>
    <w:rsid w:val="003700E5"/>
    <w:rsid w:val="00370A73"/>
    <w:rsid w:val="0037121C"/>
    <w:rsid w:val="00371405"/>
    <w:rsid w:val="003727A6"/>
    <w:rsid w:val="00372837"/>
    <w:rsid w:val="00372BAD"/>
    <w:rsid w:val="00372C0E"/>
    <w:rsid w:val="00372D2A"/>
    <w:rsid w:val="00373413"/>
    <w:rsid w:val="0037534A"/>
    <w:rsid w:val="0037542B"/>
    <w:rsid w:val="00375CCB"/>
    <w:rsid w:val="00376320"/>
    <w:rsid w:val="00376720"/>
    <w:rsid w:val="003769D3"/>
    <w:rsid w:val="00376CD3"/>
    <w:rsid w:val="00376EF0"/>
    <w:rsid w:val="00377B05"/>
    <w:rsid w:val="0038113E"/>
    <w:rsid w:val="00381167"/>
    <w:rsid w:val="0038148B"/>
    <w:rsid w:val="003816A0"/>
    <w:rsid w:val="003817BD"/>
    <w:rsid w:val="0038192B"/>
    <w:rsid w:val="00381E86"/>
    <w:rsid w:val="003823A7"/>
    <w:rsid w:val="003826FC"/>
    <w:rsid w:val="00382B44"/>
    <w:rsid w:val="00382BF5"/>
    <w:rsid w:val="00382CC0"/>
    <w:rsid w:val="00382FE1"/>
    <w:rsid w:val="0038359F"/>
    <w:rsid w:val="003838B8"/>
    <w:rsid w:val="00383B76"/>
    <w:rsid w:val="00384F64"/>
    <w:rsid w:val="00385EB0"/>
    <w:rsid w:val="00385F76"/>
    <w:rsid w:val="00386C7A"/>
    <w:rsid w:val="003871AC"/>
    <w:rsid w:val="00387834"/>
    <w:rsid w:val="00387ED6"/>
    <w:rsid w:val="003905A0"/>
    <w:rsid w:val="00390604"/>
    <w:rsid w:val="00390686"/>
    <w:rsid w:val="003908F7"/>
    <w:rsid w:val="00390910"/>
    <w:rsid w:val="003909C8"/>
    <w:rsid w:val="00390A51"/>
    <w:rsid w:val="00390B23"/>
    <w:rsid w:val="00390CB4"/>
    <w:rsid w:val="00390D42"/>
    <w:rsid w:val="00390D91"/>
    <w:rsid w:val="003913DA"/>
    <w:rsid w:val="00391535"/>
    <w:rsid w:val="003915FE"/>
    <w:rsid w:val="003922D4"/>
    <w:rsid w:val="0039279E"/>
    <w:rsid w:val="0039294F"/>
    <w:rsid w:val="00392DFE"/>
    <w:rsid w:val="00393BDB"/>
    <w:rsid w:val="00393EE2"/>
    <w:rsid w:val="0039431E"/>
    <w:rsid w:val="00394432"/>
    <w:rsid w:val="0039477E"/>
    <w:rsid w:val="003947E7"/>
    <w:rsid w:val="00394D69"/>
    <w:rsid w:val="00395633"/>
    <w:rsid w:val="0039685D"/>
    <w:rsid w:val="00396E7D"/>
    <w:rsid w:val="0039736C"/>
    <w:rsid w:val="0039754B"/>
    <w:rsid w:val="00397866"/>
    <w:rsid w:val="003978CF"/>
    <w:rsid w:val="00397F2C"/>
    <w:rsid w:val="003A01D4"/>
    <w:rsid w:val="003A082B"/>
    <w:rsid w:val="003A1855"/>
    <w:rsid w:val="003A1B0C"/>
    <w:rsid w:val="003A1C17"/>
    <w:rsid w:val="003A2D51"/>
    <w:rsid w:val="003A2E68"/>
    <w:rsid w:val="003A43AF"/>
    <w:rsid w:val="003A46F0"/>
    <w:rsid w:val="003A49B8"/>
    <w:rsid w:val="003A5DF4"/>
    <w:rsid w:val="003A5FD6"/>
    <w:rsid w:val="003A644A"/>
    <w:rsid w:val="003A6632"/>
    <w:rsid w:val="003A6A8C"/>
    <w:rsid w:val="003A6AFB"/>
    <w:rsid w:val="003A6ECC"/>
    <w:rsid w:val="003A6EEF"/>
    <w:rsid w:val="003A7225"/>
    <w:rsid w:val="003A7337"/>
    <w:rsid w:val="003A7A2C"/>
    <w:rsid w:val="003A7ABC"/>
    <w:rsid w:val="003A7CE6"/>
    <w:rsid w:val="003A7F5F"/>
    <w:rsid w:val="003B0041"/>
    <w:rsid w:val="003B066A"/>
    <w:rsid w:val="003B086D"/>
    <w:rsid w:val="003B146D"/>
    <w:rsid w:val="003B14E4"/>
    <w:rsid w:val="003B1B30"/>
    <w:rsid w:val="003B22D1"/>
    <w:rsid w:val="003B2A5B"/>
    <w:rsid w:val="003B2D3B"/>
    <w:rsid w:val="003B306A"/>
    <w:rsid w:val="003B317B"/>
    <w:rsid w:val="003B31D4"/>
    <w:rsid w:val="003B31FA"/>
    <w:rsid w:val="003B3CFE"/>
    <w:rsid w:val="003B4813"/>
    <w:rsid w:val="003B4A49"/>
    <w:rsid w:val="003B4AD8"/>
    <w:rsid w:val="003B4FFC"/>
    <w:rsid w:val="003B5405"/>
    <w:rsid w:val="003B58B3"/>
    <w:rsid w:val="003B599F"/>
    <w:rsid w:val="003B5A03"/>
    <w:rsid w:val="003B5DA2"/>
    <w:rsid w:val="003B6185"/>
    <w:rsid w:val="003B626F"/>
    <w:rsid w:val="003B6D35"/>
    <w:rsid w:val="003B6EC2"/>
    <w:rsid w:val="003B72B9"/>
    <w:rsid w:val="003B7AEA"/>
    <w:rsid w:val="003B7C9A"/>
    <w:rsid w:val="003C0898"/>
    <w:rsid w:val="003C0A26"/>
    <w:rsid w:val="003C127B"/>
    <w:rsid w:val="003C16D8"/>
    <w:rsid w:val="003C1869"/>
    <w:rsid w:val="003C1AE0"/>
    <w:rsid w:val="003C1D17"/>
    <w:rsid w:val="003C1E8B"/>
    <w:rsid w:val="003C2975"/>
    <w:rsid w:val="003C2C64"/>
    <w:rsid w:val="003C30F0"/>
    <w:rsid w:val="003C31F9"/>
    <w:rsid w:val="003C3699"/>
    <w:rsid w:val="003C369A"/>
    <w:rsid w:val="003C3824"/>
    <w:rsid w:val="003C40E7"/>
    <w:rsid w:val="003C441F"/>
    <w:rsid w:val="003C4538"/>
    <w:rsid w:val="003C460C"/>
    <w:rsid w:val="003C5125"/>
    <w:rsid w:val="003C54DE"/>
    <w:rsid w:val="003C5E98"/>
    <w:rsid w:val="003C63A1"/>
    <w:rsid w:val="003C66DF"/>
    <w:rsid w:val="003C67E8"/>
    <w:rsid w:val="003C67FA"/>
    <w:rsid w:val="003C6883"/>
    <w:rsid w:val="003C6D51"/>
    <w:rsid w:val="003C7264"/>
    <w:rsid w:val="003C7278"/>
    <w:rsid w:val="003C73A2"/>
    <w:rsid w:val="003C79D9"/>
    <w:rsid w:val="003C7DC9"/>
    <w:rsid w:val="003D091B"/>
    <w:rsid w:val="003D11F5"/>
    <w:rsid w:val="003D1521"/>
    <w:rsid w:val="003D255E"/>
    <w:rsid w:val="003D25CD"/>
    <w:rsid w:val="003D29E1"/>
    <w:rsid w:val="003D3154"/>
    <w:rsid w:val="003D3815"/>
    <w:rsid w:val="003D3A3D"/>
    <w:rsid w:val="003D405A"/>
    <w:rsid w:val="003D4336"/>
    <w:rsid w:val="003D4C9E"/>
    <w:rsid w:val="003D4E2D"/>
    <w:rsid w:val="003D597C"/>
    <w:rsid w:val="003D5A32"/>
    <w:rsid w:val="003D6B7D"/>
    <w:rsid w:val="003D6CA3"/>
    <w:rsid w:val="003D761F"/>
    <w:rsid w:val="003D7780"/>
    <w:rsid w:val="003D7E24"/>
    <w:rsid w:val="003E08F3"/>
    <w:rsid w:val="003E0B9E"/>
    <w:rsid w:val="003E1B51"/>
    <w:rsid w:val="003E1DED"/>
    <w:rsid w:val="003E3B17"/>
    <w:rsid w:val="003E3D5E"/>
    <w:rsid w:val="003E40DA"/>
    <w:rsid w:val="003E4285"/>
    <w:rsid w:val="003E4975"/>
    <w:rsid w:val="003E4ABD"/>
    <w:rsid w:val="003E4E03"/>
    <w:rsid w:val="003E4E7B"/>
    <w:rsid w:val="003E5538"/>
    <w:rsid w:val="003E5FF2"/>
    <w:rsid w:val="003E6CAD"/>
    <w:rsid w:val="003E7733"/>
    <w:rsid w:val="003F0108"/>
    <w:rsid w:val="003F010D"/>
    <w:rsid w:val="003F0E31"/>
    <w:rsid w:val="003F0F05"/>
    <w:rsid w:val="003F0F63"/>
    <w:rsid w:val="003F1021"/>
    <w:rsid w:val="003F1941"/>
    <w:rsid w:val="003F1C4B"/>
    <w:rsid w:val="003F28A0"/>
    <w:rsid w:val="003F29E5"/>
    <w:rsid w:val="003F2A30"/>
    <w:rsid w:val="003F2F6B"/>
    <w:rsid w:val="003F32FB"/>
    <w:rsid w:val="003F35B9"/>
    <w:rsid w:val="003F43C6"/>
    <w:rsid w:val="003F4527"/>
    <w:rsid w:val="003F5565"/>
    <w:rsid w:val="003F5573"/>
    <w:rsid w:val="003F55B7"/>
    <w:rsid w:val="003F62AA"/>
    <w:rsid w:val="003F6713"/>
    <w:rsid w:val="003F69DA"/>
    <w:rsid w:val="003F6D33"/>
    <w:rsid w:val="003F74CD"/>
    <w:rsid w:val="003F7F5F"/>
    <w:rsid w:val="00400598"/>
    <w:rsid w:val="00400C3C"/>
    <w:rsid w:val="00401193"/>
    <w:rsid w:val="00401556"/>
    <w:rsid w:val="004017E2"/>
    <w:rsid w:val="00401967"/>
    <w:rsid w:val="00401C97"/>
    <w:rsid w:val="00402159"/>
    <w:rsid w:val="0040238D"/>
    <w:rsid w:val="004024CA"/>
    <w:rsid w:val="004032C3"/>
    <w:rsid w:val="004039BE"/>
    <w:rsid w:val="00403A70"/>
    <w:rsid w:val="00403F0C"/>
    <w:rsid w:val="00404257"/>
    <w:rsid w:val="00404315"/>
    <w:rsid w:val="00404FCA"/>
    <w:rsid w:val="004050EB"/>
    <w:rsid w:val="00405366"/>
    <w:rsid w:val="00405AA0"/>
    <w:rsid w:val="0040667D"/>
    <w:rsid w:val="0040669B"/>
    <w:rsid w:val="00406A56"/>
    <w:rsid w:val="004073C6"/>
    <w:rsid w:val="00407626"/>
    <w:rsid w:val="00407B00"/>
    <w:rsid w:val="00407C5D"/>
    <w:rsid w:val="00407E61"/>
    <w:rsid w:val="004100B4"/>
    <w:rsid w:val="0041025D"/>
    <w:rsid w:val="004109F1"/>
    <w:rsid w:val="00411AC1"/>
    <w:rsid w:val="00411FA6"/>
    <w:rsid w:val="004123F6"/>
    <w:rsid w:val="00412A6E"/>
    <w:rsid w:val="00412F12"/>
    <w:rsid w:val="004132B3"/>
    <w:rsid w:val="004134CD"/>
    <w:rsid w:val="00413930"/>
    <w:rsid w:val="00414290"/>
    <w:rsid w:val="004145D5"/>
    <w:rsid w:val="00415293"/>
    <w:rsid w:val="0041533C"/>
    <w:rsid w:val="00415586"/>
    <w:rsid w:val="00415A88"/>
    <w:rsid w:val="00415B7B"/>
    <w:rsid w:val="0041619D"/>
    <w:rsid w:val="00416DF4"/>
    <w:rsid w:val="00417928"/>
    <w:rsid w:val="00420B19"/>
    <w:rsid w:val="00420B4A"/>
    <w:rsid w:val="00420BEE"/>
    <w:rsid w:val="00420FB0"/>
    <w:rsid w:val="00421501"/>
    <w:rsid w:val="004218B3"/>
    <w:rsid w:val="004225F5"/>
    <w:rsid w:val="00422663"/>
    <w:rsid w:val="00423214"/>
    <w:rsid w:val="00423C20"/>
    <w:rsid w:val="00424F47"/>
    <w:rsid w:val="004253F0"/>
    <w:rsid w:val="004255A0"/>
    <w:rsid w:val="00425C8F"/>
    <w:rsid w:val="00425E90"/>
    <w:rsid w:val="00425F47"/>
    <w:rsid w:val="00426B46"/>
    <w:rsid w:val="004275E3"/>
    <w:rsid w:val="00427BE8"/>
    <w:rsid w:val="004305B8"/>
    <w:rsid w:val="0043063A"/>
    <w:rsid w:val="0043097E"/>
    <w:rsid w:val="00431388"/>
    <w:rsid w:val="00431939"/>
    <w:rsid w:val="00431A0C"/>
    <w:rsid w:val="00432546"/>
    <w:rsid w:val="004327B3"/>
    <w:rsid w:val="00432E98"/>
    <w:rsid w:val="00432F12"/>
    <w:rsid w:val="004331DA"/>
    <w:rsid w:val="00433375"/>
    <w:rsid w:val="004337FB"/>
    <w:rsid w:val="00433C7F"/>
    <w:rsid w:val="00433EBB"/>
    <w:rsid w:val="00434051"/>
    <w:rsid w:val="00434390"/>
    <w:rsid w:val="00434AF3"/>
    <w:rsid w:val="00434B8C"/>
    <w:rsid w:val="00434CFE"/>
    <w:rsid w:val="00434FB7"/>
    <w:rsid w:val="004367B5"/>
    <w:rsid w:val="00436AE8"/>
    <w:rsid w:val="0043729C"/>
    <w:rsid w:val="00437A2C"/>
    <w:rsid w:val="00437F56"/>
    <w:rsid w:val="0044004B"/>
    <w:rsid w:val="0044156A"/>
    <w:rsid w:val="0044175B"/>
    <w:rsid w:val="00441AC4"/>
    <w:rsid w:val="00441E19"/>
    <w:rsid w:val="00441E84"/>
    <w:rsid w:val="00442132"/>
    <w:rsid w:val="004425ED"/>
    <w:rsid w:val="00443577"/>
    <w:rsid w:val="00443873"/>
    <w:rsid w:val="00443B64"/>
    <w:rsid w:val="00443EC7"/>
    <w:rsid w:val="00443EDA"/>
    <w:rsid w:val="00443FE4"/>
    <w:rsid w:val="00444403"/>
    <w:rsid w:val="0044495F"/>
    <w:rsid w:val="00445128"/>
    <w:rsid w:val="0044517D"/>
    <w:rsid w:val="00447B1D"/>
    <w:rsid w:val="00447EBA"/>
    <w:rsid w:val="00447EDB"/>
    <w:rsid w:val="00450AD1"/>
    <w:rsid w:val="00450DC0"/>
    <w:rsid w:val="00450DCE"/>
    <w:rsid w:val="00451D31"/>
    <w:rsid w:val="004521EE"/>
    <w:rsid w:val="00452705"/>
    <w:rsid w:val="004534D3"/>
    <w:rsid w:val="004535A6"/>
    <w:rsid w:val="0045391C"/>
    <w:rsid w:val="00453AA1"/>
    <w:rsid w:val="00453B40"/>
    <w:rsid w:val="004542F8"/>
    <w:rsid w:val="00454592"/>
    <w:rsid w:val="00454748"/>
    <w:rsid w:val="00454779"/>
    <w:rsid w:val="00454C29"/>
    <w:rsid w:val="00454C32"/>
    <w:rsid w:val="00454FFF"/>
    <w:rsid w:val="00455CEC"/>
    <w:rsid w:val="00455E40"/>
    <w:rsid w:val="00456485"/>
    <w:rsid w:val="0045690E"/>
    <w:rsid w:val="00456BAE"/>
    <w:rsid w:val="00456D3B"/>
    <w:rsid w:val="0045705E"/>
    <w:rsid w:val="004570AE"/>
    <w:rsid w:val="00457481"/>
    <w:rsid w:val="00457698"/>
    <w:rsid w:val="004579F9"/>
    <w:rsid w:val="00457D59"/>
    <w:rsid w:val="00460DDF"/>
    <w:rsid w:val="00460DF0"/>
    <w:rsid w:val="00461598"/>
    <w:rsid w:val="00461A38"/>
    <w:rsid w:val="00461E87"/>
    <w:rsid w:val="0046224F"/>
    <w:rsid w:val="00462A15"/>
    <w:rsid w:val="00462BEF"/>
    <w:rsid w:val="00462DF6"/>
    <w:rsid w:val="00462F2A"/>
    <w:rsid w:val="00463978"/>
    <w:rsid w:val="004644B0"/>
    <w:rsid w:val="0046452E"/>
    <w:rsid w:val="0046467D"/>
    <w:rsid w:val="0046572E"/>
    <w:rsid w:val="00465D46"/>
    <w:rsid w:val="00466601"/>
    <w:rsid w:val="00466992"/>
    <w:rsid w:val="00466B33"/>
    <w:rsid w:val="00466C85"/>
    <w:rsid w:val="004671C8"/>
    <w:rsid w:val="004671F4"/>
    <w:rsid w:val="004673EA"/>
    <w:rsid w:val="00467436"/>
    <w:rsid w:val="00467645"/>
    <w:rsid w:val="004677A3"/>
    <w:rsid w:val="004701EF"/>
    <w:rsid w:val="004706AF"/>
    <w:rsid w:val="00471C93"/>
    <w:rsid w:val="00471CCE"/>
    <w:rsid w:val="00471D28"/>
    <w:rsid w:val="00472041"/>
    <w:rsid w:val="00472312"/>
    <w:rsid w:val="004724F3"/>
    <w:rsid w:val="00472B7B"/>
    <w:rsid w:val="004732E7"/>
    <w:rsid w:val="00473467"/>
    <w:rsid w:val="00473C89"/>
    <w:rsid w:val="00473E12"/>
    <w:rsid w:val="00473F04"/>
    <w:rsid w:val="00474367"/>
    <w:rsid w:val="004745C4"/>
    <w:rsid w:val="004745C8"/>
    <w:rsid w:val="00475402"/>
    <w:rsid w:val="004754C1"/>
    <w:rsid w:val="00475763"/>
    <w:rsid w:val="004765C8"/>
    <w:rsid w:val="00476A95"/>
    <w:rsid w:val="00476B1D"/>
    <w:rsid w:val="00476C39"/>
    <w:rsid w:val="004772D5"/>
    <w:rsid w:val="00477731"/>
    <w:rsid w:val="00477E34"/>
    <w:rsid w:val="00480AD1"/>
    <w:rsid w:val="00480F47"/>
    <w:rsid w:val="004813B1"/>
    <w:rsid w:val="004819A2"/>
    <w:rsid w:val="00481EC9"/>
    <w:rsid w:val="004820B1"/>
    <w:rsid w:val="00482265"/>
    <w:rsid w:val="00482A31"/>
    <w:rsid w:val="004835CA"/>
    <w:rsid w:val="00483696"/>
    <w:rsid w:val="00483F7F"/>
    <w:rsid w:val="00484186"/>
    <w:rsid w:val="00484335"/>
    <w:rsid w:val="00484387"/>
    <w:rsid w:val="004847C3"/>
    <w:rsid w:val="00484911"/>
    <w:rsid w:val="00484946"/>
    <w:rsid w:val="00484B02"/>
    <w:rsid w:val="00484DA2"/>
    <w:rsid w:val="00485418"/>
    <w:rsid w:val="0048580C"/>
    <w:rsid w:val="0048638D"/>
    <w:rsid w:val="004864C4"/>
    <w:rsid w:val="0048737A"/>
    <w:rsid w:val="0049024A"/>
    <w:rsid w:val="0049047D"/>
    <w:rsid w:val="00490615"/>
    <w:rsid w:val="00490D8E"/>
    <w:rsid w:val="004913DF"/>
    <w:rsid w:val="004916E7"/>
    <w:rsid w:val="004919FB"/>
    <w:rsid w:val="00491AAA"/>
    <w:rsid w:val="00491E81"/>
    <w:rsid w:val="004923BD"/>
    <w:rsid w:val="004925BC"/>
    <w:rsid w:val="00492D3C"/>
    <w:rsid w:val="00492EC7"/>
    <w:rsid w:val="00493B59"/>
    <w:rsid w:val="00493B83"/>
    <w:rsid w:val="00493C28"/>
    <w:rsid w:val="0049436B"/>
    <w:rsid w:val="004944C7"/>
    <w:rsid w:val="0049478C"/>
    <w:rsid w:val="0049505E"/>
    <w:rsid w:val="0049529F"/>
    <w:rsid w:val="0049544B"/>
    <w:rsid w:val="00495C40"/>
    <w:rsid w:val="00495CAE"/>
    <w:rsid w:val="00495D02"/>
    <w:rsid w:val="00495D93"/>
    <w:rsid w:val="004965D3"/>
    <w:rsid w:val="004969DD"/>
    <w:rsid w:val="00496ECA"/>
    <w:rsid w:val="004970E0"/>
    <w:rsid w:val="004977CA"/>
    <w:rsid w:val="004A02B4"/>
    <w:rsid w:val="004A02E2"/>
    <w:rsid w:val="004A0762"/>
    <w:rsid w:val="004A113C"/>
    <w:rsid w:val="004A1A0C"/>
    <w:rsid w:val="004A281F"/>
    <w:rsid w:val="004A2B69"/>
    <w:rsid w:val="004A3113"/>
    <w:rsid w:val="004A36AD"/>
    <w:rsid w:val="004A3735"/>
    <w:rsid w:val="004A3A42"/>
    <w:rsid w:val="004A3B3C"/>
    <w:rsid w:val="004A4143"/>
    <w:rsid w:val="004A4836"/>
    <w:rsid w:val="004A4F3F"/>
    <w:rsid w:val="004A50C2"/>
    <w:rsid w:val="004A541C"/>
    <w:rsid w:val="004A5CA1"/>
    <w:rsid w:val="004A5D52"/>
    <w:rsid w:val="004A5F65"/>
    <w:rsid w:val="004A64FC"/>
    <w:rsid w:val="004A671E"/>
    <w:rsid w:val="004A67FE"/>
    <w:rsid w:val="004A7F00"/>
    <w:rsid w:val="004A7FEF"/>
    <w:rsid w:val="004B0723"/>
    <w:rsid w:val="004B07C9"/>
    <w:rsid w:val="004B0C28"/>
    <w:rsid w:val="004B116B"/>
    <w:rsid w:val="004B11A4"/>
    <w:rsid w:val="004B1896"/>
    <w:rsid w:val="004B20A5"/>
    <w:rsid w:val="004B21C3"/>
    <w:rsid w:val="004B2B06"/>
    <w:rsid w:val="004B3224"/>
    <w:rsid w:val="004B33FD"/>
    <w:rsid w:val="004B355B"/>
    <w:rsid w:val="004B35BE"/>
    <w:rsid w:val="004B3AD6"/>
    <w:rsid w:val="004B483C"/>
    <w:rsid w:val="004B4C03"/>
    <w:rsid w:val="004B54AC"/>
    <w:rsid w:val="004B63BD"/>
    <w:rsid w:val="004B68D0"/>
    <w:rsid w:val="004B696B"/>
    <w:rsid w:val="004B6AD0"/>
    <w:rsid w:val="004B7424"/>
    <w:rsid w:val="004B7510"/>
    <w:rsid w:val="004B7741"/>
    <w:rsid w:val="004B79E8"/>
    <w:rsid w:val="004C00CC"/>
    <w:rsid w:val="004C05D8"/>
    <w:rsid w:val="004C077B"/>
    <w:rsid w:val="004C0C64"/>
    <w:rsid w:val="004C0E33"/>
    <w:rsid w:val="004C0E4D"/>
    <w:rsid w:val="004C0EA1"/>
    <w:rsid w:val="004C1364"/>
    <w:rsid w:val="004C1E77"/>
    <w:rsid w:val="004C2032"/>
    <w:rsid w:val="004C2137"/>
    <w:rsid w:val="004C22BC"/>
    <w:rsid w:val="004C2423"/>
    <w:rsid w:val="004C25CD"/>
    <w:rsid w:val="004C28E7"/>
    <w:rsid w:val="004C29D2"/>
    <w:rsid w:val="004C2CAA"/>
    <w:rsid w:val="004C3438"/>
    <w:rsid w:val="004C41AD"/>
    <w:rsid w:val="004C4EDE"/>
    <w:rsid w:val="004C5334"/>
    <w:rsid w:val="004C5418"/>
    <w:rsid w:val="004C650B"/>
    <w:rsid w:val="004C68CE"/>
    <w:rsid w:val="004C69F8"/>
    <w:rsid w:val="004C6B6C"/>
    <w:rsid w:val="004C70AA"/>
    <w:rsid w:val="004C7112"/>
    <w:rsid w:val="004C73AA"/>
    <w:rsid w:val="004C7F88"/>
    <w:rsid w:val="004D01D5"/>
    <w:rsid w:val="004D0FD2"/>
    <w:rsid w:val="004D1138"/>
    <w:rsid w:val="004D12F9"/>
    <w:rsid w:val="004D15AC"/>
    <w:rsid w:val="004D1666"/>
    <w:rsid w:val="004D170D"/>
    <w:rsid w:val="004D1928"/>
    <w:rsid w:val="004D1F71"/>
    <w:rsid w:val="004D248F"/>
    <w:rsid w:val="004D2C82"/>
    <w:rsid w:val="004D3211"/>
    <w:rsid w:val="004D3497"/>
    <w:rsid w:val="004D38BD"/>
    <w:rsid w:val="004D3CA0"/>
    <w:rsid w:val="004D3F99"/>
    <w:rsid w:val="004D40BD"/>
    <w:rsid w:val="004D40D3"/>
    <w:rsid w:val="004D46DD"/>
    <w:rsid w:val="004D56B4"/>
    <w:rsid w:val="004D5B09"/>
    <w:rsid w:val="004D5B49"/>
    <w:rsid w:val="004D6371"/>
    <w:rsid w:val="004D6839"/>
    <w:rsid w:val="004D6BC6"/>
    <w:rsid w:val="004D6FE3"/>
    <w:rsid w:val="004D7116"/>
    <w:rsid w:val="004D74FA"/>
    <w:rsid w:val="004D751B"/>
    <w:rsid w:val="004D7928"/>
    <w:rsid w:val="004D795E"/>
    <w:rsid w:val="004D7A16"/>
    <w:rsid w:val="004E0366"/>
    <w:rsid w:val="004E0722"/>
    <w:rsid w:val="004E0B2C"/>
    <w:rsid w:val="004E0EDE"/>
    <w:rsid w:val="004E1209"/>
    <w:rsid w:val="004E1554"/>
    <w:rsid w:val="004E15CF"/>
    <w:rsid w:val="004E3677"/>
    <w:rsid w:val="004E3BA5"/>
    <w:rsid w:val="004E3BAF"/>
    <w:rsid w:val="004E3E38"/>
    <w:rsid w:val="004E3EBA"/>
    <w:rsid w:val="004E4189"/>
    <w:rsid w:val="004E442E"/>
    <w:rsid w:val="004E483F"/>
    <w:rsid w:val="004E48D9"/>
    <w:rsid w:val="004E4D92"/>
    <w:rsid w:val="004E4FDC"/>
    <w:rsid w:val="004E5105"/>
    <w:rsid w:val="004E521F"/>
    <w:rsid w:val="004E540D"/>
    <w:rsid w:val="004E566C"/>
    <w:rsid w:val="004E56AD"/>
    <w:rsid w:val="004E5C66"/>
    <w:rsid w:val="004E688E"/>
    <w:rsid w:val="004E748F"/>
    <w:rsid w:val="004E79A8"/>
    <w:rsid w:val="004E7E42"/>
    <w:rsid w:val="004E7E79"/>
    <w:rsid w:val="004E7F36"/>
    <w:rsid w:val="004F01AF"/>
    <w:rsid w:val="004F0326"/>
    <w:rsid w:val="004F0FA8"/>
    <w:rsid w:val="004F0FE4"/>
    <w:rsid w:val="004F105F"/>
    <w:rsid w:val="004F1BC1"/>
    <w:rsid w:val="004F1C60"/>
    <w:rsid w:val="004F1CEB"/>
    <w:rsid w:val="004F1EE2"/>
    <w:rsid w:val="004F213F"/>
    <w:rsid w:val="004F274B"/>
    <w:rsid w:val="004F2AB5"/>
    <w:rsid w:val="004F349E"/>
    <w:rsid w:val="004F3627"/>
    <w:rsid w:val="004F3876"/>
    <w:rsid w:val="004F4C42"/>
    <w:rsid w:val="004F4D17"/>
    <w:rsid w:val="004F4E9D"/>
    <w:rsid w:val="004F4EAA"/>
    <w:rsid w:val="004F539E"/>
    <w:rsid w:val="004F6054"/>
    <w:rsid w:val="004F6651"/>
    <w:rsid w:val="004F6720"/>
    <w:rsid w:val="004F68CB"/>
    <w:rsid w:val="004F6B66"/>
    <w:rsid w:val="004F6FFF"/>
    <w:rsid w:val="004F70D5"/>
    <w:rsid w:val="004F7252"/>
    <w:rsid w:val="004F74C4"/>
    <w:rsid w:val="004F7560"/>
    <w:rsid w:val="004F75FF"/>
    <w:rsid w:val="004F7639"/>
    <w:rsid w:val="004F79FF"/>
    <w:rsid w:val="00500272"/>
    <w:rsid w:val="005005DF"/>
    <w:rsid w:val="0050129F"/>
    <w:rsid w:val="0050179B"/>
    <w:rsid w:val="00502957"/>
    <w:rsid w:val="00502F6D"/>
    <w:rsid w:val="005033E5"/>
    <w:rsid w:val="00503A92"/>
    <w:rsid w:val="00503BED"/>
    <w:rsid w:val="00503DA1"/>
    <w:rsid w:val="00504431"/>
    <w:rsid w:val="00504670"/>
    <w:rsid w:val="00504936"/>
    <w:rsid w:val="005049D7"/>
    <w:rsid w:val="00505367"/>
    <w:rsid w:val="00505A9B"/>
    <w:rsid w:val="00505B1D"/>
    <w:rsid w:val="00505C1E"/>
    <w:rsid w:val="00505C77"/>
    <w:rsid w:val="0050673D"/>
    <w:rsid w:val="00507055"/>
    <w:rsid w:val="00507A99"/>
    <w:rsid w:val="00507AA7"/>
    <w:rsid w:val="00510079"/>
    <w:rsid w:val="0051099F"/>
    <w:rsid w:val="00510E6F"/>
    <w:rsid w:val="00511AFD"/>
    <w:rsid w:val="005122DF"/>
    <w:rsid w:val="0051295A"/>
    <w:rsid w:val="00512D09"/>
    <w:rsid w:val="00512DB5"/>
    <w:rsid w:val="00512E90"/>
    <w:rsid w:val="00512E96"/>
    <w:rsid w:val="00513D9C"/>
    <w:rsid w:val="00514125"/>
    <w:rsid w:val="005144F4"/>
    <w:rsid w:val="00514777"/>
    <w:rsid w:val="00514C19"/>
    <w:rsid w:val="00515339"/>
    <w:rsid w:val="005159FD"/>
    <w:rsid w:val="00515AC3"/>
    <w:rsid w:val="00515B36"/>
    <w:rsid w:val="00515FE8"/>
    <w:rsid w:val="00516423"/>
    <w:rsid w:val="005167F2"/>
    <w:rsid w:val="0051680B"/>
    <w:rsid w:val="00516874"/>
    <w:rsid w:val="00516A52"/>
    <w:rsid w:val="0051710A"/>
    <w:rsid w:val="005174E2"/>
    <w:rsid w:val="00520467"/>
    <w:rsid w:val="005207D3"/>
    <w:rsid w:val="00520A0F"/>
    <w:rsid w:val="00521420"/>
    <w:rsid w:val="005216B0"/>
    <w:rsid w:val="00521DCB"/>
    <w:rsid w:val="00522335"/>
    <w:rsid w:val="00522B5E"/>
    <w:rsid w:val="005230E1"/>
    <w:rsid w:val="00523777"/>
    <w:rsid w:val="00523B73"/>
    <w:rsid w:val="00524B56"/>
    <w:rsid w:val="0052503F"/>
    <w:rsid w:val="00525272"/>
    <w:rsid w:val="00525275"/>
    <w:rsid w:val="00525391"/>
    <w:rsid w:val="005255EA"/>
    <w:rsid w:val="0052567B"/>
    <w:rsid w:val="00525705"/>
    <w:rsid w:val="00525950"/>
    <w:rsid w:val="00525AC9"/>
    <w:rsid w:val="00525EB3"/>
    <w:rsid w:val="00525EE9"/>
    <w:rsid w:val="00526B30"/>
    <w:rsid w:val="00527286"/>
    <w:rsid w:val="00527458"/>
    <w:rsid w:val="00527463"/>
    <w:rsid w:val="005274B1"/>
    <w:rsid w:val="00527693"/>
    <w:rsid w:val="00527F79"/>
    <w:rsid w:val="00527FC6"/>
    <w:rsid w:val="00530169"/>
    <w:rsid w:val="00530413"/>
    <w:rsid w:val="00530416"/>
    <w:rsid w:val="00531838"/>
    <w:rsid w:val="00531BBA"/>
    <w:rsid w:val="005320AD"/>
    <w:rsid w:val="0053230C"/>
    <w:rsid w:val="00532692"/>
    <w:rsid w:val="0053279D"/>
    <w:rsid w:val="00532B65"/>
    <w:rsid w:val="00532F21"/>
    <w:rsid w:val="00532F70"/>
    <w:rsid w:val="0053349D"/>
    <w:rsid w:val="00533617"/>
    <w:rsid w:val="005337ED"/>
    <w:rsid w:val="005339F8"/>
    <w:rsid w:val="00533C86"/>
    <w:rsid w:val="00533CC0"/>
    <w:rsid w:val="00534772"/>
    <w:rsid w:val="005348B1"/>
    <w:rsid w:val="00535225"/>
    <w:rsid w:val="00535413"/>
    <w:rsid w:val="00535F39"/>
    <w:rsid w:val="005366B6"/>
    <w:rsid w:val="0053689C"/>
    <w:rsid w:val="00536B49"/>
    <w:rsid w:val="00536BE8"/>
    <w:rsid w:val="00536E45"/>
    <w:rsid w:val="005372BE"/>
    <w:rsid w:val="00537367"/>
    <w:rsid w:val="0053759C"/>
    <w:rsid w:val="00537861"/>
    <w:rsid w:val="00540493"/>
    <w:rsid w:val="00540555"/>
    <w:rsid w:val="00540663"/>
    <w:rsid w:val="005406DD"/>
    <w:rsid w:val="00540E68"/>
    <w:rsid w:val="005417A6"/>
    <w:rsid w:val="00542ACC"/>
    <w:rsid w:val="00542F4D"/>
    <w:rsid w:val="005435C7"/>
    <w:rsid w:val="00543A49"/>
    <w:rsid w:val="00543BE6"/>
    <w:rsid w:val="0054451C"/>
    <w:rsid w:val="0054542C"/>
    <w:rsid w:val="00545EE6"/>
    <w:rsid w:val="00546517"/>
    <w:rsid w:val="00546602"/>
    <w:rsid w:val="0054689F"/>
    <w:rsid w:val="00546F00"/>
    <w:rsid w:val="0054738D"/>
    <w:rsid w:val="00547935"/>
    <w:rsid w:val="00547A92"/>
    <w:rsid w:val="005500D6"/>
    <w:rsid w:val="00550C73"/>
    <w:rsid w:val="00551072"/>
    <w:rsid w:val="00551420"/>
    <w:rsid w:val="0055154E"/>
    <w:rsid w:val="00551A67"/>
    <w:rsid w:val="0055208C"/>
    <w:rsid w:val="0055248E"/>
    <w:rsid w:val="00552673"/>
    <w:rsid w:val="00553BD2"/>
    <w:rsid w:val="00553BE9"/>
    <w:rsid w:val="00553C6D"/>
    <w:rsid w:val="00554CF9"/>
    <w:rsid w:val="00554D1B"/>
    <w:rsid w:val="005553F3"/>
    <w:rsid w:val="00555D8E"/>
    <w:rsid w:val="00555F2D"/>
    <w:rsid w:val="00556005"/>
    <w:rsid w:val="0055607B"/>
    <w:rsid w:val="0055643E"/>
    <w:rsid w:val="005564A0"/>
    <w:rsid w:val="005564A5"/>
    <w:rsid w:val="0055719D"/>
    <w:rsid w:val="00557A6A"/>
    <w:rsid w:val="00557C5E"/>
    <w:rsid w:val="00557E43"/>
    <w:rsid w:val="00560399"/>
    <w:rsid w:val="00560B1D"/>
    <w:rsid w:val="00560F4C"/>
    <w:rsid w:val="005611D3"/>
    <w:rsid w:val="0056174D"/>
    <w:rsid w:val="00561964"/>
    <w:rsid w:val="00562053"/>
    <w:rsid w:val="00563693"/>
    <w:rsid w:val="0056421C"/>
    <w:rsid w:val="00564749"/>
    <w:rsid w:val="005647B1"/>
    <w:rsid w:val="00564962"/>
    <w:rsid w:val="00565307"/>
    <w:rsid w:val="00565921"/>
    <w:rsid w:val="00566051"/>
    <w:rsid w:val="00566392"/>
    <w:rsid w:val="00566D53"/>
    <w:rsid w:val="0056765C"/>
    <w:rsid w:val="0056794B"/>
    <w:rsid w:val="00567FC7"/>
    <w:rsid w:val="00570559"/>
    <w:rsid w:val="00570B8B"/>
    <w:rsid w:val="00570D99"/>
    <w:rsid w:val="00571210"/>
    <w:rsid w:val="00571704"/>
    <w:rsid w:val="00572297"/>
    <w:rsid w:val="0057250D"/>
    <w:rsid w:val="005727F1"/>
    <w:rsid w:val="00572A27"/>
    <w:rsid w:val="00572ED7"/>
    <w:rsid w:val="00572FB3"/>
    <w:rsid w:val="00573748"/>
    <w:rsid w:val="005737AA"/>
    <w:rsid w:val="00573F30"/>
    <w:rsid w:val="005744AD"/>
    <w:rsid w:val="00574C54"/>
    <w:rsid w:val="00574C71"/>
    <w:rsid w:val="00574F73"/>
    <w:rsid w:val="00575197"/>
    <w:rsid w:val="00575491"/>
    <w:rsid w:val="0057562F"/>
    <w:rsid w:val="00575C6E"/>
    <w:rsid w:val="00575D86"/>
    <w:rsid w:val="00576090"/>
    <w:rsid w:val="00576164"/>
    <w:rsid w:val="005761A1"/>
    <w:rsid w:val="005764C1"/>
    <w:rsid w:val="00576A8F"/>
    <w:rsid w:val="00576CCC"/>
    <w:rsid w:val="00577416"/>
    <w:rsid w:val="005775BF"/>
    <w:rsid w:val="00577624"/>
    <w:rsid w:val="005778E9"/>
    <w:rsid w:val="00577903"/>
    <w:rsid w:val="00577CD2"/>
    <w:rsid w:val="0058015B"/>
    <w:rsid w:val="0058064D"/>
    <w:rsid w:val="00580E29"/>
    <w:rsid w:val="00580FCC"/>
    <w:rsid w:val="00581074"/>
    <w:rsid w:val="00581650"/>
    <w:rsid w:val="00581AAB"/>
    <w:rsid w:val="00581FAF"/>
    <w:rsid w:val="00582D93"/>
    <w:rsid w:val="00583F0F"/>
    <w:rsid w:val="00583F48"/>
    <w:rsid w:val="00584062"/>
    <w:rsid w:val="00584183"/>
    <w:rsid w:val="00584304"/>
    <w:rsid w:val="0058441C"/>
    <w:rsid w:val="0058456C"/>
    <w:rsid w:val="00584F5D"/>
    <w:rsid w:val="00584F7D"/>
    <w:rsid w:val="00585405"/>
    <w:rsid w:val="005856C1"/>
    <w:rsid w:val="00585D70"/>
    <w:rsid w:val="00585FED"/>
    <w:rsid w:val="005860BC"/>
    <w:rsid w:val="00587142"/>
    <w:rsid w:val="00587213"/>
    <w:rsid w:val="005873CE"/>
    <w:rsid w:val="00587A18"/>
    <w:rsid w:val="00587C40"/>
    <w:rsid w:val="005901A0"/>
    <w:rsid w:val="00590A60"/>
    <w:rsid w:val="00590B4C"/>
    <w:rsid w:val="005915B8"/>
    <w:rsid w:val="005918AE"/>
    <w:rsid w:val="0059195E"/>
    <w:rsid w:val="00591AFA"/>
    <w:rsid w:val="0059209B"/>
    <w:rsid w:val="005924DC"/>
    <w:rsid w:val="00592D80"/>
    <w:rsid w:val="00592DF0"/>
    <w:rsid w:val="005931F0"/>
    <w:rsid w:val="00593212"/>
    <w:rsid w:val="0059332C"/>
    <w:rsid w:val="005933E5"/>
    <w:rsid w:val="00593513"/>
    <w:rsid w:val="00593975"/>
    <w:rsid w:val="00594076"/>
    <w:rsid w:val="00594475"/>
    <w:rsid w:val="00594D19"/>
    <w:rsid w:val="00595F98"/>
    <w:rsid w:val="0059634F"/>
    <w:rsid w:val="00596357"/>
    <w:rsid w:val="00596594"/>
    <w:rsid w:val="00596758"/>
    <w:rsid w:val="00596B06"/>
    <w:rsid w:val="00596DE5"/>
    <w:rsid w:val="005972EE"/>
    <w:rsid w:val="00597918"/>
    <w:rsid w:val="00597A82"/>
    <w:rsid w:val="00597E74"/>
    <w:rsid w:val="005A059B"/>
    <w:rsid w:val="005A079F"/>
    <w:rsid w:val="005A0D24"/>
    <w:rsid w:val="005A102A"/>
    <w:rsid w:val="005A125F"/>
    <w:rsid w:val="005A1483"/>
    <w:rsid w:val="005A26FE"/>
    <w:rsid w:val="005A2E96"/>
    <w:rsid w:val="005A31D8"/>
    <w:rsid w:val="005A37DD"/>
    <w:rsid w:val="005A5086"/>
    <w:rsid w:val="005A597B"/>
    <w:rsid w:val="005A5A95"/>
    <w:rsid w:val="005A6A47"/>
    <w:rsid w:val="005A7BF8"/>
    <w:rsid w:val="005A7C77"/>
    <w:rsid w:val="005A7ED2"/>
    <w:rsid w:val="005B0F98"/>
    <w:rsid w:val="005B1045"/>
    <w:rsid w:val="005B16A7"/>
    <w:rsid w:val="005B18CD"/>
    <w:rsid w:val="005B2B98"/>
    <w:rsid w:val="005B2C56"/>
    <w:rsid w:val="005B322E"/>
    <w:rsid w:val="005B359C"/>
    <w:rsid w:val="005B3DEC"/>
    <w:rsid w:val="005B4BE3"/>
    <w:rsid w:val="005B5333"/>
    <w:rsid w:val="005B5EBD"/>
    <w:rsid w:val="005B60DD"/>
    <w:rsid w:val="005B619B"/>
    <w:rsid w:val="005B6EBF"/>
    <w:rsid w:val="005B70B5"/>
    <w:rsid w:val="005B74FA"/>
    <w:rsid w:val="005B752B"/>
    <w:rsid w:val="005B755D"/>
    <w:rsid w:val="005B76C2"/>
    <w:rsid w:val="005B7FD5"/>
    <w:rsid w:val="005C007D"/>
    <w:rsid w:val="005C0506"/>
    <w:rsid w:val="005C0DAC"/>
    <w:rsid w:val="005C0DAE"/>
    <w:rsid w:val="005C102F"/>
    <w:rsid w:val="005C17FF"/>
    <w:rsid w:val="005C1808"/>
    <w:rsid w:val="005C22D1"/>
    <w:rsid w:val="005C2445"/>
    <w:rsid w:val="005C2DCF"/>
    <w:rsid w:val="005C3486"/>
    <w:rsid w:val="005C382F"/>
    <w:rsid w:val="005C4413"/>
    <w:rsid w:val="005C4AA2"/>
    <w:rsid w:val="005C4C20"/>
    <w:rsid w:val="005C51FD"/>
    <w:rsid w:val="005C5460"/>
    <w:rsid w:val="005C5AB3"/>
    <w:rsid w:val="005C5F21"/>
    <w:rsid w:val="005C642F"/>
    <w:rsid w:val="005C6584"/>
    <w:rsid w:val="005C6A88"/>
    <w:rsid w:val="005C6B29"/>
    <w:rsid w:val="005C7FBD"/>
    <w:rsid w:val="005D07C0"/>
    <w:rsid w:val="005D1241"/>
    <w:rsid w:val="005D14F8"/>
    <w:rsid w:val="005D1A93"/>
    <w:rsid w:val="005D1E72"/>
    <w:rsid w:val="005D26B6"/>
    <w:rsid w:val="005D2DCB"/>
    <w:rsid w:val="005D2DF3"/>
    <w:rsid w:val="005D3157"/>
    <w:rsid w:val="005D32A0"/>
    <w:rsid w:val="005D3A06"/>
    <w:rsid w:val="005D3E91"/>
    <w:rsid w:val="005D587A"/>
    <w:rsid w:val="005D609C"/>
    <w:rsid w:val="005D63F8"/>
    <w:rsid w:val="005D67A0"/>
    <w:rsid w:val="005D67DA"/>
    <w:rsid w:val="005D6885"/>
    <w:rsid w:val="005D6DE8"/>
    <w:rsid w:val="005D76BF"/>
    <w:rsid w:val="005D7AB0"/>
    <w:rsid w:val="005E0815"/>
    <w:rsid w:val="005E0818"/>
    <w:rsid w:val="005E0F74"/>
    <w:rsid w:val="005E178F"/>
    <w:rsid w:val="005E1B06"/>
    <w:rsid w:val="005E1BEB"/>
    <w:rsid w:val="005E1D94"/>
    <w:rsid w:val="005E26AD"/>
    <w:rsid w:val="005E2EF4"/>
    <w:rsid w:val="005E38A2"/>
    <w:rsid w:val="005E3B5C"/>
    <w:rsid w:val="005E3E5A"/>
    <w:rsid w:val="005E4FA1"/>
    <w:rsid w:val="005E510B"/>
    <w:rsid w:val="005E541E"/>
    <w:rsid w:val="005E543C"/>
    <w:rsid w:val="005E60C4"/>
    <w:rsid w:val="005E6426"/>
    <w:rsid w:val="005E6890"/>
    <w:rsid w:val="005E6FA3"/>
    <w:rsid w:val="005E70E2"/>
    <w:rsid w:val="005E7377"/>
    <w:rsid w:val="005E7DE2"/>
    <w:rsid w:val="005F056A"/>
    <w:rsid w:val="005F0F4D"/>
    <w:rsid w:val="005F1337"/>
    <w:rsid w:val="005F1339"/>
    <w:rsid w:val="005F14FA"/>
    <w:rsid w:val="005F189C"/>
    <w:rsid w:val="005F1EE0"/>
    <w:rsid w:val="005F2501"/>
    <w:rsid w:val="005F26C4"/>
    <w:rsid w:val="005F27BC"/>
    <w:rsid w:val="005F322C"/>
    <w:rsid w:val="005F3AEF"/>
    <w:rsid w:val="005F3C18"/>
    <w:rsid w:val="005F3E8A"/>
    <w:rsid w:val="005F3F92"/>
    <w:rsid w:val="005F3FE0"/>
    <w:rsid w:val="005F41A5"/>
    <w:rsid w:val="005F4384"/>
    <w:rsid w:val="005F456A"/>
    <w:rsid w:val="005F472F"/>
    <w:rsid w:val="005F4B6A"/>
    <w:rsid w:val="005F4C3F"/>
    <w:rsid w:val="005F4E15"/>
    <w:rsid w:val="005F4EC4"/>
    <w:rsid w:val="005F5246"/>
    <w:rsid w:val="005F53CC"/>
    <w:rsid w:val="005F5657"/>
    <w:rsid w:val="005F5847"/>
    <w:rsid w:val="005F59C1"/>
    <w:rsid w:val="005F5B04"/>
    <w:rsid w:val="005F5CD6"/>
    <w:rsid w:val="005F640F"/>
    <w:rsid w:val="005F6B95"/>
    <w:rsid w:val="005F6CC9"/>
    <w:rsid w:val="005F723F"/>
    <w:rsid w:val="005F762D"/>
    <w:rsid w:val="006001B8"/>
    <w:rsid w:val="0060062A"/>
    <w:rsid w:val="006019F3"/>
    <w:rsid w:val="00602268"/>
    <w:rsid w:val="0060242E"/>
    <w:rsid w:val="00602619"/>
    <w:rsid w:val="00602B3A"/>
    <w:rsid w:val="006031AE"/>
    <w:rsid w:val="006032A1"/>
    <w:rsid w:val="006039C7"/>
    <w:rsid w:val="00603A78"/>
    <w:rsid w:val="00603CA6"/>
    <w:rsid w:val="00603E61"/>
    <w:rsid w:val="00603F5F"/>
    <w:rsid w:val="00604676"/>
    <w:rsid w:val="0060479F"/>
    <w:rsid w:val="0060489E"/>
    <w:rsid w:val="00604F91"/>
    <w:rsid w:val="00605061"/>
    <w:rsid w:val="00605590"/>
    <w:rsid w:val="00605A10"/>
    <w:rsid w:val="00605D97"/>
    <w:rsid w:val="0060635F"/>
    <w:rsid w:val="006069AA"/>
    <w:rsid w:val="00606C24"/>
    <w:rsid w:val="00611C48"/>
    <w:rsid w:val="00612ABF"/>
    <w:rsid w:val="00612C40"/>
    <w:rsid w:val="00612DDB"/>
    <w:rsid w:val="006137D8"/>
    <w:rsid w:val="00613A54"/>
    <w:rsid w:val="00613FC5"/>
    <w:rsid w:val="00614186"/>
    <w:rsid w:val="00614A0B"/>
    <w:rsid w:val="0061562C"/>
    <w:rsid w:val="00615DD4"/>
    <w:rsid w:val="00615E3F"/>
    <w:rsid w:val="006162D6"/>
    <w:rsid w:val="00617099"/>
    <w:rsid w:val="00617212"/>
    <w:rsid w:val="00620561"/>
    <w:rsid w:val="00620DA0"/>
    <w:rsid w:val="00620F7C"/>
    <w:rsid w:val="006222C9"/>
    <w:rsid w:val="0062263C"/>
    <w:rsid w:val="00622D39"/>
    <w:rsid w:val="006234A0"/>
    <w:rsid w:val="006241F1"/>
    <w:rsid w:val="0062428B"/>
    <w:rsid w:val="00624320"/>
    <w:rsid w:val="006246D6"/>
    <w:rsid w:val="006247B3"/>
    <w:rsid w:val="00624810"/>
    <w:rsid w:val="00624A1E"/>
    <w:rsid w:val="0062520A"/>
    <w:rsid w:val="00625537"/>
    <w:rsid w:val="00625632"/>
    <w:rsid w:val="00625A1D"/>
    <w:rsid w:val="00625AC7"/>
    <w:rsid w:val="00625E5C"/>
    <w:rsid w:val="00626179"/>
    <w:rsid w:val="00626C04"/>
    <w:rsid w:val="006273BB"/>
    <w:rsid w:val="00627400"/>
    <w:rsid w:val="0062760B"/>
    <w:rsid w:val="00627A25"/>
    <w:rsid w:val="00627AFF"/>
    <w:rsid w:val="00627FC1"/>
    <w:rsid w:val="0063010E"/>
    <w:rsid w:val="006303E3"/>
    <w:rsid w:val="006304A3"/>
    <w:rsid w:val="006306BD"/>
    <w:rsid w:val="00630994"/>
    <w:rsid w:val="00630C12"/>
    <w:rsid w:val="00630D3E"/>
    <w:rsid w:val="00630DB4"/>
    <w:rsid w:val="00630EBD"/>
    <w:rsid w:val="006314FE"/>
    <w:rsid w:val="00631BC8"/>
    <w:rsid w:val="006323DA"/>
    <w:rsid w:val="006327FA"/>
    <w:rsid w:val="00632846"/>
    <w:rsid w:val="00632D0E"/>
    <w:rsid w:val="00633138"/>
    <w:rsid w:val="006331CC"/>
    <w:rsid w:val="006338B0"/>
    <w:rsid w:val="00633ACC"/>
    <w:rsid w:val="00633B46"/>
    <w:rsid w:val="00633C37"/>
    <w:rsid w:val="00634072"/>
    <w:rsid w:val="006347B4"/>
    <w:rsid w:val="00634C6A"/>
    <w:rsid w:val="00635770"/>
    <w:rsid w:val="00635AFC"/>
    <w:rsid w:val="00636230"/>
    <w:rsid w:val="006363FC"/>
    <w:rsid w:val="006365B1"/>
    <w:rsid w:val="00636C99"/>
    <w:rsid w:val="00636D36"/>
    <w:rsid w:val="00637773"/>
    <w:rsid w:val="00637A54"/>
    <w:rsid w:val="00637F29"/>
    <w:rsid w:val="00640078"/>
    <w:rsid w:val="006404E0"/>
    <w:rsid w:val="00640A5E"/>
    <w:rsid w:val="006411C3"/>
    <w:rsid w:val="006411F7"/>
    <w:rsid w:val="0064182C"/>
    <w:rsid w:val="00641C02"/>
    <w:rsid w:val="00641C63"/>
    <w:rsid w:val="00642DE1"/>
    <w:rsid w:val="00642E2B"/>
    <w:rsid w:val="0064336A"/>
    <w:rsid w:val="0064366C"/>
    <w:rsid w:val="0064409B"/>
    <w:rsid w:val="00644E30"/>
    <w:rsid w:val="00645859"/>
    <w:rsid w:val="00645B82"/>
    <w:rsid w:val="00645F72"/>
    <w:rsid w:val="0064664B"/>
    <w:rsid w:val="006467EC"/>
    <w:rsid w:val="00646ED8"/>
    <w:rsid w:val="00647377"/>
    <w:rsid w:val="0064776E"/>
    <w:rsid w:val="00647C3F"/>
    <w:rsid w:val="00651886"/>
    <w:rsid w:val="00651EAA"/>
    <w:rsid w:val="006520CD"/>
    <w:rsid w:val="0065215B"/>
    <w:rsid w:val="006521DC"/>
    <w:rsid w:val="00652214"/>
    <w:rsid w:val="006524BE"/>
    <w:rsid w:val="0065284C"/>
    <w:rsid w:val="00652BF1"/>
    <w:rsid w:val="00652C81"/>
    <w:rsid w:val="00652FAF"/>
    <w:rsid w:val="00653365"/>
    <w:rsid w:val="00653A36"/>
    <w:rsid w:val="00653D7F"/>
    <w:rsid w:val="00653DA7"/>
    <w:rsid w:val="0065407A"/>
    <w:rsid w:val="0065414F"/>
    <w:rsid w:val="006545F2"/>
    <w:rsid w:val="00654787"/>
    <w:rsid w:val="006554E7"/>
    <w:rsid w:val="006557EE"/>
    <w:rsid w:val="006558E2"/>
    <w:rsid w:val="00656346"/>
    <w:rsid w:val="00656354"/>
    <w:rsid w:val="0065674B"/>
    <w:rsid w:val="00656DDA"/>
    <w:rsid w:val="00657D3B"/>
    <w:rsid w:val="00657D5D"/>
    <w:rsid w:val="00657E9C"/>
    <w:rsid w:val="00657EEE"/>
    <w:rsid w:val="00660201"/>
    <w:rsid w:val="00660547"/>
    <w:rsid w:val="006609DF"/>
    <w:rsid w:val="006609E6"/>
    <w:rsid w:val="00660B9B"/>
    <w:rsid w:val="00660FAB"/>
    <w:rsid w:val="00660FAE"/>
    <w:rsid w:val="006614C1"/>
    <w:rsid w:val="0066164F"/>
    <w:rsid w:val="00661D84"/>
    <w:rsid w:val="00661E5C"/>
    <w:rsid w:val="00662461"/>
    <w:rsid w:val="00662531"/>
    <w:rsid w:val="006626B6"/>
    <w:rsid w:val="006627C4"/>
    <w:rsid w:val="00662A16"/>
    <w:rsid w:val="00662F9C"/>
    <w:rsid w:val="006630B3"/>
    <w:rsid w:val="00663240"/>
    <w:rsid w:val="00663485"/>
    <w:rsid w:val="0066352F"/>
    <w:rsid w:val="006637E1"/>
    <w:rsid w:val="00663A07"/>
    <w:rsid w:val="00663D9D"/>
    <w:rsid w:val="0066415A"/>
    <w:rsid w:val="00664533"/>
    <w:rsid w:val="0066453E"/>
    <w:rsid w:val="006646F7"/>
    <w:rsid w:val="0066496B"/>
    <w:rsid w:val="00665010"/>
    <w:rsid w:val="006652F7"/>
    <w:rsid w:val="00665769"/>
    <w:rsid w:val="0066640C"/>
    <w:rsid w:val="00666435"/>
    <w:rsid w:val="006665EA"/>
    <w:rsid w:val="006666B3"/>
    <w:rsid w:val="00666E0B"/>
    <w:rsid w:val="00666E6D"/>
    <w:rsid w:val="0066728A"/>
    <w:rsid w:val="00667360"/>
    <w:rsid w:val="0066746E"/>
    <w:rsid w:val="00667600"/>
    <w:rsid w:val="00667896"/>
    <w:rsid w:val="00667A32"/>
    <w:rsid w:val="006700EB"/>
    <w:rsid w:val="00670167"/>
    <w:rsid w:val="00670315"/>
    <w:rsid w:val="00670519"/>
    <w:rsid w:val="0067139D"/>
    <w:rsid w:val="0067164A"/>
    <w:rsid w:val="006716FD"/>
    <w:rsid w:val="00671990"/>
    <w:rsid w:val="00671EFE"/>
    <w:rsid w:val="0067226D"/>
    <w:rsid w:val="006722AD"/>
    <w:rsid w:val="00672D47"/>
    <w:rsid w:val="006730FE"/>
    <w:rsid w:val="00673590"/>
    <w:rsid w:val="00673856"/>
    <w:rsid w:val="006740CE"/>
    <w:rsid w:val="00675563"/>
    <w:rsid w:val="006764C4"/>
    <w:rsid w:val="006764E7"/>
    <w:rsid w:val="006766C2"/>
    <w:rsid w:val="006766EC"/>
    <w:rsid w:val="00676B6C"/>
    <w:rsid w:val="0067715C"/>
    <w:rsid w:val="0067724F"/>
    <w:rsid w:val="00677745"/>
    <w:rsid w:val="00677BC2"/>
    <w:rsid w:val="00680082"/>
    <w:rsid w:val="006801D1"/>
    <w:rsid w:val="006802AD"/>
    <w:rsid w:val="006806DE"/>
    <w:rsid w:val="00680762"/>
    <w:rsid w:val="00680DD2"/>
    <w:rsid w:val="00680E22"/>
    <w:rsid w:val="00680EDA"/>
    <w:rsid w:val="00681167"/>
    <w:rsid w:val="0068135E"/>
    <w:rsid w:val="00681372"/>
    <w:rsid w:val="00681423"/>
    <w:rsid w:val="006819AA"/>
    <w:rsid w:val="00681B9C"/>
    <w:rsid w:val="00681C0E"/>
    <w:rsid w:val="006824DB"/>
    <w:rsid w:val="00682583"/>
    <w:rsid w:val="006828E2"/>
    <w:rsid w:val="006828ED"/>
    <w:rsid w:val="006833A8"/>
    <w:rsid w:val="00683412"/>
    <w:rsid w:val="00683689"/>
    <w:rsid w:val="0068387B"/>
    <w:rsid w:val="00684945"/>
    <w:rsid w:val="00684E0F"/>
    <w:rsid w:val="00685818"/>
    <w:rsid w:val="00685AC5"/>
    <w:rsid w:val="00685D57"/>
    <w:rsid w:val="00686344"/>
    <w:rsid w:val="00686BFD"/>
    <w:rsid w:val="0068745D"/>
    <w:rsid w:val="00687DF4"/>
    <w:rsid w:val="00687FAC"/>
    <w:rsid w:val="00690086"/>
    <w:rsid w:val="006902E9"/>
    <w:rsid w:val="006903BA"/>
    <w:rsid w:val="006904F1"/>
    <w:rsid w:val="00690800"/>
    <w:rsid w:val="00690D19"/>
    <w:rsid w:val="00691B69"/>
    <w:rsid w:val="00691D3F"/>
    <w:rsid w:val="00691EC3"/>
    <w:rsid w:val="00691F10"/>
    <w:rsid w:val="00692848"/>
    <w:rsid w:val="00692D28"/>
    <w:rsid w:val="00692EF2"/>
    <w:rsid w:val="00692F20"/>
    <w:rsid w:val="00693191"/>
    <w:rsid w:val="006934FE"/>
    <w:rsid w:val="006936E1"/>
    <w:rsid w:val="00693904"/>
    <w:rsid w:val="00693B31"/>
    <w:rsid w:val="00694338"/>
    <w:rsid w:val="006943E2"/>
    <w:rsid w:val="006944F7"/>
    <w:rsid w:val="0069461A"/>
    <w:rsid w:val="0069498B"/>
    <w:rsid w:val="00694ED6"/>
    <w:rsid w:val="00694EF4"/>
    <w:rsid w:val="0069516E"/>
    <w:rsid w:val="006952DE"/>
    <w:rsid w:val="006958C0"/>
    <w:rsid w:val="00695B15"/>
    <w:rsid w:val="00695F79"/>
    <w:rsid w:val="00696112"/>
    <w:rsid w:val="006964F6"/>
    <w:rsid w:val="00696CF7"/>
    <w:rsid w:val="006977B2"/>
    <w:rsid w:val="00697B77"/>
    <w:rsid w:val="00697FBE"/>
    <w:rsid w:val="006A042A"/>
    <w:rsid w:val="006A052F"/>
    <w:rsid w:val="006A0666"/>
    <w:rsid w:val="006A067C"/>
    <w:rsid w:val="006A0B19"/>
    <w:rsid w:val="006A0F3C"/>
    <w:rsid w:val="006A150D"/>
    <w:rsid w:val="006A1631"/>
    <w:rsid w:val="006A16DC"/>
    <w:rsid w:val="006A178B"/>
    <w:rsid w:val="006A1AC4"/>
    <w:rsid w:val="006A21FF"/>
    <w:rsid w:val="006A2621"/>
    <w:rsid w:val="006A2F0A"/>
    <w:rsid w:val="006A3BAF"/>
    <w:rsid w:val="006A3BB1"/>
    <w:rsid w:val="006A42C2"/>
    <w:rsid w:val="006A431D"/>
    <w:rsid w:val="006A458A"/>
    <w:rsid w:val="006A4A2A"/>
    <w:rsid w:val="006A4CC3"/>
    <w:rsid w:val="006A50BD"/>
    <w:rsid w:val="006A50C7"/>
    <w:rsid w:val="006A597E"/>
    <w:rsid w:val="006A5C56"/>
    <w:rsid w:val="006A5ED4"/>
    <w:rsid w:val="006A6297"/>
    <w:rsid w:val="006A67BB"/>
    <w:rsid w:val="006A6AC3"/>
    <w:rsid w:val="006A6DC4"/>
    <w:rsid w:val="006A6EA2"/>
    <w:rsid w:val="006B0339"/>
    <w:rsid w:val="006B0C4A"/>
    <w:rsid w:val="006B0E14"/>
    <w:rsid w:val="006B10E6"/>
    <w:rsid w:val="006B1294"/>
    <w:rsid w:val="006B1D4A"/>
    <w:rsid w:val="006B27BA"/>
    <w:rsid w:val="006B2BCA"/>
    <w:rsid w:val="006B2DBC"/>
    <w:rsid w:val="006B2E06"/>
    <w:rsid w:val="006B355C"/>
    <w:rsid w:val="006B3B06"/>
    <w:rsid w:val="006B3DBC"/>
    <w:rsid w:val="006B3DFA"/>
    <w:rsid w:val="006B4240"/>
    <w:rsid w:val="006B4E99"/>
    <w:rsid w:val="006B6549"/>
    <w:rsid w:val="006B6FCE"/>
    <w:rsid w:val="006B7399"/>
    <w:rsid w:val="006B7774"/>
    <w:rsid w:val="006B79F2"/>
    <w:rsid w:val="006B7A2D"/>
    <w:rsid w:val="006B7AC6"/>
    <w:rsid w:val="006B7BD3"/>
    <w:rsid w:val="006C0AF6"/>
    <w:rsid w:val="006C0EF5"/>
    <w:rsid w:val="006C0FD5"/>
    <w:rsid w:val="006C1B67"/>
    <w:rsid w:val="006C222B"/>
    <w:rsid w:val="006C2751"/>
    <w:rsid w:val="006C2CFC"/>
    <w:rsid w:val="006C322A"/>
    <w:rsid w:val="006C3364"/>
    <w:rsid w:val="006C36CC"/>
    <w:rsid w:val="006C403C"/>
    <w:rsid w:val="006C4324"/>
    <w:rsid w:val="006C4727"/>
    <w:rsid w:val="006C472E"/>
    <w:rsid w:val="006C476D"/>
    <w:rsid w:val="006C4802"/>
    <w:rsid w:val="006C486A"/>
    <w:rsid w:val="006C5366"/>
    <w:rsid w:val="006C5DCD"/>
    <w:rsid w:val="006C6072"/>
    <w:rsid w:val="006C627A"/>
    <w:rsid w:val="006C64A5"/>
    <w:rsid w:val="006C6A27"/>
    <w:rsid w:val="006C7337"/>
    <w:rsid w:val="006C7576"/>
    <w:rsid w:val="006C78E6"/>
    <w:rsid w:val="006C7E66"/>
    <w:rsid w:val="006D0605"/>
    <w:rsid w:val="006D1038"/>
    <w:rsid w:val="006D150D"/>
    <w:rsid w:val="006D1800"/>
    <w:rsid w:val="006D1BF9"/>
    <w:rsid w:val="006D1F10"/>
    <w:rsid w:val="006D2CDD"/>
    <w:rsid w:val="006D2E59"/>
    <w:rsid w:val="006D4084"/>
    <w:rsid w:val="006D463B"/>
    <w:rsid w:val="006D46B0"/>
    <w:rsid w:val="006D4AC2"/>
    <w:rsid w:val="006D4C4A"/>
    <w:rsid w:val="006D52BC"/>
    <w:rsid w:val="006D5489"/>
    <w:rsid w:val="006D552D"/>
    <w:rsid w:val="006D59BA"/>
    <w:rsid w:val="006D5A00"/>
    <w:rsid w:val="006D5AC0"/>
    <w:rsid w:val="006D62D9"/>
    <w:rsid w:val="006D66B2"/>
    <w:rsid w:val="006D6762"/>
    <w:rsid w:val="006D6788"/>
    <w:rsid w:val="006D68AA"/>
    <w:rsid w:val="006D6DEA"/>
    <w:rsid w:val="006D7425"/>
    <w:rsid w:val="006D77CF"/>
    <w:rsid w:val="006E072A"/>
    <w:rsid w:val="006E188D"/>
    <w:rsid w:val="006E1932"/>
    <w:rsid w:val="006E1BE1"/>
    <w:rsid w:val="006E2212"/>
    <w:rsid w:val="006E23B7"/>
    <w:rsid w:val="006E3046"/>
    <w:rsid w:val="006E32B7"/>
    <w:rsid w:val="006E35B3"/>
    <w:rsid w:val="006E3A06"/>
    <w:rsid w:val="006E51B3"/>
    <w:rsid w:val="006E537B"/>
    <w:rsid w:val="006E5A8C"/>
    <w:rsid w:val="006E62CF"/>
    <w:rsid w:val="006E67EC"/>
    <w:rsid w:val="006E6E99"/>
    <w:rsid w:val="006E73D7"/>
    <w:rsid w:val="006E7785"/>
    <w:rsid w:val="006E79CD"/>
    <w:rsid w:val="006E7CC5"/>
    <w:rsid w:val="006E7CF7"/>
    <w:rsid w:val="006E7DD4"/>
    <w:rsid w:val="006E7FCF"/>
    <w:rsid w:val="006F0959"/>
    <w:rsid w:val="006F10E5"/>
    <w:rsid w:val="006F122D"/>
    <w:rsid w:val="006F13E5"/>
    <w:rsid w:val="006F1473"/>
    <w:rsid w:val="006F1AAC"/>
    <w:rsid w:val="006F2252"/>
    <w:rsid w:val="006F227C"/>
    <w:rsid w:val="006F22CA"/>
    <w:rsid w:val="006F249C"/>
    <w:rsid w:val="006F2D73"/>
    <w:rsid w:val="006F3174"/>
    <w:rsid w:val="006F3247"/>
    <w:rsid w:val="006F38CF"/>
    <w:rsid w:val="006F4092"/>
    <w:rsid w:val="006F488C"/>
    <w:rsid w:val="006F48C9"/>
    <w:rsid w:val="006F52A2"/>
    <w:rsid w:val="006F537F"/>
    <w:rsid w:val="006F5E62"/>
    <w:rsid w:val="006F62CB"/>
    <w:rsid w:val="006F6421"/>
    <w:rsid w:val="006F6B99"/>
    <w:rsid w:val="006F6E4B"/>
    <w:rsid w:val="006F78BD"/>
    <w:rsid w:val="0070005A"/>
    <w:rsid w:val="00700094"/>
    <w:rsid w:val="007004C1"/>
    <w:rsid w:val="00700608"/>
    <w:rsid w:val="00700C51"/>
    <w:rsid w:val="007012A8"/>
    <w:rsid w:val="00701D75"/>
    <w:rsid w:val="00702264"/>
    <w:rsid w:val="007027BE"/>
    <w:rsid w:val="00702A69"/>
    <w:rsid w:val="00703C1D"/>
    <w:rsid w:val="00703C49"/>
    <w:rsid w:val="00704106"/>
    <w:rsid w:val="00705332"/>
    <w:rsid w:val="007057F5"/>
    <w:rsid w:val="00705931"/>
    <w:rsid w:val="00705AEA"/>
    <w:rsid w:val="00705ED5"/>
    <w:rsid w:val="0070615B"/>
    <w:rsid w:val="00706C71"/>
    <w:rsid w:val="00706CA2"/>
    <w:rsid w:val="007071A5"/>
    <w:rsid w:val="00707551"/>
    <w:rsid w:val="0070789E"/>
    <w:rsid w:val="00707B72"/>
    <w:rsid w:val="00707D86"/>
    <w:rsid w:val="00707DC9"/>
    <w:rsid w:val="00710C9C"/>
    <w:rsid w:val="00710DF9"/>
    <w:rsid w:val="00710E3E"/>
    <w:rsid w:val="00711342"/>
    <w:rsid w:val="00712135"/>
    <w:rsid w:val="007125FB"/>
    <w:rsid w:val="0071288C"/>
    <w:rsid w:val="00712C08"/>
    <w:rsid w:val="007139CE"/>
    <w:rsid w:val="00713C0B"/>
    <w:rsid w:val="00714357"/>
    <w:rsid w:val="0071440E"/>
    <w:rsid w:val="007145F2"/>
    <w:rsid w:val="00714760"/>
    <w:rsid w:val="0071482A"/>
    <w:rsid w:val="0071486E"/>
    <w:rsid w:val="00714D67"/>
    <w:rsid w:val="00714DC5"/>
    <w:rsid w:val="007155F1"/>
    <w:rsid w:val="00716168"/>
    <w:rsid w:val="0071627C"/>
    <w:rsid w:val="007162FA"/>
    <w:rsid w:val="0071634E"/>
    <w:rsid w:val="007164D9"/>
    <w:rsid w:val="007168F6"/>
    <w:rsid w:val="007168FD"/>
    <w:rsid w:val="00716A4C"/>
    <w:rsid w:val="00716A67"/>
    <w:rsid w:val="00716BA2"/>
    <w:rsid w:val="0071789E"/>
    <w:rsid w:val="00717D69"/>
    <w:rsid w:val="00717E5E"/>
    <w:rsid w:val="00720690"/>
    <w:rsid w:val="00720C14"/>
    <w:rsid w:val="00721303"/>
    <w:rsid w:val="00721597"/>
    <w:rsid w:val="00721668"/>
    <w:rsid w:val="007222AC"/>
    <w:rsid w:val="0072262F"/>
    <w:rsid w:val="00722702"/>
    <w:rsid w:val="00722AD2"/>
    <w:rsid w:val="00722EA7"/>
    <w:rsid w:val="00723383"/>
    <w:rsid w:val="00723FED"/>
    <w:rsid w:val="0072419E"/>
    <w:rsid w:val="00724309"/>
    <w:rsid w:val="0072436A"/>
    <w:rsid w:val="0072479F"/>
    <w:rsid w:val="007247EF"/>
    <w:rsid w:val="00724B5C"/>
    <w:rsid w:val="00724F18"/>
    <w:rsid w:val="00725290"/>
    <w:rsid w:val="00725829"/>
    <w:rsid w:val="00725B34"/>
    <w:rsid w:val="00725FE8"/>
    <w:rsid w:val="00726014"/>
    <w:rsid w:val="0072604B"/>
    <w:rsid w:val="00726442"/>
    <w:rsid w:val="007265BB"/>
    <w:rsid w:val="007266E0"/>
    <w:rsid w:val="007267D6"/>
    <w:rsid w:val="00726AD8"/>
    <w:rsid w:val="00726C8F"/>
    <w:rsid w:val="00726E46"/>
    <w:rsid w:val="00727273"/>
    <w:rsid w:val="007272D4"/>
    <w:rsid w:val="007279C4"/>
    <w:rsid w:val="00727A67"/>
    <w:rsid w:val="00727CBC"/>
    <w:rsid w:val="0073011A"/>
    <w:rsid w:val="0073072A"/>
    <w:rsid w:val="00730A77"/>
    <w:rsid w:val="007317C3"/>
    <w:rsid w:val="0073255E"/>
    <w:rsid w:val="0073444D"/>
    <w:rsid w:val="0073484A"/>
    <w:rsid w:val="0073486E"/>
    <w:rsid w:val="00734B68"/>
    <w:rsid w:val="00735A78"/>
    <w:rsid w:val="007360AA"/>
    <w:rsid w:val="0073652F"/>
    <w:rsid w:val="00736791"/>
    <w:rsid w:val="00736AA5"/>
    <w:rsid w:val="00736DDC"/>
    <w:rsid w:val="0073724D"/>
    <w:rsid w:val="00737585"/>
    <w:rsid w:val="00737663"/>
    <w:rsid w:val="00740450"/>
    <w:rsid w:val="00740F6C"/>
    <w:rsid w:val="00741888"/>
    <w:rsid w:val="007419B9"/>
    <w:rsid w:val="00741FBA"/>
    <w:rsid w:val="007422CF"/>
    <w:rsid w:val="007425B0"/>
    <w:rsid w:val="00742CA4"/>
    <w:rsid w:val="00743288"/>
    <w:rsid w:val="00743E4E"/>
    <w:rsid w:val="0074412A"/>
    <w:rsid w:val="00744324"/>
    <w:rsid w:val="007457D1"/>
    <w:rsid w:val="00745A7D"/>
    <w:rsid w:val="00745BC2"/>
    <w:rsid w:val="00745DFC"/>
    <w:rsid w:val="00745FDC"/>
    <w:rsid w:val="00746119"/>
    <w:rsid w:val="00746775"/>
    <w:rsid w:val="007467DC"/>
    <w:rsid w:val="00746982"/>
    <w:rsid w:val="00747107"/>
    <w:rsid w:val="00747332"/>
    <w:rsid w:val="00747FCC"/>
    <w:rsid w:val="007510DA"/>
    <w:rsid w:val="007516FC"/>
    <w:rsid w:val="00751E59"/>
    <w:rsid w:val="00751EE2"/>
    <w:rsid w:val="007521BB"/>
    <w:rsid w:val="0075221E"/>
    <w:rsid w:val="00752B5B"/>
    <w:rsid w:val="00752E16"/>
    <w:rsid w:val="0075361D"/>
    <w:rsid w:val="0075373C"/>
    <w:rsid w:val="00753BC8"/>
    <w:rsid w:val="00753BF3"/>
    <w:rsid w:val="00753D28"/>
    <w:rsid w:val="00754040"/>
    <w:rsid w:val="0075405E"/>
    <w:rsid w:val="00754170"/>
    <w:rsid w:val="007542F1"/>
    <w:rsid w:val="00754750"/>
    <w:rsid w:val="00754A95"/>
    <w:rsid w:val="00754B69"/>
    <w:rsid w:val="00754E12"/>
    <w:rsid w:val="00754FDD"/>
    <w:rsid w:val="00755499"/>
    <w:rsid w:val="007562FF"/>
    <w:rsid w:val="0075703F"/>
    <w:rsid w:val="0075730F"/>
    <w:rsid w:val="00757411"/>
    <w:rsid w:val="007574D4"/>
    <w:rsid w:val="0075756E"/>
    <w:rsid w:val="00757EBE"/>
    <w:rsid w:val="00760510"/>
    <w:rsid w:val="0076160F"/>
    <w:rsid w:val="0076265E"/>
    <w:rsid w:val="007629CC"/>
    <w:rsid w:val="007639B3"/>
    <w:rsid w:val="00764167"/>
    <w:rsid w:val="00764D12"/>
    <w:rsid w:val="0076549A"/>
    <w:rsid w:val="007656D0"/>
    <w:rsid w:val="00765B80"/>
    <w:rsid w:val="00765EAB"/>
    <w:rsid w:val="007663A4"/>
    <w:rsid w:val="007679E5"/>
    <w:rsid w:val="00767D9C"/>
    <w:rsid w:val="0077002E"/>
    <w:rsid w:val="007700AF"/>
    <w:rsid w:val="0077027D"/>
    <w:rsid w:val="007704BE"/>
    <w:rsid w:val="007710FA"/>
    <w:rsid w:val="00771170"/>
    <w:rsid w:val="007714A0"/>
    <w:rsid w:val="007714DE"/>
    <w:rsid w:val="00771F56"/>
    <w:rsid w:val="007720DF"/>
    <w:rsid w:val="00772C67"/>
    <w:rsid w:val="00772F90"/>
    <w:rsid w:val="00772FC4"/>
    <w:rsid w:val="00773208"/>
    <w:rsid w:val="007735B5"/>
    <w:rsid w:val="00773D22"/>
    <w:rsid w:val="007740D7"/>
    <w:rsid w:val="0077425E"/>
    <w:rsid w:val="00774478"/>
    <w:rsid w:val="00774629"/>
    <w:rsid w:val="00774BF0"/>
    <w:rsid w:val="007756FC"/>
    <w:rsid w:val="00775E54"/>
    <w:rsid w:val="007762DD"/>
    <w:rsid w:val="007767E4"/>
    <w:rsid w:val="007770CF"/>
    <w:rsid w:val="00777493"/>
    <w:rsid w:val="00777F3E"/>
    <w:rsid w:val="00780051"/>
    <w:rsid w:val="00780064"/>
    <w:rsid w:val="0078036F"/>
    <w:rsid w:val="00780518"/>
    <w:rsid w:val="00780F4E"/>
    <w:rsid w:val="0078107E"/>
    <w:rsid w:val="0078182A"/>
    <w:rsid w:val="00782750"/>
    <w:rsid w:val="0078284A"/>
    <w:rsid w:val="00783104"/>
    <w:rsid w:val="007837CA"/>
    <w:rsid w:val="007838F6"/>
    <w:rsid w:val="00783FE3"/>
    <w:rsid w:val="0078403D"/>
    <w:rsid w:val="00784355"/>
    <w:rsid w:val="007845EB"/>
    <w:rsid w:val="00784B9B"/>
    <w:rsid w:val="0078514C"/>
    <w:rsid w:val="00785B94"/>
    <w:rsid w:val="00786157"/>
    <w:rsid w:val="0078714C"/>
    <w:rsid w:val="00787EE2"/>
    <w:rsid w:val="00787EF2"/>
    <w:rsid w:val="007905D1"/>
    <w:rsid w:val="00790EAC"/>
    <w:rsid w:val="00790FE6"/>
    <w:rsid w:val="00791011"/>
    <w:rsid w:val="007911E0"/>
    <w:rsid w:val="00791AB3"/>
    <w:rsid w:val="007920FF"/>
    <w:rsid w:val="007925A9"/>
    <w:rsid w:val="007929EB"/>
    <w:rsid w:val="00793878"/>
    <w:rsid w:val="00793881"/>
    <w:rsid w:val="007940A0"/>
    <w:rsid w:val="0079421C"/>
    <w:rsid w:val="00794345"/>
    <w:rsid w:val="00794723"/>
    <w:rsid w:val="0079479E"/>
    <w:rsid w:val="00794B53"/>
    <w:rsid w:val="00794F86"/>
    <w:rsid w:val="007955F0"/>
    <w:rsid w:val="007956CE"/>
    <w:rsid w:val="0079636C"/>
    <w:rsid w:val="00796414"/>
    <w:rsid w:val="00796524"/>
    <w:rsid w:val="00796781"/>
    <w:rsid w:val="00796952"/>
    <w:rsid w:val="00797AC3"/>
    <w:rsid w:val="00797E49"/>
    <w:rsid w:val="007A0277"/>
    <w:rsid w:val="007A06E5"/>
    <w:rsid w:val="007A0853"/>
    <w:rsid w:val="007A08A5"/>
    <w:rsid w:val="007A08F4"/>
    <w:rsid w:val="007A1108"/>
    <w:rsid w:val="007A1B65"/>
    <w:rsid w:val="007A1D47"/>
    <w:rsid w:val="007A25B1"/>
    <w:rsid w:val="007A3653"/>
    <w:rsid w:val="007A38C4"/>
    <w:rsid w:val="007A4568"/>
    <w:rsid w:val="007A4B29"/>
    <w:rsid w:val="007A4FD5"/>
    <w:rsid w:val="007A6B0E"/>
    <w:rsid w:val="007A6BE5"/>
    <w:rsid w:val="007A6CB7"/>
    <w:rsid w:val="007A733B"/>
    <w:rsid w:val="007A73EC"/>
    <w:rsid w:val="007A73FB"/>
    <w:rsid w:val="007A7999"/>
    <w:rsid w:val="007A7B21"/>
    <w:rsid w:val="007B02AD"/>
    <w:rsid w:val="007B02EE"/>
    <w:rsid w:val="007B0A3E"/>
    <w:rsid w:val="007B0DD2"/>
    <w:rsid w:val="007B0F66"/>
    <w:rsid w:val="007B1828"/>
    <w:rsid w:val="007B1A3B"/>
    <w:rsid w:val="007B26AC"/>
    <w:rsid w:val="007B2874"/>
    <w:rsid w:val="007B2BB8"/>
    <w:rsid w:val="007B2DB1"/>
    <w:rsid w:val="007B3017"/>
    <w:rsid w:val="007B4D20"/>
    <w:rsid w:val="007B54BD"/>
    <w:rsid w:val="007B56AB"/>
    <w:rsid w:val="007B5C30"/>
    <w:rsid w:val="007B5D50"/>
    <w:rsid w:val="007B6002"/>
    <w:rsid w:val="007B73E4"/>
    <w:rsid w:val="007B7BDA"/>
    <w:rsid w:val="007C06D7"/>
    <w:rsid w:val="007C1067"/>
    <w:rsid w:val="007C130F"/>
    <w:rsid w:val="007C215E"/>
    <w:rsid w:val="007C3833"/>
    <w:rsid w:val="007C3B85"/>
    <w:rsid w:val="007C3D75"/>
    <w:rsid w:val="007C41A7"/>
    <w:rsid w:val="007C501B"/>
    <w:rsid w:val="007C52B3"/>
    <w:rsid w:val="007C568A"/>
    <w:rsid w:val="007C587D"/>
    <w:rsid w:val="007C58AF"/>
    <w:rsid w:val="007C5B0A"/>
    <w:rsid w:val="007C5C5C"/>
    <w:rsid w:val="007C6236"/>
    <w:rsid w:val="007C630A"/>
    <w:rsid w:val="007C633C"/>
    <w:rsid w:val="007C6CF7"/>
    <w:rsid w:val="007D0150"/>
    <w:rsid w:val="007D04E7"/>
    <w:rsid w:val="007D056C"/>
    <w:rsid w:val="007D1603"/>
    <w:rsid w:val="007D18B8"/>
    <w:rsid w:val="007D1B36"/>
    <w:rsid w:val="007D1B66"/>
    <w:rsid w:val="007D1C62"/>
    <w:rsid w:val="007D1DFC"/>
    <w:rsid w:val="007D2423"/>
    <w:rsid w:val="007D275F"/>
    <w:rsid w:val="007D27EF"/>
    <w:rsid w:val="007D38F1"/>
    <w:rsid w:val="007D4B7B"/>
    <w:rsid w:val="007D5946"/>
    <w:rsid w:val="007D5D6A"/>
    <w:rsid w:val="007D6155"/>
    <w:rsid w:val="007D65F9"/>
    <w:rsid w:val="007D7136"/>
    <w:rsid w:val="007D7468"/>
    <w:rsid w:val="007D7E9D"/>
    <w:rsid w:val="007D7F78"/>
    <w:rsid w:val="007E02DC"/>
    <w:rsid w:val="007E0FCE"/>
    <w:rsid w:val="007E16BB"/>
    <w:rsid w:val="007E2001"/>
    <w:rsid w:val="007E2110"/>
    <w:rsid w:val="007E21E6"/>
    <w:rsid w:val="007E2887"/>
    <w:rsid w:val="007E2C1E"/>
    <w:rsid w:val="007E2C3F"/>
    <w:rsid w:val="007E39D2"/>
    <w:rsid w:val="007E428F"/>
    <w:rsid w:val="007E4554"/>
    <w:rsid w:val="007E46BA"/>
    <w:rsid w:val="007E47AB"/>
    <w:rsid w:val="007E5898"/>
    <w:rsid w:val="007E5B3E"/>
    <w:rsid w:val="007E6774"/>
    <w:rsid w:val="007E6948"/>
    <w:rsid w:val="007E6F1B"/>
    <w:rsid w:val="007E6FFD"/>
    <w:rsid w:val="007E7093"/>
    <w:rsid w:val="007E72F7"/>
    <w:rsid w:val="007E7529"/>
    <w:rsid w:val="007E759E"/>
    <w:rsid w:val="007E770F"/>
    <w:rsid w:val="007E7BB7"/>
    <w:rsid w:val="007E7F84"/>
    <w:rsid w:val="007F0D15"/>
    <w:rsid w:val="007F0D79"/>
    <w:rsid w:val="007F164A"/>
    <w:rsid w:val="007F1AE2"/>
    <w:rsid w:val="007F1BB0"/>
    <w:rsid w:val="007F1F00"/>
    <w:rsid w:val="007F2B6B"/>
    <w:rsid w:val="007F2F6F"/>
    <w:rsid w:val="007F30BF"/>
    <w:rsid w:val="007F30EE"/>
    <w:rsid w:val="007F3447"/>
    <w:rsid w:val="007F3A91"/>
    <w:rsid w:val="007F3F61"/>
    <w:rsid w:val="007F4584"/>
    <w:rsid w:val="007F4850"/>
    <w:rsid w:val="007F4DD1"/>
    <w:rsid w:val="007F508D"/>
    <w:rsid w:val="007F509F"/>
    <w:rsid w:val="007F65DD"/>
    <w:rsid w:val="007F668E"/>
    <w:rsid w:val="007F6AD2"/>
    <w:rsid w:val="007F72D6"/>
    <w:rsid w:val="007F75DE"/>
    <w:rsid w:val="007F773F"/>
    <w:rsid w:val="007F77B3"/>
    <w:rsid w:val="007F7ED3"/>
    <w:rsid w:val="00800003"/>
    <w:rsid w:val="008002C1"/>
    <w:rsid w:val="00800410"/>
    <w:rsid w:val="008007E8"/>
    <w:rsid w:val="00800A76"/>
    <w:rsid w:val="00800CDA"/>
    <w:rsid w:val="00800D36"/>
    <w:rsid w:val="00800D80"/>
    <w:rsid w:val="00801605"/>
    <w:rsid w:val="008019CF"/>
    <w:rsid w:val="00801F64"/>
    <w:rsid w:val="00802591"/>
    <w:rsid w:val="00802930"/>
    <w:rsid w:val="008035BD"/>
    <w:rsid w:val="00804462"/>
    <w:rsid w:val="00805B14"/>
    <w:rsid w:val="0080623F"/>
    <w:rsid w:val="008065D3"/>
    <w:rsid w:val="008068A0"/>
    <w:rsid w:val="008068BB"/>
    <w:rsid w:val="00806BAB"/>
    <w:rsid w:val="00806C4A"/>
    <w:rsid w:val="00807A22"/>
    <w:rsid w:val="00807A86"/>
    <w:rsid w:val="008101DD"/>
    <w:rsid w:val="00810BE4"/>
    <w:rsid w:val="00810C6F"/>
    <w:rsid w:val="00810E0A"/>
    <w:rsid w:val="00810ED2"/>
    <w:rsid w:val="0081102D"/>
    <w:rsid w:val="00811060"/>
    <w:rsid w:val="00811236"/>
    <w:rsid w:val="008118DD"/>
    <w:rsid w:val="008119F5"/>
    <w:rsid w:val="00811ADF"/>
    <w:rsid w:val="00811B04"/>
    <w:rsid w:val="00811C0F"/>
    <w:rsid w:val="00812568"/>
    <w:rsid w:val="008128B4"/>
    <w:rsid w:val="00812AAC"/>
    <w:rsid w:val="00812BD3"/>
    <w:rsid w:val="00813219"/>
    <w:rsid w:val="0081323E"/>
    <w:rsid w:val="0081356F"/>
    <w:rsid w:val="00813C85"/>
    <w:rsid w:val="00813E96"/>
    <w:rsid w:val="008140F5"/>
    <w:rsid w:val="008140F8"/>
    <w:rsid w:val="008141C6"/>
    <w:rsid w:val="008141E0"/>
    <w:rsid w:val="008144FA"/>
    <w:rsid w:val="00814514"/>
    <w:rsid w:val="00815498"/>
    <w:rsid w:val="00815B39"/>
    <w:rsid w:val="00815C45"/>
    <w:rsid w:val="00816708"/>
    <w:rsid w:val="008167EE"/>
    <w:rsid w:val="008167EF"/>
    <w:rsid w:val="00816821"/>
    <w:rsid w:val="00816B6E"/>
    <w:rsid w:val="00816B85"/>
    <w:rsid w:val="008170CE"/>
    <w:rsid w:val="00817268"/>
    <w:rsid w:val="00817A32"/>
    <w:rsid w:val="00817ABB"/>
    <w:rsid w:val="00817DA7"/>
    <w:rsid w:val="00820539"/>
    <w:rsid w:val="008206C4"/>
    <w:rsid w:val="008207AD"/>
    <w:rsid w:val="00821403"/>
    <w:rsid w:val="0082145D"/>
    <w:rsid w:val="008215B8"/>
    <w:rsid w:val="008216EC"/>
    <w:rsid w:val="008218C9"/>
    <w:rsid w:val="00821B96"/>
    <w:rsid w:val="00822271"/>
    <w:rsid w:val="008222EA"/>
    <w:rsid w:val="0082280D"/>
    <w:rsid w:val="00822C95"/>
    <w:rsid w:val="00823297"/>
    <w:rsid w:val="00823355"/>
    <w:rsid w:val="00823411"/>
    <w:rsid w:val="008239FC"/>
    <w:rsid w:val="00824333"/>
    <w:rsid w:val="0082434B"/>
    <w:rsid w:val="0082435D"/>
    <w:rsid w:val="008246AF"/>
    <w:rsid w:val="00824E41"/>
    <w:rsid w:val="00824E91"/>
    <w:rsid w:val="008250D8"/>
    <w:rsid w:val="00825215"/>
    <w:rsid w:val="0082522E"/>
    <w:rsid w:val="008260B1"/>
    <w:rsid w:val="00826120"/>
    <w:rsid w:val="008265C0"/>
    <w:rsid w:val="00827331"/>
    <w:rsid w:val="00827F83"/>
    <w:rsid w:val="008305DB"/>
    <w:rsid w:val="00830662"/>
    <w:rsid w:val="00830A74"/>
    <w:rsid w:val="00830D67"/>
    <w:rsid w:val="008314EB"/>
    <w:rsid w:val="00831962"/>
    <w:rsid w:val="008319BB"/>
    <w:rsid w:val="00831A75"/>
    <w:rsid w:val="00831B91"/>
    <w:rsid w:val="00831C1F"/>
    <w:rsid w:val="00832684"/>
    <w:rsid w:val="00832D3F"/>
    <w:rsid w:val="00832E50"/>
    <w:rsid w:val="00832FE1"/>
    <w:rsid w:val="008330A6"/>
    <w:rsid w:val="00833985"/>
    <w:rsid w:val="00833A70"/>
    <w:rsid w:val="00833EBE"/>
    <w:rsid w:val="008348C1"/>
    <w:rsid w:val="00834B5C"/>
    <w:rsid w:val="00834C9C"/>
    <w:rsid w:val="00835135"/>
    <w:rsid w:val="00835CAB"/>
    <w:rsid w:val="00835FAE"/>
    <w:rsid w:val="00836A3A"/>
    <w:rsid w:val="00836D00"/>
    <w:rsid w:val="00836FBC"/>
    <w:rsid w:val="008370E5"/>
    <w:rsid w:val="008377AA"/>
    <w:rsid w:val="00837876"/>
    <w:rsid w:val="00837E4A"/>
    <w:rsid w:val="00840116"/>
    <w:rsid w:val="0084037A"/>
    <w:rsid w:val="008408F2"/>
    <w:rsid w:val="00840E74"/>
    <w:rsid w:val="00840FBE"/>
    <w:rsid w:val="008411DF"/>
    <w:rsid w:val="00841481"/>
    <w:rsid w:val="00841629"/>
    <w:rsid w:val="008417B5"/>
    <w:rsid w:val="00841C29"/>
    <w:rsid w:val="00841DAF"/>
    <w:rsid w:val="00842085"/>
    <w:rsid w:val="00842984"/>
    <w:rsid w:val="00842C63"/>
    <w:rsid w:val="00842D07"/>
    <w:rsid w:val="00842E76"/>
    <w:rsid w:val="00843A74"/>
    <w:rsid w:val="00843CD8"/>
    <w:rsid w:val="008440C0"/>
    <w:rsid w:val="00844188"/>
    <w:rsid w:val="008443FE"/>
    <w:rsid w:val="0084475A"/>
    <w:rsid w:val="00844769"/>
    <w:rsid w:val="008449E9"/>
    <w:rsid w:val="00844A80"/>
    <w:rsid w:val="0084552B"/>
    <w:rsid w:val="00846418"/>
    <w:rsid w:val="00846C98"/>
    <w:rsid w:val="00846D1E"/>
    <w:rsid w:val="0084741B"/>
    <w:rsid w:val="00847567"/>
    <w:rsid w:val="008477CB"/>
    <w:rsid w:val="008477FE"/>
    <w:rsid w:val="00847D47"/>
    <w:rsid w:val="00850207"/>
    <w:rsid w:val="008503DA"/>
    <w:rsid w:val="0085040F"/>
    <w:rsid w:val="008504AC"/>
    <w:rsid w:val="008509AD"/>
    <w:rsid w:val="00850CFA"/>
    <w:rsid w:val="00850D2E"/>
    <w:rsid w:val="008511D6"/>
    <w:rsid w:val="008513A4"/>
    <w:rsid w:val="008518E6"/>
    <w:rsid w:val="00851E0B"/>
    <w:rsid w:val="0085218B"/>
    <w:rsid w:val="00852994"/>
    <w:rsid w:val="008532DE"/>
    <w:rsid w:val="0085331F"/>
    <w:rsid w:val="00853569"/>
    <w:rsid w:val="00853675"/>
    <w:rsid w:val="008538F9"/>
    <w:rsid w:val="00854040"/>
    <w:rsid w:val="00854085"/>
    <w:rsid w:val="0085441B"/>
    <w:rsid w:val="0085442E"/>
    <w:rsid w:val="00854FFD"/>
    <w:rsid w:val="00855E89"/>
    <w:rsid w:val="00855FCF"/>
    <w:rsid w:val="008567ED"/>
    <w:rsid w:val="00856850"/>
    <w:rsid w:val="00856EEC"/>
    <w:rsid w:val="00856F74"/>
    <w:rsid w:val="00857252"/>
    <w:rsid w:val="00857B74"/>
    <w:rsid w:val="00857DCD"/>
    <w:rsid w:val="0086058F"/>
    <w:rsid w:val="0086073A"/>
    <w:rsid w:val="00860ADB"/>
    <w:rsid w:val="00861102"/>
    <w:rsid w:val="0086176B"/>
    <w:rsid w:val="00861FF8"/>
    <w:rsid w:val="008621BC"/>
    <w:rsid w:val="00862371"/>
    <w:rsid w:val="00863039"/>
    <w:rsid w:val="00863131"/>
    <w:rsid w:val="00865375"/>
    <w:rsid w:val="008654EA"/>
    <w:rsid w:val="0086553D"/>
    <w:rsid w:val="00865F11"/>
    <w:rsid w:val="008661C2"/>
    <w:rsid w:val="00866764"/>
    <w:rsid w:val="00866982"/>
    <w:rsid w:val="0086721C"/>
    <w:rsid w:val="008675F3"/>
    <w:rsid w:val="00867775"/>
    <w:rsid w:val="00867A95"/>
    <w:rsid w:val="00867D7C"/>
    <w:rsid w:val="008701D5"/>
    <w:rsid w:val="008706DB"/>
    <w:rsid w:val="00870B83"/>
    <w:rsid w:val="00870C8F"/>
    <w:rsid w:val="00871177"/>
    <w:rsid w:val="008712ED"/>
    <w:rsid w:val="00871DDF"/>
    <w:rsid w:val="00871EB9"/>
    <w:rsid w:val="00872598"/>
    <w:rsid w:val="00872E0F"/>
    <w:rsid w:val="00873637"/>
    <w:rsid w:val="00873884"/>
    <w:rsid w:val="008739AE"/>
    <w:rsid w:val="00874B8F"/>
    <w:rsid w:val="00874C59"/>
    <w:rsid w:val="0087500B"/>
    <w:rsid w:val="008750AD"/>
    <w:rsid w:val="00875773"/>
    <w:rsid w:val="008757E0"/>
    <w:rsid w:val="00875AB8"/>
    <w:rsid w:val="00875D30"/>
    <w:rsid w:val="00876119"/>
    <w:rsid w:val="0087637A"/>
    <w:rsid w:val="00876948"/>
    <w:rsid w:val="00877981"/>
    <w:rsid w:val="00880878"/>
    <w:rsid w:val="00880AE8"/>
    <w:rsid w:val="008810DF"/>
    <w:rsid w:val="0088151E"/>
    <w:rsid w:val="0088188B"/>
    <w:rsid w:val="00882123"/>
    <w:rsid w:val="00882214"/>
    <w:rsid w:val="008827E8"/>
    <w:rsid w:val="00882851"/>
    <w:rsid w:val="008828C7"/>
    <w:rsid w:val="00882A09"/>
    <w:rsid w:val="00882AD7"/>
    <w:rsid w:val="00882E14"/>
    <w:rsid w:val="00882FBB"/>
    <w:rsid w:val="00882FDC"/>
    <w:rsid w:val="0088300A"/>
    <w:rsid w:val="008830E3"/>
    <w:rsid w:val="00883526"/>
    <w:rsid w:val="008839F9"/>
    <w:rsid w:val="00883A5B"/>
    <w:rsid w:val="00883BCA"/>
    <w:rsid w:val="00883DC6"/>
    <w:rsid w:val="00884005"/>
    <w:rsid w:val="00884228"/>
    <w:rsid w:val="00884CF4"/>
    <w:rsid w:val="00885479"/>
    <w:rsid w:val="00885573"/>
    <w:rsid w:val="00886684"/>
    <w:rsid w:val="008868EA"/>
    <w:rsid w:val="00886C0B"/>
    <w:rsid w:val="00886E5E"/>
    <w:rsid w:val="00887DF4"/>
    <w:rsid w:val="00887E4B"/>
    <w:rsid w:val="008902EE"/>
    <w:rsid w:val="0089133F"/>
    <w:rsid w:val="00891727"/>
    <w:rsid w:val="00891CE8"/>
    <w:rsid w:val="00891DD5"/>
    <w:rsid w:val="00891EA3"/>
    <w:rsid w:val="008924BD"/>
    <w:rsid w:val="00892BC0"/>
    <w:rsid w:val="00892C6D"/>
    <w:rsid w:val="0089311B"/>
    <w:rsid w:val="00894B46"/>
    <w:rsid w:val="008951A1"/>
    <w:rsid w:val="00895713"/>
    <w:rsid w:val="00895A1F"/>
    <w:rsid w:val="00896532"/>
    <w:rsid w:val="00897D04"/>
    <w:rsid w:val="00897DF8"/>
    <w:rsid w:val="00897FA0"/>
    <w:rsid w:val="008A0235"/>
    <w:rsid w:val="008A080C"/>
    <w:rsid w:val="008A0D48"/>
    <w:rsid w:val="008A118B"/>
    <w:rsid w:val="008A14C2"/>
    <w:rsid w:val="008A14FA"/>
    <w:rsid w:val="008A16C7"/>
    <w:rsid w:val="008A1759"/>
    <w:rsid w:val="008A1D20"/>
    <w:rsid w:val="008A1FA8"/>
    <w:rsid w:val="008A1FB8"/>
    <w:rsid w:val="008A2081"/>
    <w:rsid w:val="008A2082"/>
    <w:rsid w:val="008A213B"/>
    <w:rsid w:val="008A234C"/>
    <w:rsid w:val="008A23C8"/>
    <w:rsid w:val="008A25F2"/>
    <w:rsid w:val="008A2A8B"/>
    <w:rsid w:val="008A2CA7"/>
    <w:rsid w:val="008A2DB2"/>
    <w:rsid w:val="008A2F98"/>
    <w:rsid w:val="008A45DD"/>
    <w:rsid w:val="008A49EC"/>
    <w:rsid w:val="008A52F5"/>
    <w:rsid w:val="008A56A5"/>
    <w:rsid w:val="008A5F71"/>
    <w:rsid w:val="008A64AD"/>
    <w:rsid w:val="008A6607"/>
    <w:rsid w:val="008A67BE"/>
    <w:rsid w:val="008A6E96"/>
    <w:rsid w:val="008A76F3"/>
    <w:rsid w:val="008B00B1"/>
    <w:rsid w:val="008B0771"/>
    <w:rsid w:val="008B0889"/>
    <w:rsid w:val="008B08DE"/>
    <w:rsid w:val="008B0AC1"/>
    <w:rsid w:val="008B0FA1"/>
    <w:rsid w:val="008B1028"/>
    <w:rsid w:val="008B19B8"/>
    <w:rsid w:val="008B36C7"/>
    <w:rsid w:val="008B3712"/>
    <w:rsid w:val="008B391E"/>
    <w:rsid w:val="008B42C1"/>
    <w:rsid w:val="008B43A7"/>
    <w:rsid w:val="008B454F"/>
    <w:rsid w:val="008B4623"/>
    <w:rsid w:val="008B4627"/>
    <w:rsid w:val="008B47FF"/>
    <w:rsid w:val="008B493C"/>
    <w:rsid w:val="008B4E57"/>
    <w:rsid w:val="008B4EC8"/>
    <w:rsid w:val="008B5120"/>
    <w:rsid w:val="008B52A7"/>
    <w:rsid w:val="008B52EF"/>
    <w:rsid w:val="008B5EAA"/>
    <w:rsid w:val="008B5EBD"/>
    <w:rsid w:val="008B5FC5"/>
    <w:rsid w:val="008B63DF"/>
    <w:rsid w:val="008B63E0"/>
    <w:rsid w:val="008B6636"/>
    <w:rsid w:val="008B68CF"/>
    <w:rsid w:val="008B6939"/>
    <w:rsid w:val="008B6A9C"/>
    <w:rsid w:val="008B7141"/>
    <w:rsid w:val="008B7190"/>
    <w:rsid w:val="008B7471"/>
    <w:rsid w:val="008B78FC"/>
    <w:rsid w:val="008B7917"/>
    <w:rsid w:val="008B7DC4"/>
    <w:rsid w:val="008C048F"/>
    <w:rsid w:val="008C05D5"/>
    <w:rsid w:val="008C0646"/>
    <w:rsid w:val="008C06D3"/>
    <w:rsid w:val="008C0965"/>
    <w:rsid w:val="008C09BD"/>
    <w:rsid w:val="008C0C09"/>
    <w:rsid w:val="008C0FC2"/>
    <w:rsid w:val="008C0FE1"/>
    <w:rsid w:val="008C226E"/>
    <w:rsid w:val="008C23C4"/>
    <w:rsid w:val="008C2868"/>
    <w:rsid w:val="008C3621"/>
    <w:rsid w:val="008C3A22"/>
    <w:rsid w:val="008C3C39"/>
    <w:rsid w:val="008C41BB"/>
    <w:rsid w:val="008C461C"/>
    <w:rsid w:val="008C4C62"/>
    <w:rsid w:val="008C4EC0"/>
    <w:rsid w:val="008C5837"/>
    <w:rsid w:val="008C5C08"/>
    <w:rsid w:val="008C6241"/>
    <w:rsid w:val="008C7386"/>
    <w:rsid w:val="008C766A"/>
    <w:rsid w:val="008C7DE9"/>
    <w:rsid w:val="008D0A1B"/>
    <w:rsid w:val="008D0D83"/>
    <w:rsid w:val="008D130C"/>
    <w:rsid w:val="008D1383"/>
    <w:rsid w:val="008D155F"/>
    <w:rsid w:val="008D1B78"/>
    <w:rsid w:val="008D24C4"/>
    <w:rsid w:val="008D2798"/>
    <w:rsid w:val="008D3155"/>
    <w:rsid w:val="008D3344"/>
    <w:rsid w:val="008D3654"/>
    <w:rsid w:val="008D3799"/>
    <w:rsid w:val="008D39C2"/>
    <w:rsid w:val="008D44C7"/>
    <w:rsid w:val="008D4688"/>
    <w:rsid w:val="008D4894"/>
    <w:rsid w:val="008D48AD"/>
    <w:rsid w:val="008D4919"/>
    <w:rsid w:val="008D4F4D"/>
    <w:rsid w:val="008D53EC"/>
    <w:rsid w:val="008D5B75"/>
    <w:rsid w:val="008D5B9B"/>
    <w:rsid w:val="008D5D73"/>
    <w:rsid w:val="008D63F9"/>
    <w:rsid w:val="008D64C6"/>
    <w:rsid w:val="008D651C"/>
    <w:rsid w:val="008D6797"/>
    <w:rsid w:val="008D6944"/>
    <w:rsid w:val="008D787F"/>
    <w:rsid w:val="008D7C01"/>
    <w:rsid w:val="008D7C9D"/>
    <w:rsid w:val="008D7F2F"/>
    <w:rsid w:val="008E0843"/>
    <w:rsid w:val="008E1471"/>
    <w:rsid w:val="008E17C1"/>
    <w:rsid w:val="008E198F"/>
    <w:rsid w:val="008E2A7B"/>
    <w:rsid w:val="008E3357"/>
    <w:rsid w:val="008E35EA"/>
    <w:rsid w:val="008E3702"/>
    <w:rsid w:val="008E3A0B"/>
    <w:rsid w:val="008E4146"/>
    <w:rsid w:val="008E43C8"/>
    <w:rsid w:val="008E4447"/>
    <w:rsid w:val="008E4550"/>
    <w:rsid w:val="008E4720"/>
    <w:rsid w:val="008E4A9F"/>
    <w:rsid w:val="008E4D05"/>
    <w:rsid w:val="008E5608"/>
    <w:rsid w:val="008E5BB5"/>
    <w:rsid w:val="008E5BE3"/>
    <w:rsid w:val="008E6471"/>
    <w:rsid w:val="008E6638"/>
    <w:rsid w:val="008E688C"/>
    <w:rsid w:val="008E68B5"/>
    <w:rsid w:val="008E6FBA"/>
    <w:rsid w:val="008E7052"/>
    <w:rsid w:val="008E706C"/>
    <w:rsid w:val="008E7535"/>
    <w:rsid w:val="008E75DC"/>
    <w:rsid w:val="008E76C3"/>
    <w:rsid w:val="008E7803"/>
    <w:rsid w:val="008F0B6C"/>
    <w:rsid w:val="008F0EA7"/>
    <w:rsid w:val="008F125B"/>
    <w:rsid w:val="008F14A6"/>
    <w:rsid w:val="008F1562"/>
    <w:rsid w:val="008F1B98"/>
    <w:rsid w:val="008F2716"/>
    <w:rsid w:val="008F2F8F"/>
    <w:rsid w:val="008F3134"/>
    <w:rsid w:val="008F3A08"/>
    <w:rsid w:val="008F3EB7"/>
    <w:rsid w:val="008F4328"/>
    <w:rsid w:val="008F4454"/>
    <w:rsid w:val="008F46F8"/>
    <w:rsid w:val="008F49BC"/>
    <w:rsid w:val="008F50E9"/>
    <w:rsid w:val="008F5674"/>
    <w:rsid w:val="008F57C5"/>
    <w:rsid w:val="008F59E3"/>
    <w:rsid w:val="008F6320"/>
    <w:rsid w:val="008F6342"/>
    <w:rsid w:val="008F64BD"/>
    <w:rsid w:val="008F6BE4"/>
    <w:rsid w:val="008F7456"/>
    <w:rsid w:val="008F76F8"/>
    <w:rsid w:val="008F78F8"/>
    <w:rsid w:val="008F7B30"/>
    <w:rsid w:val="008F7C06"/>
    <w:rsid w:val="009002CA"/>
    <w:rsid w:val="0090130E"/>
    <w:rsid w:val="009013B5"/>
    <w:rsid w:val="009018B0"/>
    <w:rsid w:val="00901E42"/>
    <w:rsid w:val="00901FFC"/>
    <w:rsid w:val="00902AB1"/>
    <w:rsid w:val="00902AE3"/>
    <w:rsid w:val="009032A6"/>
    <w:rsid w:val="00903550"/>
    <w:rsid w:val="00903B75"/>
    <w:rsid w:val="00903D86"/>
    <w:rsid w:val="009042C7"/>
    <w:rsid w:val="009046DC"/>
    <w:rsid w:val="00904D75"/>
    <w:rsid w:val="0090591B"/>
    <w:rsid w:val="009063DB"/>
    <w:rsid w:val="00906C86"/>
    <w:rsid w:val="009077D8"/>
    <w:rsid w:val="00907A1E"/>
    <w:rsid w:val="00910961"/>
    <w:rsid w:val="00910AD1"/>
    <w:rsid w:val="00910B83"/>
    <w:rsid w:val="00910C02"/>
    <w:rsid w:val="00910CEE"/>
    <w:rsid w:val="00910D99"/>
    <w:rsid w:val="009114D5"/>
    <w:rsid w:val="00911A5C"/>
    <w:rsid w:val="00911D52"/>
    <w:rsid w:val="00911D72"/>
    <w:rsid w:val="00911F34"/>
    <w:rsid w:val="00911FDE"/>
    <w:rsid w:val="00912256"/>
    <w:rsid w:val="009125DA"/>
    <w:rsid w:val="00912607"/>
    <w:rsid w:val="009126EB"/>
    <w:rsid w:val="0091271D"/>
    <w:rsid w:val="00912EF3"/>
    <w:rsid w:val="0091304D"/>
    <w:rsid w:val="00913C8C"/>
    <w:rsid w:val="00913D02"/>
    <w:rsid w:val="00913F55"/>
    <w:rsid w:val="009141D7"/>
    <w:rsid w:val="00914358"/>
    <w:rsid w:val="00914B01"/>
    <w:rsid w:val="0091515F"/>
    <w:rsid w:val="009154B5"/>
    <w:rsid w:val="009157B6"/>
    <w:rsid w:val="009157DE"/>
    <w:rsid w:val="009164FA"/>
    <w:rsid w:val="00916BE7"/>
    <w:rsid w:val="00917158"/>
    <w:rsid w:val="00917B89"/>
    <w:rsid w:val="00917DA1"/>
    <w:rsid w:val="00920437"/>
    <w:rsid w:val="009208C1"/>
    <w:rsid w:val="00920D04"/>
    <w:rsid w:val="00920D47"/>
    <w:rsid w:val="00921054"/>
    <w:rsid w:val="009211D1"/>
    <w:rsid w:val="0092140D"/>
    <w:rsid w:val="00921494"/>
    <w:rsid w:val="00922086"/>
    <w:rsid w:val="00922090"/>
    <w:rsid w:val="00922777"/>
    <w:rsid w:val="00922D0A"/>
    <w:rsid w:val="00923547"/>
    <w:rsid w:val="00923A47"/>
    <w:rsid w:val="009240D4"/>
    <w:rsid w:val="009241B3"/>
    <w:rsid w:val="00924439"/>
    <w:rsid w:val="0092448E"/>
    <w:rsid w:val="0092480F"/>
    <w:rsid w:val="00924858"/>
    <w:rsid w:val="009253F5"/>
    <w:rsid w:val="0092599F"/>
    <w:rsid w:val="00925DF7"/>
    <w:rsid w:val="009263D6"/>
    <w:rsid w:val="0092685C"/>
    <w:rsid w:val="009274AE"/>
    <w:rsid w:val="00927BD2"/>
    <w:rsid w:val="00927D56"/>
    <w:rsid w:val="0093084F"/>
    <w:rsid w:val="00930A29"/>
    <w:rsid w:val="009313B7"/>
    <w:rsid w:val="0093171C"/>
    <w:rsid w:val="00931965"/>
    <w:rsid w:val="009325BF"/>
    <w:rsid w:val="009328B0"/>
    <w:rsid w:val="009331AC"/>
    <w:rsid w:val="00933BFA"/>
    <w:rsid w:val="00934420"/>
    <w:rsid w:val="00934582"/>
    <w:rsid w:val="009345BB"/>
    <w:rsid w:val="00934BE4"/>
    <w:rsid w:val="00935340"/>
    <w:rsid w:val="00935912"/>
    <w:rsid w:val="00935A4A"/>
    <w:rsid w:val="00935CA8"/>
    <w:rsid w:val="009361D1"/>
    <w:rsid w:val="009361D5"/>
    <w:rsid w:val="0093670E"/>
    <w:rsid w:val="00936EA4"/>
    <w:rsid w:val="0093701E"/>
    <w:rsid w:val="00937236"/>
    <w:rsid w:val="009372DD"/>
    <w:rsid w:val="009372E9"/>
    <w:rsid w:val="009376D9"/>
    <w:rsid w:val="00937844"/>
    <w:rsid w:val="00937F0D"/>
    <w:rsid w:val="009401DF"/>
    <w:rsid w:val="00940278"/>
    <w:rsid w:val="009409CA"/>
    <w:rsid w:val="00940C82"/>
    <w:rsid w:val="00940F8C"/>
    <w:rsid w:val="009413B7"/>
    <w:rsid w:val="009417DA"/>
    <w:rsid w:val="00941D06"/>
    <w:rsid w:val="00942412"/>
    <w:rsid w:val="00942456"/>
    <w:rsid w:val="00942E06"/>
    <w:rsid w:val="009431CA"/>
    <w:rsid w:val="009432A3"/>
    <w:rsid w:val="0094358C"/>
    <w:rsid w:val="00943C9B"/>
    <w:rsid w:val="00943D17"/>
    <w:rsid w:val="00943D61"/>
    <w:rsid w:val="00944479"/>
    <w:rsid w:val="00944715"/>
    <w:rsid w:val="0094494F"/>
    <w:rsid w:val="00944B6E"/>
    <w:rsid w:val="00944E42"/>
    <w:rsid w:val="0094555C"/>
    <w:rsid w:val="00945EED"/>
    <w:rsid w:val="00946112"/>
    <w:rsid w:val="00946146"/>
    <w:rsid w:val="00946626"/>
    <w:rsid w:val="009466FC"/>
    <w:rsid w:val="009471A3"/>
    <w:rsid w:val="009471D9"/>
    <w:rsid w:val="009476B9"/>
    <w:rsid w:val="009477EC"/>
    <w:rsid w:val="00947AFB"/>
    <w:rsid w:val="00947B5F"/>
    <w:rsid w:val="00950230"/>
    <w:rsid w:val="0095046B"/>
    <w:rsid w:val="00950558"/>
    <w:rsid w:val="00950821"/>
    <w:rsid w:val="00950F27"/>
    <w:rsid w:val="00950FE3"/>
    <w:rsid w:val="009513E9"/>
    <w:rsid w:val="009515AC"/>
    <w:rsid w:val="009516E4"/>
    <w:rsid w:val="00951EBD"/>
    <w:rsid w:val="00951F35"/>
    <w:rsid w:val="00952170"/>
    <w:rsid w:val="0095233C"/>
    <w:rsid w:val="00953F6A"/>
    <w:rsid w:val="00955244"/>
    <w:rsid w:val="009554B9"/>
    <w:rsid w:val="00955640"/>
    <w:rsid w:val="009558EE"/>
    <w:rsid w:val="00955D95"/>
    <w:rsid w:val="00955F18"/>
    <w:rsid w:val="009563D1"/>
    <w:rsid w:val="0095680D"/>
    <w:rsid w:val="00956A3F"/>
    <w:rsid w:val="00956BCA"/>
    <w:rsid w:val="00956D3C"/>
    <w:rsid w:val="00957108"/>
    <w:rsid w:val="0095727C"/>
    <w:rsid w:val="009579E5"/>
    <w:rsid w:val="00957ED8"/>
    <w:rsid w:val="00960041"/>
    <w:rsid w:val="009605A1"/>
    <w:rsid w:val="00961080"/>
    <w:rsid w:val="009616A8"/>
    <w:rsid w:val="009616C8"/>
    <w:rsid w:val="00961798"/>
    <w:rsid w:val="00961893"/>
    <w:rsid w:val="0096217D"/>
    <w:rsid w:val="009625AF"/>
    <w:rsid w:val="00962747"/>
    <w:rsid w:val="00963371"/>
    <w:rsid w:val="009639EE"/>
    <w:rsid w:val="00963CCC"/>
    <w:rsid w:val="00964AB5"/>
    <w:rsid w:val="00964C16"/>
    <w:rsid w:val="00964FAB"/>
    <w:rsid w:val="00964FC7"/>
    <w:rsid w:val="009651A5"/>
    <w:rsid w:val="00965A7B"/>
    <w:rsid w:val="00966474"/>
    <w:rsid w:val="00966762"/>
    <w:rsid w:val="00966B1F"/>
    <w:rsid w:val="00967264"/>
    <w:rsid w:val="009676F8"/>
    <w:rsid w:val="00967B91"/>
    <w:rsid w:val="00967FE0"/>
    <w:rsid w:val="009704DE"/>
    <w:rsid w:val="00970F90"/>
    <w:rsid w:val="0097138B"/>
    <w:rsid w:val="0097159E"/>
    <w:rsid w:val="00972600"/>
    <w:rsid w:val="00972EF6"/>
    <w:rsid w:val="00972EFE"/>
    <w:rsid w:val="009732B7"/>
    <w:rsid w:val="009735FC"/>
    <w:rsid w:val="00974290"/>
    <w:rsid w:val="0097434D"/>
    <w:rsid w:val="0097475C"/>
    <w:rsid w:val="00974768"/>
    <w:rsid w:val="00974E46"/>
    <w:rsid w:val="0097545B"/>
    <w:rsid w:val="00975620"/>
    <w:rsid w:val="00975820"/>
    <w:rsid w:val="00975A85"/>
    <w:rsid w:val="00976A0A"/>
    <w:rsid w:val="009775FD"/>
    <w:rsid w:val="00977D2D"/>
    <w:rsid w:val="00977E6E"/>
    <w:rsid w:val="00980286"/>
    <w:rsid w:val="00980484"/>
    <w:rsid w:val="00980F51"/>
    <w:rsid w:val="00981434"/>
    <w:rsid w:val="009816F2"/>
    <w:rsid w:val="00981795"/>
    <w:rsid w:val="009819E1"/>
    <w:rsid w:val="00981AC8"/>
    <w:rsid w:val="009826BC"/>
    <w:rsid w:val="009834DD"/>
    <w:rsid w:val="00983A25"/>
    <w:rsid w:val="009848F9"/>
    <w:rsid w:val="00985943"/>
    <w:rsid w:val="00985F8D"/>
    <w:rsid w:val="0098645D"/>
    <w:rsid w:val="0098651F"/>
    <w:rsid w:val="009868CA"/>
    <w:rsid w:val="00986A92"/>
    <w:rsid w:val="00986C08"/>
    <w:rsid w:val="00986D37"/>
    <w:rsid w:val="00986E35"/>
    <w:rsid w:val="0098722A"/>
    <w:rsid w:val="009878EA"/>
    <w:rsid w:val="0098793E"/>
    <w:rsid w:val="00987BC1"/>
    <w:rsid w:val="00987E0A"/>
    <w:rsid w:val="00987EE0"/>
    <w:rsid w:val="009909B8"/>
    <w:rsid w:val="00990C90"/>
    <w:rsid w:val="0099103C"/>
    <w:rsid w:val="009913AD"/>
    <w:rsid w:val="00991500"/>
    <w:rsid w:val="009918C3"/>
    <w:rsid w:val="00991AA3"/>
    <w:rsid w:val="00991B91"/>
    <w:rsid w:val="00991DFE"/>
    <w:rsid w:val="00992112"/>
    <w:rsid w:val="009926B7"/>
    <w:rsid w:val="00992894"/>
    <w:rsid w:val="00992A37"/>
    <w:rsid w:val="00992ADE"/>
    <w:rsid w:val="00992B7E"/>
    <w:rsid w:val="00993952"/>
    <w:rsid w:val="00993FD0"/>
    <w:rsid w:val="0099466A"/>
    <w:rsid w:val="00994802"/>
    <w:rsid w:val="00994EAC"/>
    <w:rsid w:val="00995159"/>
    <w:rsid w:val="009954A2"/>
    <w:rsid w:val="00995A74"/>
    <w:rsid w:val="0099659B"/>
    <w:rsid w:val="00996964"/>
    <w:rsid w:val="009969E9"/>
    <w:rsid w:val="00996FA2"/>
    <w:rsid w:val="00997528"/>
    <w:rsid w:val="00997A1E"/>
    <w:rsid w:val="00997B88"/>
    <w:rsid w:val="009A0048"/>
    <w:rsid w:val="009A08E2"/>
    <w:rsid w:val="009A0AAD"/>
    <w:rsid w:val="009A0B69"/>
    <w:rsid w:val="009A0B70"/>
    <w:rsid w:val="009A0BAC"/>
    <w:rsid w:val="009A2096"/>
    <w:rsid w:val="009A2DB8"/>
    <w:rsid w:val="009A311F"/>
    <w:rsid w:val="009A36A0"/>
    <w:rsid w:val="009A36A4"/>
    <w:rsid w:val="009A3824"/>
    <w:rsid w:val="009A3878"/>
    <w:rsid w:val="009A3A82"/>
    <w:rsid w:val="009A3A9B"/>
    <w:rsid w:val="009A4446"/>
    <w:rsid w:val="009A4599"/>
    <w:rsid w:val="009A522F"/>
    <w:rsid w:val="009A531A"/>
    <w:rsid w:val="009A5956"/>
    <w:rsid w:val="009A5C77"/>
    <w:rsid w:val="009A601D"/>
    <w:rsid w:val="009A62A1"/>
    <w:rsid w:val="009A6430"/>
    <w:rsid w:val="009A64DC"/>
    <w:rsid w:val="009A6673"/>
    <w:rsid w:val="009A68E6"/>
    <w:rsid w:val="009A6A11"/>
    <w:rsid w:val="009A6D8E"/>
    <w:rsid w:val="009A6F62"/>
    <w:rsid w:val="009A7644"/>
    <w:rsid w:val="009A7E1F"/>
    <w:rsid w:val="009A7E82"/>
    <w:rsid w:val="009B00AB"/>
    <w:rsid w:val="009B01FF"/>
    <w:rsid w:val="009B0471"/>
    <w:rsid w:val="009B0728"/>
    <w:rsid w:val="009B0968"/>
    <w:rsid w:val="009B0EE5"/>
    <w:rsid w:val="009B1C7B"/>
    <w:rsid w:val="009B21D3"/>
    <w:rsid w:val="009B2983"/>
    <w:rsid w:val="009B2DD5"/>
    <w:rsid w:val="009B36CB"/>
    <w:rsid w:val="009B3A12"/>
    <w:rsid w:val="009B3C88"/>
    <w:rsid w:val="009B4057"/>
    <w:rsid w:val="009B4599"/>
    <w:rsid w:val="009B4707"/>
    <w:rsid w:val="009B4A55"/>
    <w:rsid w:val="009B50CC"/>
    <w:rsid w:val="009B568A"/>
    <w:rsid w:val="009B5CC8"/>
    <w:rsid w:val="009B61DB"/>
    <w:rsid w:val="009B6BB9"/>
    <w:rsid w:val="009B6BC8"/>
    <w:rsid w:val="009B6E4F"/>
    <w:rsid w:val="009B6ED9"/>
    <w:rsid w:val="009B6FCD"/>
    <w:rsid w:val="009B7DB4"/>
    <w:rsid w:val="009C0086"/>
    <w:rsid w:val="009C07F8"/>
    <w:rsid w:val="009C08A7"/>
    <w:rsid w:val="009C0AA5"/>
    <w:rsid w:val="009C0D2F"/>
    <w:rsid w:val="009C10B2"/>
    <w:rsid w:val="009C128A"/>
    <w:rsid w:val="009C1343"/>
    <w:rsid w:val="009C1D25"/>
    <w:rsid w:val="009C1D88"/>
    <w:rsid w:val="009C223B"/>
    <w:rsid w:val="009C23FE"/>
    <w:rsid w:val="009C29ED"/>
    <w:rsid w:val="009C2F20"/>
    <w:rsid w:val="009C3083"/>
    <w:rsid w:val="009C3474"/>
    <w:rsid w:val="009C3478"/>
    <w:rsid w:val="009C3DCD"/>
    <w:rsid w:val="009C4265"/>
    <w:rsid w:val="009C443C"/>
    <w:rsid w:val="009C4B61"/>
    <w:rsid w:val="009C5067"/>
    <w:rsid w:val="009C507B"/>
    <w:rsid w:val="009C5F95"/>
    <w:rsid w:val="009C65CC"/>
    <w:rsid w:val="009C6652"/>
    <w:rsid w:val="009C69AD"/>
    <w:rsid w:val="009C6BFD"/>
    <w:rsid w:val="009C6F53"/>
    <w:rsid w:val="009C7B4B"/>
    <w:rsid w:val="009C7BD2"/>
    <w:rsid w:val="009C7EAF"/>
    <w:rsid w:val="009D0A0B"/>
    <w:rsid w:val="009D0A12"/>
    <w:rsid w:val="009D16AB"/>
    <w:rsid w:val="009D1902"/>
    <w:rsid w:val="009D1BC0"/>
    <w:rsid w:val="009D1C35"/>
    <w:rsid w:val="009D209B"/>
    <w:rsid w:val="009D2237"/>
    <w:rsid w:val="009D227D"/>
    <w:rsid w:val="009D2541"/>
    <w:rsid w:val="009D272B"/>
    <w:rsid w:val="009D3008"/>
    <w:rsid w:val="009D30DF"/>
    <w:rsid w:val="009D30EE"/>
    <w:rsid w:val="009D350C"/>
    <w:rsid w:val="009D43E0"/>
    <w:rsid w:val="009D5156"/>
    <w:rsid w:val="009D531A"/>
    <w:rsid w:val="009D5627"/>
    <w:rsid w:val="009D68E5"/>
    <w:rsid w:val="009D6E5D"/>
    <w:rsid w:val="009D79EA"/>
    <w:rsid w:val="009D7A87"/>
    <w:rsid w:val="009E0278"/>
    <w:rsid w:val="009E0C5A"/>
    <w:rsid w:val="009E14E8"/>
    <w:rsid w:val="009E1592"/>
    <w:rsid w:val="009E1E25"/>
    <w:rsid w:val="009E2050"/>
    <w:rsid w:val="009E2339"/>
    <w:rsid w:val="009E29CF"/>
    <w:rsid w:val="009E29D3"/>
    <w:rsid w:val="009E34A3"/>
    <w:rsid w:val="009E4699"/>
    <w:rsid w:val="009E4814"/>
    <w:rsid w:val="009E4CC4"/>
    <w:rsid w:val="009E51B0"/>
    <w:rsid w:val="009E53D8"/>
    <w:rsid w:val="009E5EFF"/>
    <w:rsid w:val="009E5FE2"/>
    <w:rsid w:val="009E6523"/>
    <w:rsid w:val="009E65E1"/>
    <w:rsid w:val="009E6C7F"/>
    <w:rsid w:val="009E6EC2"/>
    <w:rsid w:val="009E76B6"/>
    <w:rsid w:val="009E7B7D"/>
    <w:rsid w:val="009E7BEE"/>
    <w:rsid w:val="009E7E67"/>
    <w:rsid w:val="009F00A7"/>
    <w:rsid w:val="009F0547"/>
    <w:rsid w:val="009F0618"/>
    <w:rsid w:val="009F073C"/>
    <w:rsid w:val="009F0EF3"/>
    <w:rsid w:val="009F0F2B"/>
    <w:rsid w:val="009F0FC3"/>
    <w:rsid w:val="009F15EB"/>
    <w:rsid w:val="009F1934"/>
    <w:rsid w:val="009F1AA7"/>
    <w:rsid w:val="009F1B73"/>
    <w:rsid w:val="009F1D26"/>
    <w:rsid w:val="009F2974"/>
    <w:rsid w:val="009F2E6C"/>
    <w:rsid w:val="009F2F31"/>
    <w:rsid w:val="009F3C34"/>
    <w:rsid w:val="009F3FF5"/>
    <w:rsid w:val="009F4490"/>
    <w:rsid w:val="009F4A11"/>
    <w:rsid w:val="009F4B47"/>
    <w:rsid w:val="009F5109"/>
    <w:rsid w:val="009F5158"/>
    <w:rsid w:val="009F51E8"/>
    <w:rsid w:val="009F5A8B"/>
    <w:rsid w:val="009F5C0C"/>
    <w:rsid w:val="009F5DD1"/>
    <w:rsid w:val="009F5E74"/>
    <w:rsid w:val="009F6230"/>
    <w:rsid w:val="009F62DC"/>
    <w:rsid w:val="009F6BE5"/>
    <w:rsid w:val="009F701A"/>
    <w:rsid w:val="009F7457"/>
    <w:rsid w:val="009F7531"/>
    <w:rsid w:val="009F7AC6"/>
    <w:rsid w:val="009F7C60"/>
    <w:rsid w:val="00A0021E"/>
    <w:rsid w:val="00A00AA6"/>
    <w:rsid w:val="00A01E7D"/>
    <w:rsid w:val="00A0259B"/>
    <w:rsid w:val="00A026C3"/>
    <w:rsid w:val="00A02914"/>
    <w:rsid w:val="00A0303F"/>
    <w:rsid w:val="00A030A5"/>
    <w:rsid w:val="00A033EB"/>
    <w:rsid w:val="00A03B38"/>
    <w:rsid w:val="00A03C69"/>
    <w:rsid w:val="00A03F71"/>
    <w:rsid w:val="00A046DC"/>
    <w:rsid w:val="00A04705"/>
    <w:rsid w:val="00A04BED"/>
    <w:rsid w:val="00A050AA"/>
    <w:rsid w:val="00A0514E"/>
    <w:rsid w:val="00A05163"/>
    <w:rsid w:val="00A054BE"/>
    <w:rsid w:val="00A06871"/>
    <w:rsid w:val="00A07261"/>
    <w:rsid w:val="00A0736C"/>
    <w:rsid w:val="00A078B2"/>
    <w:rsid w:val="00A07A3F"/>
    <w:rsid w:val="00A07F73"/>
    <w:rsid w:val="00A07FED"/>
    <w:rsid w:val="00A10152"/>
    <w:rsid w:val="00A1017C"/>
    <w:rsid w:val="00A107A3"/>
    <w:rsid w:val="00A110F1"/>
    <w:rsid w:val="00A11F4D"/>
    <w:rsid w:val="00A12161"/>
    <w:rsid w:val="00A1240B"/>
    <w:rsid w:val="00A1292F"/>
    <w:rsid w:val="00A13278"/>
    <w:rsid w:val="00A132BE"/>
    <w:rsid w:val="00A132E2"/>
    <w:rsid w:val="00A13D79"/>
    <w:rsid w:val="00A13F0A"/>
    <w:rsid w:val="00A140C9"/>
    <w:rsid w:val="00A14A2B"/>
    <w:rsid w:val="00A14A91"/>
    <w:rsid w:val="00A14B47"/>
    <w:rsid w:val="00A1508A"/>
    <w:rsid w:val="00A153B7"/>
    <w:rsid w:val="00A15664"/>
    <w:rsid w:val="00A15A19"/>
    <w:rsid w:val="00A1645A"/>
    <w:rsid w:val="00A168C2"/>
    <w:rsid w:val="00A17491"/>
    <w:rsid w:val="00A176AE"/>
    <w:rsid w:val="00A17927"/>
    <w:rsid w:val="00A17D72"/>
    <w:rsid w:val="00A200D2"/>
    <w:rsid w:val="00A20211"/>
    <w:rsid w:val="00A207FD"/>
    <w:rsid w:val="00A21362"/>
    <w:rsid w:val="00A21AE4"/>
    <w:rsid w:val="00A21EDF"/>
    <w:rsid w:val="00A2207F"/>
    <w:rsid w:val="00A22354"/>
    <w:rsid w:val="00A226D4"/>
    <w:rsid w:val="00A227CA"/>
    <w:rsid w:val="00A22C89"/>
    <w:rsid w:val="00A22EA5"/>
    <w:rsid w:val="00A237A0"/>
    <w:rsid w:val="00A2427C"/>
    <w:rsid w:val="00A271A7"/>
    <w:rsid w:val="00A274BD"/>
    <w:rsid w:val="00A276D8"/>
    <w:rsid w:val="00A27A84"/>
    <w:rsid w:val="00A30928"/>
    <w:rsid w:val="00A309A9"/>
    <w:rsid w:val="00A30F03"/>
    <w:rsid w:val="00A30F8A"/>
    <w:rsid w:val="00A30FD7"/>
    <w:rsid w:val="00A313AA"/>
    <w:rsid w:val="00A31DB7"/>
    <w:rsid w:val="00A31EB0"/>
    <w:rsid w:val="00A322ED"/>
    <w:rsid w:val="00A32986"/>
    <w:rsid w:val="00A32D46"/>
    <w:rsid w:val="00A32E98"/>
    <w:rsid w:val="00A3331C"/>
    <w:rsid w:val="00A33E40"/>
    <w:rsid w:val="00A33EA5"/>
    <w:rsid w:val="00A33F8B"/>
    <w:rsid w:val="00A340CB"/>
    <w:rsid w:val="00A343E2"/>
    <w:rsid w:val="00A34D71"/>
    <w:rsid w:val="00A354D7"/>
    <w:rsid w:val="00A35B28"/>
    <w:rsid w:val="00A36557"/>
    <w:rsid w:val="00A36BE4"/>
    <w:rsid w:val="00A36E3F"/>
    <w:rsid w:val="00A371C4"/>
    <w:rsid w:val="00A3723F"/>
    <w:rsid w:val="00A376B6"/>
    <w:rsid w:val="00A377D4"/>
    <w:rsid w:val="00A37A83"/>
    <w:rsid w:val="00A40BDA"/>
    <w:rsid w:val="00A40E57"/>
    <w:rsid w:val="00A411F6"/>
    <w:rsid w:val="00A41738"/>
    <w:rsid w:val="00A41B20"/>
    <w:rsid w:val="00A41DA9"/>
    <w:rsid w:val="00A42319"/>
    <w:rsid w:val="00A4251F"/>
    <w:rsid w:val="00A426E6"/>
    <w:rsid w:val="00A42AA9"/>
    <w:rsid w:val="00A4344B"/>
    <w:rsid w:val="00A43850"/>
    <w:rsid w:val="00A43A68"/>
    <w:rsid w:val="00A44132"/>
    <w:rsid w:val="00A4415A"/>
    <w:rsid w:val="00A44E3C"/>
    <w:rsid w:val="00A45A91"/>
    <w:rsid w:val="00A45AF0"/>
    <w:rsid w:val="00A45C86"/>
    <w:rsid w:val="00A46396"/>
    <w:rsid w:val="00A47864"/>
    <w:rsid w:val="00A4798D"/>
    <w:rsid w:val="00A479CF"/>
    <w:rsid w:val="00A502AF"/>
    <w:rsid w:val="00A505B9"/>
    <w:rsid w:val="00A50D7F"/>
    <w:rsid w:val="00A50F3A"/>
    <w:rsid w:val="00A522A9"/>
    <w:rsid w:val="00A5234B"/>
    <w:rsid w:val="00A52568"/>
    <w:rsid w:val="00A525EA"/>
    <w:rsid w:val="00A52945"/>
    <w:rsid w:val="00A52BE1"/>
    <w:rsid w:val="00A542CA"/>
    <w:rsid w:val="00A54714"/>
    <w:rsid w:val="00A54A4C"/>
    <w:rsid w:val="00A54D0F"/>
    <w:rsid w:val="00A54FBB"/>
    <w:rsid w:val="00A5544D"/>
    <w:rsid w:val="00A55C38"/>
    <w:rsid w:val="00A5664C"/>
    <w:rsid w:val="00A56E32"/>
    <w:rsid w:val="00A5707B"/>
    <w:rsid w:val="00A5752F"/>
    <w:rsid w:val="00A5754C"/>
    <w:rsid w:val="00A57D0A"/>
    <w:rsid w:val="00A603B9"/>
    <w:rsid w:val="00A60B23"/>
    <w:rsid w:val="00A60DBB"/>
    <w:rsid w:val="00A619A2"/>
    <w:rsid w:val="00A61FBF"/>
    <w:rsid w:val="00A61FC4"/>
    <w:rsid w:val="00A620CA"/>
    <w:rsid w:val="00A6241C"/>
    <w:rsid w:val="00A6245A"/>
    <w:rsid w:val="00A63063"/>
    <w:rsid w:val="00A632A6"/>
    <w:rsid w:val="00A63B04"/>
    <w:rsid w:val="00A63B6A"/>
    <w:rsid w:val="00A63C68"/>
    <w:rsid w:val="00A642C0"/>
    <w:rsid w:val="00A643B0"/>
    <w:rsid w:val="00A646E6"/>
    <w:rsid w:val="00A649FC"/>
    <w:rsid w:val="00A65278"/>
    <w:rsid w:val="00A653A5"/>
    <w:rsid w:val="00A65E84"/>
    <w:rsid w:val="00A65F08"/>
    <w:rsid w:val="00A66020"/>
    <w:rsid w:val="00A66259"/>
    <w:rsid w:val="00A66A8D"/>
    <w:rsid w:val="00A67161"/>
    <w:rsid w:val="00A6758C"/>
    <w:rsid w:val="00A679EB"/>
    <w:rsid w:val="00A67E0B"/>
    <w:rsid w:val="00A67EF1"/>
    <w:rsid w:val="00A7032F"/>
    <w:rsid w:val="00A7178B"/>
    <w:rsid w:val="00A7182F"/>
    <w:rsid w:val="00A718F4"/>
    <w:rsid w:val="00A71941"/>
    <w:rsid w:val="00A71BD9"/>
    <w:rsid w:val="00A727ED"/>
    <w:rsid w:val="00A73538"/>
    <w:rsid w:val="00A7376D"/>
    <w:rsid w:val="00A737CF"/>
    <w:rsid w:val="00A73A75"/>
    <w:rsid w:val="00A73ECC"/>
    <w:rsid w:val="00A74153"/>
    <w:rsid w:val="00A741C5"/>
    <w:rsid w:val="00A744A1"/>
    <w:rsid w:val="00A74E64"/>
    <w:rsid w:val="00A754B2"/>
    <w:rsid w:val="00A76134"/>
    <w:rsid w:val="00A766BF"/>
    <w:rsid w:val="00A768F4"/>
    <w:rsid w:val="00A7694E"/>
    <w:rsid w:val="00A76EA9"/>
    <w:rsid w:val="00A76F48"/>
    <w:rsid w:val="00A7780B"/>
    <w:rsid w:val="00A77A70"/>
    <w:rsid w:val="00A77B90"/>
    <w:rsid w:val="00A77BD2"/>
    <w:rsid w:val="00A77DB0"/>
    <w:rsid w:val="00A77DEA"/>
    <w:rsid w:val="00A77F55"/>
    <w:rsid w:val="00A80005"/>
    <w:rsid w:val="00A81109"/>
    <w:rsid w:val="00A81215"/>
    <w:rsid w:val="00A815B9"/>
    <w:rsid w:val="00A82361"/>
    <w:rsid w:val="00A823BC"/>
    <w:rsid w:val="00A8274D"/>
    <w:rsid w:val="00A82874"/>
    <w:rsid w:val="00A82D81"/>
    <w:rsid w:val="00A83AF1"/>
    <w:rsid w:val="00A83CD6"/>
    <w:rsid w:val="00A83D99"/>
    <w:rsid w:val="00A83E6D"/>
    <w:rsid w:val="00A845AB"/>
    <w:rsid w:val="00A84766"/>
    <w:rsid w:val="00A849DF"/>
    <w:rsid w:val="00A84FFB"/>
    <w:rsid w:val="00A8502C"/>
    <w:rsid w:val="00A852E4"/>
    <w:rsid w:val="00A8555C"/>
    <w:rsid w:val="00A85BD8"/>
    <w:rsid w:val="00A85E97"/>
    <w:rsid w:val="00A85F09"/>
    <w:rsid w:val="00A8612B"/>
    <w:rsid w:val="00A86176"/>
    <w:rsid w:val="00A86BDF"/>
    <w:rsid w:val="00A86C2E"/>
    <w:rsid w:val="00A87591"/>
    <w:rsid w:val="00A8764E"/>
    <w:rsid w:val="00A900B5"/>
    <w:rsid w:val="00A901FA"/>
    <w:rsid w:val="00A90973"/>
    <w:rsid w:val="00A90A73"/>
    <w:rsid w:val="00A9152F"/>
    <w:rsid w:val="00A91956"/>
    <w:rsid w:val="00A91CB6"/>
    <w:rsid w:val="00A9214F"/>
    <w:rsid w:val="00A92EAF"/>
    <w:rsid w:val="00A9309A"/>
    <w:rsid w:val="00A93794"/>
    <w:rsid w:val="00A9446D"/>
    <w:rsid w:val="00A9446E"/>
    <w:rsid w:val="00A9556F"/>
    <w:rsid w:val="00A95C1E"/>
    <w:rsid w:val="00A95EF2"/>
    <w:rsid w:val="00A9612B"/>
    <w:rsid w:val="00A9653A"/>
    <w:rsid w:val="00A9659E"/>
    <w:rsid w:val="00A96B03"/>
    <w:rsid w:val="00A96C1B"/>
    <w:rsid w:val="00A9764E"/>
    <w:rsid w:val="00A976A0"/>
    <w:rsid w:val="00AA1218"/>
    <w:rsid w:val="00AA1381"/>
    <w:rsid w:val="00AA13EE"/>
    <w:rsid w:val="00AA14BB"/>
    <w:rsid w:val="00AA152A"/>
    <w:rsid w:val="00AA15CA"/>
    <w:rsid w:val="00AA160C"/>
    <w:rsid w:val="00AA18A2"/>
    <w:rsid w:val="00AA18C9"/>
    <w:rsid w:val="00AA1CA2"/>
    <w:rsid w:val="00AA1F15"/>
    <w:rsid w:val="00AA2206"/>
    <w:rsid w:val="00AA27B2"/>
    <w:rsid w:val="00AA2A5E"/>
    <w:rsid w:val="00AA2AF8"/>
    <w:rsid w:val="00AA366D"/>
    <w:rsid w:val="00AA401D"/>
    <w:rsid w:val="00AA48D5"/>
    <w:rsid w:val="00AA54DA"/>
    <w:rsid w:val="00AA5519"/>
    <w:rsid w:val="00AA5D1D"/>
    <w:rsid w:val="00AA6562"/>
    <w:rsid w:val="00AA6980"/>
    <w:rsid w:val="00AA6E88"/>
    <w:rsid w:val="00AA77BA"/>
    <w:rsid w:val="00AB0910"/>
    <w:rsid w:val="00AB0A34"/>
    <w:rsid w:val="00AB0C4D"/>
    <w:rsid w:val="00AB0F21"/>
    <w:rsid w:val="00AB0F99"/>
    <w:rsid w:val="00AB1274"/>
    <w:rsid w:val="00AB1602"/>
    <w:rsid w:val="00AB1B18"/>
    <w:rsid w:val="00AB1D4C"/>
    <w:rsid w:val="00AB1D4F"/>
    <w:rsid w:val="00AB25AC"/>
    <w:rsid w:val="00AB2942"/>
    <w:rsid w:val="00AB2947"/>
    <w:rsid w:val="00AB2C22"/>
    <w:rsid w:val="00AB2D1C"/>
    <w:rsid w:val="00AB2DA4"/>
    <w:rsid w:val="00AB305F"/>
    <w:rsid w:val="00AB3348"/>
    <w:rsid w:val="00AB33E0"/>
    <w:rsid w:val="00AB3449"/>
    <w:rsid w:val="00AB3E85"/>
    <w:rsid w:val="00AB4BC6"/>
    <w:rsid w:val="00AB55DE"/>
    <w:rsid w:val="00AB55E6"/>
    <w:rsid w:val="00AB5A43"/>
    <w:rsid w:val="00AB5F4D"/>
    <w:rsid w:val="00AB6B14"/>
    <w:rsid w:val="00AB6CBD"/>
    <w:rsid w:val="00AB708C"/>
    <w:rsid w:val="00AB7130"/>
    <w:rsid w:val="00AB72EB"/>
    <w:rsid w:val="00AB7B0C"/>
    <w:rsid w:val="00AC03CE"/>
    <w:rsid w:val="00AC03ED"/>
    <w:rsid w:val="00AC0845"/>
    <w:rsid w:val="00AC13DA"/>
    <w:rsid w:val="00AC19FB"/>
    <w:rsid w:val="00AC23A1"/>
    <w:rsid w:val="00AC2479"/>
    <w:rsid w:val="00AC2D21"/>
    <w:rsid w:val="00AC3036"/>
    <w:rsid w:val="00AC34C2"/>
    <w:rsid w:val="00AC35F2"/>
    <w:rsid w:val="00AC3A56"/>
    <w:rsid w:val="00AC3D5C"/>
    <w:rsid w:val="00AC405F"/>
    <w:rsid w:val="00AC4B8D"/>
    <w:rsid w:val="00AC4FEA"/>
    <w:rsid w:val="00AC5036"/>
    <w:rsid w:val="00AC5494"/>
    <w:rsid w:val="00AC5E02"/>
    <w:rsid w:val="00AC5EFE"/>
    <w:rsid w:val="00AC64AE"/>
    <w:rsid w:val="00AC6527"/>
    <w:rsid w:val="00AC6530"/>
    <w:rsid w:val="00AC6B0B"/>
    <w:rsid w:val="00AC6B5A"/>
    <w:rsid w:val="00AC6D97"/>
    <w:rsid w:val="00AC74B1"/>
    <w:rsid w:val="00AC79E2"/>
    <w:rsid w:val="00AD0093"/>
    <w:rsid w:val="00AD0772"/>
    <w:rsid w:val="00AD1F92"/>
    <w:rsid w:val="00AD2009"/>
    <w:rsid w:val="00AD2014"/>
    <w:rsid w:val="00AD219A"/>
    <w:rsid w:val="00AD2B99"/>
    <w:rsid w:val="00AD32C4"/>
    <w:rsid w:val="00AD3788"/>
    <w:rsid w:val="00AD4497"/>
    <w:rsid w:val="00AD4641"/>
    <w:rsid w:val="00AD5BA7"/>
    <w:rsid w:val="00AD64E5"/>
    <w:rsid w:val="00AD6B38"/>
    <w:rsid w:val="00AD72DD"/>
    <w:rsid w:val="00AE0049"/>
    <w:rsid w:val="00AE004F"/>
    <w:rsid w:val="00AE060E"/>
    <w:rsid w:val="00AE13E9"/>
    <w:rsid w:val="00AE1670"/>
    <w:rsid w:val="00AE24AC"/>
    <w:rsid w:val="00AE3187"/>
    <w:rsid w:val="00AE32C5"/>
    <w:rsid w:val="00AE3719"/>
    <w:rsid w:val="00AE3863"/>
    <w:rsid w:val="00AE3AFF"/>
    <w:rsid w:val="00AE3E0B"/>
    <w:rsid w:val="00AE4CCC"/>
    <w:rsid w:val="00AE4D11"/>
    <w:rsid w:val="00AE5455"/>
    <w:rsid w:val="00AE5981"/>
    <w:rsid w:val="00AE6052"/>
    <w:rsid w:val="00AE6078"/>
    <w:rsid w:val="00AE6121"/>
    <w:rsid w:val="00AE6295"/>
    <w:rsid w:val="00AE62C4"/>
    <w:rsid w:val="00AE6B6D"/>
    <w:rsid w:val="00AE71DE"/>
    <w:rsid w:val="00AE75B4"/>
    <w:rsid w:val="00AE7847"/>
    <w:rsid w:val="00AF032D"/>
    <w:rsid w:val="00AF07E3"/>
    <w:rsid w:val="00AF1D46"/>
    <w:rsid w:val="00AF200E"/>
    <w:rsid w:val="00AF283F"/>
    <w:rsid w:val="00AF29A7"/>
    <w:rsid w:val="00AF2C4B"/>
    <w:rsid w:val="00AF2D8F"/>
    <w:rsid w:val="00AF3393"/>
    <w:rsid w:val="00AF3909"/>
    <w:rsid w:val="00AF3C29"/>
    <w:rsid w:val="00AF3D2E"/>
    <w:rsid w:val="00AF43B3"/>
    <w:rsid w:val="00AF4412"/>
    <w:rsid w:val="00AF45C4"/>
    <w:rsid w:val="00AF4817"/>
    <w:rsid w:val="00AF4F5B"/>
    <w:rsid w:val="00AF5065"/>
    <w:rsid w:val="00AF5347"/>
    <w:rsid w:val="00AF61FE"/>
    <w:rsid w:val="00AF6482"/>
    <w:rsid w:val="00AF671F"/>
    <w:rsid w:val="00AF7828"/>
    <w:rsid w:val="00AF7C9A"/>
    <w:rsid w:val="00AF7F6C"/>
    <w:rsid w:val="00B0025D"/>
    <w:rsid w:val="00B00C21"/>
    <w:rsid w:val="00B01329"/>
    <w:rsid w:val="00B015FD"/>
    <w:rsid w:val="00B0180A"/>
    <w:rsid w:val="00B01876"/>
    <w:rsid w:val="00B01C9D"/>
    <w:rsid w:val="00B01CB1"/>
    <w:rsid w:val="00B01E79"/>
    <w:rsid w:val="00B0217B"/>
    <w:rsid w:val="00B02A12"/>
    <w:rsid w:val="00B02C48"/>
    <w:rsid w:val="00B032EB"/>
    <w:rsid w:val="00B03331"/>
    <w:rsid w:val="00B033AB"/>
    <w:rsid w:val="00B03436"/>
    <w:rsid w:val="00B03460"/>
    <w:rsid w:val="00B035CC"/>
    <w:rsid w:val="00B03CAC"/>
    <w:rsid w:val="00B04157"/>
    <w:rsid w:val="00B04295"/>
    <w:rsid w:val="00B045E2"/>
    <w:rsid w:val="00B0490D"/>
    <w:rsid w:val="00B056B8"/>
    <w:rsid w:val="00B05B13"/>
    <w:rsid w:val="00B05C36"/>
    <w:rsid w:val="00B05F3F"/>
    <w:rsid w:val="00B06E4A"/>
    <w:rsid w:val="00B074F1"/>
    <w:rsid w:val="00B078AC"/>
    <w:rsid w:val="00B101F4"/>
    <w:rsid w:val="00B108AE"/>
    <w:rsid w:val="00B10ACC"/>
    <w:rsid w:val="00B10BDE"/>
    <w:rsid w:val="00B10C2A"/>
    <w:rsid w:val="00B10F4F"/>
    <w:rsid w:val="00B118D6"/>
    <w:rsid w:val="00B11F88"/>
    <w:rsid w:val="00B12374"/>
    <w:rsid w:val="00B12825"/>
    <w:rsid w:val="00B1289C"/>
    <w:rsid w:val="00B12DD4"/>
    <w:rsid w:val="00B13341"/>
    <w:rsid w:val="00B1398F"/>
    <w:rsid w:val="00B13ECF"/>
    <w:rsid w:val="00B13F73"/>
    <w:rsid w:val="00B1447F"/>
    <w:rsid w:val="00B144E9"/>
    <w:rsid w:val="00B15382"/>
    <w:rsid w:val="00B15BEC"/>
    <w:rsid w:val="00B1669A"/>
    <w:rsid w:val="00B16A8E"/>
    <w:rsid w:val="00B16B24"/>
    <w:rsid w:val="00B16CEE"/>
    <w:rsid w:val="00B16EC4"/>
    <w:rsid w:val="00B16FC6"/>
    <w:rsid w:val="00B17354"/>
    <w:rsid w:val="00B17FDF"/>
    <w:rsid w:val="00B17FED"/>
    <w:rsid w:val="00B20082"/>
    <w:rsid w:val="00B2065D"/>
    <w:rsid w:val="00B20A3E"/>
    <w:rsid w:val="00B20B2A"/>
    <w:rsid w:val="00B211D8"/>
    <w:rsid w:val="00B21374"/>
    <w:rsid w:val="00B21436"/>
    <w:rsid w:val="00B21455"/>
    <w:rsid w:val="00B21A9F"/>
    <w:rsid w:val="00B21ACC"/>
    <w:rsid w:val="00B221CB"/>
    <w:rsid w:val="00B226F2"/>
    <w:rsid w:val="00B22AB6"/>
    <w:rsid w:val="00B22EEB"/>
    <w:rsid w:val="00B23B33"/>
    <w:rsid w:val="00B23CAC"/>
    <w:rsid w:val="00B23EC2"/>
    <w:rsid w:val="00B24548"/>
    <w:rsid w:val="00B246EB"/>
    <w:rsid w:val="00B24793"/>
    <w:rsid w:val="00B24A3C"/>
    <w:rsid w:val="00B24F33"/>
    <w:rsid w:val="00B25679"/>
    <w:rsid w:val="00B25758"/>
    <w:rsid w:val="00B25C87"/>
    <w:rsid w:val="00B261A6"/>
    <w:rsid w:val="00B2626A"/>
    <w:rsid w:val="00B26276"/>
    <w:rsid w:val="00B262A5"/>
    <w:rsid w:val="00B2638E"/>
    <w:rsid w:val="00B273F4"/>
    <w:rsid w:val="00B27681"/>
    <w:rsid w:val="00B301DD"/>
    <w:rsid w:val="00B301F2"/>
    <w:rsid w:val="00B304CF"/>
    <w:rsid w:val="00B30648"/>
    <w:rsid w:val="00B310BB"/>
    <w:rsid w:val="00B3122C"/>
    <w:rsid w:val="00B31763"/>
    <w:rsid w:val="00B3206F"/>
    <w:rsid w:val="00B327A8"/>
    <w:rsid w:val="00B32950"/>
    <w:rsid w:val="00B32AB8"/>
    <w:rsid w:val="00B336F7"/>
    <w:rsid w:val="00B33B52"/>
    <w:rsid w:val="00B34163"/>
    <w:rsid w:val="00B345ED"/>
    <w:rsid w:val="00B3485A"/>
    <w:rsid w:val="00B34899"/>
    <w:rsid w:val="00B35940"/>
    <w:rsid w:val="00B35A8D"/>
    <w:rsid w:val="00B3612A"/>
    <w:rsid w:val="00B361AB"/>
    <w:rsid w:val="00B363D3"/>
    <w:rsid w:val="00B370C6"/>
    <w:rsid w:val="00B376D4"/>
    <w:rsid w:val="00B37703"/>
    <w:rsid w:val="00B37E7A"/>
    <w:rsid w:val="00B402FF"/>
    <w:rsid w:val="00B4032E"/>
    <w:rsid w:val="00B4072C"/>
    <w:rsid w:val="00B40B23"/>
    <w:rsid w:val="00B41263"/>
    <w:rsid w:val="00B414C8"/>
    <w:rsid w:val="00B41514"/>
    <w:rsid w:val="00B4185A"/>
    <w:rsid w:val="00B42149"/>
    <w:rsid w:val="00B4285C"/>
    <w:rsid w:val="00B42D84"/>
    <w:rsid w:val="00B4302A"/>
    <w:rsid w:val="00B43145"/>
    <w:rsid w:val="00B43318"/>
    <w:rsid w:val="00B4362F"/>
    <w:rsid w:val="00B43FCF"/>
    <w:rsid w:val="00B44042"/>
    <w:rsid w:val="00B44497"/>
    <w:rsid w:val="00B44919"/>
    <w:rsid w:val="00B4494E"/>
    <w:rsid w:val="00B44A83"/>
    <w:rsid w:val="00B45515"/>
    <w:rsid w:val="00B4643F"/>
    <w:rsid w:val="00B46670"/>
    <w:rsid w:val="00B474C2"/>
    <w:rsid w:val="00B47E5D"/>
    <w:rsid w:val="00B502E8"/>
    <w:rsid w:val="00B50D40"/>
    <w:rsid w:val="00B51089"/>
    <w:rsid w:val="00B51E03"/>
    <w:rsid w:val="00B51F24"/>
    <w:rsid w:val="00B525D5"/>
    <w:rsid w:val="00B5334C"/>
    <w:rsid w:val="00B53D9D"/>
    <w:rsid w:val="00B53DEA"/>
    <w:rsid w:val="00B54465"/>
    <w:rsid w:val="00B55503"/>
    <w:rsid w:val="00B55F79"/>
    <w:rsid w:val="00B55FFC"/>
    <w:rsid w:val="00B560E9"/>
    <w:rsid w:val="00B564DD"/>
    <w:rsid w:val="00B5672C"/>
    <w:rsid w:val="00B57275"/>
    <w:rsid w:val="00B576AC"/>
    <w:rsid w:val="00B576EC"/>
    <w:rsid w:val="00B57BAE"/>
    <w:rsid w:val="00B6008E"/>
    <w:rsid w:val="00B6025F"/>
    <w:rsid w:val="00B60787"/>
    <w:rsid w:val="00B60BFD"/>
    <w:rsid w:val="00B60D7A"/>
    <w:rsid w:val="00B60E1E"/>
    <w:rsid w:val="00B613C1"/>
    <w:rsid w:val="00B613D6"/>
    <w:rsid w:val="00B61C2F"/>
    <w:rsid w:val="00B6201B"/>
    <w:rsid w:val="00B620FA"/>
    <w:rsid w:val="00B63651"/>
    <w:rsid w:val="00B6419D"/>
    <w:rsid w:val="00B6445F"/>
    <w:rsid w:val="00B64967"/>
    <w:rsid w:val="00B64A9D"/>
    <w:rsid w:val="00B64B9F"/>
    <w:rsid w:val="00B65492"/>
    <w:rsid w:val="00B654DF"/>
    <w:rsid w:val="00B658E8"/>
    <w:rsid w:val="00B65A92"/>
    <w:rsid w:val="00B66140"/>
    <w:rsid w:val="00B66AEB"/>
    <w:rsid w:val="00B66D9D"/>
    <w:rsid w:val="00B6763E"/>
    <w:rsid w:val="00B676E2"/>
    <w:rsid w:val="00B6776D"/>
    <w:rsid w:val="00B67E70"/>
    <w:rsid w:val="00B67F06"/>
    <w:rsid w:val="00B70243"/>
    <w:rsid w:val="00B70C46"/>
    <w:rsid w:val="00B70C67"/>
    <w:rsid w:val="00B7137C"/>
    <w:rsid w:val="00B71816"/>
    <w:rsid w:val="00B71890"/>
    <w:rsid w:val="00B72008"/>
    <w:rsid w:val="00B7210F"/>
    <w:rsid w:val="00B72315"/>
    <w:rsid w:val="00B72439"/>
    <w:rsid w:val="00B72763"/>
    <w:rsid w:val="00B72FE6"/>
    <w:rsid w:val="00B73026"/>
    <w:rsid w:val="00B7307C"/>
    <w:rsid w:val="00B73902"/>
    <w:rsid w:val="00B74384"/>
    <w:rsid w:val="00B74536"/>
    <w:rsid w:val="00B74FC5"/>
    <w:rsid w:val="00B758C0"/>
    <w:rsid w:val="00B7599B"/>
    <w:rsid w:val="00B75A11"/>
    <w:rsid w:val="00B7674F"/>
    <w:rsid w:val="00B76896"/>
    <w:rsid w:val="00B76982"/>
    <w:rsid w:val="00B77102"/>
    <w:rsid w:val="00B776D2"/>
    <w:rsid w:val="00B80253"/>
    <w:rsid w:val="00B80674"/>
    <w:rsid w:val="00B81D5A"/>
    <w:rsid w:val="00B828E0"/>
    <w:rsid w:val="00B82DA1"/>
    <w:rsid w:val="00B82F14"/>
    <w:rsid w:val="00B83010"/>
    <w:rsid w:val="00B834E2"/>
    <w:rsid w:val="00B835B1"/>
    <w:rsid w:val="00B836B1"/>
    <w:rsid w:val="00B8466E"/>
    <w:rsid w:val="00B8490B"/>
    <w:rsid w:val="00B854C6"/>
    <w:rsid w:val="00B8550F"/>
    <w:rsid w:val="00B85595"/>
    <w:rsid w:val="00B85676"/>
    <w:rsid w:val="00B857E1"/>
    <w:rsid w:val="00B85940"/>
    <w:rsid w:val="00B85B84"/>
    <w:rsid w:val="00B86795"/>
    <w:rsid w:val="00B86AE0"/>
    <w:rsid w:val="00B870B9"/>
    <w:rsid w:val="00B87272"/>
    <w:rsid w:val="00B87C63"/>
    <w:rsid w:val="00B87CB8"/>
    <w:rsid w:val="00B87F02"/>
    <w:rsid w:val="00B90AD7"/>
    <w:rsid w:val="00B90CE5"/>
    <w:rsid w:val="00B90E91"/>
    <w:rsid w:val="00B916A5"/>
    <w:rsid w:val="00B91C7A"/>
    <w:rsid w:val="00B9208D"/>
    <w:rsid w:val="00B92240"/>
    <w:rsid w:val="00B92DBE"/>
    <w:rsid w:val="00B93630"/>
    <w:rsid w:val="00B93D72"/>
    <w:rsid w:val="00B93E86"/>
    <w:rsid w:val="00B940AE"/>
    <w:rsid w:val="00B945F8"/>
    <w:rsid w:val="00B951AE"/>
    <w:rsid w:val="00B953D0"/>
    <w:rsid w:val="00B956EC"/>
    <w:rsid w:val="00B95C4D"/>
    <w:rsid w:val="00B95D3F"/>
    <w:rsid w:val="00B96124"/>
    <w:rsid w:val="00B961E7"/>
    <w:rsid w:val="00B965DA"/>
    <w:rsid w:val="00B96B26"/>
    <w:rsid w:val="00B97127"/>
    <w:rsid w:val="00B9729D"/>
    <w:rsid w:val="00BA06F1"/>
    <w:rsid w:val="00BA12AD"/>
    <w:rsid w:val="00BA1662"/>
    <w:rsid w:val="00BA1C50"/>
    <w:rsid w:val="00BA24E4"/>
    <w:rsid w:val="00BA2B73"/>
    <w:rsid w:val="00BA3592"/>
    <w:rsid w:val="00BA3593"/>
    <w:rsid w:val="00BA4583"/>
    <w:rsid w:val="00BA50CA"/>
    <w:rsid w:val="00BA524A"/>
    <w:rsid w:val="00BA617D"/>
    <w:rsid w:val="00BA63D2"/>
    <w:rsid w:val="00BA6AD1"/>
    <w:rsid w:val="00BA75B4"/>
    <w:rsid w:val="00BA7633"/>
    <w:rsid w:val="00BA7732"/>
    <w:rsid w:val="00BA780F"/>
    <w:rsid w:val="00BA7F0C"/>
    <w:rsid w:val="00BB077B"/>
    <w:rsid w:val="00BB0B5F"/>
    <w:rsid w:val="00BB121A"/>
    <w:rsid w:val="00BB1734"/>
    <w:rsid w:val="00BB191B"/>
    <w:rsid w:val="00BB1D35"/>
    <w:rsid w:val="00BB1F15"/>
    <w:rsid w:val="00BB1F1A"/>
    <w:rsid w:val="00BB3319"/>
    <w:rsid w:val="00BB3680"/>
    <w:rsid w:val="00BB38AC"/>
    <w:rsid w:val="00BB3CBD"/>
    <w:rsid w:val="00BB3FE4"/>
    <w:rsid w:val="00BB4042"/>
    <w:rsid w:val="00BB43C8"/>
    <w:rsid w:val="00BB462D"/>
    <w:rsid w:val="00BB4AB7"/>
    <w:rsid w:val="00BB4D39"/>
    <w:rsid w:val="00BB578F"/>
    <w:rsid w:val="00BB5AE9"/>
    <w:rsid w:val="00BB5CDB"/>
    <w:rsid w:val="00BB5CDE"/>
    <w:rsid w:val="00BB634C"/>
    <w:rsid w:val="00BB6601"/>
    <w:rsid w:val="00BB70CA"/>
    <w:rsid w:val="00BB72C3"/>
    <w:rsid w:val="00BB73A0"/>
    <w:rsid w:val="00BB753A"/>
    <w:rsid w:val="00BB7A2E"/>
    <w:rsid w:val="00BC0E18"/>
    <w:rsid w:val="00BC0E1D"/>
    <w:rsid w:val="00BC1681"/>
    <w:rsid w:val="00BC1987"/>
    <w:rsid w:val="00BC1CB3"/>
    <w:rsid w:val="00BC2545"/>
    <w:rsid w:val="00BC2D91"/>
    <w:rsid w:val="00BC37C9"/>
    <w:rsid w:val="00BC3A58"/>
    <w:rsid w:val="00BC3EB2"/>
    <w:rsid w:val="00BC3EFD"/>
    <w:rsid w:val="00BC4192"/>
    <w:rsid w:val="00BC4522"/>
    <w:rsid w:val="00BC48F7"/>
    <w:rsid w:val="00BC4CDF"/>
    <w:rsid w:val="00BC5317"/>
    <w:rsid w:val="00BC5752"/>
    <w:rsid w:val="00BC59A4"/>
    <w:rsid w:val="00BC6382"/>
    <w:rsid w:val="00BC6580"/>
    <w:rsid w:val="00BC6A2B"/>
    <w:rsid w:val="00BC6A6F"/>
    <w:rsid w:val="00BC6C1B"/>
    <w:rsid w:val="00BC6F20"/>
    <w:rsid w:val="00BC79C8"/>
    <w:rsid w:val="00BC7CC9"/>
    <w:rsid w:val="00BC7F12"/>
    <w:rsid w:val="00BD0FD2"/>
    <w:rsid w:val="00BD1168"/>
    <w:rsid w:val="00BD14C1"/>
    <w:rsid w:val="00BD1A69"/>
    <w:rsid w:val="00BD1B21"/>
    <w:rsid w:val="00BD1DAE"/>
    <w:rsid w:val="00BD1DB5"/>
    <w:rsid w:val="00BD22CE"/>
    <w:rsid w:val="00BD2E11"/>
    <w:rsid w:val="00BD3748"/>
    <w:rsid w:val="00BD476B"/>
    <w:rsid w:val="00BD4A2A"/>
    <w:rsid w:val="00BD4DE8"/>
    <w:rsid w:val="00BD5279"/>
    <w:rsid w:val="00BD59AD"/>
    <w:rsid w:val="00BD63B8"/>
    <w:rsid w:val="00BD64CB"/>
    <w:rsid w:val="00BD6A1E"/>
    <w:rsid w:val="00BD718F"/>
    <w:rsid w:val="00BD79D7"/>
    <w:rsid w:val="00BD7DAB"/>
    <w:rsid w:val="00BE0256"/>
    <w:rsid w:val="00BE0466"/>
    <w:rsid w:val="00BE0479"/>
    <w:rsid w:val="00BE06DF"/>
    <w:rsid w:val="00BE0E1A"/>
    <w:rsid w:val="00BE1990"/>
    <w:rsid w:val="00BE20CA"/>
    <w:rsid w:val="00BE2562"/>
    <w:rsid w:val="00BE2706"/>
    <w:rsid w:val="00BE305F"/>
    <w:rsid w:val="00BE3865"/>
    <w:rsid w:val="00BE4295"/>
    <w:rsid w:val="00BE46B9"/>
    <w:rsid w:val="00BE4BB4"/>
    <w:rsid w:val="00BE4CF9"/>
    <w:rsid w:val="00BE4F2D"/>
    <w:rsid w:val="00BE4F33"/>
    <w:rsid w:val="00BE50AB"/>
    <w:rsid w:val="00BE529D"/>
    <w:rsid w:val="00BE52A1"/>
    <w:rsid w:val="00BE5635"/>
    <w:rsid w:val="00BE5A39"/>
    <w:rsid w:val="00BE65ED"/>
    <w:rsid w:val="00BE681E"/>
    <w:rsid w:val="00BE68D1"/>
    <w:rsid w:val="00BE712D"/>
    <w:rsid w:val="00BE7365"/>
    <w:rsid w:val="00BE7AC6"/>
    <w:rsid w:val="00BE7CCC"/>
    <w:rsid w:val="00BE7D8A"/>
    <w:rsid w:val="00BF0CED"/>
    <w:rsid w:val="00BF0DE7"/>
    <w:rsid w:val="00BF16B2"/>
    <w:rsid w:val="00BF2777"/>
    <w:rsid w:val="00BF28B4"/>
    <w:rsid w:val="00BF2A40"/>
    <w:rsid w:val="00BF2AB3"/>
    <w:rsid w:val="00BF35D0"/>
    <w:rsid w:val="00BF3648"/>
    <w:rsid w:val="00BF3763"/>
    <w:rsid w:val="00BF392D"/>
    <w:rsid w:val="00BF411A"/>
    <w:rsid w:val="00BF43BC"/>
    <w:rsid w:val="00BF4BFD"/>
    <w:rsid w:val="00BF570F"/>
    <w:rsid w:val="00BF57F5"/>
    <w:rsid w:val="00BF5C05"/>
    <w:rsid w:val="00BF5C59"/>
    <w:rsid w:val="00BF633A"/>
    <w:rsid w:val="00BF6B45"/>
    <w:rsid w:val="00C0065C"/>
    <w:rsid w:val="00C00FB5"/>
    <w:rsid w:val="00C0139F"/>
    <w:rsid w:val="00C01520"/>
    <w:rsid w:val="00C01680"/>
    <w:rsid w:val="00C01C33"/>
    <w:rsid w:val="00C02073"/>
    <w:rsid w:val="00C02199"/>
    <w:rsid w:val="00C022A2"/>
    <w:rsid w:val="00C0284D"/>
    <w:rsid w:val="00C02AF8"/>
    <w:rsid w:val="00C036EF"/>
    <w:rsid w:val="00C03C90"/>
    <w:rsid w:val="00C0467F"/>
    <w:rsid w:val="00C04A8A"/>
    <w:rsid w:val="00C058B5"/>
    <w:rsid w:val="00C058E1"/>
    <w:rsid w:val="00C058E6"/>
    <w:rsid w:val="00C05BDE"/>
    <w:rsid w:val="00C06697"/>
    <w:rsid w:val="00C06A51"/>
    <w:rsid w:val="00C07704"/>
    <w:rsid w:val="00C0786C"/>
    <w:rsid w:val="00C07DD0"/>
    <w:rsid w:val="00C07E12"/>
    <w:rsid w:val="00C07E2F"/>
    <w:rsid w:val="00C07FBE"/>
    <w:rsid w:val="00C103EC"/>
    <w:rsid w:val="00C10CF9"/>
    <w:rsid w:val="00C10D7F"/>
    <w:rsid w:val="00C1142D"/>
    <w:rsid w:val="00C11A45"/>
    <w:rsid w:val="00C11B8D"/>
    <w:rsid w:val="00C11CAA"/>
    <w:rsid w:val="00C120F2"/>
    <w:rsid w:val="00C1272A"/>
    <w:rsid w:val="00C13195"/>
    <w:rsid w:val="00C134AC"/>
    <w:rsid w:val="00C13A84"/>
    <w:rsid w:val="00C13F17"/>
    <w:rsid w:val="00C1433B"/>
    <w:rsid w:val="00C14C59"/>
    <w:rsid w:val="00C15249"/>
    <w:rsid w:val="00C15322"/>
    <w:rsid w:val="00C161EF"/>
    <w:rsid w:val="00C1628A"/>
    <w:rsid w:val="00C162B5"/>
    <w:rsid w:val="00C167A1"/>
    <w:rsid w:val="00C16CF8"/>
    <w:rsid w:val="00C16DAD"/>
    <w:rsid w:val="00C17216"/>
    <w:rsid w:val="00C17735"/>
    <w:rsid w:val="00C205B0"/>
    <w:rsid w:val="00C20790"/>
    <w:rsid w:val="00C20BC0"/>
    <w:rsid w:val="00C20D8B"/>
    <w:rsid w:val="00C20DA6"/>
    <w:rsid w:val="00C214B4"/>
    <w:rsid w:val="00C216EC"/>
    <w:rsid w:val="00C216F6"/>
    <w:rsid w:val="00C21A2E"/>
    <w:rsid w:val="00C22999"/>
    <w:rsid w:val="00C23233"/>
    <w:rsid w:val="00C23281"/>
    <w:rsid w:val="00C23582"/>
    <w:rsid w:val="00C23BF4"/>
    <w:rsid w:val="00C23DAE"/>
    <w:rsid w:val="00C24ABA"/>
    <w:rsid w:val="00C24B8D"/>
    <w:rsid w:val="00C24FB0"/>
    <w:rsid w:val="00C2500E"/>
    <w:rsid w:val="00C25830"/>
    <w:rsid w:val="00C25D87"/>
    <w:rsid w:val="00C266D4"/>
    <w:rsid w:val="00C26C46"/>
    <w:rsid w:val="00C26D83"/>
    <w:rsid w:val="00C2790F"/>
    <w:rsid w:val="00C300E3"/>
    <w:rsid w:val="00C301CC"/>
    <w:rsid w:val="00C30275"/>
    <w:rsid w:val="00C31020"/>
    <w:rsid w:val="00C31EA3"/>
    <w:rsid w:val="00C3229A"/>
    <w:rsid w:val="00C32403"/>
    <w:rsid w:val="00C328F3"/>
    <w:rsid w:val="00C32B97"/>
    <w:rsid w:val="00C32BCB"/>
    <w:rsid w:val="00C32D56"/>
    <w:rsid w:val="00C33247"/>
    <w:rsid w:val="00C33840"/>
    <w:rsid w:val="00C33858"/>
    <w:rsid w:val="00C33AC0"/>
    <w:rsid w:val="00C33DF4"/>
    <w:rsid w:val="00C34127"/>
    <w:rsid w:val="00C34792"/>
    <w:rsid w:val="00C34815"/>
    <w:rsid w:val="00C349C8"/>
    <w:rsid w:val="00C34BD9"/>
    <w:rsid w:val="00C34EA1"/>
    <w:rsid w:val="00C3514D"/>
    <w:rsid w:val="00C35248"/>
    <w:rsid w:val="00C3553A"/>
    <w:rsid w:val="00C35544"/>
    <w:rsid w:val="00C35B38"/>
    <w:rsid w:val="00C3647B"/>
    <w:rsid w:val="00C36757"/>
    <w:rsid w:val="00C36F20"/>
    <w:rsid w:val="00C371A2"/>
    <w:rsid w:val="00C371F6"/>
    <w:rsid w:val="00C37459"/>
    <w:rsid w:val="00C37629"/>
    <w:rsid w:val="00C37D3C"/>
    <w:rsid w:val="00C37E29"/>
    <w:rsid w:val="00C40576"/>
    <w:rsid w:val="00C406E3"/>
    <w:rsid w:val="00C409D5"/>
    <w:rsid w:val="00C409F3"/>
    <w:rsid w:val="00C416F2"/>
    <w:rsid w:val="00C41A26"/>
    <w:rsid w:val="00C41A51"/>
    <w:rsid w:val="00C4270C"/>
    <w:rsid w:val="00C42867"/>
    <w:rsid w:val="00C42923"/>
    <w:rsid w:val="00C43069"/>
    <w:rsid w:val="00C4359D"/>
    <w:rsid w:val="00C43622"/>
    <w:rsid w:val="00C43860"/>
    <w:rsid w:val="00C43DA4"/>
    <w:rsid w:val="00C44171"/>
    <w:rsid w:val="00C445C9"/>
    <w:rsid w:val="00C4461A"/>
    <w:rsid w:val="00C44FD3"/>
    <w:rsid w:val="00C450A8"/>
    <w:rsid w:val="00C45190"/>
    <w:rsid w:val="00C4533C"/>
    <w:rsid w:val="00C45465"/>
    <w:rsid w:val="00C45882"/>
    <w:rsid w:val="00C45AEC"/>
    <w:rsid w:val="00C45C24"/>
    <w:rsid w:val="00C463B1"/>
    <w:rsid w:val="00C478A3"/>
    <w:rsid w:val="00C478AF"/>
    <w:rsid w:val="00C47CBB"/>
    <w:rsid w:val="00C5118B"/>
    <w:rsid w:val="00C5146D"/>
    <w:rsid w:val="00C51E3A"/>
    <w:rsid w:val="00C51FC8"/>
    <w:rsid w:val="00C52025"/>
    <w:rsid w:val="00C522A4"/>
    <w:rsid w:val="00C52F65"/>
    <w:rsid w:val="00C539C1"/>
    <w:rsid w:val="00C539DC"/>
    <w:rsid w:val="00C54289"/>
    <w:rsid w:val="00C5492F"/>
    <w:rsid w:val="00C54E0E"/>
    <w:rsid w:val="00C54E92"/>
    <w:rsid w:val="00C54EA8"/>
    <w:rsid w:val="00C5648F"/>
    <w:rsid w:val="00C566DE"/>
    <w:rsid w:val="00C56764"/>
    <w:rsid w:val="00C5730F"/>
    <w:rsid w:val="00C57690"/>
    <w:rsid w:val="00C576DA"/>
    <w:rsid w:val="00C616E1"/>
    <w:rsid w:val="00C62331"/>
    <w:rsid w:val="00C6279B"/>
    <w:rsid w:val="00C62852"/>
    <w:rsid w:val="00C63096"/>
    <w:rsid w:val="00C63134"/>
    <w:rsid w:val="00C6379C"/>
    <w:rsid w:val="00C63889"/>
    <w:rsid w:val="00C63F29"/>
    <w:rsid w:val="00C64623"/>
    <w:rsid w:val="00C6468F"/>
    <w:rsid w:val="00C646CD"/>
    <w:rsid w:val="00C653BF"/>
    <w:rsid w:val="00C66B8F"/>
    <w:rsid w:val="00C66FC5"/>
    <w:rsid w:val="00C6718D"/>
    <w:rsid w:val="00C673E0"/>
    <w:rsid w:val="00C70393"/>
    <w:rsid w:val="00C70791"/>
    <w:rsid w:val="00C70DD1"/>
    <w:rsid w:val="00C71003"/>
    <w:rsid w:val="00C71506"/>
    <w:rsid w:val="00C7171F"/>
    <w:rsid w:val="00C71761"/>
    <w:rsid w:val="00C71A12"/>
    <w:rsid w:val="00C71E3F"/>
    <w:rsid w:val="00C725A5"/>
    <w:rsid w:val="00C7279E"/>
    <w:rsid w:val="00C73092"/>
    <w:rsid w:val="00C73289"/>
    <w:rsid w:val="00C73A59"/>
    <w:rsid w:val="00C7409E"/>
    <w:rsid w:val="00C75260"/>
    <w:rsid w:val="00C75977"/>
    <w:rsid w:val="00C75A23"/>
    <w:rsid w:val="00C75E7C"/>
    <w:rsid w:val="00C76042"/>
    <w:rsid w:val="00C760B3"/>
    <w:rsid w:val="00C76289"/>
    <w:rsid w:val="00C76961"/>
    <w:rsid w:val="00C76CE2"/>
    <w:rsid w:val="00C77035"/>
    <w:rsid w:val="00C7740C"/>
    <w:rsid w:val="00C77450"/>
    <w:rsid w:val="00C77B54"/>
    <w:rsid w:val="00C77CD6"/>
    <w:rsid w:val="00C77D52"/>
    <w:rsid w:val="00C77EE1"/>
    <w:rsid w:val="00C802DF"/>
    <w:rsid w:val="00C80A31"/>
    <w:rsid w:val="00C80B1E"/>
    <w:rsid w:val="00C80D45"/>
    <w:rsid w:val="00C81498"/>
    <w:rsid w:val="00C81D49"/>
    <w:rsid w:val="00C823EF"/>
    <w:rsid w:val="00C838DD"/>
    <w:rsid w:val="00C83E9D"/>
    <w:rsid w:val="00C845BC"/>
    <w:rsid w:val="00C849DC"/>
    <w:rsid w:val="00C84B29"/>
    <w:rsid w:val="00C84C37"/>
    <w:rsid w:val="00C85133"/>
    <w:rsid w:val="00C85561"/>
    <w:rsid w:val="00C85CDB"/>
    <w:rsid w:val="00C8617A"/>
    <w:rsid w:val="00C86461"/>
    <w:rsid w:val="00C868CE"/>
    <w:rsid w:val="00C86DDE"/>
    <w:rsid w:val="00C873EA"/>
    <w:rsid w:val="00C87F47"/>
    <w:rsid w:val="00C90407"/>
    <w:rsid w:val="00C90F88"/>
    <w:rsid w:val="00C90FEC"/>
    <w:rsid w:val="00C91056"/>
    <w:rsid w:val="00C91DDB"/>
    <w:rsid w:val="00C91E06"/>
    <w:rsid w:val="00C92010"/>
    <w:rsid w:val="00C92145"/>
    <w:rsid w:val="00C92198"/>
    <w:rsid w:val="00C923AF"/>
    <w:rsid w:val="00C92B3A"/>
    <w:rsid w:val="00C92CD2"/>
    <w:rsid w:val="00C93AF2"/>
    <w:rsid w:val="00C93B68"/>
    <w:rsid w:val="00C93E19"/>
    <w:rsid w:val="00C941F4"/>
    <w:rsid w:val="00C944DF"/>
    <w:rsid w:val="00C946A8"/>
    <w:rsid w:val="00C94D55"/>
    <w:rsid w:val="00C95631"/>
    <w:rsid w:val="00C959E7"/>
    <w:rsid w:val="00C95B76"/>
    <w:rsid w:val="00C95E10"/>
    <w:rsid w:val="00C95EC2"/>
    <w:rsid w:val="00C96BBD"/>
    <w:rsid w:val="00C96DEA"/>
    <w:rsid w:val="00C96F63"/>
    <w:rsid w:val="00C96FBE"/>
    <w:rsid w:val="00C971D1"/>
    <w:rsid w:val="00C97871"/>
    <w:rsid w:val="00C97CAD"/>
    <w:rsid w:val="00C97F40"/>
    <w:rsid w:val="00CA031F"/>
    <w:rsid w:val="00CA0B3D"/>
    <w:rsid w:val="00CA12DB"/>
    <w:rsid w:val="00CA2F78"/>
    <w:rsid w:val="00CA3084"/>
    <w:rsid w:val="00CA3866"/>
    <w:rsid w:val="00CA38D7"/>
    <w:rsid w:val="00CA422E"/>
    <w:rsid w:val="00CA4BA8"/>
    <w:rsid w:val="00CA52FB"/>
    <w:rsid w:val="00CA5543"/>
    <w:rsid w:val="00CA5878"/>
    <w:rsid w:val="00CA6074"/>
    <w:rsid w:val="00CA6163"/>
    <w:rsid w:val="00CA6193"/>
    <w:rsid w:val="00CA6215"/>
    <w:rsid w:val="00CA64EA"/>
    <w:rsid w:val="00CA6519"/>
    <w:rsid w:val="00CA6984"/>
    <w:rsid w:val="00CA699D"/>
    <w:rsid w:val="00CA6A84"/>
    <w:rsid w:val="00CA6BA5"/>
    <w:rsid w:val="00CA7926"/>
    <w:rsid w:val="00CA79BE"/>
    <w:rsid w:val="00CA7A49"/>
    <w:rsid w:val="00CA7D0E"/>
    <w:rsid w:val="00CB0215"/>
    <w:rsid w:val="00CB0786"/>
    <w:rsid w:val="00CB0A0F"/>
    <w:rsid w:val="00CB0C6D"/>
    <w:rsid w:val="00CB0D3B"/>
    <w:rsid w:val="00CB0F7E"/>
    <w:rsid w:val="00CB1583"/>
    <w:rsid w:val="00CB1B8C"/>
    <w:rsid w:val="00CB23C2"/>
    <w:rsid w:val="00CB2433"/>
    <w:rsid w:val="00CB2440"/>
    <w:rsid w:val="00CB33A7"/>
    <w:rsid w:val="00CB3A0E"/>
    <w:rsid w:val="00CB3C9D"/>
    <w:rsid w:val="00CB42E0"/>
    <w:rsid w:val="00CB47A0"/>
    <w:rsid w:val="00CB4B1B"/>
    <w:rsid w:val="00CB5164"/>
    <w:rsid w:val="00CB53E3"/>
    <w:rsid w:val="00CB55F5"/>
    <w:rsid w:val="00CB5C2D"/>
    <w:rsid w:val="00CB5ECE"/>
    <w:rsid w:val="00CB5F64"/>
    <w:rsid w:val="00CB5F86"/>
    <w:rsid w:val="00CB6254"/>
    <w:rsid w:val="00CB625F"/>
    <w:rsid w:val="00CB6372"/>
    <w:rsid w:val="00CB639E"/>
    <w:rsid w:val="00CB7BF6"/>
    <w:rsid w:val="00CB7F55"/>
    <w:rsid w:val="00CC0C53"/>
    <w:rsid w:val="00CC0CF3"/>
    <w:rsid w:val="00CC0F0E"/>
    <w:rsid w:val="00CC0FD3"/>
    <w:rsid w:val="00CC11B2"/>
    <w:rsid w:val="00CC124F"/>
    <w:rsid w:val="00CC13BE"/>
    <w:rsid w:val="00CC14E4"/>
    <w:rsid w:val="00CC1996"/>
    <w:rsid w:val="00CC1F35"/>
    <w:rsid w:val="00CC23F0"/>
    <w:rsid w:val="00CC2414"/>
    <w:rsid w:val="00CC2663"/>
    <w:rsid w:val="00CC2793"/>
    <w:rsid w:val="00CC2B60"/>
    <w:rsid w:val="00CC2ECD"/>
    <w:rsid w:val="00CC30A5"/>
    <w:rsid w:val="00CC4209"/>
    <w:rsid w:val="00CC4452"/>
    <w:rsid w:val="00CC5A16"/>
    <w:rsid w:val="00CC5A18"/>
    <w:rsid w:val="00CC5BB2"/>
    <w:rsid w:val="00CC6472"/>
    <w:rsid w:val="00CC6479"/>
    <w:rsid w:val="00CC675E"/>
    <w:rsid w:val="00CC6A73"/>
    <w:rsid w:val="00CC7EEA"/>
    <w:rsid w:val="00CD00D0"/>
    <w:rsid w:val="00CD00F7"/>
    <w:rsid w:val="00CD07DA"/>
    <w:rsid w:val="00CD07F6"/>
    <w:rsid w:val="00CD0921"/>
    <w:rsid w:val="00CD0F44"/>
    <w:rsid w:val="00CD0F56"/>
    <w:rsid w:val="00CD1872"/>
    <w:rsid w:val="00CD1D85"/>
    <w:rsid w:val="00CD2ACA"/>
    <w:rsid w:val="00CD2D5C"/>
    <w:rsid w:val="00CD3032"/>
    <w:rsid w:val="00CD318E"/>
    <w:rsid w:val="00CD436C"/>
    <w:rsid w:val="00CD536B"/>
    <w:rsid w:val="00CD5442"/>
    <w:rsid w:val="00CD5F22"/>
    <w:rsid w:val="00CD5FC4"/>
    <w:rsid w:val="00CD6028"/>
    <w:rsid w:val="00CD63FD"/>
    <w:rsid w:val="00CD69A4"/>
    <w:rsid w:val="00CD7135"/>
    <w:rsid w:val="00CD77A6"/>
    <w:rsid w:val="00CD7B75"/>
    <w:rsid w:val="00CD7FED"/>
    <w:rsid w:val="00CE00FA"/>
    <w:rsid w:val="00CE06D6"/>
    <w:rsid w:val="00CE0732"/>
    <w:rsid w:val="00CE0B1B"/>
    <w:rsid w:val="00CE1168"/>
    <w:rsid w:val="00CE11F8"/>
    <w:rsid w:val="00CE13B2"/>
    <w:rsid w:val="00CE1B3D"/>
    <w:rsid w:val="00CE1F70"/>
    <w:rsid w:val="00CE207B"/>
    <w:rsid w:val="00CE257E"/>
    <w:rsid w:val="00CE2642"/>
    <w:rsid w:val="00CE2678"/>
    <w:rsid w:val="00CE279A"/>
    <w:rsid w:val="00CE2856"/>
    <w:rsid w:val="00CE2923"/>
    <w:rsid w:val="00CE31D6"/>
    <w:rsid w:val="00CE3328"/>
    <w:rsid w:val="00CE3637"/>
    <w:rsid w:val="00CE377B"/>
    <w:rsid w:val="00CE3835"/>
    <w:rsid w:val="00CE3B18"/>
    <w:rsid w:val="00CE3CD1"/>
    <w:rsid w:val="00CE3D03"/>
    <w:rsid w:val="00CE420C"/>
    <w:rsid w:val="00CE468A"/>
    <w:rsid w:val="00CE4CAB"/>
    <w:rsid w:val="00CE4D21"/>
    <w:rsid w:val="00CE523F"/>
    <w:rsid w:val="00CE57B3"/>
    <w:rsid w:val="00CE59B6"/>
    <w:rsid w:val="00CE6781"/>
    <w:rsid w:val="00CE695A"/>
    <w:rsid w:val="00CE6FC5"/>
    <w:rsid w:val="00CE76CC"/>
    <w:rsid w:val="00CF0866"/>
    <w:rsid w:val="00CF091C"/>
    <w:rsid w:val="00CF0956"/>
    <w:rsid w:val="00CF1091"/>
    <w:rsid w:val="00CF220C"/>
    <w:rsid w:val="00CF2CC5"/>
    <w:rsid w:val="00CF37CD"/>
    <w:rsid w:val="00CF39D3"/>
    <w:rsid w:val="00CF403E"/>
    <w:rsid w:val="00CF413D"/>
    <w:rsid w:val="00CF4192"/>
    <w:rsid w:val="00CF480A"/>
    <w:rsid w:val="00CF5700"/>
    <w:rsid w:val="00CF5899"/>
    <w:rsid w:val="00CF5B2D"/>
    <w:rsid w:val="00CF618C"/>
    <w:rsid w:val="00CF6209"/>
    <w:rsid w:val="00CF63D5"/>
    <w:rsid w:val="00CF65E3"/>
    <w:rsid w:val="00CF66FD"/>
    <w:rsid w:val="00CF6A2D"/>
    <w:rsid w:val="00CF6A2F"/>
    <w:rsid w:val="00CF6A9D"/>
    <w:rsid w:val="00CF6B90"/>
    <w:rsid w:val="00CF71B8"/>
    <w:rsid w:val="00CF7291"/>
    <w:rsid w:val="00CF75D0"/>
    <w:rsid w:val="00CF77F1"/>
    <w:rsid w:val="00CF7985"/>
    <w:rsid w:val="00CF7B22"/>
    <w:rsid w:val="00D007EB"/>
    <w:rsid w:val="00D0081B"/>
    <w:rsid w:val="00D00AF4"/>
    <w:rsid w:val="00D01028"/>
    <w:rsid w:val="00D01EA9"/>
    <w:rsid w:val="00D020B0"/>
    <w:rsid w:val="00D02DC6"/>
    <w:rsid w:val="00D0335E"/>
    <w:rsid w:val="00D03AD5"/>
    <w:rsid w:val="00D03F38"/>
    <w:rsid w:val="00D04965"/>
    <w:rsid w:val="00D04BF9"/>
    <w:rsid w:val="00D04CE0"/>
    <w:rsid w:val="00D0528E"/>
    <w:rsid w:val="00D0553A"/>
    <w:rsid w:val="00D05798"/>
    <w:rsid w:val="00D05C70"/>
    <w:rsid w:val="00D06852"/>
    <w:rsid w:val="00D06901"/>
    <w:rsid w:val="00D06A85"/>
    <w:rsid w:val="00D07467"/>
    <w:rsid w:val="00D07B7A"/>
    <w:rsid w:val="00D1020A"/>
    <w:rsid w:val="00D10C64"/>
    <w:rsid w:val="00D110A3"/>
    <w:rsid w:val="00D11651"/>
    <w:rsid w:val="00D11813"/>
    <w:rsid w:val="00D1185B"/>
    <w:rsid w:val="00D11CBF"/>
    <w:rsid w:val="00D12888"/>
    <w:rsid w:val="00D12BD1"/>
    <w:rsid w:val="00D12EFF"/>
    <w:rsid w:val="00D12F18"/>
    <w:rsid w:val="00D134A6"/>
    <w:rsid w:val="00D134A9"/>
    <w:rsid w:val="00D13ABD"/>
    <w:rsid w:val="00D13B18"/>
    <w:rsid w:val="00D13F80"/>
    <w:rsid w:val="00D141C9"/>
    <w:rsid w:val="00D14292"/>
    <w:rsid w:val="00D14330"/>
    <w:rsid w:val="00D148B3"/>
    <w:rsid w:val="00D14A7C"/>
    <w:rsid w:val="00D150AC"/>
    <w:rsid w:val="00D151D5"/>
    <w:rsid w:val="00D15846"/>
    <w:rsid w:val="00D159FB"/>
    <w:rsid w:val="00D15DB7"/>
    <w:rsid w:val="00D15E69"/>
    <w:rsid w:val="00D168F1"/>
    <w:rsid w:val="00D169F3"/>
    <w:rsid w:val="00D16A7D"/>
    <w:rsid w:val="00D1762F"/>
    <w:rsid w:val="00D17844"/>
    <w:rsid w:val="00D20115"/>
    <w:rsid w:val="00D20547"/>
    <w:rsid w:val="00D20CDE"/>
    <w:rsid w:val="00D211E1"/>
    <w:rsid w:val="00D21203"/>
    <w:rsid w:val="00D21715"/>
    <w:rsid w:val="00D21BFF"/>
    <w:rsid w:val="00D2262E"/>
    <w:rsid w:val="00D22D80"/>
    <w:rsid w:val="00D2305A"/>
    <w:rsid w:val="00D23709"/>
    <w:rsid w:val="00D23C60"/>
    <w:rsid w:val="00D23DC6"/>
    <w:rsid w:val="00D2423D"/>
    <w:rsid w:val="00D24450"/>
    <w:rsid w:val="00D247E1"/>
    <w:rsid w:val="00D24C82"/>
    <w:rsid w:val="00D25463"/>
    <w:rsid w:val="00D25DAD"/>
    <w:rsid w:val="00D25F54"/>
    <w:rsid w:val="00D2615A"/>
    <w:rsid w:val="00D26A41"/>
    <w:rsid w:val="00D26B23"/>
    <w:rsid w:val="00D26C13"/>
    <w:rsid w:val="00D26C42"/>
    <w:rsid w:val="00D26E44"/>
    <w:rsid w:val="00D27DF5"/>
    <w:rsid w:val="00D301CC"/>
    <w:rsid w:val="00D3039E"/>
    <w:rsid w:val="00D30864"/>
    <w:rsid w:val="00D30973"/>
    <w:rsid w:val="00D31313"/>
    <w:rsid w:val="00D3194E"/>
    <w:rsid w:val="00D3200B"/>
    <w:rsid w:val="00D324DA"/>
    <w:rsid w:val="00D3391E"/>
    <w:rsid w:val="00D33A8A"/>
    <w:rsid w:val="00D34232"/>
    <w:rsid w:val="00D34327"/>
    <w:rsid w:val="00D3472D"/>
    <w:rsid w:val="00D348B8"/>
    <w:rsid w:val="00D34965"/>
    <w:rsid w:val="00D34AF4"/>
    <w:rsid w:val="00D351C7"/>
    <w:rsid w:val="00D354C1"/>
    <w:rsid w:val="00D356E2"/>
    <w:rsid w:val="00D35953"/>
    <w:rsid w:val="00D35C2C"/>
    <w:rsid w:val="00D35F39"/>
    <w:rsid w:val="00D35FD8"/>
    <w:rsid w:val="00D36319"/>
    <w:rsid w:val="00D36985"/>
    <w:rsid w:val="00D36B01"/>
    <w:rsid w:val="00D370EB"/>
    <w:rsid w:val="00D37CF0"/>
    <w:rsid w:val="00D37EE3"/>
    <w:rsid w:val="00D4042B"/>
    <w:rsid w:val="00D40629"/>
    <w:rsid w:val="00D40EA3"/>
    <w:rsid w:val="00D4109E"/>
    <w:rsid w:val="00D414BB"/>
    <w:rsid w:val="00D414CF"/>
    <w:rsid w:val="00D415D8"/>
    <w:rsid w:val="00D416E2"/>
    <w:rsid w:val="00D41B60"/>
    <w:rsid w:val="00D41C7B"/>
    <w:rsid w:val="00D420D6"/>
    <w:rsid w:val="00D42BCC"/>
    <w:rsid w:val="00D43449"/>
    <w:rsid w:val="00D436DF"/>
    <w:rsid w:val="00D444C3"/>
    <w:rsid w:val="00D457C7"/>
    <w:rsid w:val="00D45980"/>
    <w:rsid w:val="00D45CE5"/>
    <w:rsid w:val="00D46832"/>
    <w:rsid w:val="00D469EF"/>
    <w:rsid w:val="00D479D4"/>
    <w:rsid w:val="00D50705"/>
    <w:rsid w:val="00D50B22"/>
    <w:rsid w:val="00D515CA"/>
    <w:rsid w:val="00D51AED"/>
    <w:rsid w:val="00D5240F"/>
    <w:rsid w:val="00D5242C"/>
    <w:rsid w:val="00D52DE4"/>
    <w:rsid w:val="00D52E3A"/>
    <w:rsid w:val="00D532C0"/>
    <w:rsid w:val="00D534BC"/>
    <w:rsid w:val="00D538CA"/>
    <w:rsid w:val="00D53946"/>
    <w:rsid w:val="00D53A9E"/>
    <w:rsid w:val="00D53DF9"/>
    <w:rsid w:val="00D53E50"/>
    <w:rsid w:val="00D53F25"/>
    <w:rsid w:val="00D54120"/>
    <w:rsid w:val="00D54585"/>
    <w:rsid w:val="00D545D9"/>
    <w:rsid w:val="00D54C56"/>
    <w:rsid w:val="00D54D02"/>
    <w:rsid w:val="00D54E69"/>
    <w:rsid w:val="00D5522A"/>
    <w:rsid w:val="00D55A51"/>
    <w:rsid w:val="00D55BF1"/>
    <w:rsid w:val="00D55C37"/>
    <w:rsid w:val="00D569CC"/>
    <w:rsid w:val="00D571CB"/>
    <w:rsid w:val="00D57EFF"/>
    <w:rsid w:val="00D57FD1"/>
    <w:rsid w:val="00D60237"/>
    <w:rsid w:val="00D60423"/>
    <w:rsid w:val="00D60711"/>
    <w:rsid w:val="00D6099B"/>
    <w:rsid w:val="00D60C0E"/>
    <w:rsid w:val="00D6148F"/>
    <w:rsid w:val="00D616D2"/>
    <w:rsid w:val="00D6183A"/>
    <w:rsid w:val="00D6223D"/>
    <w:rsid w:val="00D63954"/>
    <w:rsid w:val="00D63998"/>
    <w:rsid w:val="00D63A1B"/>
    <w:rsid w:val="00D641C7"/>
    <w:rsid w:val="00D64810"/>
    <w:rsid w:val="00D64962"/>
    <w:rsid w:val="00D64B20"/>
    <w:rsid w:val="00D64C9A"/>
    <w:rsid w:val="00D654D5"/>
    <w:rsid w:val="00D658A3"/>
    <w:rsid w:val="00D6640E"/>
    <w:rsid w:val="00D66C79"/>
    <w:rsid w:val="00D6777D"/>
    <w:rsid w:val="00D67F27"/>
    <w:rsid w:val="00D700D9"/>
    <w:rsid w:val="00D70997"/>
    <w:rsid w:val="00D70EBA"/>
    <w:rsid w:val="00D70FD5"/>
    <w:rsid w:val="00D71378"/>
    <w:rsid w:val="00D71445"/>
    <w:rsid w:val="00D71E82"/>
    <w:rsid w:val="00D723A3"/>
    <w:rsid w:val="00D7274A"/>
    <w:rsid w:val="00D727F0"/>
    <w:rsid w:val="00D729A6"/>
    <w:rsid w:val="00D72B3E"/>
    <w:rsid w:val="00D72B91"/>
    <w:rsid w:val="00D7381A"/>
    <w:rsid w:val="00D73C98"/>
    <w:rsid w:val="00D744AE"/>
    <w:rsid w:val="00D745C9"/>
    <w:rsid w:val="00D75996"/>
    <w:rsid w:val="00D759BD"/>
    <w:rsid w:val="00D76674"/>
    <w:rsid w:val="00D767D7"/>
    <w:rsid w:val="00D76911"/>
    <w:rsid w:val="00D77048"/>
    <w:rsid w:val="00D7734F"/>
    <w:rsid w:val="00D80AEB"/>
    <w:rsid w:val="00D81C95"/>
    <w:rsid w:val="00D81D0C"/>
    <w:rsid w:val="00D82B0F"/>
    <w:rsid w:val="00D84290"/>
    <w:rsid w:val="00D8490C"/>
    <w:rsid w:val="00D84D4C"/>
    <w:rsid w:val="00D8526E"/>
    <w:rsid w:val="00D85850"/>
    <w:rsid w:val="00D85912"/>
    <w:rsid w:val="00D8615C"/>
    <w:rsid w:val="00D862EF"/>
    <w:rsid w:val="00D86A9F"/>
    <w:rsid w:val="00D86E3B"/>
    <w:rsid w:val="00D879A1"/>
    <w:rsid w:val="00D87EE8"/>
    <w:rsid w:val="00D87F44"/>
    <w:rsid w:val="00D90160"/>
    <w:rsid w:val="00D9023C"/>
    <w:rsid w:val="00D909C7"/>
    <w:rsid w:val="00D91222"/>
    <w:rsid w:val="00D9194F"/>
    <w:rsid w:val="00D91E34"/>
    <w:rsid w:val="00D920E5"/>
    <w:rsid w:val="00D92258"/>
    <w:rsid w:val="00D92FE6"/>
    <w:rsid w:val="00D933B6"/>
    <w:rsid w:val="00D93826"/>
    <w:rsid w:val="00D938A5"/>
    <w:rsid w:val="00D939D2"/>
    <w:rsid w:val="00D93A4A"/>
    <w:rsid w:val="00D93C2C"/>
    <w:rsid w:val="00D93D43"/>
    <w:rsid w:val="00D9421B"/>
    <w:rsid w:val="00D944E3"/>
    <w:rsid w:val="00D951CA"/>
    <w:rsid w:val="00D95554"/>
    <w:rsid w:val="00D95CA4"/>
    <w:rsid w:val="00D95EE9"/>
    <w:rsid w:val="00D96426"/>
    <w:rsid w:val="00D96644"/>
    <w:rsid w:val="00D96B87"/>
    <w:rsid w:val="00D96D53"/>
    <w:rsid w:val="00D96FF1"/>
    <w:rsid w:val="00D97286"/>
    <w:rsid w:val="00D97430"/>
    <w:rsid w:val="00D975DF"/>
    <w:rsid w:val="00D977EF"/>
    <w:rsid w:val="00D97B7B"/>
    <w:rsid w:val="00D97CCF"/>
    <w:rsid w:val="00D97E65"/>
    <w:rsid w:val="00DA0C9E"/>
    <w:rsid w:val="00DA0F98"/>
    <w:rsid w:val="00DA12DE"/>
    <w:rsid w:val="00DA1D2B"/>
    <w:rsid w:val="00DA1ECE"/>
    <w:rsid w:val="00DA28DE"/>
    <w:rsid w:val="00DA299F"/>
    <w:rsid w:val="00DA2B2F"/>
    <w:rsid w:val="00DA302D"/>
    <w:rsid w:val="00DA36B9"/>
    <w:rsid w:val="00DA391F"/>
    <w:rsid w:val="00DA3DE8"/>
    <w:rsid w:val="00DA3E05"/>
    <w:rsid w:val="00DA4117"/>
    <w:rsid w:val="00DA4838"/>
    <w:rsid w:val="00DA4EB9"/>
    <w:rsid w:val="00DA53EC"/>
    <w:rsid w:val="00DA5EEE"/>
    <w:rsid w:val="00DA62E7"/>
    <w:rsid w:val="00DA6C27"/>
    <w:rsid w:val="00DA6CA6"/>
    <w:rsid w:val="00DA733F"/>
    <w:rsid w:val="00DA74C1"/>
    <w:rsid w:val="00DA759E"/>
    <w:rsid w:val="00DA7F20"/>
    <w:rsid w:val="00DB0061"/>
    <w:rsid w:val="00DB0E18"/>
    <w:rsid w:val="00DB1001"/>
    <w:rsid w:val="00DB1543"/>
    <w:rsid w:val="00DB1962"/>
    <w:rsid w:val="00DB1B00"/>
    <w:rsid w:val="00DB21A8"/>
    <w:rsid w:val="00DB2636"/>
    <w:rsid w:val="00DB2B8E"/>
    <w:rsid w:val="00DB2C3E"/>
    <w:rsid w:val="00DB34F8"/>
    <w:rsid w:val="00DB3C4D"/>
    <w:rsid w:val="00DB3D22"/>
    <w:rsid w:val="00DB4055"/>
    <w:rsid w:val="00DB436C"/>
    <w:rsid w:val="00DB4CEF"/>
    <w:rsid w:val="00DB4D96"/>
    <w:rsid w:val="00DB5698"/>
    <w:rsid w:val="00DB56E0"/>
    <w:rsid w:val="00DB5AB7"/>
    <w:rsid w:val="00DB5D4C"/>
    <w:rsid w:val="00DB688F"/>
    <w:rsid w:val="00DB6CA4"/>
    <w:rsid w:val="00DB77C1"/>
    <w:rsid w:val="00DB7C62"/>
    <w:rsid w:val="00DC002F"/>
    <w:rsid w:val="00DC0799"/>
    <w:rsid w:val="00DC08AF"/>
    <w:rsid w:val="00DC0B95"/>
    <w:rsid w:val="00DC1401"/>
    <w:rsid w:val="00DC19B8"/>
    <w:rsid w:val="00DC1FAB"/>
    <w:rsid w:val="00DC283D"/>
    <w:rsid w:val="00DC2A9D"/>
    <w:rsid w:val="00DC2D83"/>
    <w:rsid w:val="00DC3473"/>
    <w:rsid w:val="00DC3EF8"/>
    <w:rsid w:val="00DC40E2"/>
    <w:rsid w:val="00DC4637"/>
    <w:rsid w:val="00DC66E1"/>
    <w:rsid w:val="00DC69F7"/>
    <w:rsid w:val="00DC6B35"/>
    <w:rsid w:val="00DC706C"/>
    <w:rsid w:val="00DC7928"/>
    <w:rsid w:val="00DD0818"/>
    <w:rsid w:val="00DD0C38"/>
    <w:rsid w:val="00DD0C8B"/>
    <w:rsid w:val="00DD1335"/>
    <w:rsid w:val="00DD1764"/>
    <w:rsid w:val="00DD2512"/>
    <w:rsid w:val="00DD25DB"/>
    <w:rsid w:val="00DD25E7"/>
    <w:rsid w:val="00DD3349"/>
    <w:rsid w:val="00DD3D95"/>
    <w:rsid w:val="00DD4595"/>
    <w:rsid w:val="00DD4FB4"/>
    <w:rsid w:val="00DD52D8"/>
    <w:rsid w:val="00DD58A1"/>
    <w:rsid w:val="00DD599F"/>
    <w:rsid w:val="00DD5B14"/>
    <w:rsid w:val="00DD5E6D"/>
    <w:rsid w:val="00DD5FF6"/>
    <w:rsid w:val="00DD60EE"/>
    <w:rsid w:val="00DD6173"/>
    <w:rsid w:val="00DD62C5"/>
    <w:rsid w:val="00DD6341"/>
    <w:rsid w:val="00DD6B2E"/>
    <w:rsid w:val="00DD6CE7"/>
    <w:rsid w:val="00DD6EBA"/>
    <w:rsid w:val="00DD72A4"/>
    <w:rsid w:val="00DD7417"/>
    <w:rsid w:val="00DD7501"/>
    <w:rsid w:val="00DE10C9"/>
    <w:rsid w:val="00DE1115"/>
    <w:rsid w:val="00DE111B"/>
    <w:rsid w:val="00DE2D66"/>
    <w:rsid w:val="00DE2DB4"/>
    <w:rsid w:val="00DE2F71"/>
    <w:rsid w:val="00DE31DB"/>
    <w:rsid w:val="00DE32A8"/>
    <w:rsid w:val="00DE3398"/>
    <w:rsid w:val="00DE3501"/>
    <w:rsid w:val="00DE3624"/>
    <w:rsid w:val="00DE36BD"/>
    <w:rsid w:val="00DE443F"/>
    <w:rsid w:val="00DE47FC"/>
    <w:rsid w:val="00DE559A"/>
    <w:rsid w:val="00DE59DC"/>
    <w:rsid w:val="00DE5A01"/>
    <w:rsid w:val="00DE659A"/>
    <w:rsid w:val="00DE67D9"/>
    <w:rsid w:val="00DE6A3F"/>
    <w:rsid w:val="00DE6BA0"/>
    <w:rsid w:val="00DE6C4A"/>
    <w:rsid w:val="00DE7F66"/>
    <w:rsid w:val="00DF006C"/>
    <w:rsid w:val="00DF033B"/>
    <w:rsid w:val="00DF0A2D"/>
    <w:rsid w:val="00DF0A83"/>
    <w:rsid w:val="00DF0FDE"/>
    <w:rsid w:val="00DF10BB"/>
    <w:rsid w:val="00DF1627"/>
    <w:rsid w:val="00DF1848"/>
    <w:rsid w:val="00DF1C35"/>
    <w:rsid w:val="00DF1DC9"/>
    <w:rsid w:val="00DF2316"/>
    <w:rsid w:val="00DF27AB"/>
    <w:rsid w:val="00DF2E9E"/>
    <w:rsid w:val="00DF2EA6"/>
    <w:rsid w:val="00DF303C"/>
    <w:rsid w:val="00DF3052"/>
    <w:rsid w:val="00DF32CD"/>
    <w:rsid w:val="00DF330F"/>
    <w:rsid w:val="00DF37B1"/>
    <w:rsid w:val="00DF3CB5"/>
    <w:rsid w:val="00DF4837"/>
    <w:rsid w:val="00DF5219"/>
    <w:rsid w:val="00DF54F9"/>
    <w:rsid w:val="00DF56B3"/>
    <w:rsid w:val="00DF57EE"/>
    <w:rsid w:val="00DF5F40"/>
    <w:rsid w:val="00DF6BE8"/>
    <w:rsid w:val="00DF6D24"/>
    <w:rsid w:val="00DF76B3"/>
    <w:rsid w:val="00DF77D0"/>
    <w:rsid w:val="00DF7CA2"/>
    <w:rsid w:val="00E002C9"/>
    <w:rsid w:val="00E00437"/>
    <w:rsid w:val="00E00EB7"/>
    <w:rsid w:val="00E011DE"/>
    <w:rsid w:val="00E0143A"/>
    <w:rsid w:val="00E017BC"/>
    <w:rsid w:val="00E01DED"/>
    <w:rsid w:val="00E024F6"/>
    <w:rsid w:val="00E034D1"/>
    <w:rsid w:val="00E03E1C"/>
    <w:rsid w:val="00E041EE"/>
    <w:rsid w:val="00E05123"/>
    <w:rsid w:val="00E05FF9"/>
    <w:rsid w:val="00E06222"/>
    <w:rsid w:val="00E066E0"/>
    <w:rsid w:val="00E069F7"/>
    <w:rsid w:val="00E06C7C"/>
    <w:rsid w:val="00E06E3A"/>
    <w:rsid w:val="00E07E4F"/>
    <w:rsid w:val="00E1057D"/>
    <w:rsid w:val="00E106AF"/>
    <w:rsid w:val="00E107E2"/>
    <w:rsid w:val="00E10EAA"/>
    <w:rsid w:val="00E11BE7"/>
    <w:rsid w:val="00E121C8"/>
    <w:rsid w:val="00E12874"/>
    <w:rsid w:val="00E12D4B"/>
    <w:rsid w:val="00E14E7A"/>
    <w:rsid w:val="00E14FF5"/>
    <w:rsid w:val="00E15017"/>
    <w:rsid w:val="00E15A93"/>
    <w:rsid w:val="00E16359"/>
    <w:rsid w:val="00E1658E"/>
    <w:rsid w:val="00E16733"/>
    <w:rsid w:val="00E16C7D"/>
    <w:rsid w:val="00E16EEE"/>
    <w:rsid w:val="00E1709C"/>
    <w:rsid w:val="00E172DB"/>
    <w:rsid w:val="00E17318"/>
    <w:rsid w:val="00E1743E"/>
    <w:rsid w:val="00E200F4"/>
    <w:rsid w:val="00E20376"/>
    <w:rsid w:val="00E20964"/>
    <w:rsid w:val="00E20C86"/>
    <w:rsid w:val="00E21086"/>
    <w:rsid w:val="00E215F0"/>
    <w:rsid w:val="00E21937"/>
    <w:rsid w:val="00E21F1E"/>
    <w:rsid w:val="00E22890"/>
    <w:rsid w:val="00E22FAF"/>
    <w:rsid w:val="00E230A2"/>
    <w:rsid w:val="00E23C57"/>
    <w:rsid w:val="00E23C60"/>
    <w:rsid w:val="00E24053"/>
    <w:rsid w:val="00E24319"/>
    <w:rsid w:val="00E24519"/>
    <w:rsid w:val="00E2459D"/>
    <w:rsid w:val="00E24EF7"/>
    <w:rsid w:val="00E2523C"/>
    <w:rsid w:val="00E253B6"/>
    <w:rsid w:val="00E25430"/>
    <w:rsid w:val="00E25A6F"/>
    <w:rsid w:val="00E25EC8"/>
    <w:rsid w:val="00E26187"/>
    <w:rsid w:val="00E268C8"/>
    <w:rsid w:val="00E26947"/>
    <w:rsid w:val="00E26B4E"/>
    <w:rsid w:val="00E26C01"/>
    <w:rsid w:val="00E2716F"/>
    <w:rsid w:val="00E30550"/>
    <w:rsid w:val="00E306A6"/>
    <w:rsid w:val="00E3087A"/>
    <w:rsid w:val="00E308B2"/>
    <w:rsid w:val="00E30AF3"/>
    <w:rsid w:val="00E31B1E"/>
    <w:rsid w:val="00E3258F"/>
    <w:rsid w:val="00E330E0"/>
    <w:rsid w:val="00E33111"/>
    <w:rsid w:val="00E33C43"/>
    <w:rsid w:val="00E347DF"/>
    <w:rsid w:val="00E356A2"/>
    <w:rsid w:val="00E35ADC"/>
    <w:rsid w:val="00E35D42"/>
    <w:rsid w:val="00E35F19"/>
    <w:rsid w:val="00E3686A"/>
    <w:rsid w:val="00E3702F"/>
    <w:rsid w:val="00E37A48"/>
    <w:rsid w:val="00E4042B"/>
    <w:rsid w:val="00E404BE"/>
    <w:rsid w:val="00E4119C"/>
    <w:rsid w:val="00E4148D"/>
    <w:rsid w:val="00E4228C"/>
    <w:rsid w:val="00E42467"/>
    <w:rsid w:val="00E4250C"/>
    <w:rsid w:val="00E4257B"/>
    <w:rsid w:val="00E42A07"/>
    <w:rsid w:val="00E42E8F"/>
    <w:rsid w:val="00E42E9A"/>
    <w:rsid w:val="00E42F36"/>
    <w:rsid w:val="00E431F6"/>
    <w:rsid w:val="00E43C24"/>
    <w:rsid w:val="00E43D2B"/>
    <w:rsid w:val="00E43E84"/>
    <w:rsid w:val="00E44707"/>
    <w:rsid w:val="00E44A23"/>
    <w:rsid w:val="00E44EA1"/>
    <w:rsid w:val="00E44FB6"/>
    <w:rsid w:val="00E455A3"/>
    <w:rsid w:val="00E45A9D"/>
    <w:rsid w:val="00E45BF3"/>
    <w:rsid w:val="00E45CAE"/>
    <w:rsid w:val="00E46B84"/>
    <w:rsid w:val="00E47105"/>
    <w:rsid w:val="00E47548"/>
    <w:rsid w:val="00E477A4"/>
    <w:rsid w:val="00E477EF"/>
    <w:rsid w:val="00E47A15"/>
    <w:rsid w:val="00E50618"/>
    <w:rsid w:val="00E509AE"/>
    <w:rsid w:val="00E50B83"/>
    <w:rsid w:val="00E50F95"/>
    <w:rsid w:val="00E51105"/>
    <w:rsid w:val="00E5143E"/>
    <w:rsid w:val="00E51B91"/>
    <w:rsid w:val="00E5285C"/>
    <w:rsid w:val="00E53114"/>
    <w:rsid w:val="00E5325F"/>
    <w:rsid w:val="00E53423"/>
    <w:rsid w:val="00E53453"/>
    <w:rsid w:val="00E53517"/>
    <w:rsid w:val="00E53678"/>
    <w:rsid w:val="00E53746"/>
    <w:rsid w:val="00E53F10"/>
    <w:rsid w:val="00E540A4"/>
    <w:rsid w:val="00E5444F"/>
    <w:rsid w:val="00E54A6B"/>
    <w:rsid w:val="00E54BA4"/>
    <w:rsid w:val="00E55149"/>
    <w:rsid w:val="00E55841"/>
    <w:rsid w:val="00E559F1"/>
    <w:rsid w:val="00E55B44"/>
    <w:rsid w:val="00E55B60"/>
    <w:rsid w:val="00E56377"/>
    <w:rsid w:val="00E56A84"/>
    <w:rsid w:val="00E56F6E"/>
    <w:rsid w:val="00E572B9"/>
    <w:rsid w:val="00E57772"/>
    <w:rsid w:val="00E57812"/>
    <w:rsid w:val="00E578A7"/>
    <w:rsid w:val="00E579E9"/>
    <w:rsid w:val="00E57DA7"/>
    <w:rsid w:val="00E60528"/>
    <w:rsid w:val="00E60C02"/>
    <w:rsid w:val="00E60E42"/>
    <w:rsid w:val="00E60F70"/>
    <w:rsid w:val="00E610AC"/>
    <w:rsid w:val="00E61204"/>
    <w:rsid w:val="00E614D3"/>
    <w:rsid w:val="00E61FF1"/>
    <w:rsid w:val="00E6221C"/>
    <w:rsid w:val="00E6227D"/>
    <w:rsid w:val="00E62702"/>
    <w:rsid w:val="00E62754"/>
    <w:rsid w:val="00E62E0B"/>
    <w:rsid w:val="00E63141"/>
    <w:rsid w:val="00E631BF"/>
    <w:rsid w:val="00E63827"/>
    <w:rsid w:val="00E64544"/>
    <w:rsid w:val="00E64D62"/>
    <w:rsid w:val="00E64E78"/>
    <w:rsid w:val="00E65FE4"/>
    <w:rsid w:val="00E66881"/>
    <w:rsid w:val="00E67964"/>
    <w:rsid w:val="00E67972"/>
    <w:rsid w:val="00E67FDB"/>
    <w:rsid w:val="00E7021F"/>
    <w:rsid w:val="00E70B9B"/>
    <w:rsid w:val="00E710F6"/>
    <w:rsid w:val="00E715F4"/>
    <w:rsid w:val="00E71D99"/>
    <w:rsid w:val="00E71E72"/>
    <w:rsid w:val="00E72373"/>
    <w:rsid w:val="00E7258A"/>
    <w:rsid w:val="00E730E2"/>
    <w:rsid w:val="00E7345B"/>
    <w:rsid w:val="00E734B2"/>
    <w:rsid w:val="00E734CF"/>
    <w:rsid w:val="00E7360C"/>
    <w:rsid w:val="00E737E4"/>
    <w:rsid w:val="00E737F7"/>
    <w:rsid w:val="00E73B55"/>
    <w:rsid w:val="00E73C0B"/>
    <w:rsid w:val="00E74679"/>
    <w:rsid w:val="00E75373"/>
    <w:rsid w:val="00E7595A"/>
    <w:rsid w:val="00E759C2"/>
    <w:rsid w:val="00E75C33"/>
    <w:rsid w:val="00E76673"/>
    <w:rsid w:val="00E76677"/>
    <w:rsid w:val="00E766BD"/>
    <w:rsid w:val="00E76717"/>
    <w:rsid w:val="00E769E6"/>
    <w:rsid w:val="00E76E62"/>
    <w:rsid w:val="00E76FA3"/>
    <w:rsid w:val="00E77B9D"/>
    <w:rsid w:val="00E77C74"/>
    <w:rsid w:val="00E80777"/>
    <w:rsid w:val="00E8081C"/>
    <w:rsid w:val="00E80EE6"/>
    <w:rsid w:val="00E81BEA"/>
    <w:rsid w:val="00E82870"/>
    <w:rsid w:val="00E829C7"/>
    <w:rsid w:val="00E82F34"/>
    <w:rsid w:val="00E82F38"/>
    <w:rsid w:val="00E83538"/>
    <w:rsid w:val="00E83571"/>
    <w:rsid w:val="00E835D5"/>
    <w:rsid w:val="00E83C43"/>
    <w:rsid w:val="00E83DA5"/>
    <w:rsid w:val="00E8423C"/>
    <w:rsid w:val="00E849DE"/>
    <w:rsid w:val="00E85664"/>
    <w:rsid w:val="00E86095"/>
    <w:rsid w:val="00E866FF"/>
    <w:rsid w:val="00E86753"/>
    <w:rsid w:val="00E86BA8"/>
    <w:rsid w:val="00E8720C"/>
    <w:rsid w:val="00E8723D"/>
    <w:rsid w:val="00E874F8"/>
    <w:rsid w:val="00E87A52"/>
    <w:rsid w:val="00E87A90"/>
    <w:rsid w:val="00E87CF9"/>
    <w:rsid w:val="00E90C8E"/>
    <w:rsid w:val="00E90DA8"/>
    <w:rsid w:val="00E90E0D"/>
    <w:rsid w:val="00E9175C"/>
    <w:rsid w:val="00E91A96"/>
    <w:rsid w:val="00E91D30"/>
    <w:rsid w:val="00E91F0E"/>
    <w:rsid w:val="00E922F7"/>
    <w:rsid w:val="00E92B86"/>
    <w:rsid w:val="00E93662"/>
    <w:rsid w:val="00E93A2C"/>
    <w:rsid w:val="00E93A7F"/>
    <w:rsid w:val="00E93DA4"/>
    <w:rsid w:val="00E940B8"/>
    <w:rsid w:val="00E94E77"/>
    <w:rsid w:val="00E95420"/>
    <w:rsid w:val="00E95643"/>
    <w:rsid w:val="00E95719"/>
    <w:rsid w:val="00E95974"/>
    <w:rsid w:val="00E95B52"/>
    <w:rsid w:val="00E95B80"/>
    <w:rsid w:val="00E9605A"/>
    <w:rsid w:val="00E96238"/>
    <w:rsid w:val="00E96341"/>
    <w:rsid w:val="00E9662F"/>
    <w:rsid w:val="00E9699A"/>
    <w:rsid w:val="00E96B48"/>
    <w:rsid w:val="00E96D32"/>
    <w:rsid w:val="00EA0298"/>
    <w:rsid w:val="00EA02F1"/>
    <w:rsid w:val="00EA032D"/>
    <w:rsid w:val="00EA0838"/>
    <w:rsid w:val="00EA087E"/>
    <w:rsid w:val="00EA0CA8"/>
    <w:rsid w:val="00EA0E36"/>
    <w:rsid w:val="00EA1436"/>
    <w:rsid w:val="00EA1941"/>
    <w:rsid w:val="00EA1A58"/>
    <w:rsid w:val="00EA1E80"/>
    <w:rsid w:val="00EA3D05"/>
    <w:rsid w:val="00EA3D2F"/>
    <w:rsid w:val="00EA3DCD"/>
    <w:rsid w:val="00EA4240"/>
    <w:rsid w:val="00EA428A"/>
    <w:rsid w:val="00EA439B"/>
    <w:rsid w:val="00EA4EF7"/>
    <w:rsid w:val="00EA50C6"/>
    <w:rsid w:val="00EA55A3"/>
    <w:rsid w:val="00EA5F06"/>
    <w:rsid w:val="00EA6500"/>
    <w:rsid w:val="00EA6B80"/>
    <w:rsid w:val="00EA6EE4"/>
    <w:rsid w:val="00EA7155"/>
    <w:rsid w:val="00EA75A3"/>
    <w:rsid w:val="00EA7B45"/>
    <w:rsid w:val="00EA7CA2"/>
    <w:rsid w:val="00EA7CBC"/>
    <w:rsid w:val="00EB00CC"/>
    <w:rsid w:val="00EB052F"/>
    <w:rsid w:val="00EB0796"/>
    <w:rsid w:val="00EB0C79"/>
    <w:rsid w:val="00EB0E8C"/>
    <w:rsid w:val="00EB0FE9"/>
    <w:rsid w:val="00EB1E79"/>
    <w:rsid w:val="00EB2920"/>
    <w:rsid w:val="00EB2CB7"/>
    <w:rsid w:val="00EB3561"/>
    <w:rsid w:val="00EB3911"/>
    <w:rsid w:val="00EB4C31"/>
    <w:rsid w:val="00EB4D72"/>
    <w:rsid w:val="00EB4FC7"/>
    <w:rsid w:val="00EB5983"/>
    <w:rsid w:val="00EB5A3E"/>
    <w:rsid w:val="00EB5CC6"/>
    <w:rsid w:val="00EB5F3B"/>
    <w:rsid w:val="00EB6370"/>
    <w:rsid w:val="00EB7660"/>
    <w:rsid w:val="00EB7CDA"/>
    <w:rsid w:val="00EB7EB8"/>
    <w:rsid w:val="00EC018A"/>
    <w:rsid w:val="00EC0373"/>
    <w:rsid w:val="00EC0B17"/>
    <w:rsid w:val="00EC1967"/>
    <w:rsid w:val="00EC1A9A"/>
    <w:rsid w:val="00EC1B88"/>
    <w:rsid w:val="00EC1D84"/>
    <w:rsid w:val="00EC26D5"/>
    <w:rsid w:val="00EC2A66"/>
    <w:rsid w:val="00EC2AEC"/>
    <w:rsid w:val="00EC2F61"/>
    <w:rsid w:val="00EC30B5"/>
    <w:rsid w:val="00EC315B"/>
    <w:rsid w:val="00EC32F9"/>
    <w:rsid w:val="00EC380C"/>
    <w:rsid w:val="00EC3D51"/>
    <w:rsid w:val="00EC3D8E"/>
    <w:rsid w:val="00EC4BD1"/>
    <w:rsid w:val="00EC4FC5"/>
    <w:rsid w:val="00EC593C"/>
    <w:rsid w:val="00EC5C98"/>
    <w:rsid w:val="00EC65F8"/>
    <w:rsid w:val="00EC6D08"/>
    <w:rsid w:val="00EC71AF"/>
    <w:rsid w:val="00EC777F"/>
    <w:rsid w:val="00EC7A04"/>
    <w:rsid w:val="00EC7BF9"/>
    <w:rsid w:val="00EC7F31"/>
    <w:rsid w:val="00ED0027"/>
    <w:rsid w:val="00ED021A"/>
    <w:rsid w:val="00ED0330"/>
    <w:rsid w:val="00ED0D59"/>
    <w:rsid w:val="00ED0FB1"/>
    <w:rsid w:val="00ED1207"/>
    <w:rsid w:val="00ED1641"/>
    <w:rsid w:val="00ED1BC0"/>
    <w:rsid w:val="00ED1D9B"/>
    <w:rsid w:val="00ED2081"/>
    <w:rsid w:val="00ED2A18"/>
    <w:rsid w:val="00ED2C8A"/>
    <w:rsid w:val="00ED3B44"/>
    <w:rsid w:val="00ED3BFE"/>
    <w:rsid w:val="00ED418C"/>
    <w:rsid w:val="00ED429C"/>
    <w:rsid w:val="00ED442E"/>
    <w:rsid w:val="00ED45E6"/>
    <w:rsid w:val="00ED5274"/>
    <w:rsid w:val="00ED535A"/>
    <w:rsid w:val="00ED597E"/>
    <w:rsid w:val="00ED6200"/>
    <w:rsid w:val="00ED630E"/>
    <w:rsid w:val="00ED6CA4"/>
    <w:rsid w:val="00ED6CAA"/>
    <w:rsid w:val="00ED709B"/>
    <w:rsid w:val="00ED73D2"/>
    <w:rsid w:val="00ED7DD1"/>
    <w:rsid w:val="00ED7E26"/>
    <w:rsid w:val="00ED7EFB"/>
    <w:rsid w:val="00EE068E"/>
    <w:rsid w:val="00EE09F6"/>
    <w:rsid w:val="00EE0CCF"/>
    <w:rsid w:val="00EE0F7C"/>
    <w:rsid w:val="00EE1212"/>
    <w:rsid w:val="00EE13D8"/>
    <w:rsid w:val="00EE1C1D"/>
    <w:rsid w:val="00EE1EF8"/>
    <w:rsid w:val="00EE24A1"/>
    <w:rsid w:val="00EE25DF"/>
    <w:rsid w:val="00EE2865"/>
    <w:rsid w:val="00EE2D7E"/>
    <w:rsid w:val="00EE37F3"/>
    <w:rsid w:val="00EE3CDD"/>
    <w:rsid w:val="00EE42C3"/>
    <w:rsid w:val="00EE440B"/>
    <w:rsid w:val="00EE50C6"/>
    <w:rsid w:val="00EE5291"/>
    <w:rsid w:val="00EE57E1"/>
    <w:rsid w:val="00EE5BB2"/>
    <w:rsid w:val="00EE5EE6"/>
    <w:rsid w:val="00EE5FA3"/>
    <w:rsid w:val="00EE6A63"/>
    <w:rsid w:val="00EE6CFF"/>
    <w:rsid w:val="00EE78BD"/>
    <w:rsid w:val="00EE7D93"/>
    <w:rsid w:val="00EE7E75"/>
    <w:rsid w:val="00EE7FAD"/>
    <w:rsid w:val="00EF00A3"/>
    <w:rsid w:val="00EF01AE"/>
    <w:rsid w:val="00EF0822"/>
    <w:rsid w:val="00EF092B"/>
    <w:rsid w:val="00EF0E43"/>
    <w:rsid w:val="00EF1A16"/>
    <w:rsid w:val="00EF1A3F"/>
    <w:rsid w:val="00EF1A6A"/>
    <w:rsid w:val="00EF2131"/>
    <w:rsid w:val="00EF224A"/>
    <w:rsid w:val="00EF2356"/>
    <w:rsid w:val="00EF2A11"/>
    <w:rsid w:val="00EF2EBA"/>
    <w:rsid w:val="00EF2ED6"/>
    <w:rsid w:val="00EF3551"/>
    <w:rsid w:val="00EF39C5"/>
    <w:rsid w:val="00EF3BC2"/>
    <w:rsid w:val="00EF58C5"/>
    <w:rsid w:val="00EF58FF"/>
    <w:rsid w:val="00EF6019"/>
    <w:rsid w:val="00EF6B07"/>
    <w:rsid w:val="00EF6F27"/>
    <w:rsid w:val="00EF6FD6"/>
    <w:rsid w:val="00EF789D"/>
    <w:rsid w:val="00F002F6"/>
    <w:rsid w:val="00F0055A"/>
    <w:rsid w:val="00F00902"/>
    <w:rsid w:val="00F00E6E"/>
    <w:rsid w:val="00F00E8B"/>
    <w:rsid w:val="00F0108A"/>
    <w:rsid w:val="00F01AA9"/>
    <w:rsid w:val="00F02245"/>
    <w:rsid w:val="00F02611"/>
    <w:rsid w:val="00F02DED"/>
    <w:rsid w:val="00F035A3"/>
    <w:rsid w:val="00F03B0A"/>
    <w:rsid w:val="00F04A4D"/>
    <w:rsid w:val="00F05200"/>
    <w:rsid w:val="00F0527B"/>
    <w:rsid w:val="00F0529E"/>
    <w:rsid w:val="00F05314"/>
    <w:rsid w:val="00F055D1"/>
    <w:rsid w:val="00F05D45"/>
    <w:rsid w:val="00F05F28"/>
    <w:rsid w:val="00F06392"/>
    <w:rsid w:val="00F06F60"/>
    <w:rsid w:val="00F07D74"/>
    <w:rsid w:val="00F102F5"/>
    <w:rsid w:val="00F105B2"/>
    <w:rsid w:val="00F10DDF"/>
    <w:rsid w:val="00F114D5"/>
    <w:rsid w:val="00F115C3"/>
    <w:rsid w:val="00F115ED"/>
    <w:rsid w:val="00F1189A"/>
    <w:rsid w:val="00F118E7"/>
    <w:rsid w:val="00F11A83"/>
    <w:rsid w:val="00F11F8A"/>
    <w:rsid w:val="00F1208A"/>
    <w:rsid w:val="00F12461"/>
    <w:rsid w:val="00F12C31"/>
    <w:rsid w:val="00F12E0B"/>
    <w:rsid w:val="00F136E1"/>
    <w:rsid w:val="00F13758"/>
    <w:rsid w:val="00F1385B"/>
    <w:rsid w:val="00F13F23"/>
    <w:rsid w:val="00F142B5"/>
    <w:rsid w:val="00F14800"/>
    <w:rsid w:val="00F14AAC"/>
    <w:rsid w:val="00F14C53"/>
    <w:rsid w:val="00F14F6C"/>
    <w:rsid w:val="00F15011"/>
    <w:rsid w:val="00F1549B"/>
    <w:rsid w:val="00F159C2"/>
    <w:rsid w:val="00F15E67"/>
    <w:rsid w:val="00F15F62"/>
    <w:rsid w:val="00F162DA"/>
    <w:rsid w:val="00F1634D"/>
    <w:rsid w:val="00F16D1A"/>
    <w:rsid w:val="00F1705F"/>
    <w:rsid w:val="00F17A40"/>
    <w:rsid w:val="00F20151"/>
    <w:rsid w:val="00F20424"/>
    <w:rsid w:val="00F204B7"/>
    <w:rsid w:val="00F209B5"/>
    <w:rsid w:val="00F21319"/>
    <w:rsid w:val="00F221BA"/>
    <w:rsid w:val="00F222AC"/>
    <w:rsid w:val="00F22CF5"/>
    <w:rsid w:val="00F23230"/>
    <w:rsid w:val="00F23FEB"/>
    <w:rsid w:val="00F24F00"/>
    <w:rsid w:val="00F25BB8"/>
    <w:rsid w:val="00F25ED3"/>
    <w:rsid w:val="00F260FB"/>
    <w:rsid w:val="00F265EF"/>
    <w:rsid w:val="00F266DE"/>
    <w:rsid w:val="00F27076"/>
    <w:rsid w:val="00F270D6"/>
    <w:rsid w:val="00F279F6"/>
    <w:rsid w:val="00F27A3B"/>
    <w:rsid w:val="00F301DD"/>
    <w:rsid w:val="00F30720"/>
    <w:rsid w:val="00F30B31"/>
    <w:rsid w:val="00F30C51"/>
    <w:rsid w:val="00F30FD7"/>
    <w:rsid w:val="00F313AA"/>
    <w:rsid w:val="00F31BDC"/>
    <w:rsid w:val="00F31D38"/>
    <w:rsid w:val="00F32079"/>
    <w:rsid w:val="00F326F8"/>
    <w:rsid w:val="00F328E7"/>
    <w:rsid w:val="00F32BEF"/>
    <w:rsid w:val="00F32C7C"/>
    <w:rsid w:val="00F33265"/>
    <w:rsid w:val="00F33B63"/>
    <w:rsid w:val="00F33D0B"/>
    <w:rsid w:val="00F33F90"/>
    <w:rsid w:val="00F343F5"/>
    <w:rsid w:val="00F348E1"/>
    <w:rsid w:val="00F34A92"/>
    <w:rsid w:val="00F3521D"/>
    <w:rsid w:val="00F35948"/>
    <w:rsid w:val="00F36131"/>
    <w:rsid w:val="00F3613F"/>
    <w:rsid w:val="00F364F8"/>
    <w:rsid w:val="00F369ED"/>
    <w:rsid w:val="00F37C03"/>
    <w:rsid w:val="00F37FB7"/>
    <w:rsid w:val="00F40686"/>
    <w:rsid w:val="00F40953"/>
    <w:rsid w:val="00F40C12"/>
    <w:rsid w:val="00F40C8E"/>
    <w:rsid w:val="00F4188A"/>
    <w:rsid w:val="00F426A2"/>
    <w:rsid w:val="00F4277B"/>
    <w:rsid w:val="00F42B51"/>
    <w:rsid w:val="00F42C0C"/>
    <w:rsid w:val="00F4419E"/>
    <w:rsid w:val="00F450DF"/>
    <w:rsid w:val="00F45142"/>
    <w:rsid w:val="00F45353"/>
    <w:rsid w:val="00F459F5"/>
    <w:rsid w:val="00F45B7C"/>
    <w:rsid w:val="00F45DF0"/>
    <w:rsid w:val="00F468F3"/>
    <w:rsid w:val="00F46C36"/>
    <w:rsid w:val="00F47021"/>
    <w:rsid w:val="00F4705E"/>
    <w:rsid w:val="00F47298"/>
    <w:rsid w:val="00F4746F"/>
    <w:rsid w:val="00F4749D"/>
    <w:rsid w:val="00F4764E"/>
    <w:rsid w:val="00F47C2A"/>
    <w:rsid w:val="00F50973"/>
    <w:rsid w:val="00F50EEE"/>
    <w:rsid w:val="00F511EA"/>
    <w:rsid w:val="00F51C41"/>
    <w:rsid w:val="00F51E4C"/>
    <w:rsid w:val="00F51E64"/>
    <w:rsid w:val="00F5201F"/>
    <w:rsid w:val="00F52046"/>
    <w:rsid w:val="00F52DB4"/>
    <w:rsid w:val="00F5397C"/>
    <w:rsid w:val="00F53E52"/>
    <w:rsid w:val="00F5402D"/>
    <w:rsid w:val="00F541AD"/>
    <w:rsid w:val="00F54470"/>
    <w:rsid w:val="00F544F1"/>
    <w:rsid w:val="00F54F92"/>
    <w:rsid w:val="00F5538A"/>
    <w:rsid w:val="00F55B4D"/>
    <w:rsid w:val="00F569E0"/>
    <w:rsid w:val="00F56DD7"/>
    <w:rsid w:val="00F57508"/>
    <w:rsid w:val="00F5761A"/>
    <w:rsid w:val="00F60CB2"/>
    <w:rsid w:val="00F60E7B"/>
    <w:rsid w:val="00F6105D"/>
    <w:rsid w:val="00F616D1"/>
    <w:rsid w:val="00F619A3"/>
    <w:rsid w:val="00F62391"/>
    <w:rsid w:val="00F627FD"/>
    <w:rsid w:val="00F6283D"/>
    <w:rsid w:val="00F64B81"/>
    <w:rsid w:val="00F64D21"/>
    <w:rsid w:val="00F6548F"/>
    <w:rsid w:val="00F657D6"/>
    <w:rsid w:val="00F65BE6"/>
    <w:rsid w:val="00F65C31"/>
    <w:rsid w:val="00F661A6"/>
    <w:rsid w:val="00F66691"/>
    <w:rsid w:val="00F66E9D"/>
    <w:rsid w:val="00F7024D"/>
    <w:rsid w:val="00F71ABA"/>
    <w:rsid w:val="00F7221C"/>
    <w:rsid w:val="00F72223"/>
    <w:rsid w:val="00F72417"/>
    <w:rsid w:val="00F728C5"/>
    <w:rsid w:val="00F73434"/>
    <w:rsid w:val="00F7344D"/>
    <w:rsid w:val="00F7351C"/>
    <w:rsid w:val="00F73B38"/>
    <w:rsid w:val="00F73F67"/>
    <w:rsid w:val="00F742BA"/>
    <w:rsid w:val="00F743D8"/>
    <w:rsid w:val="00F747F5"/>
    <w:rsid w:val="00F74C42"/>
    <w:rsid w:val="00F74C63"/>
    <w:rsid w:val="00F752DE"/>
    <w:rsid w:val="00F75A82"/>
    <w:rsid w:val="00F75DA6"/>
    <w:rsid w:val="00F7660A"/>
    <w:rsid w:val="00F767E5"/>
    <w:rsid w:val="00F76A97"/>
    <w:rsid w:val="00F76CB0"/>
    <w:rsid w:val="00F807E5"/>
    <w:rsid w:val="00F80887"/>
    <w:rsid w:val="00F80D1A"/>
    <w:rsid w:val="00F812D1"/>
    <w:rsid w:val="00F814A9"/>
    <w:rsid w:val="00F816D4"/>
    <w:rsid w:val="00F8237B"/>
    <w:rsid w:val="00F823F6"/>
    <w:rsid w:val="00F82522"/>
    <w:rsid w:val="00F82A00"/>
    <w:rsid w:val="00F82C2A"/>
    <w:rsid w:val="00F82C91"/>
    <w:rsid w:val="00F835B4"/>
    <w:rsid w:val="00F835E6"/>
    <w:rsid w:val="00F8423F"/>
    <w:rsid w:val="00F844B8"/>
    <w:rsid w:val="00F847C2"/>
    <w:rsid w:val="00F848A1"/>
    <w:rsid w:val="00F84BC3"/>
    <w:rsid w:val="00F84E65"/>
    <w:rsid w:val="00F84F9C"/>
    <w:rsid w:val="00F84FBE"/>
    <w:rsid w:val="00F85815"/>
    <w:rsid w:val="00F85AA6"/>
    <w:rsid w:val="00F86621"/>
    <w:rsid w:val="00F86976"/>
    <w:rsid w:val="00F869F0"/>
    <w:rsid w:val="00F874F7"/>
    <w:rsid w:val="00F876A0"/>
    <w:rsid w:val="00F87A34"/>
    <w:rsid w:val="00F87B71"/>
    <w:rsid w:val="00F87CB3"/>
    <w:rsid w:val="00F87DC8"/>
    <w:rsid w:val="00F90206"/>
    <w:rsid w:val="00F90273"/>
    <w:rsid w:val="00F90854"/>
    <w:rsid w:val="00F90BF9"/>
    <w:rsid w:val="00F90C4E"/>
    <w:rsid w:val="00F918EA"/>
    <w:rsid w:val="00F9205D"/>
    <w:rsid w:val="00F92087"/>
    <w:rsid w:val="00F923C0"/>
    <w:rsid w:val="00F92947"/>
    <w:rsid w:val="00F931EB"/>
    <w:rsid w:val="00F93261"/>
    <w:rsid w:val="00F932B4"/>
    <w:rsid w:val="00F942BB"/>
    <w:rsid w:val="00F943B8"/>
    <w:rsid w:val="00F945FF"/>
    <w:rsid w:val="00F94CF6"/>
    <w:rsid w:val="00F94F1E"/>
    <w:rsid w:val="00F94F23"/>
    <w:rsid w:val="00F958F3"/>
    <w:rsid w:val="00F95A46"/>
    <w:rsid w:val="00F95C1D"/>
    <w:rsid w:val="00F9661A"/>
    <w:rsid w:val="00F968EE"/>
    <w:rsid w:val="00F96ACC"/>
    <w:rsid w:val="00F96CB4"/>
    <w:rsid w:val="00F972C3"/>
    <w:rsid w:val="00F97763"/>
    <w:rsid w:val="00F97C80"/>
    <w:rsid w:val="00F97DC1"/>
    <w:rsid w:val="00F97F7C"/>
    <w:rsid w:val="00FA0CAD"/>
    <w:rsid w:val="00FA1392"/>
    <w:rsid w:val="00FA1B81"/>
    <w:rsid w:val="00FA1BEF"/>
    <w:rsid w:val="00FA1F72"/>
    <w:rsid w:val="00FA2841"/>
    <w:rsid w:val="00FA3854"/>
    <w:rsid w:val="00FA432C"/>
    <w:rsid w:val="00FA5D72"/>
    <w:rsid w:val="00FA5FE3"/>
    <w:rsid w:val="00FA66E4"/>
    <w:rsid w:val="00FA73DB"/>
    <w:rsid w:val="00FA7659"/>
    <w:rsid w:val="00FA79D6"/>
    <w:rsid w:val="00FB011E"/>
    <w:rsid w:val="00FB0689"/>
    <w:rsid w:val="00FB0A58"/>
    <w:rsid w:val="00FB0A7C"/>
    <w:rsid w:val="00FB0EE9"/>
    <w:rsid w:val="00FB12D6"/>
    <w:rsid w:val="00FB157D"/>
    <w:rsid w:val="00FB216E"/>
    <w:rsid w:val="00FB29E3"/>
    <w:rsid w:val="00FB2FF2"/>
    <w:rsid w:val="00FB323D"/>
    <w:rsid w:val="00FB359A"/>
    <w:rsid w:val="00FB4236"/>
    <w:rsid w:val="00FB46FE"/>
    <w:rsid w:val="00FB481D"/>
    <w:rsid w:val="00FB4D3C"/>
    <w:rsid w:val="00FB53E1"/>
    <w:rsid w:val="00FB54AF"/>
    <w:rsid w:val="00FB5ACD"/>
    <w:rsid w:val="00FB63AA"/>
    <w:rsid w:val="00FB64DD"/>
    <w:rsid w:val="00FB67C9"/>
    <w:rsid w:val="00FB69BC"/>
    <w:rsid w:val="00FB6C28"/>
    <w:rsid w:val="00FB6D48"/>
    <w:rsid w:val="00FB7133"/>
    <w:rsid w:val="00FB728A"/>
    <w:rsid w:val="00FB74B6"/>
    <w:rsid w:val="00FB7590"/>
    <w:rsid w:val="00FC0A2E"/>
    <w:rsid w:val="00FC12FB"/>
    <w:rsid w:val="00FC18EE"/>
    <w:rsid w:val="00FC1913"/>
    <w:rsid w:val="00FC1E6A"/>
    <w:rsid w:val="00FC213F"/>
    <w:rsid w:val="00FC2A06"/>
    <w:rsid w:val="00FC2E91"/>
    <w:rsid w:val="00FC3021"/>
    <w:rsid w:val="00FC346C"/>
    <w:rsid w:val="00FC34F9"/>
    <w:rsid w:val="00FC3844"/>
    <w:rsid w:val="00FC3984"/>
    <w:rsid w:val="00FC3AEB"/>
    <w:rsid w:val="00FC4221"/>
    <w:rsid w:val="00FC425C"/>
    <w:rsid w:val="00FC46D5"/>
    <w:rsid w:val="00FC4AD8"/>
    <w:rsid w:val="00FC4B29"/>
    <w:rsid w:val="00FC4BF3"/>
    <w:rsid w:val="00FC4D9F"/>
    <w:rsid w:val="00FC51CA"/>
    <w:rsid w:val="00FC5339"/>
    <w:rsid w:val="00FC587D"/>
    <w:rsid w:val="00FC5A8D"/>
    <w:rsid w:val="00FC5A9B"/>
    <w:rsid w:val="00FC5BF6"/>
    <w:rsid w:val="00FC5DCA"/>
    <w:rsid w:val="00FC5F27"/>
    <w:rsid w:val="00FC620D"/>
    <w:rsid w:val="00FC654C"/>
    <w:rsid w:val="00FC687B"/>
    <w:rsid w:val="00FC6911"/>
    <w:rsid w:val="00FC74E1"/>
    <w:rsid w:val="00FC7B85"/>
    <w:rsid w:val="00FD0337"/>
    <w:rsid w:val="00FD0443"/>
    <w:rsid w:val="00FD08CC"/>
    <w:rsid w:val="00FD09D0"/>
    <w:rsid w:val="00FD1BDB"/>
    <w:rsid w:val="00FD1CF4"/>
    <w:rsid w:val="00FD1CF5"/>
    <w:rsid w:val="00FD1E74"/>
    <w:rsid w:val="00FD33A9"/>
    <w:rsid w:val="00FD389F"/>
    <w:rsid w:val="00FD3E5C"/>
    <w:rsid w:val="00FD457C"/>
    <w:rsid w:val="00FD4716"/>
    <w:rsid w:val="00FD49DC"/>
    <w:rsid w:val="00FD4B96"/>
    <w:rsid w:val="00FD596C"/>
    <w:rsid w:val="00FD5FF3"/>
    <w:rsid w:val="00FD6DA2"/>
    <w:rsid w:val="00FD7459"/>
    <w:rsid w:val="00FD7678"/>
    <w:rsid w:val="00FD7A4F"/>
    <w:rsid w:val="00FD7A64"/>
    <w:rsid w:val="00FE03A1"/>
    <w:rsid w:val="00FE0482"/>
    <w:rsid w:val="00FE0B44"/>
    <w:rsid w:val="00FE0DE4"/>
    <w:rsid w:val="00FE18DB"/>
    <w:rsid w:val="00FE1F05"/>
    <w:rsid w:val="00FE23A5"/>
    <w:rsid w:val="00FE251D"/>
    <w:rsid w:val="00FE27DE"/>
    <w:rsid w:val="00FE30F4"/>
    <w:rsid w:val="00FE385C"/>
    <w:rsid w:val="00FE38D3"/>
    <w:rsid w:val="00FE4298"/>
    <w:rsid w:val="00FE4A7D"/>
    <w:rsid w:val="00FE4B86"/>
    <w:rsid w:val="00FE4BB9"/>
    <w:rsid w:val="00FE4CD6"/>
    <w:rsid w:val="00FE5089"/>
    <w:rsid w:val="00FE5122"/>
    <w:rsid w:val="00FE56AC"/>
    <w:rsid w:val="00FE61EB"/>
    <w:rsid w:val="00FE6EC0"/>
    <w:rsid w:val="00FE7E5F"/>
    <w:rsid w:val="00FF02CE"/>
    <w:rsid w:val="00FF02ED"/>
    <w:rsid w:val="00FF1387"/>
    <w:rsid w:val="00FF154A"/>
    <w:rsid w:val="00FF187E"/>
    <w:rsid w:val="00FF1D11"/>
    <w:rsid w:val="00FF238E"/>
    <w:rsid w:val="00FF23C1"/>
    <w:rsid w:val="00FF2AB8"/>
    <w:rsid w:val="00FF2B48"/>
    <w:rsid w:val="00FF2F12"/>
    <w:rsid w:val="00FF30D2"/>
    <w:rsid w:val="00FF379A"/>
    <w:rsid w:val="00FF3B4D"/>
    <w:rsid w:val="00FF3C98"/>
    <w:rsid w:val="00FF4192"/>
    <w:rsid w:val="00FF41CD"/>
    <w:rsid w:val="00FF426F"/>
    <w:rsid w:val="00FF4A84"/>
    <w:rsid w:val="00FF4F63"/>
    <w:rsid w:val="00FF518D"/>
    <w:rsid w:val="00FF5354"/>
    <w:rsid w:val="00FF565E"/>
    <w:rsid w:val="00FF59C8"/>
    <w:rsid w:val="00FF5B9B"/>
    <w:rsid w:val="00FF6465"/>
    <w:rsid w:val="00FF6474"/>
    <w:rsid w:val="00FF6575"/>
    <w:rsid w:val="00FF6999"/>
    <w:rsid w:val="00FF6A64"/>
    <w:rsid w:val="00FF6DF4"/>
    <w:rsid w:val="00FF7345"/>
    <w:rsid w:val="00FF741A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8DAD78"/>
  <w15:chartTrackingRefBased/>
  <w15:docId w15:val="{15381B26-D2A3-4726-8AB1-4269E26F0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2597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rFonts w:cs="Angsana New"/>
      <w:b/>
      <w:bCs/>
      <w:sz w:val="24"/>
      <w:szCs w:val="24"/>
      <w:lang w:eastAsia="x-none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ascii="Times New Roman" w:hAnsi="Times New Roman"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"/>
    <w:link w:val="BodyText"/>
    <w:rsid w:val="00CD5442"/>
    <w:rPr>
      <w:rFonts w:cs="Angsana New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locked/>
    <w:rsid w:val="002E1949"/>
    <w:rPr>
      <w:rFonts w:ascii="Times New Roman" w:hAnsi="Times New Roman" w:cs="CG Times (W1)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">
    <w:name w:val="Heading 1 Char"/>
    <w:link w:val="Heading1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">
    <w:name w:val="Heading 4 Char"/>
    <w:link w:val="Heading4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5Char">
    <w:name w:val="Heading 5 Char"/>
    <w:link w:val="Heading5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6Char">
    <w:name w:val="Heading 6 Char"/>
    <w:link w:val="Heading6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7Char">
    <w:name w:val="Heading 7 Char"/>
    <w:link w:val="Heading7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8Char">
    <w:name w:val="Heading 8 Char"/>
    <w:link w:val="Heading8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9Char">
    <w:name w:val="Heading 9 Char"/>
    <w:link w:val="Heading9"/>
    <w:locked/>
    <w:rsid w:val="002E1949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">
    <w:name w:val="Footer Char"/>
    <w:link w:val="Footer"/>
    <w:uiPriority w:val="99"/>
    <w:rsid w:val="000E406E"/>
    <w:rPr>
      <w:rFonts w:ascii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">
    <w:name w:val="Header Char"/>
    <w:link w:val="Header"/>
    <w:locked/>
    <w:rsid w:val="002E1949"/>
    <w:rPr>
      <w:rFonts w:ascii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link w:val="BodyTextIndentChar1"/>
    <w:pPr>
      <w:ind w:left="340"/>
    </w:pPr>
    <w:rPr>
      <w:rFonts w:ascii="Times New Roman" w:hAnsi="Times New Roman"/>
    </w:rPr>
  </w:style>
  <w:style w:type="character" w:customStyle="1" w:styleId="BodyTextIndentChar1">
    <w:name w:val="Body Text Indent Char1"/>
    <w:aliases w:val="i Char1"/>
    <w:link w:val="BodyTextIndent"/>
    <w:rsid w:val="002E1949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2E1949"/>
    <w:rPr>
      <w:rFonts w:ascii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locked/>
    <w:rsid w:val="002E1949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2E1949"/>
    <w:rPr>
      <w:rFonts w:cs="CordiaUPC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209"/>
      <w:jc w:val="both"/>
    </w:pPr>
    <w:rPr>
      <w:rFonts w:ascii="CG Times (W1)" w:hAnsi="CG Times (W1)"/>
      <w:sz w:val="30"/>
      <w:szCs w:val="30"/>
      <w:lang w:val="th-TH" w:eastAsia="x-none"/>
    </w:rPr>
  </w:style>
  <w:style w:type="character" w:customStyle="1" w:styleId="BodyText3Char">
    <w:name w:val="Body Text 3 Char"/>
    <w:link w:val="BodyText3"/>
    <w:locked/>
    <w:rsid w:val="002E1949"/>
    <w:rPr>
      <w:rFonts w:cs="CordiaUPC"/>
      <w:sz w:val="30"/>
      <w:szCs w:val="30"/>
      <w:lang w:val="th-TH"/>
    </w:rPr>
  </w:style>
  <w:style w:type="paragraph" w:styleId="Caption">
    <w:name w:val="caption"/>
    <w:basedOn w:val="Normal"/>
    <w:next w:val="Normal"/>
    <w:qFormat/>
    <w:pPr>
      <w:spacing w:line="240" w:lineRule="auto"/>
      <w:ind w:right="389"/>
      <w:jc w:val="both"/>
    </w:pPr>
    <w:rPr>
      <w:rFonts w:ascii="CG Times (W1)" w:hAnsi="CG Times (W1)" w:cs="CordiaUPC"/>
      <w:sz w:val="32"/>
      <w:szCs w:val="32"/>
      <w:lang w:val="th-TH"/>
    </w:rPr>
  </w:style>
  <w:style w:type="paragraph" w:styleId="BodyTextIndent3">
    <w:name w:val="Body Text Indent 3"/>
    <w:basedOn w:val="Normal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540"/>
        <w:tab w:val="left" w:pos="990"/>
      </w:tabs>
      <w:spacing w:before="120" w:line="240" w:lineRule="auto"/>
      <w:ind w:right="389" w:hanging="7"/>
      <w:jc w:val="both"/>
    </w:pPr>
    <w:rPr>
      <w:rFonts w:ascii="Cordia New"/>
      <w:sz w:val="28"/>
      <w:szCs w:val="28"/>
      <w:lang w:val="th-TH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E1949"/>
    <w:rPr>
      <w:rFonts w:ascii="Cordia New" w:hAnsi="Times New Roman" w:cs="Cordia New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AA2A5E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locked/>
    <w:rsid w:val="002E1949"/>
    <w:rPr>
      <w:rFonts w:ascii="Tahoma" w:hAnsi="Tahoma" w:cs="Tahoma"/>
      <w:sz w:val="16"/>
      <w:szCs w:val="16"/>
      <w:lang w:val="en-GB"/>
    </w:rPr>
  </w:style>
  <w:style w:type="paragraph" w:customStyle="1" w:styleId="ReportHeading1">
    <w:name w:val="ReportHeading1"/>
    <w:basedOn w:val="Normal"/>
    <w:uiPriority w:val="99"/>
    <w:rsid w:val="00462F2A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Times New Roman"/>
      <w:b/>
      <w:bCs/>
      <w:sz w:val="24"/>
      <w:szCs w:val="24"/>
      <w:lang w:val="en-US"/>
    </w:rPr>
  </w:style>
  <w:style w:type="character" w:customStyle="1" w:styleId="AAReference">
    <w:name w:val="AA Reference"/>
    <w:uiPriority w:val="99"/>
    <w:rsid w:val="00585FE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2">
    <w:name w:val="toc 2"/>
    <w:basedOn w:val="Normal"/>
    <w:next w:val="Normal"/>
    <w:semiHidden/>
    <w:rsid w:val="00585FED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585F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585FED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17470E"/>
    <w:pPr>
      <w:tabs>
        <w:tab w:val="left" w:pos="540"/>
      </w:tabs>
      <w:spacing w:after="0" w:line="240" w:lineRule="auto"/>
      <w:ind w:left="540" w:hanging="540"/>
      <w:jc w:val="thaiDistribute"/>
    </w:pPr>
    <w:rPr>
      <w:rFonts w:ascii="Angsana New" w:hAnsi="Angsana New"/>
      <w:b/>
      <w:bCs/>
      <w:i/>
      <w:iCs/>
      <w:sz w:val="24"/>
      <w:szCs w:val="24"/>
      <w:lang w:eastAsia="x-none"/>
    </w:rPr>
  </w:style>
  <w:style w:type="character" w:customStyle="1" w:styleId="AccPolicyHeadingChar">
    <w:name w:val="Acc Policy Heading Char"/>
    <w:link w:val="AccPolicyHeading"/>
    <w:uiPriority w:val="99"/>
    <w:rsid w:val="0017470E"/>
    <w:rPr>
      <w:rFonts w:ascii="Angsana New" w:hAnsi="Angsana New"/>
      <w:b/>
      <w:bCs/>
      <w:i/>
      <w:iCs/>
      <w:sz w:val="24"/>
      <w:szCs w:val="24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D48AD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uiPriority w:val="99"/>
    <w:rsid w:val="00665010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uiPriority w:val="99"/>
    <w:rsid w:val="005C6A8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5C6A88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  <w:lang w:val="en-US"/>
    </w:rPr>
  </w:style>
  <w:style w:type="paragraph" w:customStyle="1" w:styleId="block">
    <w:name w:val="block"/>
    <w:aliases w:val="b"/>
    <w:basedOn w:val="BodyText"/>
    <w:rsid w:val="008D63F9"/>
    <w:pPr>
      <w:ind w:left="567"/>
    </w:pPr>
    <w:rPr>
      <w:rFonts w:cs="Times New Roman"/>
      <w:szCs w:val="20"/>
      <w:lang w:bidi="ar-SA"/>
    </w:rPr>
  </w:style>
  <w:style w:type="paragraph" w:customStyle="1" w:styleId="E">
    <w:name w:val="ª×èÍºÃÔÉÑ· E"/>
    <w:basedOn w:val="Normal"/>
    <w:uiPriority w:val="99"/>
    <w:rsid w:val="008167EF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1">
    <w:name w:val="???????"/>
    <w:basedOn w:val="Normal"/>
    <w:uiPriority w:val="99"/>
    <w:rsid w:val="00E4710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2">
    <w:name w:val="ข้อความ"/>
    <w:basedOn w:val="Normal"/>
    <w:rsid w:val="00AF283F"/>
    <w:pPr>
      <w:widowControl w:val="0"/>
      <w:tabs>
        <w:tab w:val="left" w:pos="1080"/>
      </w:tabs>
      <w:spacing w:line="240" w:lineRule="auto"/>
    </w:pPr>
    <w:rPr>
      <w:rFonts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1B79A3"/>
    <w:pPr>
      <w:tabs>
        <w:tab w:val="num" w:pos="1134"/>
      </w:tabs>
      <w:spacing w:after="20"/>
      <w:ind w:left="1134" w:hanging="1134"/>
    </w:pPr>
    <w:rPr>
      <w:rFonts w:eastAsia="MS Mincho"/>
      <w:szCs w:val="20"/>
      <w:lang w:bidi="ar-SA"/>
    </w:rPr>
  </w:style>
  <w:style w:type="paragraph" w:customStyle="1" w:styleId="Default">
    <w:name w:val="Default"/>
    <w:rsid w:val="00B6025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B602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BodyTextIndentChar">
    <w:name w:val="Body Text Indent Char"/>
    <w:aliases w:val="i Char"/>
    <w:locked/>
    <w:rsid w:val="002E1949"/>
    <w:rPr>
      <w:rFonts w:eastAsia="MS Mincho" w:cs="Angsana New"/>
      <w:sz w:val="22"/>
      <w:szCs w:val="22"/>
      <w:lang w:val="en-GB" w:eastAsia="en-US" w:bidi="th-TH"/>
    </w:rPr>
  </w:style>
  <w:style w:type="paragraph" w:customStyle="1" w:styleId="ASSETS">
    <w:name w:val="ASSETS"/>
    <w:basedOn w:val="Normal"/>
    <w:uiPriority w:val="99"/>
    <w:rsid w:val="002E1949"/>
    <w:pPr>
      <w:spacing w:line="240" w:lineRule="auto"/>
      <w:ind w:right="360"/>
      <w:jc w:val="center"/>
    </w:pPr>
    <w:rPr>
      <w:rFonts w:ascii="Book Antiqua" w:eastAsia="MS Mincho" w:hAnsi="Book Antiqua" w:cs="Times New Roman"/>
      <w:b/>
      <w:bCs/>
      <w:u w:val="single"/>
      <w:lang w:val="th-TH"/>
    </w:rPr>
  </w:style>
  <w:style w:type="paragraph" w:styleId="Revision">
    <w:name w:val="Revision"/>
    <w:hidden/>
    <w:uiPriority w:val="99"/>
    <w:semiHidden/>
    <w:rsid w:val="002E1949"/>
    <w:rPr>
      <w:rFonts w:ascii="Times New Roman" w:eastAsia="MS Mincho" w:hAnsi="Times New Roman"/>
      <w:sz w:val="22"/>
      <w:szCs w:val="28"/>
      <w:lang w:val="en-GB"/>
    </w:rPr>
  </w:style>
  <w:style w:type="paragraph" w:styleId="ListBullet3">
    <w:name w:val="List Bullet 3"/>
    <w:basedOn w:val="Normal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E194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E194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2E1949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2E1949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paragraph" w:customStyle="1" w:styleId="AA1stlevelbullet">
    <w:name w:val="AA 1st level bullet"/>
    <w:basedOn w:val="Normal"/>
    <w:uiPriority w:val="99"/>
    <w:rsid w:val="002E1949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2E194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AA2ndlevelbullet">
    <w:name w:val="AA 2nd level bullet"/>
    <w:basedOn w:val="AA1stlevelbullet"/>
    <w:uiPriority w:val="99"/>
    <w:rsid w:val="002E194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E1949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2E1949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2E1949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2E1949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2E194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2E194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2E194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1949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3">
    <w:name w:val="??"/>
    <w:basedOn w:val="Normal"/>
    <w:uiPriority w:val="99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2E1949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5">
    <w:name w:val="???"/>
    <w:basedOn w:val="Normal"/>
    <w:uiPriority w:val="99"/>
    <w:rsid w:val="002E1949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a6">
    <w:name w:val="ลบ"/>
    <w:basedOn w:val="Normal"/>
    <w:uiPriority w:val="99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cctmergecolhdg">
    <w:name w:val="acct merge col hdg"/>
    <w:aliases w:val="mh"/>
    <w:basedOn w:val="Normal"/>
    <w:rsid w:val="002E1949"/>
    <w:pPr>
      <w:jc w:val="center"/>
    </w:pPr>
    <w:rPr>
      <w:rFonts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2E1949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E1949"/>
    <w:pPr>
      <w:spacing w:after="0"/>
    </w:pPr>
  </w:style>
  <w:style w:type="paragraph" w:customStyle="1" w:styleId="acctdividends">
    <w:name w:val="acct dividends"/>
    <w:aliases w:val="ad"/>
    <w:basedOn w:val="Normal"/>
    <w:rsid w:val="002E1949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2E1949"/>
    <w:pPr>
      <w:spacing w:after="0"/>
    </w:pPr>
  </w:style>
  <w:style w:type="paragraph" w:customStyle="1" w:styleId="acctindent">
    <w:name w:val="acct indent"/>
    <w:aliases w:val="ai"/>
    <w:basedOn w:val="BodyText"/>
    <w:rsid w:val="002E1949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2E1949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2E1949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2E1949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E1949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2E194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E1949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2E1949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E194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194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E194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E194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E1949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2E1949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2E1949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2E194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E1949"/>
    <w:pPr>
      <w:spacing w:after="0"/>
    </w:pPr>
  </w:style>
  <w:style w:type="paragraph" w:customStyle="1" w:styleId="List1a">
    <w:name w:val="List 1a"/>
    <w:aliases w:val="1a"/>
    <w:basedOn w:val="Normal"/>
    <w:rsid w:val="002E1949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2E1949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rsid w:val="002E19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2E1949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2E1949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2E1949"/>
  </w:style>
  <w:style w:type="paragraph" w:customStyle="1" w:styleId="zreportaddinfo">
    <w:name w:val="zreport addinfo"/>
    <w:basedOn w:val="Normal"/>
    <w:rsid w:val="002E1949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2E1949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2E1949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2E194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2E1949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2E194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2E1949"/>
    <w:rPr>
      <w:b/>
      <w:bCs/>
    </w:rPr>
  </w:style>
  <w:style w:type="paragraph" w:customStyle="1" w:styleId="nineptbodytext">
    <w:name w:val="nine pt body text"/>
    <w:aliases w:val="9bt"/>
    <w:basedOn w:val="nineptnormal"/>
    <w:rsid w:val="002E1949"/>
    <w:pPr>
      <w:spacing w:after="220"/>
    </w:pPr>
  </w:style>
  <w:style w:type="paragraph" w:customStyle="1" w:styleId="nineptnormal">
    <w:name w:val="nine pt normal"/>
    <w:aliases w:val="9n"/>
    <w:basedOn w:val="Normal"/>
    <w:rsid w:val="002E1949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2E1949"/>
    <w:pPr>
      <w:jc w:val="center"/>
    </w:pPr>
  </w:style>
  <w:style w:type="paragraph" w:customStyle="1" w:styleId="heading">
    <w:name w:val="heading"/>
    <w:aliases w:val="h"/>
    <w:basedOn w:val="BodyText"/>
    <w:rsid w:val="002E1949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2E194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E1949"/>
  </w:style>
  <w:style w:type="paragraph" w:customStyle="1" w:styleId="nineptheadingcentredbold">
    <w:name w:val="nine pt heading centred bold"/>
    <w:aliases w:val="9hcb"/>
    <w:basedOn w:val="Normal"/>
    <w:rsid w:val="002E1949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E194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194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E1949"/>
    <w:rPr>
      <w:b/>
    </w:rPr>
  </w:style>
  <w:style w:type="paragraph" w:customStyle="1" w:styleId="nineptcolumntab1">
    <w:name w:val="nine pt column tab1"/>
    <w:aliases w:val="a91"/>
    <w:basedOn w:val="nineptnormal"/>
    <w:rsid w:val="002E194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E194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1949"/>
    <w:pPr>
      <w:jc w:val="center"/>
    </w:pPr>
  </w:style>
  <w:style w:type="paragraph" w:customStyle="1" w:styleId="Normalheading">
    <w:name w:val="Normal heading"/>
    <w:aliases w:val="nh"/>
    <w:basedOn w:val="Normal"/>
    <w:rsid w:val="002E1949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2E1949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2E1949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2E1949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2E1949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2E1949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194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E1949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2E1949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2E1949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2E1949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2E1949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E1949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2E1949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2E194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E1949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2E194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E194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194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E1949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2E1949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2E194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E194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E1949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2E1949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2E1949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2E1949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2E1949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2E194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E194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E1949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2E194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E194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194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E194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E1949"/>
    <w:pPr>
      <w:spacing w:after="0"/>
    </w:pPr>
  </w:style>
  <w:style w:type="paragraph" w:customStyle="1" w:styleId="smallreturn">
    <w:name w:val="small return"/>
    <w:aliases w:val="sr"/>
    <w:basedOn w:val="Normal"/>
    <w:rsid w:val="002E1949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1949"/>
    <w:pPr>
      <w:spacing w:after="0"/>
    </w:pPr>
  </w:style>
  <w:style w:type="paragraph" w:customStyle="1" w:styleId="headingbolditalic">
    <w:name w:val="heading bold italic"/>
    <w:aliases w:val="hbi"/>
    <w:basedOn w:val="heading"/>
    <w:rsid w:val="002E194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E1949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2E1949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2E1949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2E194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E1949"/>
    <w:pPr>
      <w:spacing w:after="0"/>
    </w:pPr>
  </w:style>
  <w:style w:type="paragraph" w:customStyle="1" w:styleId="blockbullet">
    <w:name w:val="block bullet"/>
    <w:aliases w:val="bb"/>
    <w:basedOn w:val="block"/>
    <w:rsid w:val="002E194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2E1949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2E194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E1949"/>
    <w:pPr>
      <w:spacing w:after="0"/>
    </w:pPr>
  </w:style>
  <w:style w:type="paragraph" w:customStyle="1" w:styleId="eightptnormal">
    <w:name w:val="eight pt normal"/>
    <w:aliases w:val="8n"/>
    <w:basedOn w:val="Normal"/>
    <w:rsid w:val="002E1949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2E194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194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E194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1949"/>
    <w:rPr>
      <w:b/>
      <w:bCs/>
    </w:rPr>
  </w:style>
  <w:style w:type="paragraph" w:customStyle="1" w:styleId="eightptbodytext">
    <w:name w:val="eight pt body text"/>
    <w:aliases w:val="8bt"/>
    <w:basedOn w:val="eightptnormal"/>
    <w:rsid w:val="002E194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E194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E194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E194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1949"/>
    <w:pPr>
      <w:spacing w:after="0"/>
    </w:pPr>
  </w:style>
  <w:style w:type="paragraph" w:customStyle="1" w:styleId="eightptblock">
    <w:name w:val="eight pt block"/>
    <w:aliases w:val="8b"/>
    <w:basedOn w:val="Normal"/>
    <w:rsid w:val="002E1949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194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E194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E194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E1949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2E1949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2E1949"/>
    <w:pPr>
      <w:spacing w:after="0"/>
    </w:pPr>
  </w:style>
  <w:style w:type="paragraph" w:customStyle="1" w:styleId="blockindent">
    <w:name w:val="block indent"/>
    <w:aliases w:val="bi"/>
    <w:basedOn w:val="block"/>
    <w:rsid w:val="002E194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E1949"/>
    <w:pPr>
      <w:jc w:val="center"/>
    </w:pPr>
  </w:style>
  <w:style w:type="paragraph" w:customStyle="1" w:styleId="nineptcol">
    <w:name w:val="nine pt %col"/>
    <w:aliases w:val="9%"/>
    <w:basedOn w:val="nineptnormal"/>
    <w:rsid w:val="002E194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E194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E194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1949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194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E194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E1949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E194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E1949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E194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E194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E194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E194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E1949"/>
    <w:pPr>
      <w:spacing w:after="20"/>
    </w:pPr>
  </w:style>
  <w:style w:type="paragraph" w:customStyle="1" w:styleId="blockbulletnospaceafter">
    <w:name w:val="block bullet no space after"/>
    <w:aliases w:val="bbn,block bullet no sp"/>
    <w:rsid w:val="002E1949"/>
    <w:pPr>
      <w:tabs>
        <w:tab w:val="num" w:pos="907"/>
      </w:tabs>
      <w:spacing w:line="260" w:lineRule="atLeast"/>
      <w:ind w:left="907" w:hanging="340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2E194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E1949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E194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E1949"/>
    <w:pPr>
      <w:spacing w:after="80"/>
    </w:pPr>
  </w:style>
  <w:style w:type="paragraph" w:customStyle="1" w:styleId="nineptratecol">
    <w:name w:val="nine pt rate col"/>
    <w:aliases w:val="a9r"/>
    <w:basedOn w:val="nineptnormal"/>
    <w:rsid w:val="002E194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E194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194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E1949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E194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E194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E1949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2E194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E194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E194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E194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E194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E194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E1949"/>
    <w:pPr>
      <w:ind w:left="907" w:hanging="340"/>
    </w:pPr>
  </w:style>
  <w:style w:type="paragraph" w:customStyle="1" w:styleId="List3i">
    <w:name w:val="List 3i"/>
    <w:aliases w:val="3i"/>
    <w:basedOn w:val="List2i"/>
    <w:rsid w:val="002E194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E194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E194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E194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194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194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E194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E1949"/>
    <w:pPr>
      <w:spacing w:after="80"/>
    </w:pPr>
  </w:style>
  <w:style w:type="paragraph" w:customStyle="1" w:styleId="blockbullet2">
    <w:name w:val="block bullet 2"/>
    <w:aliases w:val="bb2"/>
    <w:basedOn w:val="BodyText"/>
    <w:rsid w:val="002E1949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E194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E1949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F7457"/>
    <w:pPr>
      <w:spacing w:after="0"/>
      <w:ind w:left="540" w:right="65"/>
      <w:jc w:val="thaiDistribute"/>
    </w:pPr>
    <w:rPr>
      <w:rFonts w:ascii="Angsana New" w:hAnsi="Angsana New"/>
      <w:b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9F7457"/>
    <w:rPr>
      <w:rFonts w:ascii="Angsana New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2E1949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2E1949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E1949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2E1949"/>
    <w:rPr>
      <w:rFonts w:ascii="Angsana New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2E194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2E1949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2E1949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2E1949"/>
    <w:pPr>
      <w:shd w:val="clear" w:color="auto" w:fill="000080"/>
    </w:pPr>
    <w:rPr>
      <w:rFonts w:ascii="Tahoma" w:hAnsi="Tahoma" w:cs="Tahoma"/>
      <w:sz w:val="20"/>
      <w:szCs w:val="20"/>
      <w:lang w:eastAsia="x-none" w:bidi="ar-SA"/>
    </w:rPr>
  </w:style>
  <w:style w:type="character" w:customStyle="1" w:styleId="DocumentMapChar">
    <w:name w:val="Document Map Char"/>
    <w:link w:val="DocumentMap"/>
    <w:rsid w:val="002E1949"/>
    <w:rPr>
      <w:rFonts w:ascii="Tahoma" w:hAnsi="Tahoma" w:cs="Tahoma"/>
      <w:shd w:val="clear" w:color="auto" w:fill="00008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2E1949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2E1949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2E194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E1949"/>
    <w:rPr>
      <w:b/>
      <w:bCs/>
    </w:rPr>
  </w:style>
  <w:style w:type="character" w:customStyle="1" w:styleId="CommentSubjectChar">
    <w:name w:val="Comment Subject Char"/>
    <w:link w:val="CommentSubject"/>
    <w:rsid w:val="002E1949"/>
    <w:rPr>
      <w:rFonts w:ascii="Arial" w:hAnsi="Arial"/>
      <w:b/>
      <w:bCs/>
      <w:szCs w:val="25"/>
    </w:rPr>
  </w:style>
  <w:style w:type="paragraph" w:customStyle="1" w:styleId="RNormal">
    <w:name w:val="RNormal"/>
    <w:basedOn w:val="Normal"/>
    <w:rsid w:val="002663F4"/>
    <w:pPr>
      <w:spacing w:line="240" w:lineRule="auto"/>
      <w:jc w:val="both"/>
    </w:pPr>
    <w:rPr>
      <w:rFonts w:cs="Times New Roman"/>
      <w:szCs w:val="24"/>
      <w:lang w:val="en-US" w:bidi="ar-SA"/>
    </w:rPr>
  </w:style>
  <w:style w:type="character" w:styleId="CommentReference">
    <w:name w:val="annotation reference"/>
    <w:uiPriority w:val="99"/>
    <w:rsid w:val="00956D3C"/>
    <w:rPr>
      <w:sz w:val="16"/>
      <w:szCs w:val="16"/>
    </w:rPr>
  </w:style>
  <w:style w:type="character" w:styleId="Emphasis">
    <w:name w:val="Emphasis"/>
    <w:uiPriority w:val="20"/>
    <w:qFormat/>
    <w:rsid w:val="007A73FB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56421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56421C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D459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AAAddress">
    <w:name w:val="AA Address"/>
    <w:basedOn w:val="DefaultParagraphFont"/>
    <w:uiPriority w:val="99"/>
    <w:rsid w:val="0096179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styleId="Strong">
    <w:name w:val="Strong"/>
    <w:basedOn w:val="DefaultParagraphFont"/>
    <w:uiPriority w:val="99"/>
    <w:qFormat/>
    <w:rsid w:val="00961798"/>
    <w:rPr>
      <w:rFonts w:cs="Times New Roman"/>
      <w:b/>
      <w:bCs/>
    </w:rPr>
  </w:style>
  <w:style w:type="character" w:customStyle="1" w:styleId="AACopyright">
    <w:name w:val="AA Copyright"/>
    <w:basedOn w:val="DefaultParagraphFont"/>
    <w:uiPriority w:val="99"/>
    <w:rsid w:val="00961798"/>
    <w:rPr>
      <w:rFonts w:ascii="Arial" w:hAnsi="Arial" w:cs="Times New Roman"/>
      <w:sz w:val="13"/>
      <w:szCs w:val="13"/>
    </w:rPr>
  </w:style>
  <w:style w:type="character" w:customStyle="1" w:styleId="AccPolicyHeadingCharChar">
    <w:name w:val="Acc Policy Heading Char Char"/>
    <w:basedOn w:val="DefaultParagraphFont"/>
    <w:rsid w:val="0096179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961798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961798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961798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961798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961798"/>
    <w:rPr>
      <w:rFonts w:cs="Times New Roman"/>
    </w:rPr>
  </w:style>
  <w:style w:type="paragraph" w:customStyle="1" w:styleId="Subhead3">
    <w:name w:val="Subhead 3"/>
    <w:basedOn w:val="Normal"/>
    <w:link w:val="Subhead3Char"/>
    <w:rsid w:val="0096179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96179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96179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96179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96179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96179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961798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961798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961798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961798"/>
  </w:style>
  <w:style w:type="character" w:styleId="FootnoteReference">
    <w:name w:val="footnote reference"/>
    <w:aliases w:val="fr"/>
    <w:basedOn w:val="DefaultParagraphFont"/>
    <w:unhideWhenUsed/>
    <w:rsid w:val="00961798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961798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character" w:styleId="Hyperlink">
    <w:name w:val="Hyperlink"/>
    <w:basedOn w:val="DefaultParagraphFont"/>
    <w:uiPriority w:val="99"/>
    <w:rsid w:val="00961798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961798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961798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96179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961798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961798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B4BE3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2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4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0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1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3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EC242282-0120-4FAD-80A7-2166B1CD23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B98F14-B4EE-4D09-BB6F-1278DB80ED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8354A9-A46D-4732-8840-A4B01B629F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CDC2299-99C1-43F5-9649-A459E2AD253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Fax.dot</Template>
  <TotalTime>58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Nunnapas, Srisophon</cp:lastModifiedBy>
  <cp:revision>16</cp:revision>
  <cp:lastPrinted>2024-11-01T02:30:00Z</cp:lastPrinted>
  <dcterms:created xsi:type="dcterms:W3CDTF">2024-02-08T05:18:00Z</dcterms:created>
  <dcterms:modified xsi:type="dcterms:W3CDTF">2024-11-01T02:31:00Z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