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B3770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2860B3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60B3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2860B3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74B8F" w:rsidRPr="0072479F" w14:paraId="42869E6A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28BAC8B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2E9D57ED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47C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74B8F" w:rsidRPr="0072479F" w14:paraId="4E5BE734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2BA7EA66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874B8F" w:rsidRPr="0072479F" w:rsidRDefault="00874B8F" w:rsidP="00874B8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shd w:val="clear" w:color="auto" w:fill="auto"/>
          </w:tcPr>
          <w:p w14:paraId="7FA74055" w14:textId="078BCAFE" w:rsidR="00874B8F" w:rsidRPr="003375F3" w:rsidRDefault="00F47C2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74B8F" w:rsidRPr="0072479F" w14:paraId="065B4E23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7A1986A9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F48EDBC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874B8F" w:rsidRPr="0072479F" w:rsidRDefault="00874B8F" w:rsidP="00874B8F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5AA6FCFC" w:rsidR="00874B8F" w:rsidRPr="003375F3" w:rsidRDefault="00F47C2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74B8F" w:rsidRPr="0072479F" w14:paraId="7F9344F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6E5E289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5261D09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413DFE00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shd w:val="clear" w:color="auto" w:fill="auto"/>
          </w:tcPr>
          <w:p w14:paraId="63604711" w14:textId="7959281B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47C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874B8F" w:rsidRPr="0072479F" w14:paraId="1943AD1D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3B9D4E43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6D1C47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4D26B516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62A61A16" w14:textId="6ADF59A1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47C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7C5FDE" w:rsidRPr="0072479F" w14:paraId="311A545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CDD281" w14:textId="5A216AC9" w:rsidR="007C5FDE" w:rsidRPr="00876948" w:rsidRDefault="007C5FD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4911837E" w14:textId="77777777" w:rsidR="007C5FDE" w:rsidRPr="0072479F" w:rsidRDefault="007C5FD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FEE5071" w14:textId="6A5AC6F3" w:rsidR="007C5FDE" w:rsidRPr="0072479F" w:rsidRDefault="007C5FD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C5FD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  <w:shd w:val="clear" w:color="auto" w:fill="auto"/>
          </w:tcPr>
          <w:p w14:paraId="3490C675" w14:textId="0EC6F4F1" w:rsidR="007C5FDE" w:rsidRPr="003375F3" w:rsidRDefault="007C5FD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</w:tr>
      <w:tr w:rsidR="006D6762" w:rsidRPr="0072479F" w14:paraId="28C51367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CC7CD0" w14:textId="61CA2810" w:rsidR="006D6762" w:rsidRPr="00876948" w:rsidRDefault="007C5FD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4BDD3478" w14:textId="77777777" w:rsidR="006D6762" w:rsidRPr="0072479F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032B1A5" w14:textId="38D41260" w:rsidR="006D6762" w:rsidRPr="0072479F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  <w:shd w:val="clear" w:color="auto" w:fill="auto"/>
          </w:tcPr>
          <w:p w14:paraId="33D5B672" w14:textId="4199D131" w:rsidR="006D6762" w:rsidRPr="003375F3" w:rsidRDefault="00F47C2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C5F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874B8F" w:rsidRPr="0072479F" w14:paraId="24E5FBD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4E22B98C" w:rsidR="00874B8F" w:rsidRPr="00EB7EB8" w:rsidRDefault="007C5FD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3663FBE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51DA0AB8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5F99A89A" w14:textId="705D878D" w:rsidR="00874B8F" w:rsidRPr="003375F3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C5F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874B8F" w:rsidRPr="0072479F" w14:paraId="35D3476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01F524D8" w:rsidR="00874B8F" w:rsidRPr="0072479F" w:rsidRDefault="007C5FD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21FDC2D0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34DA24A3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446A1C7A" w14:textId="07691901" w:rsidR="00874B8F" w:rsidRPr="003375F3" w:rsidRDefault="00875773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C5F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</w:tbl>
    <w:p w14:paraId="57583177" w14:textId="585D5A71" w:rsidR="006E7CC5" w:rsidRPr="005230E1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5230E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6E99AA" w14:textId="77777777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3D6820CD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A5EEE" w:rsidRPr="005230E1">
        <w:rPr>
          <w:rFonts w:ascii="Angsana New" w:hAnsi="Angsana New" w:hint="cs"/>
          <w:sz w:val="30"/>
          <w:szCs w:val="30"/>
          <w:cs/>
        </w:rPr>
        <w:t xml:space="preserve"> </w:t>
      </w:r>
      <w:r w:rsidR="00FF7115">
        <w:rPr>
          <w:rFonts w:ascii="Angsana New" w:hAnsi="Angsana New"/>
          <w:sz w:val="30"/>
          <w:szCs w:val="30"/>
          <w:lang w:val="en-US"/>
        </w:rPr>
        <w:t>8</w:t>
      </w:r>
      <w:r w:rsidR="00F27A3B">
        <w:rPr>
          <w:rFonts w:ascii="Angsana New" w:hAnsi="Angsana New"/>
          <w:sz w:val="30"/>
          <w:szCs w:val="30"/>
          <w:lang w:val="en-US"/>
        </w:rPr>
        <w:t xml:space="preserve"> </w:t>
      </w:r>
      <w:r w:rsidR="003C3824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7C5FDE">
        <w:rPr>
          <w:rFonts w:ascii="Angsana New" w:hAnsi="Angsana New"/>
          <w:sz w:val="30"/>
          <w:szCs w:val="30"/>
          <w:lang w:val="en-US"/>
        </w:rPr>
        <w:t>2567</w:t>
      </w:r>
    </w:p>
    <w:p w14:paraId="09538766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B11B06B" w14:textId="5C35CD59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5230E1">
        <w:rPr>
          <w:rFonts w:ascii="Angsana New" w:hAnsi="Angsana New"/>
          <w:sz w:val="30"/>
          <w:szCs w:val="30"/>
        </w:rPr>
        <w:br/>
        <w:t>“</w:t>
      </w:r>
      <w:r w:rsidRPr="005230E1">
        <w:rPr>
          <w:rFonts w:ascii="Angsana New" w:hAnsi="Angsana New"/>
          <w:sz w:val="30"/>
          <w:szCs w:val="30"/>
          <w:cs/>
        </w:rPr>
        <w:t>มิตซูบิชิ</w:t>
      </w:r>
      <w:r w:rsidRPr="005230E1">
        <w:rPr>
          <w:rFonts w:ascii="Angsana New" w:hAnsi="Angsana New"/>
          <w:sz w:val="30"/>
          <w:szCs w:val="30"/>
        </w:rPr>
        <w:t>”</w:t>
      </w:r>
      <w:r w:rsidRPr="005230E1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5230E1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58C4F388" w14:textId="0D5A209C" w:rsidR="009E4CC4" w:rsidRPr="005230E1" w:rsidRDefault="009E4CC4" w:rsidP="002D17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CDE23" w14:textId="37B1212F" w:rsidR="006E7CC5" w:rsidRPr="005230E1" w:rsidRDefault="006E7CC5" w:rsidP="002D17C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34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 xml:space="preserve">เรื่อง </w:t>
      </w:r>
      <w:r w:rsidRPr="005230E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230E1">
        <w:rPr>
          <w:rFonts w:ascii="Angsana New" w:hAnsi="Angsana New"/>
          <w:sz w:val="30"/>
          <w:szCs w:val="30"/>
          <w:cs/>
        </w:rPr>
        <w:t xml:space="preserve"> 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17C1" w:rsidRPr="005230E1">
        <w:rPr>
          <w:rFonts w:ascii="Angsana New" w:hAnsi="Angsana New"/>
          <w:sz w:val="30"/>
          <w:szCs w:val="30"/>
        </w:rPr>
        <w:t xml:space="preserve"> </w:t>
      </w:r>
      <w:r w:rsidR="002D17C1" w:rsidRPr="005230E1">
        <w:rPr>
          <w:rFonts w:ascii="Angsana New" w:hAnsi="Angsana New" w:hint="cs"/>
          <w:sz w:val="30"/>
          <w:szCs w:val="30"/>
          <w:cs/>
        </w:rPr>
        <w:t>โดย</w:t>
      </w: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C6527" w:rsidRPr="005230E1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5230E1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>มีนา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>คม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7C5FDE">
        <w:rPr>
          <w:rFonts w:ascii="Angsana New" w:hAnsi="Angsana New"/>
          <w:sz w:val="30"/>
          <w:szCs w:val="30"/>
          <w:lang w:val="en-US"/>
        </w:rPr>
        <w:t>2567</w:t>
      </w:r>
    </w:p>
    <w:p w14:paraId="7A76CFF1" w14:textId="77777777" w:rsidR="009E4CC4" w:rsidRPr="005230E1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572363" w14:textId="03E83D3A" w:rsidR="00B53DEA" w:rsidRPr="005230E1" w:rsidRDefault="00701D75" w:rsidP="00B53DE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FC46D5" w:rsidRPr="005230E1">
        <w:rPr>
          <w:rFonts w:ascii="Angsana New" w:hAnsi="Angsana New"/>
          <w:sz w:val="30"/>
          <w:szCs w:val="30"/>
        </w:rPr>
        <w:t xml:space="preserve"> </w:t>
      </w:r>
      <w:r w:rsidR="007C5FDE">
        <w:rPr>
          <w:rFonts w:ascii="Angsana New" w:hAnsi="Angsana New"/>
          <w:sz w:val="30"/>
          <w:szCs w:val="30"/>
          <w:lang w:val="en-US"/>
        </w:rPr>
        <w:t>2567</w:t>
      </w:r>
    </w:p>
    <w:p w14:paraId="39E26FF3" w14:textId="08F57F02" w:rsidR="00B10F4F" w:rsidRPr="005230E1" w:rsidRDefault="00B10F4F" w:rsidP="00B53D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6E92701C" w:rsidR="00E83C43" w:rsidRPr="005230E1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5230E1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3C80A696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 ไม่มีการเปลี่ยนแปลงความสัมพันธ์อย่างมีสาระสำคัญ</w:t>
      </w:r>
    </w:p>
    <w:p w14:paraId="5DD5A005" w14:textId="77777777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FC87CEE" w14:textId="1A293E28" w:rsidR="00B71816" w:rsidRPr="005230E1" w:rsidRDefault="00E83C43" w:rsidP="0034451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นโยบายในการกำหนดราคาไม่มีการเปลี่ยนแปลงอย่างมีสาระสำคัญในระหว่าง</w:t>
      </w:r>
      <w:r w:rsidR="00E15A93">
        <w:rPr>
          <w:rFonts w:ascii="Angsana New" w:hAnsi="Angsana New"/>
          <w:sz w:val="30"/>
          <w:szCs w:val="30"/>
          <w:cs/>
        </w:rPr>
        <w:t>งวด</w:t>
      </w:r>
      <w:r w:rsidR="00ED1D9B">
        <w:rPr>
          <w:rFonts w:ascii="Angsana New" w:hAnsi="Angsana New" w:hint="cs"/>
          <w:sz w:val="30"/>
          <w:szCs w:val="30"/>
          <w:cs/>
        </w:rPr>
        <w:t>หก</w:t>
      </w:r>
      <w:r w:rsidRPr="005230E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EF6B07" w:rsidRPr="005230E1">
        <w:rPr>
          <w:rFonts w:ascii="Angsana New" w:hAnsi="Angsana New" w:hint="cs"/>
          <w:sz w:val="30"/>
          <w:szCs w:val="30"/>
          <w:cs/>
        </w:rPr>
        <w:t xml:space="preserve"> </w:t>
      </w:r>
      <w:r w:rsidR="007C5FDE">
        <w:rPr>
          <w:rFonts w:ascii="Angsana New" w:hAnsi="Angsana New"/>
          <w:sz w:val="30"/>
          <w:szCs w:val="30"/>
        </w:rPr>
        <w:br/>
      </w:r>
      <w:r w:rsidR="00B83010">
        <w:rPr>
          <w:rFonts w:ascii="Angsana New" w:hAnsi="Angsana New"/>
          <w:sz w:val="30"/>
          <w:szCs w:val="30"/>
          <w:lang w:val="en-US"/>
        </w:rPr>
        <w:t xml:space="preserve">30 </w:t>
      </w:r>
      <w:r w:rsidR="00ED1D9B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B8301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C5FDE">
        <w:rPr>
          <w:rFonts w:ascii="Angsana New" w:hAnsi="Angsana New"/>
          <w:sz w:val="30"/>
          <w:szCs w:val="30"/>
          <w:lang w:val="en-US"/>
        </w:rPr>
        <w:t>2567</w:t>
      </w:r>
    </w:p>
    <w:p w14:paraId="2A9C1347" w14:textId="21F3CE68" w:rsidR="00B71816" w:rsidRDefault="00B71816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142234F" w14:textId="015148AC" w:rsidR="003C3824" w:rsidRDefault="003C3824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5"/>
        <w:gridCol w:w="1169"/>
        <w:gridCol w:w="270"/>
        <w:gridCol w:w="1152"/>
        <w:gridCol w:w="288"/>
        <w:gridCol w:w="1170"/>
        <w:gridCol w:w="252"/>
        <w:gridCol w:w="1099"/>
      </w:tblGrid>
      <w:tr w:rsidR="003C3824" w14:paraId="025E5CD1" w14:textId="77777777" w:rsidTr="003C3824">
        <w:trPr>
          <w:tblHeader/>
        </w:trPr>
        <w:tc>
          <w:tcPr>
            <w:tcW w:w="3975" w:type="dxa"/>
            <w:hideMark/>
          </w:tcPr>
          <w:p w14:paraId="32DC4E04" w14:textId="77777777" w:rsidR="003C3824" w:rsidRDefault="003C382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2591" w:type="dxa"/>
            <w:gridSpan w:val="3"/>
            <w:hideMark/>
          </w:tcPr>
          <w:p w14:paraId="48A9CD43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35346D11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3748E3F7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C3824" w14:paraId="3C693450" w14:textId="77777777" w:rsidTr="003C3824">
        <w:trPr>
          <w:tblHeader/>
        </w:trPr>
        <w:tc>
          <w:tcPr>
            <w:tcW w:w="3975" w:type="dxa"/>
            <w:hideMark/>
          </w:tcPr>
          <w:p w14:paraId="791B687B" w14:textId="77777777" w:rsidR="003C3824" w:rsidRDefault="003C382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ที่เกี่ยวข้องกัน</w:t>
            </w:r>
          </w:p>
        </w:tc>
        <w:tc>
          <w:tcPr>
            <w:tcW w:w="2591" w:type="dxa"/>
            <w:gridSpan w:val="3"/>
            <w:hideMark/>
          </w:tcPr>
          <w:p w14:paraId="2B843D7C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0B377FC3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  <w:hideMark/>
          </w:tcPr>
          <w:p w14:paraId="6B2D1AC7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C3824" w14:paraId="2019DE00" w14:textId="77777777" w:rsidTr="003C3824">
        <w:trPr>
          <w:tblHeader/>
        </w:trPr>
        <w:tc>
          <w:tcPr>
            <w:tcW w:w="3975" w:type="dxa"/>
            <w:hideMark/>
          </w:tcPr>
          <w:p w14:paraId="2B08A9D2" w14:textId="77777777" w:rsidR="003C3824" w:rsidRDefault="003C382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69" w:type="dxa"/>
            <w:hideMark/>
          </w:tcPr>
          <w:p w14:paraId="06679F14" w14:textId="6BA4C9BA" w:rsidR="003C3824" w:rsidRDefault="007C5FDE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04E882C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152" w:type="dxa"/>
            <w:hideMark/>
          </w:tcPr>
          <w:p w14:paraId="6FCAEBE1" w14:textId="665824A9" w:rsidR="003C3824" w:rsidRDefault="007C5FDE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8" w:type="dxa"/>
          </w:tcPr>
          <w:p w14:paraId="56C80628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52A10A44" w14:textId="2DEA116B" w:rsidR="003C3824" w:rsidRDefault="007C5FDE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0713B576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1A2532C8" w14:textId="700802D3" w:rsidR="003C3824" w:rsidRDefault="007C5FDE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2566</w:t>
            </w:r>
          </w:p>
        </w:tc>
      </w:tr>
      <w:tr w:rsidR="003C3824" w14:paraId="164BDF8F" w14:textId="77777777" w:rsidTr="003C3824">
        <w:trPr>
          <w:tblHeader/>
        </w:trPr>
        <w:tc>
          <w:tcPr>
            <w:tcW w:w="3975" w:type="dxa"/>
          </w:tcPr>
          <w:p w14:paraId="1B667A72" w14:textId="77777777" w:rsidR="003C3824" w:rsidRDefault="003C382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0" w:type="dxa"/>
            <w:gridSpan w:val="7"/>
            <w:hideMark/>
          </w:tcPr>
          <w:p w14:paraId="45743617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C3824" w14:paraId="5B72F6A4" w14:textId="77777777" w:rsidTr="003C3824">
        <w:tc>
          <w:tcPr>
            <w:tcW w:w="3975" w:type="dxa"/>
            <w:hideMark/>
          </w:tcPr>
          <w:p w14:paraId="77CC2432" w14:textId="77777777" w:rsidR="003C3824" w:rsidRDefault="003C382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69" w:type="dxa"/>
          </w:tcPr>
          <w:p w14:paraId="6D959BA8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F8161DC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41940911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672CAA57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78FAB4A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1DAB0E00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644E0DA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</w:tr>
      <w:tr w:rsidR="00D34948" w14:paraId="171D35CB" w14:textId="77777777" w:rsidTr="006D6762">
        <w:tc>
          <w:tcPr>
            <w:tcW w:w="3975" w:type="dxa"/>
            <w:hideMark/>
          </w:tcPr>
          <w:p w14:paraId="646CDD8C" w14:textId="77777777" w:rsidR="00D34948" w:rsidRDefault="00D34948" w:rsidP="00D349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69" w:type="dxa"/>
          </w:tcPr>
          <w:p w14:paraId="3F7C3A3F" w14:textId="55720D46" w:rsidR="00D34948" w:rsidRDefault="005509E4" w:rsidP="00D3494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1,270,201</w:t>
            </w:r>
          </w:p>
        </w:tc>
        <w:tc>
          <w:tcPr>
            <w:tcW w:w="270" w:type="dxa"/>
          </w:tcPr>
          <w:p w14:paraId="1BD35C6E" w14:textId="77777777" w:rsidR="00D34948" w:rsidRDefault="00D34948" w:rsidP="00D3494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168D9DC3" w14:textId="5E09B8F4" w:rsidR="00D34948" w:rsidRDefault="00D34948" w:rsidP="00D3494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1,931,488</w:t>
            </w:r>
          </w:p>
        </w:tc>
        <w:tc>
          <w:tcPr>
            <w:tcW w:w="288" w:type="dxa"/>
          </w:tcPr>
          <w:p w14:paraId="51EA0559" w14:textId="77777777" w:rsidR="00D34948" w:rsidRDefault="00D34948" w:rsidP="00D3494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9DC1A6D" w14:textId="3D3DC79F" w:rsidR="00D34948" w:rsidRDefault="005509E4" w:rsidP="00D3494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1,270,201</w:t>
            </w:r>
          </w:p>
        </w:tc>
        <w:tc>
          <w:tcPr>
            <w:tcW w:w="252" w:type="dxa"/>
          </w:tcPr>
          <w:p w14:paraId="2BEE7B13" w14:textId="77777777" w:rsidR="00D34948" w:rsidRDefault="00D34948" w:rsidP="00D3494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76F45992" w14:textId="299F8B3F" w:rsidR="00D34948" w:rsidRDefault="00D34948" w:rsidP="00D3494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1,931,488</w:t>
            </w:r>
          </w:p>
        </w:tc>
      </w:tr>
      <w:tr w:rsidR="005509E4" w14:paraId="4F7423A8" w14:textId="77777777" w:rsidTr="006D6762">
        <w:tc>
          <w:tcPr>
            <w:tcW w:w="3975" w:type="dxa"/>
          </w:tcPr>
          <w:p w14:paraId="156BE5A6" w14:textId="06F2EF5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69" w:type="dxa"/>
          </w:tcPr>
          <w:p w14:paraId="6755BD23" w14:textId="50773217" w:rsidR="005509E4" w:rsidRP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095</w:t>
            </w:r>
          </w:p>
        </w:tc>
        <w:tc>
          <w:tcPr>
            <w:tcW w:w="270" w:type="dxa"/>
          </w:tcPr>
          <w:p w14:paraId="5F45CB85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39D850F" w14:textId="44295BA9" w:rsidR="005509E4" w:rsidRPr="00A901FA" w:rsidRDefault="005509E4" w:rsidP="005509E4">
            <w:pPr>
              <w:tabs>
                <w:tab w:val="decimal" w:pos="604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1D065ED4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8709E58" w14:textId="6C76EF5E" w:rsidR="005509E4" w:rsidRP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095</w:t>
            </w:r>
          </w:p>
        </w:tc>
        <w:tc>
          <w:tcPr>
            <w:tcW w:w="252" w:type="dxa"/>
          </w:tcPr>
          <w:p w14:paraId="337759B4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04B93007" w14:textId="282CA274" w:rsidR="005509E4" w:rsidRPr="00A901FA" w:rsidRDefault="005509E4" w:rsidP="005509E4">
            <w:pPr>
              <w:tabs>
                <w:tab w:val="decimal" w:pos="604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509E4" w14:paraId="4031CF01" w14:textId="77777777" w:rsidTr="006D6762">
        <w:tc>
          <w:tcPr>
            <w:tcW w:w="3975" w:type="dxa"/>
            <w:hideMark/>
          </w:tcPr>
          <w:p w14:paraId="51931AB4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69" w:type="dxa"/>
          </w:tcPr>
          <w:p w14:paraId="1374556B" w14:textId="63CA15F6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270" w:type="dxa"/>
          </w:tcPr>
          <w:p w14:paraId="70FD9E2B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4CA9CF95" w14:textId="1E929FFA" w:rsidR="005509E4" w:rsidRDefault="005509E4" w:rsidP="005509E4">
            <w:pPr>
              <w:tabs>
                <w:tab w:val="decimal" w:pos="604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298D59A0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EB42871" w14:textId="783CA548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252" w:type="dxa"/>
          </w:tcPr>
          <w:p w14:paraId="50803E4F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62E32C92" w14:textId="6D5D3F09" w:rsidR="005509E4" w:rsidRDefault="005509E4" w:rsidP="005509E4">
            <w:pPr>
              <w:tabs>
                <w:tab w:val="decimal" w:pos="604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509E4" w14:paraId="53A8EF6F" w14:textId="77777777" w:rsidTr="006D6762">
        <w:tc>
          <w:tcPr>
            <w:tcW w:w="3975" w:type="dxa"/>
            <w:hideMark/>
          </w:tcPr>
          <w:p w14:paraId="51DF3DC4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69" w:type="dxa"/>
          </w:tcPr>
          <w:p w14:paraId="7C517153" w14:textId="5ECC0E1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65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70" w:type="dxa"/>
          </w:tcPr>
          <w:p w14:paraId="5B757749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446E085B" w14:textId="507C895E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84,871</w:t>
            </w:r>
          </w:p>
        </w:tc>
        <w:tc>
          <w:tcPr>
            <w:tcW w:w="288" w:type="dxa"/>
          </w:tcPr>
          <w:p w14:paraId="4C4366EC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0D039BC" w14:textId="6D7BDB4B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65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52" w:type="dxa"/>
          </w:tcPr>
          <w:p w14:paraId="5F43BE82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44F05991" w14:textId="43342E85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84,871</w:t>
            </w:r>
          </w:p>
        </w:tc>
      </w:tr>
      <w:tr w:rsidR="005509E4" w14:paraId="72BED3AF" w14:textId="77777777" w:rsidTr="006D6762">
        <w:tc>
          <w:tcPr>
            <w:tcW w:w="3975" w:type="dxa"/>
            <w:hideMark/>
          </w:tcPr>
          <w:p w14:paraId="12F65469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69" w:type="dxa"/>
          </w:tcPr>
          <w:p w14:paraId="0F1106E1" w14:textId="0D4EA763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62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439</w:t>
            </w:r>
          </w:p>
        </w:tc>
        <w:tc>
          <w:tcPr>
            <w:tcW w:w="270" w:type="dxa"/>
          </w:tcPr>
          <w:p w14:paraId="1B41AB33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4151859D" w14:textId="4CD825CA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91,449</w:t>
            </w:r>
          </w:p>
        </w:tc>
        <w:tc>
          <w:tcPr>
            <w:tcW w:w="288" w:type="dxa"/>
          </w:tcPr>
          <w:p w14:paraId="6F7FB9D0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2086257" w14:textId="7AF3FD6B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62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439</w:t>
            </w:r>
          </w:p>
        </w:tc>
        <w:tc>
          <w:tcPr>
            <w:tcW w:w="252" w:type="dxa"/>
          </w:tcPr>
          <w:p w14:paraId="66B16E28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3FDBEA78" w14:textId="6FECF273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91,449</w:t>
            </w:r>
          </w:p>
        </w:tc>
      </w:tr>
      <w:tr w:rsidR="005509E4" w14:paraId="10576482" w14:textId="77777777" w:rsidTr="006D6762">
        <w:tc>
          <w:tcPr>
            <w:tcW w:w="3975" w:type="dxa"/>
          </w:tcPr>
          <w:p w14:paraId="4C5A230A" w14:textId="00F5A196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69" w:type="dxa"/>
          </w:tcPr>
          <w:p w14:paraId="38FF2228" w14:textId="505BDDC2" w:rsidR="005509E4" w:rsidRPr="00A901FA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70" w:type="dxa"/>
          </w:tcPr>
          <w:p w14:paraId="2ECE251C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5726F13" w14:textId="653462CF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332</w:t>
            </w:r>
          </w:p>
        </w:tc>
        <w:tc>
          <w:tcPr>
            <w:tcW w:w="288" w:type="dxa"/>
          </w:tcPr>
          <w:p w14:paraId="021C05D2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817FB92" w14:textId="000F3ADC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52" w:type="dxa"/>
          </w:tcPr>
          <w:p w14:paraId="1B1ABEF3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6C1C2F81" w14:textId="4EE90869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332</w:t>
            </w:r>
          </w:p>
        </w:tc>
      </w:tr>
      <w:tr w:rsidR="005509E4" w14:paraId="104E7E2F" w14:textId="77777777" w:rsidTr="006D6762">
        <w:tc>
          <w:tcPr>
            <w:tcW w:w="3975" w:type="dxa"/>
            <w:hideMark/>
          </w:tcPr>
          <w:p w14:paraId="1DCBD577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69" w:type="dxa"/>
          </w:tcPr>
          <w:p w14:paraId="2FC8F77F" w14:textId="11EC372B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19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498</w:t>
            </w:r>
          </w:p>
        </w:tc>
        <w:tc>
          <w:tcPr>
            <w:tcW w:w="270" w:type="dxa"/>
          </w:tcPr>
          <w:p w14:paraId="4BCB7EA1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58C5C8DE" w14:textId="3DCCC3B8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18,923</w:t>
            </w:r>
          </w:p>
        </w:tc>
        <w:tc>
          <w:tcPr>
            <w:tcW w:w="288" w:type="dxa"/>
          </w:tcPr>
          <w:p w14:paraId="36B7D972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61DBA5D" w14:textId="2E421F82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19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498</w:t>
            </w:r>
          </w:p>
        </w:tc>
        <w:tc>
          <w:tcPr>
            <w:tcW w:w="252" w:type="dxa"/>
          </w:tcPr>
          <w:p w14:paraId="7D83545A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32480758" w14:textId="2C8067FA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18,923</w:t>
            </w:r>
          </w:p>
        </w:tc>
      </w:tr>
      <w:tr w:rsidR="005509E4" w14:paraId="67C2B05B" w14:textId="77777777" w:rsidTr="006D6762">
        <w:tc>
          <w:tcPr>
            <w:tcW w:w="3975" w:type="dxa"/>
            <w:hideMark/>
          </w:tcPr>
          <w:p w14:paraId="2E4B81EE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21C44B6C" w14:textId="412D9BD5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749</w:t>
            </w:r>
          </w:p>
        </w:tc>
        <w:tc>
          <w:tcPr>
            <w:tcW w:w="270" w:type="dxa"/>
          </w:tcPr>
          <w:p w14:paraId="028E3E69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25FD0342" w14:textId="26AEACDA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4,167</w:t>
            </w:r>
          </w:p>
        </w:tc>
        <w:tc>
          <w:tcPr>
            <w:tcW w:w="288" w:type="dxa"/>
          </w:tcPr>
          <w:p w14:paraId="7672CEE5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D7828D2" w14:textId="32062030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749</w:t>
            </w:r>
          </w:p>
        </w:tc>
        <w:tc>
          <w:tcPr>
            <w:tcW w:w="252" w:type="dxa"/>
          </w:tcPr>
          <w:p w14:paraId="75C2BD0E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4ADBA7D7" w14:textId="075A746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4,167</w:t>
            </w:r>
          </w:p>
        </w:tc>
      </w:tr>
      <w:tr w:rsidR="005509E4" w14:paraId="260C170C" w14:textId="77777777" w:rsidTr="003C3824">
        <w:tc>
          <w:tcPr>
            <w:tcW w:w="3975" w:type="dxa"/>
          </w:tcPr>
          <w:p w14:paraId="32F47750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69" w:type="dxa"/>
          </w:tcPr>
          <w:p w14:paraId="67921340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69F95A42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52" w:type="dxa"/>
          </w:tcPr>
          <w:p w14:paraId="1E089847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lang w:val="en-US"/>
              </w:rPr>
            </w:pPr>
          </w:p>
        </w:tc>
        <w:tc>
          <w:tcPr>
            <w:tcW w:w="288" w:type="dxa"/>
          </w:tcPr>
          <w:p w14:paraId="4AC6B0C3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437801EE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</w:tcPr>
          <w:p w14:paraId="6DEEE02C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099" w:type="dxa"/>
          </w:tcPr>
          <w:p w14:paraId="001AFA97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</w:tr>
      <w:tr w:rsidR="005509E4" w14:paraId="78B04EE0" w14:textId="77777777" w:rsidTr="003C3824">
        <w:tc>
          <w:tcPr>
            <w:tcW w:w="3975" w:type="dxa"/>
            <w:hideMark/>
          </w:tcPr>
          <w:p w14:paraId="38DCF6EF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69" w:type="dxa"/>
          </w:tcPr>
          <w:p w14:paraId="0FFA134E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7C36112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D6F98D2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6D46B3B6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C693E09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C7DAEEA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7CAC4A6E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5509E4" w14:paraId="1FD99861" w14:textId="77777777" w:rsidTr="006D6762">
        <w:tc>
          <w:tcPr>
            <w:tcW w:w="3975" w:type="dxa"/>
            <w:hideMark/>
          </w:tcPr>
          <w:p w14:paraId="1ECEDD64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69" w:type="dxa"/>
          </w:tcPr>
          <w:p w14:paraId="010FFC1B" w14:textId="318BFE11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72</w:t>
            </w:r>
          </w:p>
        </w:tc>
        <w:tc>
          <w:tcPr>
            <w:tcW w:w="270" w:type="dxa"/>
          </w:tcPr>
          <w:p w14:paraId="5D4742D1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11DB2FCF" w14:textId="634B9564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82</w:t>
            </w:r>
          </w:p>
        </w:tc>
        <w:tc>
          <w:tcPr>
            <w:tcW w:w="288" w:type="dxa"/>
          </w:tcPr>
          <w:p w14:paraId="20C5DC03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1962153" w14:textId="7723E671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72</w:t>
            </w:r>
          </w:p>
        </w:tc>
        <w:tc>
          <w:tcPr>
            <w:tcW w:w="252" w:type="dxa"/>
          </w:tcPr>
          <w:p w14:paraId="57895CDF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  <w:hideMark/>
          </w:tcPr>
          <w:p w14:paraId="4BBCAA2F" w14:textId="3A369B36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82</w:t>
            </w:r>
          </w:p>
        </w:tc>
      </w:tr>
      <w:tr w:rsidR="005509E4" w14:paraId="3DDDE110" w14:textId="77777777" w:rsidTr="006D6762">
        <w:tc>
          <w:tcPr>
            <w:tcW w:w="3975" w:type="dxa"/>
            <w:hideMark/>
          </w:tcPr>
          <w:p w14:paraId="79B789C4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169" w:type="dxa"/>
          </w:tcPr>
          <w:p w14:paraId="112D1DD1" w14:textId="4F9EA036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589</w:t>
            </w:r>
          </w:p>
        </w:tc>
        <w:tc>
          <w:tcPr>
            <w:tcW w:w="270" w:type="dxa"/>
          </w:tcPr>
          <w:p w14:paraId="0ADD86EA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6F8D6405" w14:textId="0538B3B1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589</w:t>
            </w:r>
          </w:p>
        </w:tc>
        <w:tc>
          <w:tcPr>
            <w:tcW w:w="288" w:type="dxa"/>
          </w:tcPr>
          <w:p w14:paraId="1E4309AE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CD7276A" w14:textId="22072B38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589</w:t>
            </w:r>
          </w:p>
        </w:tc>
        <w:tc>
          <w:tcPr>
            <w:tcW w:w="252" w:type="dxa"/>
          </w:tcPr>
          <w:p w14:paraId="350FC0C2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3862B59C" w14:textId="356775DA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589</w:t>
            </w:r>
          </w:p>
        </w:tc>
      </w:tr>
      <w:tr w:rsidR="005509E4" w14:paraId="230A3ABB" w14:textId="77777777" w:rsidTr="006D6762">
        <w:tc>
          <w:tcPr>
            <w:tcW w:w="3975" w:type="dxa"/>
            <w:hideMark/>
          </w:tcPr>
          <w:p w14:paraId="040FEFEB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169" w:type="dxa"/>
          </w:tcPr>
          <w:p w14:paraId="7273BA53" w14:textId="1814444B" w:rsidR="005509E4" w:rsidRDefault="005509E4" w:rsidP="005509E4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BFE595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48D76077" w14:textId="4E945811" w:rsidR="005509E4" w:rsidRDefault="005509E4" w:rsidP="005509E4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099C9F2F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8937B68" w14:textId="69BE5AF6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290</w:t>
            </w:r>
          </w:p>
        </w:tc>
        <w:tc>
          <w:tcPr>
            <w:tcW w:w="252" w:type="dxa"/>
          </w:tcPr>
          <w:p w14:paraId="2CF21A80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5EEF728B" w14:textId="56CEDA7E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710</w:t>
            </w:r>
          </w:p>
        </w:tc>
      </w:tr>
      <w:tr w:rsidR="005509E4" w14:paraId="09153516" w14:textId="77777777" w:rsidTr="006D6762">
        <w:tc>
          <w:tcPr>
            <w:tcW w:w="3975" w:type="dxa"/>
            <w:hideMark/>
          </w:tcPr>
          <w:p w14:paraId="5A7BD18D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69" w:type="dxa"/>
          </w:tcPr>
          <w:p w14:paraId="5B230236" w14:textId="34B8C7D1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233</w:t>
            </w:r>
          </w:p>
        </w:tc>
        <w:tc>
          <w:tcPr>
            <w:tcW w:w="270" w:type="dxa"/>
          </w:tcPr>
          <w:p w14:paraId="6918B259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737EED46" w14:textId="18DB89E3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462</w:t>
            </w:r>
          </w:p>
        </w:tc>
        <w:tc>
          <w:tcPr>
            <w:tcW w:w="288" w:type="dxa"/>
          </w:tcPr>
          <w:p w14:paraId="67619AAD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677CF9E" w14:textId="3A60D13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233</w:t>
            </w:r>
          </w:p>
        </w:tc>
        <w:tc>
          <w:tcPr>
            <w:tcW w:w="252" w:type="dxa"/>
          </w:tcPr>
          <w:p w14:paraId="5D64A209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78A9119A" w14:textId="32609F58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462</w:t>
            </w:r>
          </w:p>
        </w:tc>
      </w:tr>
      <w:tr w:rsidR="005509E4" w14:paraId="7ECDE748" w14:textId="77777777" w:rsidTr="006D6762">
        <w:tc>
          <w:tcPr>
            <w:tcW w:w="3975" w:type="dxa"/>
            <w:hideMark/>
          </w:tcPr>
          <w:p w14:paraId="0DA25574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169" w:type="dxa"/>
          </w:tcPr>
          <w:p w14:paraId="27B4E90E" w14:textId="16CC37D1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27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575</w:t>
            </w:r>
          </w:p>
        </w:tc>
        <w:tc>
          <w:tcPr>
            <w:tcW w:w="270" w:type="dxa"/>
          </w:tcPr>
          <w:p w14:paraId="625D947A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3B15F6B8" w14:textId="39AEBD09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655</w:t>
            </w:r>
          </w:p>
        </w:tc>
        <w:tc>
          <w:tcPr>
            <w:tcW w:w="288" w:type="dxa"/>
          </w:tcPr>
          <w:p w14:paraId="54A6C7FC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52F1E7" w14:textId="1E1AB065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27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575</w:t>
            </w:r>
          </w:p>
        </w:tc>
        <w:tc>
          <w:tcPr>
            <w:tcW w:w="252" w:type="dxa"/>
          </w:tcPr>
          <w:p w14:paraId="1216FF37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1749A1B9" w14:textId="53B00475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655</w:t>
            </w:r>
          </w:p>
        </w:tc>
      </w:tr>
      <w:tr w:rsidR="005509E4" w14:paraId="3AD421C2" w14:textId="77777777" w:rsidTr="006D6762">
        <w:tc>
          <w:tcPr>
            <w:tcW w:w="3975" w:type="dxa"/>
            <w:hideMark/>
          </w:tcPr>
          <w:p w14:paraId="3C2EB463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66CAFDEC" w14:textId="7C676924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717</w:t>
            </w:r>
          </w:p>
        </w:tc>
        <w:tc>
          <w:tcPr>
            <w:tcW w:w="270" w:type="dxa"/>
          </w:tcPr>
          <w:p w14:paraId="147C3D46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7D47678A" w14:textId="569B9178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941</w:t>
            </w:r>
          </w:p>
        </w:tc>
        <w:tc>
          <w:tcPr>
            <w:tcW w:w="288" w:type="dxa"/>
          </w:tcPr>
          <w:p w14:paraId="375C136B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261B421" w14:textId="255B5058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717</w:t>
            </w:r>
          </w:p>
        </w:tc>
        <w:tc>
          <w:tcPr>
            <w:tcW w:w="252" w:type="dxa"/>
          </w:tcPr>
          <w:p w14:paraId="59484209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441A2A43" w14:textId="1F465812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941</w:t>
            </w:r>
          </w:p>
        </w:tc>
      </w:tr>
      <w:tr w:rsidR="005509E4" w14:paraId="155E8945" w14:textId="77777777" w:rsidTr="003C3824">
        <w:tc>
          <w:tcPr>
            <w:tcW w:w="3975" w:type="dxa"/>
          </w:tcPr>
          <w:p w14:paraId="771FEC03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lang w:val="th-TH"/>
              </w:rPr>
            </w:pPr>
          </w:p>
        </w:tc>
        <w:tc>
          <w:tcPr>
            <w:tcW w:w="1169" w:type="dxa"/>
          </w:tcPr>
          <w:p w14:paraId="1EAE1572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17796EB0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2" w:type="dxa"/>
          </w:tcPr>
          <w:p w14:paraId="2898193A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8" w:type="dxa"/>
          </w:tcPr>
          <w:p w14:paraId="6E0C7DE4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70467A07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5AC45574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99" w:type="dxa"/>
          </w:tcPr>
          <w:p w14:paraId="390F272C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5509E4" w14:paraId="7B763A23" w14:textId="77777777" w:rsidTr="003C3824">
        <w:tc>
          <w:tcPr>
            <w:tcW w:w="3975" w:type="dxa"/>
            <w:hideMark/>
          </w:tcPr>
          <w:p w14:paraId="66C4DE14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69" w:type="dxa"/>
          </w:tcPr>
          <w:p w14:paraId="29888015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4A65ECC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2D8FA8A7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7B45E1E9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2F8A047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5729AEB7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5208409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5509E4" w14:paraId="4316D6DC" w14:textId="77777777" w:rsidTr="003C3824">
        <w:tc>
          <w:tcPr>
            <w:tcW w:w="3975" w:type="dxa"/>
            <w:hideMark/>
          </w:tcPr>
          <w:p w14:paraId="01A14E13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69" w:type="dxa"/>
          </w:tcPr>
          <w:p w14:paraId="243CDE09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E1EBC69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C2EF5E1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009B7FED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88749A3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2920E84E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E7CC177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5509E4" w14:paraId="5A16D6A1" w14:textId="77777777" w:rsidTr="006D6762">
        <w:tc>
          <w:tcPr>
            <w:tcW w:w="3975" w:type="dxa"/>
            <w:hideMark/>
          </w:tcPr>
          <w:p w14:paraId="5E3D8DA9" w14:textId="77777777" w:rsidR="005509E4" w:rsidRDefault="005509E4" w:rsidP="005509E4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169" w:type="dxa"/>
          </w:tcPr>
          <w:p w14:paraId="7A708121" w14:textId="2B440709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46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896</w:t>
            </w:r>
          </w:p>
        </w:tc>
        <w:tc>
          <w:tcPr>
            <w:tcW w:w="270" w:type="dxa"/>
          </w:tcPr>
          <w:p w14:paraId="4916CF0A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0B119CCF" w14:textId="4573A4C3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46,817</w:t>
            </w:r>
          </w:p>
        </w:tc>
        <w:tc>
          <w:tcPr>
            <w:tcW w:w="288" w:type="dxa"/>
          </w:tcPr>
          <w:p w14:paraId="3DB97370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E8E590C" w14:textId="5102AEC5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46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896</w:t>
            </w:r>
          </w:p>
        </w:tc>
        <w:tc>
          <w:tcPr>
            <w:tcW w:w="252" w:type="dxa"/>
          </w:tcPr>
          <w:p w14:paraId="05FACE2C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01C412EE" w14:textId="258E7781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46,817</w:t>
            </w:r>
          </w:p>
        </w:tc>
      </w:tr>
      <w:tr w:rsidR="005509E4" w14:paraId="4F6BC9CE" w14:textId="77777777" w:rsidTr="006D6762">
        <w:tc>
          <w:tcPr>
            <w:tcW w:w="3975" w:type="dxa"/>
            <w:hideMark/>
          </w:tcPr>
          <w:p w14:paraId="3934B1BD" w14:textId="77777777" w:rsidR="005509E4" w:rsidRDefault="005509E4" w:rsidP="005509E4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169" w:type="dxa"/>
          </w:tcPr>
          <w:p w14:paraId="35936292" w14:textId="1308C5DD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467</w:t>
            </w:r>
          </w:p>
        </w:tc>
        <w:tc>
          <w:tcPr>
            <w:tcW w:w="270" w:type="dxa"/>
          </w:tcPr>
          <w:p w14:paraId="72395CBE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1DA7DFD5" w14:textId="7BC1B5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88" w:type="dxa"/>
          </w:tcPr>
          <w:p w14:paraId="4C42BD21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75E7128" w14:textId="3D1F2DF8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467</w:t>
            </w:r>
          </w:p>
        </w:tc>
        <w:tc>
          <w:tcPr>
            <w:tcW w:w="252" w:type="dxa"/>
          </w:tcPr>
          <w:p w14:paraId="3D27E106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3DF086AF" w14:textId="2B6C693A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341</w:t>
            </w:r>
          </w:p>
        </w:tc>
      </w:tr>
      <w:tr w:rsidR="005509E4" w14:paraId="1696B70D" w14:textId="77777777" w:rsidTr="006D6762">
        <w:tc>
          <w:tcPr>
            <w:tcW w:w="3975" w:type="dxa"/>
            <w:hideMark/>
          </w:tcPr>
          <w:p w14:paraId="7529C2B1" w14:textId="77777777" w:rsidR="005509E4" w:rsidRDefault="005509E4" w:rsidP="005509E4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ผลประโยชน์ระยะยาวอื่น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EFEDA" w14:textId="71F888B8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6623E974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BFF570" w14:textId="4270348F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8" w:type="dxa"/>
          </w:tcPr>
          <w:p w14:paraId="01378B8E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16D19" w14:textId="5128B659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2" w:type="dxa"/>
          </w:tcPr>
          <w:p w14:paraId="2AF33FDC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E5AFD1" w14:textId="1A14727F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</w:tr>
      <w:tr w:rsidR="005509E4" w14:paraId="32FA956A" w14:textId="77777777" w:rsidTr="006D6762">
        <w:tc>
          <w:tcPr>
            <w:tcW w:w="3975" w:type="dxa"/>
            <w:hideMark/>
          </w:tcPr>
          <w:p w14:paraId="2EF92432" w14:textId="77777777" w:rsidR="005509E4" w:rsidRDefault="005509E4" w:rsidP="005509E4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ab/>
              <w:t>รวมค่าตอบแทนผู้บริหารสำคัญ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EE6E07" w14:textId="47F332AA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47</w:t>
            </w:r>
            <w:r w:rsidRPr="005509E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368</w:t>
            </w:r>
          </w:p>
        </w:tc>
        <w:tc>
          <w:tcPr>
            <w:tcW w:w="270" w:type="dxa"/>
          </w:tcPr>
          <w:p w14:paraId="23FFD08C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F041B5" w14:textId="577AEF03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47,162</w:t>
            </w:r>
          </w:p>
        </w:tc>
        <w:tc>
          <w:tcPr>
            <w:tcW w:w="288" w:type="dxa"/>
          </w:tcPr>
          <w:p w14:paraId="47159518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5997B" w14:textId="311D5D66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47</w:t>
            </w:r>
            <w:r w:rsidRPr="005509E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368</w:t>
            </w:r>
          </w:p>
        </w:tc>
        <w:tc>
          <w:tcPr>
            <w:tcW w:w="252" w:type="dxa"/>
          </w:tcPr>
          <w:p w14:paraId="4BDDBC67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91A884" w14:textId="4CDB3BBD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47,162</w:t>
            </w:r>
          </w:p>
        </w:tc>
      </w:tr>
      <w:tr w:rsidR="005509E4" w14:paraId="24C3837D" w14:textId="77777777" w:rsidTr="003C3824">
        <w:trPr>
          <w:trHeight w:val="259"/>
        </w:trPr>
        <w:tc>
          <w:tcPr>
            <w:tcW w:w="3975" w:type="dxa"/>
          </w:tcPr>
          <w:p w14:paraId="5242C598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69" w:type="dxa"/>
          </w:tcPr>
          <w:p w14:paraId="66A33A00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70" w:type="dxa"/>
          </w:tcPr>
          <w:p w14:paraId="1EF4ED6A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52" w:type="dxa"/>
          </w:tcPr>
          <w:p w14:paraId="3544C610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88" w:type="dxa"/>
          </w:tcPr>
          <w:p w14:paraId="2A6F2363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04AD6310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52" w:type="dxa"/>
          </w:tcPr>
          <w:p w14:paraId="0ABE04FA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36D1AC15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5509E4" w14:paraId="5333A557" w14:textId="77777777" w:rsidTr="003C3824">
        <w:tc>
          <w:tcPr>
            <w:tcW w:w="3975" w:type="dxa"/>
            <w:hideMark/>
          </w:tcPr>
          <w:p w14:paraId="7B980E6D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69" w:type="dxa"/>
          </w:tcPr>
          <w:p w14:paraId="136E5866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B41EAA5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AD36825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1B4F5A17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E3FE791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4A37CE5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0EFB2128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5509E4" w14:paraId="2517EF54" w14:textId="77777777" w:rsidTr="006D6762">
        <w:tc>
          <w:tcPr>
            <w:tcW w:w="3975" w:type="dxa"/>
            <w:hideMark/>
          </w:tcPr>
          <w:p w14:paraId="7F5AE214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69" w:type="dxa"/>
          </w:tcPr>
          <w:p w14:paraId="5CA0138C" w14:textId="62816E50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816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366</w:t>
            </w:r>
          </w:p>
        </w:tc>
        <w:tc>
          <w:tcPr>
            <w:tcW w:w="270" w:type="dxa"/>
          </w:tcPr>
          <w:p w14:paraId="041ACC7C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132376BC" w14:textId="58C90534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942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631</w:t>
            </w:r>
          </w:p>
        </w:tc>
        <w:tc>
          <w:tcPr>
            <w:tcW w:w="288" w:type="dxa"/>
          </w:tcPr>
          <w:p w14:paraId="528EBAED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8A5EB84" w14:textId="74FEA92A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816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366</w:t>
            </w:r>
          </w:p>
        </w:tc>
        <w:tc>
          <w:tcPr>
            <w:tcW w:w="252" w:type="dxa"/>
          </w:tcPr>
          <w:p w14:paraId="2049037E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2C17B8C4" w14:textId="71379E6C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942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631</w:t>
            </w:r>
          </w:p>
        </w:tc>
      </w:tr>
      <w:tr w:rsidR="005509E4" w14:paraId="719F2B00" w14:textId="77777777" w:rsidTr="006D6762">
        <w:tc>
          <w:tcPr>
            <w:tcW w:w="3975" w:type="dxa"/>
            <w:hideMark/>
          </w:tcPr>
          <w:p w14:paraId="22451EDE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169" w:type="dxa"/>
          </w:tcPr>
          <w:p w14:paraId="50BDEAB6" w14:textId="5E11713A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436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422</w:t>
            </w:r>
          </w:p>
        </w:tc>
        <w:tc>
          <w:tcPr>
            <w:tcW w:w="270" w:type="dxa"/>
          </w:tcPr>
          <w:p w14:paraId="20E22D93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1FFB11A2" w14:textId="5FF8A564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509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528</w:t>
            </w:r>
          </w:p>
        </w:tc>
        <w:tc>
          <w:tcPr>
            <w:tcW w:w="288" w:type="dxa"/>
          </w:tcPr>
          <w:p w14:paraId="7DE03449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D42DCD1" w14:textId="51B6F735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436</w:t>
            </w: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5509E4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422</w:t>
            </w:r>
          </w:p>
        </w:tc>
        <w:tc>
          <w:tcPr>
            <w:tcW w:w="252" w:type="dxa"/>
          </w:tcPr>
          <w:p w14:paraId="291E00FD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7F18B330" w14:textId="1FAC7F51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509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528</w:t>
            </w:r>
          </w:p>
        </w:tc>
      </w:tr>
      <w:tr w:rsidR="005509E4" w14:paraId="5BA21D6E" w14:textId="77777777" w:rsidTr="006D6762">
        <w:tc>
          <w:tcPr>
            <w:tcW w:w="3975" w:type="dxa"/>
            <w:hideMark/>
          </w:tcPr>
          <w:p w14:paraId="024194DE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169" w:type="dxa"/>
          </w:tcPr>
          <w:p w14:paraId="28F8B17C" w14:textId="29DFA6F0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7BDBBA9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74D53C86" w14:textId="1F93B08D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895</w:t>
            </w:r>
          </w:p>
        </w:tc>
        <w:tc>
          <w:tcPr>
            <w:tcW w:w="288" w:type="dxa"/>
          </w:tcPr>
          <w:p w14:paraId="337FE3BB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C504AEF" w14:textId="45CE7C65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509E4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2" w:type="dxa"/>
          </w:tcPr>
          <w:p w14:paraId="3F579009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1D3D819D" w14:textId="1E708A78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895</w:t>
            </w:r>
          </w:p>
        </w:tc>
      </w:tr>
      <w:tr w:rsidR="005509E4" w14:paraId="6FB6AB58" w14:textId="77777777" w:rsidTr="003C3824">
        <w:tc>
          <w:tcPr>
            <w:tcW w:w="3975" w:type="dxa"/>
            <w:hideMark/>
          </w:tcPr>
          <w:p w14:paraId="0210C00E" w14:textId="7965049F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กิจการอื่นที่เกี่ยวข้องกัน (ต่อ)</w:t>
            </w:r>
          </w:p>
        </w:tc>
        <w:tc>
          <w:tcPr>
            <w:tcW w:w="1169" w:type="dxa"/>
          </w:tcPr>
          <w:p w14:paraId="57A49A59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0C22A30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3D96CD3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17309805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44C897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6FD01B59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1DB62503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5509E4" w14:paraId="3ED62BA5" w14:textId="77777777" w:rsidTr="006D6762">
        <w:tc>
          <w:tcPr>
            <w:tcW w:w="3975" w:type="dxa"/>
            <w:hideMark/>
          </w:tcPr>
          <w:p w14:paraId="4DD84535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169" w:type="dxa"/>
          </w:tcPr>
          <w:p w14:paraId="7CE3CE01" w14:textId="2041BCE9" w:rsidR="005509E4" w:rsidRDefault="00796518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296,833</w:t>
            </w:r>
          </w:p>
        </w:tc>
        <w:tc>
          <w:tcPr>
            <w:tcW w:w="270" w:type="dxa"/>
          </w:tcPr>
          <w:p w14:paraId="4A62EEB4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506C506C" w14:textId="6D6C4761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241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145</w:t>
            </w:r>
          </w:p>
        </w:tc>
        <w:tc>
          <w:tcPr>
            <w:tcW w:w="288" w:type="dxa"/>
          </w:tcPr>
          <w:p w14:paraId="665621B0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15750B4" w14:textId="0AEF0803" w:rsidR="005509E4" w:rsidRDefault="00796518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296,833</w:t>
            </w:r>
          </w:p>
        </w:tc>
        <w:tc>
          <w:tcPr>
            <w:tcW w:w="252" w:type="dxa"/>
          </w:tcPr>
          <w:p w14:paraId="5DBFD537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2363984B" w14:textId="2D48A349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241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145</w:t>
            </w:r>
          </w:p>
        </w:tc>
      </w:tr>
      <w:tr w:rsidR="005509E4" w14:paraId="770D358C" w14:textId="77777777" w:rsidTr="006D6762">
        <w:tc>
          <w:tcPr>
            <w:tcW w:w="3975" w:type="dxa"/>
            <w:hideMark/>
          </w:tcPr>
          <w:p w14:paraId="39552DD6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69" w:type="dxa"/>
          </w:tcPr>
          <w:p w14:paraId="13CC3CDE" w14:textId="1685529C" w:rsidR="005509E4" w:rsidRDefault="00796518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1,450</w:t>
            </w:r>
          </w:p>
        </w:tc>
        <w:tc>
          <w:tcPr>
            <w:tcW w:w="270" w:type="dxa"/>
          </w:tcPr>
          <w:p w14:paraId="1D47C720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65AECC1F" w14:textId="5987F6FA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045</w:t>
            </w:r>
          </w:p>
        </w:tc>
        <w:tc>
          <w:tcPr>
            <w:tcW w:w="288" w:type="dxa"/>
          </w:tcPr>
          <w:p w14:paraId="7DD9B59F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4199856" w14:textId="4C663270" w:rsidR="005509E4" w:rsidRDefault="00796518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1,450</w:t>
            </w:r>
          </w:p>
        </w:tc>
        <w:tc>
          <w:tcPr>
            <w:tcW w:w="252" w:type="dxa"/>
          </w:tcPr>
          <w:p w14:paraId="04F5F396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6A8E7AE3" w14:textId="4667949A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045</w:t>
            </w:r>
          </w:p>
        </w:tc>
      </w:tr>
      <w:tr w:rsidR="005509E4" w14:paraId="1E36E3C9" w14:textId="77777777" w:rsidTr="006D6762">
        <w:tc>
          <w:tcPr>
            <w:tcW w:w="3975" w:type="dxa"/>
            <w:hideMark/>
          </w:tcPr>
          <w:p w14:paraId="50CC28F4" w14:textId="77777777" w:rsidR="005509E4" w:rsidRDefault="005509E4" w:rsidP="005509E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69" w:type="dxa"/>
          </w:tcPr>
          <w:p w14:paraId="434C0476" w14:textId="77456D5F" w:rsidR="005509E4" w:rsidRDefault="00796518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6540B51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71430434" w14:textId="29D0E4E6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88" w:type="dxa"/>
          </w:tcPr>
          <w:p w14:paraId="330540AB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B8EAAAC" w14:textId="7B055031" w:rsidR="005509E4" w:rsidRDefault="00796518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5B367E6C" w14:textId="77777777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549CCB7A" w14:textId="787E97DE" w:rsidR="005509E4" w:rsidRDefault="005509E4" w:rsidP="005509E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</w:t>
            </w:r>
          </w:p>
        </w:tc>
      </w:tr>
      <w:tr w:rsidR="00796518" w14:paraId="00173BBA" w14:textId="77777777" w:rsidTr="006D6762">
        <w:tc>
          <w:tcPr>
            <w:tcW w:w="3975" w:type="dxa"/>
          </w:tcPr>
          <w:p w14:paraId="7A8FCBB0" w14:textId="3B002854" w:rsidR="00796518" w:rsidRDefault="00796518" w:rsidP="007965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69" w:type="dxa"/>
          </w:tcPr>
          <w:p w14:paraId="79861432" w14:textId="3EB811A8" w:rsidR="00796518" w:rsidRP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270" w:type="dxa"/>
          </w:tcPr>
          <w:p w14:paraId="27C1CCB5" w14:textId="77777777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50D7100C" w14:textId="49243FFC" w:rsidR="00796518" w:rsidRPr="00A901FA" w:rsidRDefault="00796518" w:rsidP="00796518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658F8375" w14:textId="77777777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DB31D4F" w14:textId="3ACB0134" w:rsidR="00796518" w:rsidRP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252" w:type="dxa"/>
          </w:tcPr>
          <w:p w14:paraId="6B783890" w14:textId="77777777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7E1ED67C" w14:textId="34499234" w:rsidR="00796518" w:rsidRPr="00A901FA" w:rsidRDefault="00796518" w:rsidP="00796518">
            <w:pPr>
              <w:tabs>
                <w:tab w:val="decimal" w:pos="604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796518" w14:paraId="4ED73F22" w14:textId="77777777" w:rsidTr="006D6762">
        <w:tc>
          <w:tcPr>
            <w:tcW w:w="3975" w:type="dxa"/>
            <w:hideMark/>
          </w:tcPr>
          <w:p w14:paraId="3ACD4F0A" w14:textId="77777777" w:rsidR="00796518" w:rsidRDefault="00796518" w:rsidP="007965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69" w:type="dxa"/>
          </w:tcPr>
          <w:p w14:paraId="715E153C" w14:textId="4E7DF489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432</w:t>
            </w:r>
          </w:p>
        </w:tc>
        <w:tc>
          <w:tcPr>
            <w:tcW w:w="270" w:type="dxa"/>
          </w:tcPr>
          <w:p w14:paraId="4161A07F" w14:textId="77777777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59571229" w14:textId="25C9DD7E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300</w:t>
            </w:r>
          </w:p>
        </w:tc>
        <w:tc>
          <w:tcPr>
            <w:tcW w:w="288" w:type="dxa"/>
          </w:tcPr>
          <w:p w14:paraId="7C60898E" w14:textId="77777777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8A048C" w14:textId="399C42ED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432</w:t>
            </w:r>
          </w:p>
        </w:tc>
        <w:tc>
          <w:tcPr>
            <w:tcW w:w="252" w:type="dxa"/>
          </w:tcPr>
          <w:p w14:paraId="2FDD415B" w14:textId="77777777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5621195F" w14:textId="13D6D5CE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A901FA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A901FA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300</w:t>
            </w:r>
          </w:p>
        </w:tc>
      </w:tr>
      <w:tr w:rsidR="00796518" w14:paraId="5A8D6D89" w14:textId="77777777" w:rsidTr="006D6762">
        <w:tc>
          <w:tcPr>
            <w:tcW w:w="3975" w:type="dxa"/>
            <w:hideMark/>
          </w:tcPr>
          <w:p w14:paraId="329DCB3A" w14:textId="77777777" w:rsidR="00796518" w:rsidRDefault="00796518" w:rsidP="007965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6A8A3BAC" w14:textId="56B4AFB4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20,3</w:t>
            </w:r>
            <w:r w:rsidR="00CA179E">
              <w:rPr>
                <w:rFonts w:ascii="Angsana New" w:eastAsia="Calibri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542019E3" w14:textId="77777777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6E8E0296" w14:textId="3FD5E693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152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26</w:t>
            </w:r>
            <w:r w:rsidRPr="0021520D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2152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189</w:t>
            </w:r>
          </w:p>
        </w:tc>
        <w:tc>
          <w:tcPr>
            <w:tcW w:w="288" w:type="dxa"/>
          </w:tcPr>
          <w:p w14:paraId="59062EA0" w14:textId="77777777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D378CF6" w14:textId="0238DE7F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96518">
              <w:rPr>
                <w:rFonts w:ascii="Angsana New" w:eastAsia="Calibri" w:hAnsi="Angsana New"/>
                <w:sz w:val="30"/>
                <w:szCs w:val="30"/>
                <w:lang w:val="en-US"/>
              </w:rPr>
              <w:t>20,3</w:t>
            </w:r>
            <w:r w:rsidR="00CA179E">
              <w:rPr>
                <w:rFonts w:ascii="Angsana New" w:eastAsia="Calibri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52" w:type="dxa"/>
          </w:tcPr>
          <w:p w14:paraId="3727953B" w14:textId="77777777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0494C670" w14:textId="0AC0BEA9" w:rsidR="00796518" w:rsidRDefault="00796518" w:rsidP="0079651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152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26</w:t>
            </w:r>
            <w:r w:rsidRPr="0021520D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2152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189</w:t>
            </w:r>
          </w:p>
        </w:tc>
      </w:tr>
    </w:tbl>
    <w:p w14:paraId="75950941" w14:textId="7190FC85" w:rsidR="003C3824" w:rsidRDefault="003C3824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84"/>
        <w:gridCol w:w="1426"/>
      </w:tblGrid>
      <w:tr w:rsidR="00B83010" w:rsidRPr="00E301AC" w14:paraId="37BD3281" w14:textId="77777777" w:rsidTr="00E011DE">
        <w:trPr>
          <w:tblHeader/>
        </w:trPr>
        <w:tc>
          <w:tcPr>
            <w:tcW w:w="6210" w:type="dxa"/>
          </w:tcPr>
          <w:p w14:paraId="1480AE42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27A9CA28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83010" w:rsidRPr="00E301AC" w14:paraId="7879B229" w14:textId="77777777" w:rsidTr="00E011DE">
        <w:trPr>
          <w:tblHeader/>
        </w:trPr>
        <w:tc>
          <w:tcPr>
            <w:tcW w:w="6210" w:type="dxa"/>
          </w:tcPr>
          <w:p w14:paraId="70474DC3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7F15F1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B83010" w:rsidRPr="00E301AC" w14:paraId="56DC6524" w14:textId="77777777" w:rsidTr="00E011DE">
        <w:trPr>
          <w:tblHeader/>
        </w:trPr>
        <w:tc>
          <w:tcPr>
            <w:tcW w:w="6210" w:type="dxa"/>
          </w:tcPr>
          <w:p w14:paraId="6FB4D996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80C31BA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B83010" w:rsidRPr="00E301AC" w14:paraId="2D3B75C1" w14:textId="77777777" w:rsidTr="00E011DE">
        <w:trPr>
          <w:tblHeader/>
        </w:trPr>
        <w:tc>
          <w:tcPr>
            <w:tcW w:w="6210" w:type="dxa"/>
          </w:tcPr>
          <w:p w14:paraId="6020F53C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B6CF2DC" w14:textId="3EC64CB8" w:rsidR="00B83010" w:rsidRPr="00E301AC" w:rsidRDefault="006D6762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4" w:type="dxa"/>
          </w:tcPr>
          <w:p w14:paraId="4DADC99F" w14:textId="77777777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F1CC197" w14:textId="55C4AC35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E011D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B83010" w:rsidRPr="00E301AC" w14:paraId="30F5B82D" w14:textId="77777777" w:rsidTr="00E011DE">
        <w:trPr>
          <w:tblHeader/>
        </w:trPr>
        <w:tc>
          <w:tcPr>
            <w:tcW w:w="6210" w:type="dxa"/>
          </w:tcPr>
          <w:p w14:paraId="5D2133EB" w14:textId="27C4334D" w:rsidR="00B83010" w:rsidRPr="00E011DE" w:rsidRDefault="00CE207B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E20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คงเหลื</w:t>
            </w:r>
            <w:r w:rsidR="00E011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อกับบุคคลหรือกิจการที่เกี่ยวข้องกัน ณ วันที่</w:t>
            </w:r>
          </w:p>
        </w:tc>
        <w:tc>
          <w:tcPr>
            <w:tcW w:w="1440" w:type="dxa"/>
          </w:tcPr>
          <w:p w14:paraId="5DD1B129" w14:textId="3AAC0C64" w:rsidR="00B83010" w:rsidRPr="00E301AC" w:rsidRDefault="007C5FDE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14:paraId="50865639" w14:textId="77777777" w:rsidR="00B83010" w:rsidRPr="00CE4242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4CA6AADD" w14:textId="208F05AA" w:rsidR="00B83010" w:rsidRPr="00E301AC" w:rsidRDefault="007C5FDE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83010" w:rsidRPr="00E301AC" w14:paraId="5702B8F4" w14:textId="77777777" w:rsidTr="00E011DE">
        <w:trPr>
          <w:tblHeader/>
        </w:trPr>
        <w:tc>
          <w:tcPr>
            <w:tcW w:w="6210" w:type="dxa"/>
          </w:tcPr>
          <w:p w14:paraId="5DA772A8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BE68ED7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3010" w:rsidRPr="00E301AC" w14:paraId="36950A6A" w14:textId="77777777" w:rsidTr="00730A98">
        <w:tc>
          <w:tcPr>
            <w:tcW w:w="6210" w:type="dxa"/>
          </w:tcPr>
          <w:p w14:paraId="1E7E4362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6CEBB8CD" w14:textId="77777777" w:rsidR="00B83010" w:rsidRPr="00E301AC" w:rsidRDefault="00B83010" w:rsidP="00730A9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A1D8523" w14:textId="77777777" w:rsidR="00B83010" w:rsidRPr="00E301AC" w:rsidRDefault="00B83010" w:rsidP="00730A9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9896283" w14:textId="77777777" w:rsidR="00B83010" w:rsidRPr="00E301AC" w:rsidRDefault="00B83010" w:rsidP="00730A9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161F" w:rsidRPr="00E301AC" w14:paraId="4D292898" w14:textId="77777777" w:rsidTr="00730A98">
        <w:tc>
          <w:tcPr>
            <w:tcW w:w="6210" w:type="dxa"/>
          </w:tcPr>
          <w:p w14:paraId="0EBD61A6" w14:textId="77777777" w:rsidR="00F0161F" w:rsidRPr="00E301AC" w:rsidRDefault="00F0161F" w:rsidP="00F0161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257C851" w14:textId="794F5076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65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218,340</w:t>
            </w:r>
          </w:p>
        </w:tc>
        <w:tc>
          <w:tcPr>
            <w:tcW w:w="284" w:type="dxa"/>
          </w:tcPr>
          <w:p w14:paraId="4CAC88F1" w14:textId="77777777" w:rsidR="00F0161F" w:rsidRPr="00E301AC" w:rsidRDefault="00F0161F" w:rsidP="00F0161F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20E6443" w14:textId="30DEB142" w:rsidR="00F0161F" w:rsidRPr="00E301AC" w:rsidRDefault="00F0161F" w:rsidP="00F0161F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248,397</w:t>
            </w:r>
          </w:p>
        </w:tc>
      </w:tr>
      <w:tr w:rsidR="00F0161F" w:rsidRPr="00E301AC" w14:paraId="1BF4630E" w14:textId="77777777" w:rsidTr="00730A98">
        <w:tc>
          <w:tcPr>
            <w:tcW w:w="6210" w:type="dxa"/>
          </w:tcPr>
          <w:p w14:paraId="3F072948" w14:textId="77777777" w:rsidR="00F0161F" w:rsidRPr="00E301AC" w:rsidRDefault="00F0161F" w:rsidP="00F0161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10C795BC" w14:textId="6090B4D4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65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84" w:type="dxa"/>
          </w:tcPr>
          <w:p w14:paraId="53C81A53" w14:textId="77777777" w:rsidR="00F0161F" w:rsidRPr="00E301AC" w:rsidRDefault="00F0161F" w:rsidP="00F0161F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EA6B180" w14:textId="24FAD407" w:rsidR="00F0161F" w:rsidRPr="00E301AC" w:rsidRDefault="00F0161F" w:rsidP="00F0161F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</w:tr>
      <w:tr w:rsidR="00F0161F" w:rsidRPr="00E301AC" w14:paraId="0676AE6E" w14:textId="77777777" w:rsidTr="00730A98">
        <w:tc>
          <w:tcPr>
            <w:tcW w:w="6210" w:type="dxa"/>
          </w:tcPr>
          <w:p w14:paraId="0988C49D" w14:textId="77777777" w:rsidR="00F0161F" w:rsidRPr="00E301AC" w:rsidRDefault="00F0161F" w:rsidP="00F0161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EB7B2C" w14:textId="498C0882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65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519,553</w:t>
            </w:r>
          </w:p>
        </w:tc>
        <w:tc>
          <w:tcPr>
            <w:tcW w:w="284" w:type="dxa"/>
          </w:tcPr>
          <w:p w14:paraId="0AE13369" w14:textId="77777777" w:rsidR="00F0161F" w:rsidRPr="00E301AC" w:rsidRDefault="00F0161F" w:rsidP="00F0161F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C7DF03F" w14:textId="602E40E3" w:rsidR="00F0161F" w:rsidRPr="00E301AC" w:rsidRDefault="00F0161F" w:rsidP="00F0161F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660,359</w:t>
            </w:r>
          </w:p>
        </w:tc>
      </w:tr>
      <w:tr w:rsidR="00F0161F" w:rsidRPr="00E301AC" w14:paraId="29D95804" w14:textId="77777777" w:rsidTr="00730A98">
        <w:trPr>
          <w:trHeight w:val="49"/>
        </w:trPr>
        <w:tc>
          <w:tcPr>
            <w:tcW w:w="6210" w:type="dxa"/>
          </w:tcPr>
          <w:p w14:paraId="120E6A16" w14:textId="77777777" w:rsidR="00F0161F" w:rsidRPr="00E301AC" w:rsidRDefault="00F0161F" w:rsidP="00F0161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88357" w14:textId="70DAA3A1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965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737,905</w:t>
            </w:r>
          </w:p>
        </w:tc>
        <w:tc>
          <w:tcPr>
            <w:tcW w:w="284" w:type="dxa"/>
            <w:shd w:val="clear" w:color="auto" w:fill="auto"/>
          </w:tcPr>
          <w:p w14:paraId="37A38709" w14:textId="77777777" w:rsidR="00F0161F" w:rsidRPr="00E301AC" w:rsidRDefault="00F0161F" w:rsidP="00F0161F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0235D" w14:textId="5D04A114" w:rsidR="00F0161F" w:rsidRPr="00E301AC" w:rsidRDefault="00F0161F" w:rsidP="00F0161F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908,774</w:t>
            </w:r>
          </w:p>
        </w:tc>
      </w:tr>
      <w:tr w:rsidR="006A0F3C" w:rsidRPr="00E301AC" w14:paraId="1A6BE1D7" w14:textId="77777777" w:rsidTr="00730A98">
        <w:trPr>
          <w:trHeight w:val="49"/>
        </w:trPr>
        <w:tc>
          <w:tcPr>
            <w:tcW w:w="6210" w:type="dxa"/>
          </w:tcPr>
          <w:p w14:paraId="121251E5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63DC79C2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C37F0D4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291EB754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3C3D5B01" w14:textId="77777777" w:rsidTr="00730A98">
        <w:trPr>
          <w:trHeight w:val="49"/>
        </w:trPr>
        <w:tc>
          <w:tcPr>
            <w:tcW w:w="6210" w:type="dxa"/>
          </w:tcPr>
          <w:p w14:paraId="37C3C428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6C48FE35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74D22A0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75363933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97C0E" w:rsidRPr="00E301AC" w14:paraId="5FD820C6" w14:textId="77777777" w:rsidTr="00730A98">
        <w:trPr>
          <w:trHeight w:val="49"/>
        </w:trPr>
        <w:tc>
          <w:tcPr>
            <w:tcW w:w="6210" w:type="dxa"/>
          </w:tcPr>
          <w:p w14:paraId="51E8BCBD" w14:textId="51BA569B" w:rsidR="00697C0E" w:rsidRPr="00E301AC" w:rsidRDefault="00697C0E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14:paraId="689D7679" w14:textId="240A0555" w:rsidR="00697C0E" w:rsidRPr="00E301AC" w:rsidRDefault="00697C0E" w:rsidP="00697C0E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7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84" w:type="dxa"/>
            <w:shd w:val="clear" w:color="auto" w:fill="auto"/>
          </w:tcPr>
          <w:p w14:paraId="7BD6FBA9" w14:textId="77777777" w:rsidR="00697C0E" w:rsidRPr="00E301AC" w:rsidRDefault="00697C0E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01817E54" w14:textId="7499513F" w:rsidR="00697C0E" w:rsidRPr="00E301AC" w:rsidRDefault="00697C0E" w:rsidP="009719A2">
            <w:pPr>
              <w:spacing w:line="240" w:lineRule="auto"/>
              <w:ind w:left="-108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0161F" w:rsidRPr="00E301AC" w14:paraId="76F1CC88" w14:textId="77777777" w:rsidTr="00730A98">
        <w:tc>
          <w:tcPr>
            <w:tcW w:w="6210" w:type="dxa"/>
          </w:tcPr>
          <w:p w14:paraId="18D90A69" w14:textId="77777777" w:rsidR="00F0161F" w:rsidRPr="00E301AC" w:rsidRDefault="00F0161F" w:rsidP="00F0161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97117D7" w14:textId="663110F5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65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1,472</w:t>
            </w:r>
          </w:p>
        </w:tc>
        <w:tc>
          <w:tcPr>
            <w:tcW w:w="284" w:type="dxa"/>
          </w:tcPr>
          <w:p w14:paraId="62AC67B3" w14:textId="77777777" w:rsidR="00F0161F" w:rsidRPr="00E301AC" w:rsidRDefault="00F0161F" w:rsidP="00F0161F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B131AA4" w14:textId="3FAE62D0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1,473</w:t>
            </w:r>
          </w:p>
        </w:tc>
      </w:tr>
      <w:tr w:rsidR="00F0161F" w:rsidRPr="00E301AC" w14:paraId="6303230B" w14:textId="77777777" w:rsidTr="00730A98">
        <w:tc>
          <w:tcPr>
            <w:tcW w:w="6210" w:type="dxa"/>
          </w:tcPr>
          <w:p w14:paraId="35407E22" w14:textId="77777777" w:rsidR="00F0161F" w:rsidRPr="00E301AC" w:rsidRDefault="00F0161F" w:rsidP="00F0161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3BA98" w14:textId="0F4E0CB5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65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1,588</w:t>
            </w:r>
          </w:p>
        </w:tc>
        <w:tc>
          <w:tcPr>
            <w:tcW w:w="284" w:type="dxa"/>
          </w:tcPr>
          <w:p w14:paraId="0989FD56" w14:textId="77777777" w:rsidR="00F0161F" w:rsidRPr="00E301AC" w:rsidRDefault="00F0161F" w:rsidP="00F0161F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DC894DA" w14:textId="616769B5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</w:p>
        </w:tc>
      </w:tr>
      <w:tr w:rsidR="00F0161F" w:rsidRPr="00E301AC" w14:paraId="7BA0ACC5" w14:textId="77777777" w:rsidTr="00730A98">
        <w:trPr>
          <w:trHeight w:val="49"/>
        </w:trPr>
        <w:tc>
          <w:tcPr>
            <w:tcW w:w="6210" w:type="dxa"/>
          </w:tcPr>
          <w:p w14:paraId="0A645183" w14:textId="77777777" w:rsidR="00F0161F" w:rsidRPr="00E301AC" w:rsidRDefault="00F0161F" w:rsidP="00F0161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7D360" w14:textId="1938F7A2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965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</w:t>
            </w:r>
            <w:r w:rsidR="00697C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</w:t>
            </w:r>
          </w:p>
        </w:tc>
        <w:tc>
          <w:tcPr>
            <w:tcW w:w="284" w:type="dxa"/>
            <w:shd w:val="clear" w:color="auto" w:fill="auto"/>
          </w:tcPr>
          <w:p w14:paraId="6C94D9F9" w14:textId="77777777" w:rsidR="00F0161F" w:rsidRPr="00E301AC" w:rsidRDefault="00F0161F" w:rsidP="00F0161F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B05F7" w14:textId="11C2B9FB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2,025</w:t>
            </w:r>
          </w:p>
        </w:tc>
      </w:tr>
      <w:tr w:rsidR="006A0F3C" w:rsidRPr="00E301AC" w14:paraId="478F24D2" w14:textId="77777777" w:rsidTr="00796518">
        <w:trPr>
          <w:trHeight w:val="269"/>
        </w:trPr>
        <w:tc>
          <w:tcPr>
            <w:tcW w:w="6210" w:type="dxa"/>
          </w:tcPr>
          <w:p w14:paraId="5E10EBD0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A337A48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3E6EF54" w14:textId="77777777" w:rsidR="006A0F3C" w:rsidRPr="00E301AC" w:rsidRDefault="006A0F3C" w:rsidP="006A0F3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3D7834D2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96518" w:rsidRPr="00E301AC" w14:paraId="56E178EF" w14:textId="77777777" w:rsidTr="00796518">
        <w:trPr>
          <w:trHeight w:val="269"/>
        </w:trPr>
        <w:tc>
          <w:tcPr>
            <w:tcW w:w="6210" w:type="dxa"/>
          </w:tcPr>
          <w:p w14:paraId="422F8808" w14:textId="77777777" w:rsidR="00796518" w:rsidRPr="00E301AC" w:rsidRDefault="00796518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4827FB0" w14:textId="77777777" w:rsidR="00796518" w:rsidRPr="00E301AC" w:rsidRDefault="00796518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D69422E" w14:textId="77777777" w:rsidR="00796518" w:rsidRPr="00E301AC" w:rsidRDefault="00796518" w:rsidP="006A0F3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1A1C9DE1" w14:textId="77777777" w:rsidR="00796518" w:rsidRPr="00E301AC" w:rsidRDefault="00796518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96518" w:rsidRPr="00E301AC" w14:paraId="31320735" w14:textId="77777777" w:rsidTr="00796518">
        <w:trPr>
          <w:trHeight w:val="269"/>
        </w:trPr>
        <w:tc>
          <w:tcPr>
            <w:tcW w:w="6210" w:type="dxa"/>
          </w:tcPr>
          <w:p w14:paraId="2E1F5FD9" w14:textId="77777777" w:rsidR="00796518" w:rsidRPr="00E301AC" w:rsidRDefault="00796518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4ACCB32" w14:textId="77777777" w:rsidR="00796518" w:rsidRPr="00E301AC" w:rsidRDefault="00796518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3FBFBF3" w14:textId="77777777" w:rsidR="00796518" w:rsidRPr="00E301AC" w:rsidRDefault="00796518" w:rsidP="006A0F3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24FDA1B9" w14:textId="77777777" w:rsidR="00796518" w:rsidRPr="00E301AC" w:rsidRDefault="00796518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A0F3C" w:rsidRPr="00E301AC" w14:paraId="1FD8EE2B" w14:textId="77777777" w:rsidTr="00730A98">
        <w:tc>
          <w:tcPr>
            <w:tcW w:w="6210" w:type="dxa"/>
          </w:tcPr>
          <w:p w14:paraId="59845F88" w14:textId="671F8C5C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  <w:r w:rsidR="00CB4B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ระยะสั้น</w:t>
            </w:r>
          </w:p>
        </w:tc>
        <w:tc>
          <w:tcPr>
            <w:tcW w:w="1440" w:type="dxa"/>
            <w:shd w:val="clear" w:color="auto" w:fill="auto"/>
          </w:tcPr>
          <w:p w14:paraId="4651DD0A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D99B368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1C847067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020480F5" w14:textId="77777777" w:rsidTr="00730A98">
        <w:tc>
          <w:tcPr>
            <w:tcW w:w="6210" w:type="dxa"/>
          </w:tcPr>
          <w:p w14:paraId="6035BDC9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8BEC3E1" w14:textId="3A0B957D" w:rsidR="006A0F3C" w:rsidRPr="00E301AC" w:rsidRDefault="00796518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965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99,422</w:t>
            </w:r>
          </w:p>
        </w:tc>
        <w:tc>
          <w:tcPr>
            <w:tcW w:w="284" w:type="dxa"/>
            <w:shd w:val="clear" w:color="auto" w:fill="auto"/>
          </w:tcPr>
          <w:p w14:paraId="196D4BE2" w14:textId="77777777" w:rsidR="006A0F3C" w:rsidRPr="00E301AC" w:rsidRDefault="006A0F3C" w:rsidP="006A0F3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1104D8F9" w14:textId="0EE8AD4C" w:rsidR="006A0F3C" w:rsidRPr="00E301AC" w:rsidRDefault="00F0161F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97,830</w:t>
            </w:r>
          </w:p>
        </w:tc>
      </w:tr>
      <w:tr w:rsidR="00B70243" w:rsidRPr="00E301AC" w14:paraId="5A60DAA8" w14:textId="77777777" w:rsidTr="00B70243">
        <w:tc>
          <w:tcPr>
            <w:tcW w:w="6210" w:type="dxa"/>
          </w:tcPr>
          <w:p w14:paraId="24B7C18C" w14:textId="77777777" w:rsidR="00B70243" w:rsidRPr="00E301AC" w:rsidRDefault="00B70243" w:rsidP="00B7024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888D394" w14:textId="77777777" w:rsidR="00B70243" w:rsidRPr="00B70243" w:rsidRDefault="00B70243" w:rsidP="00B70243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429A5AF" w14:textId="77777777" w:rsidR="00B70243" w:rsidRPr="00E301AC" w:rsidRDefault="00B70243" w:rsidP="00B70243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7CC6315E" w14:textId="77777777" w:rsidR="00B70243" w:rsidRPr="00CD06E0" w:rsidRDefault="00B70243" w:rsidP="00B70243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6A0F3C" w:rsidRPr="00E301AC" w14:paraId="737DC8D4" w14:textId="77777777" w:rsidTr="00B70243">
        <w:tc>
          <w:tcPr>
            <w:tcW w:w="6210" w:type="dxa"/>
          </w:tcPr>
          <w:p w14:paraId="0830D252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540144A4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FB331E7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8E3B18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A0F3C" w:rsidRPr="007653E7" w14:paraId="04EA8B45" w14:textId="77777777" w:rsidTr="00730A98">
        <w:tc>
          <w:tcPr>
            <w:tcW w:w="6210" w:type="dxa"/>
          </w:tcPr>
          <w:p w14:paraId="3B8E674D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1DB93B" w14:textId="0F3B928E" w:rsidR="006A0F3C" w:rsidRPr="00FF4F63" w:rsidRDefault="0019341A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934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75,153</w:t>
            </w:r>
          </w:p>
        </w:tc>
        <w:tc>
          <w:tcPr>
            <w:tcW w:w="284" w:type="dxa"/>
          </w:tcPr>
          <w:p w14:paraId="4C57F87B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65E45DAC" w14:textId="4D7A0B79" w:rsidR="006A0F3C" w:rsidRPr="007653E7" w:rsidRDefault="00F0161F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02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70,583</w:t>
            </w:r>
          </w:p>
        </w:tc>
      </w:tr>
      <w:tr w:rsidR="006A0F3C" w:rsidRPr="00E301AC" w14:paraId="5616CF76" w14:textId="77777777" w:rsidTr="00730A98">
        <w:tc>
          <w:tcPr>
            <w:tcW w:w="6210" w:type="dxa"/>
          </w:tcPr>
          <w:p w14:paraId="34ED8C3E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829E684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A7D0E14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A91CA9D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1EE6C6AA" w14:textId="77777777" w:rsidTr="00730A98">
        <w:tc>
          <w:tcPr>
            <w:tcW w:w="6210" w:type="dxa"/>
          </w:tcPr>
          <w:p w14:paraId="4421C752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</w:tcPr>
          <w:p w14:paraId="5EE86C61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592AC0B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6DEDD91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161F" w:rsidRPr="00E301AC" w14:paraId="55A658BF" w14:textId="77777777" w:rsidTr="00730A98">
        <w:tc>
          <w:tcPr>
            <w:tcW w:w="6210" w:type="dxa"/>
          </w:tcPr>
          <w:p w14:paraId="16602A12" w14:textId="77777777" w:rsidR="00F0161F" w:rsidRPr="00E301AC" w:rsidRDefault="00F0161F" w:rsidP="00F0161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023AC4DE" w14:textId="3BCD5821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4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</w:t>
            </w:r>
            <w:r w:rsidR="006247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84" w:type="dxa"/>
          </w:tcPr>
          <w:p w14:paraId="239F2156" w14:textId="77777777" w:rsidR="00F0161F" w:rsidRPr="00E301AC" w:rsidRDefault="00F0161F" w:rsidP="00F0161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ACEABEC" w14:textId="7D274E22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88,142</w:t>
            </w:r>
          </w:p>
        </w:tc>
      </w:tr>
      <w:tr w:rsidR="00F0161F" w:rsidRPr="00E301AC" w14:paraId="2E6DA362" w14:textId="77777777" w:rsidTr="00730A98">
        <w:tc>
          <w:tcPr>
            <w:tcW w:w="6210" w:type="dxa"/>
          </w:tcPr>
          <w:p w14:paraId="69A77352" w14:textId="77777777" w:rsidR="00F0161F" w:rsidRPr="00E301AC" w:rsidRDefault="00F0161F" w:rsidP="00F0161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8000C1F" w14:textId="2C9603FF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4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5,038</w:t>
            </w:r>
          </w:p>
        </w:tc>
        <w:tc>
          <w:tcPr>
            <w:tcW w:w="284" w:type="dxa"/>
          </w:tcPr>
          <w:p w14:paraId="14DDDA5B" w14:textId="77777777" w:rsidR="00F0161F" w:rsidRPr="00E301AC" w:rsidRDefault="00F0161F" w:rsidP="00F0161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E0E876A" w14:textId="189D8772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0161F" w:rsidRPr="00E301AC" w14:paraId="4F236B4F" w14:textId="77777777" w:rsidTr="00730A98">
        <w:tc>
          <w:tcPr>
            <w:tcW w:w="6210" w:type="dxa"/>
          </w:tcPr>
          <w:p w14:paraId="3F21B115" w14:textId="77777777" w:rsidR="00F0161F" w:rsidRPr="00E301AC" w:rsidRDefault="00F0161F" w:rsidP="00F0161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33B3D" w14:textId="6AF9F269" w:rsidR="00F0161F" w:rsidRPr="00E301AC" w:rsidRDefault="0062476B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0161F" w:rsidRPr="001934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056</w:t>
            </w:r>
          </w:p>
        </w:tc>
        <w:tc>
          <w:tcPr>
            <w:tcW w:w="284" w:type="dxa"/>
          </w:tcPr>
          <w:p w14:paraId="4D544703" w14:textId="77777777" w:rsidR="00F0161F" w:rsidRPr="00E301AC" w:rsidRDefault="00F0161F" w:rsidP="00F0161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5350C3E" w14:textId="3A7ABE75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3,474</w:t>
            </w:r>
          </w:p>
        </w:tc>
      </w:tr>
      <w:tr w:rsidR="00F0161F" w:rsidRPr="00E301AC" w14:paraId="1774A665" w14:textId="77777777" w:rsidTr="00730A98">
        <w:trPr>
          <w:trHeight w:val="49"/>
        </w:trPr>
        <w:tc>
          <w:tcPr>
            <w:tcW w:w="6210" w:type="dxa"/>
          </w:tcPr>
          <w:p w14:paraId="1CD885CD" w14:textId="77777777" w:rsidR="00F0161F" w:rsidRPr="00E301AC" w:rsidRDefault="00F0161F" w:rsidP="00F0161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1C39E" w14:textId="1612535F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</w:pPr>
            <w:r w:rsidRPr="001934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83,649</w:t>
            </w:r>
          </w:p>
        </w:tc>
        <w:tc>
          <w:tcPr>
            <w:tcW w:w="284" w:type="dxa"/>
            <w:shd w:val="clear" w:color="auto" w:fill="auto"/>
          </w:tcPr>
          <w:p w14:paraId="280A5C71" w14:textId="77777777" w:rsidR="00F0161F" w:rsidRPr="00E301AC" w:rsidRDefault="00F0161F" w:rsidP="00F0161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91EF0" w14:textId="412F96D5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97,480</w:t>
            </w:r>
          </w:p>
        </w:tc>
      </w:tr>
    </w:tbl>
    <w:p w14:paraId="4ED76999" w14:textId="77777777" w:rsidR="00B83010" w:rsidRDefault="00B8301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B19434" w14:textId="498B0784" w:rsidR="00826120" w:rsidRDefault="007B1A3B" w:rsidP="006E7DD4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743D7DFD" w14:textId="0DD7278A" w:rsidR="00302122" w:rsidRDefault="00302122" w:rsidP="0075417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273"/>
        <w:gridCol w:w="2609"/>
      </w:tblGrid>
      <w:tr w:rsidR="00B83010" w:rsidRPr="00754170" w14:paraId="641C8873" w14:textId="77777777" w:rsidTr="00730A98">
        <w:trPr>
          <w:tblHeader/>
        </w:trPr>
        <w:tc>
          <w:tcPr>
            <w:tcW w:w="3415" w:type="pct"/>
          </w:tcPr>
          <w:p w14:paraId="50102E76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D346BA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F4D0997" w14:textId="085E2A47" w:rsidR="00B83010" w:rsidRPr="00754170" w:rsidRDefault="006D6762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7C5F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0" w:type="pct"/>
          </w:tcPr>
          <w:p w14:paraId="6975AC49" w14:textId="77777777" w:rsidR="00B83010" w:rsidRPr="00754170" w:rsidRDefault="00B83010" w:rsidP="00730A9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625F62D4" w14:textId="77777777" w:rsidR="00B8301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05F57F4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4BDE58F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83010" w:rsidRPr="00754170" w14:paraId="20F82CAA" w14:textId="77777777" w:rsidTr="00730A98">
        <w:trPr>
          <w:tblHeader/>
        </w:trPr>
        <w:tc>
          <w:tcPr>
            <w:tcW w:w="3415" w:type="pct"/>
          </w:tcPr>
          <w:p w14:paraId="35AB826A" w14:textId="77777777" w:rsidR="00B83010" w:rsidRPr="00754170" w:rsidRDefault="00B83010" w:rsidP="00730A98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FB6DFCC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75B44CEE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010" w:rsidRPr="002C4EBE" w14:paraId="0DB63831" w14:textId="77777777" w:rsidTr="00730A98">
        <w:trPr>
          <w:tblHeader/>
        </w:trPr>
        <w:tc>
          <w:tcPr>
            <w:tcW w:w="3415" w:type="pct"/>
          </w:tcPr>
          <w:p w14:paraId="6BD6464E" w14:textId="49668EBD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E011D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0" w:type="pct"/>
          </w:tcPr>
          <w:p w14:paraId="1654024B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2FE8B6B6" w14:textId="54DE745D" w:rsidR="00B83010" w:rsidRPr="002C4EBE" w:rsidRDefault="0019341A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19341A">
              <w:rPr>
                <w:rFonts w:ascii="Angsana New" w:hAnsi="Angsana New"/>
                <w:sz w:val="30"/>
                <w:szCs w:val="30"/>
              </w:rPr>
              <w:t>101,441</w:t>
            </w:r>
          </w:p>
        </w:tc>
      </w:tr>
      <w:tr w:rsidR="00B83010" w:rsidRPr="002C4EBE" w14:paraId="57C9AF61" w14:textId="77777777" w:rsidTr="00730A98">
        <w:trPr>
          <w:tblHeader/>
        </w:trPr>
        <w:tc>
          <w:tcPr>
            <w:tcW w:w="3415" w:type="pct"/>
          </w:tcPr>
          <w:p w14:paraId="22965BA3" w14:textId="77777777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0" w:type="pct"/>
          </w:tcPr>
          <w:p w14:paraId="7D4639A7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0A1EB9C7" w14:textId="7B92D604" w:rsidR="00B83010" w:rsidRPr="002C4EBE" w:rsidRDefault="0019341A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19341A">
              <w:rPr>
                <w:rFonts w:ascii="Angsana New" w:hAnsi="Angsana New"/>
                <w:sz w:val="30"/>
                <w:szCs w:val="30"/>
              </w:rPr>
              <w:t>(566)</w:t>
            </w:r>
          </w:p>
        </w:tc>
      </w:tr>
    </w:tbl>
    <w:p w14:paraId="37C49E0E" w14:textId="77777777" w:rsidR="00244CC1" w:rsidRDefault="00244CC1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244CC1" w:rsidSect="00235492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3"/>
          <w:cols w:space="737"/>
        </w:sectPr>
      </w:pPr>
    </w:p>
    <w:p w14:paraId="3D0DBC36" w14:textId="515CAFBA" w:rsidR="00CD63FD" w:rsidRPr="00090693" w:rsidRDefault="00CD63FD" w:rsidP="002064C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069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52FFB171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ECD8585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74186CAC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9C3DCD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BF4BFD" w:rsidRPr="009C3DCD" w:rsidSect="001A1351">
          <w:pgSz w:w="11909" w:h="16834" w:code="9"/>
          <w:pgMar w:top="691" w:right="1152" w:bottom="576" w:left="1152" w:header="720" w:footer="720" w:gutter="0"/>
          <w:cols w:space="737"/>
        </w:sectPr>
      </w:pPr>
    </w:p>
    <w:p w14:paraId="35273BB9" w14:textId="321E6BB4" w:rsidR="004732E7" w:rsidRDefault="00367DC2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</w:pPr>
      <w:bookmarkStart w:id="0" w:name="_Hlk39853326"/>
      <w:r w:rsidRPr="002C5FCE">
        <w:rPr>
          <w:rFonts w:ascii="Angsana New" w:hAnsi="Angsana New"/>
          <w:sz w:val="30"/>
          <w:szCs w:val="30"/>
          <w:cs/>
        </w:rPr>
        <w:lastRenderedPageBreak/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สำหรับงว</w:t>
      </w:r>
      <w:r w:rsidR="002142D8">
        <w:rPr>
          <w:rFonts w:ascii="Angsana New" w:eastAsia="Calibri" w:hAnsi="Angsana New" w:hint="cs"/>
          <w:sz w:val="30"/>
          <w:szCs w:val="30"/>
          <w:cs/>
          <w:lang w:val="en-US"/>
        </w:rPr>
        <w:t>ด</w:t>
      </w:r>
      <w:r w:rsidR="009C3DCD">
        <w:rPr>
          <w:rFonts w:ascii="Angsana New" w:eastAsia="Calibri" w:hAnsi="Angsana New" w:hint="cs"/>
          <w:sz w:val="30"/>
          <w:szCs w:val="30"/>
          <w:cs/>
          <w:lang w:val="en-US"/>
        </w:rPr>
        <w:t>หก</w:t>
      </w:r>
      <w:r w:rsidR="00DD25E7">
        <w:rPr>
          <w:rFonts w:ascii="Angsana New" w:eastAsia="Calibri" w:hAnsi="Angsana New" w:hint="cs"/>
          <w:sz w:val="30"/>
          <w:szCs w:val="30"/>
          <w:cs/>
          <w:lang w:val="en-US"/>
        </w:rPr>
        <w:t>เดือน</w:t>
      </w:r>
      <w:r w:rsidRPr="002C5F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C1996">
        <w:rPr>
          <w:rFonts w:ascii="Angsana New" w:hAnsi="Angsana New"/>
          <w:sz w:val="30"/>
          <w:szCs w:val="30"/>
          <w:lang w:val="en-US"/>
        </w:rPr>
        <w:t>3</w:t>
      </w:r>
      <w:r w:rsidR="00DD25E7">
        <w:rPr>
          <w:rFonts w:ascii="Angsana New" w:hAnsi="Angsana New"/>
          <w:sz w:val="30"/>
          <w:szCs w:val="30"/>
          <w:lang w:val="en-US"/>
        </w:rPr>
        <w:t xml:space="preserve">0 </w:t>
      </w:r>
      <w:r w:rsidR="009C3DCD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DD25E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C5FDE">
        <w:rPr>
          <w:rFonts w:ascii="Angsana New" w:hAnsi="Angsana New"/>
          <w:sz w:val="30"/>
          <w:szCs w:val="30"/>
          <w:lang w:val="en-US"/>
        </w:rPr>
        <w:t>2567</w:t>
      </w:r>
      <w:r w:rsidR="002142D8">
        <w:rPr>
          <w:rFonts w:ascii="Angsana New" w:hAnsi="Angsana New"/>
          <w:sz w:val="30"/>
          <w:szCs w:val="30"/>
          <w:lang w:val="en-US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 xml:space="preserve">และ </w:t>
      </w:r>
      <w:r w:rsidR="007C5FDE">
        <w:rPr>
          <w:rFonts w:ascii="Angsana New" w:hAnsi="Angsana New"/>
          <w:sz w:val="30"/>
          <w:szCs w:val="30"/>
          <w:lang w:val="en-US"/>
        </w:rPr>
        <w:t>2566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442FC73" w14:textId="1EAADE3C" w:rsidR="002D2D78" w:rsidRPr="00DD25E7" w:rsidRDefault="002D2D78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16"/>
          <w:szCs w:val="16"/>
        </w:rPr>
      </w:pPr>
    </w:p>
    <w:tbl>
      <w:tblPr>
        <w:tblW w:w="14407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087"/>
        <w:gridCol w:w="270"/>
        <w:gridCol w:w="1260"/>
        <w:gridCol w:w="270"/>
        <w:gridCol w:w="1260"/>
      </w:tblGrid>
      <w:tr w:rsidR="00DD25E7" w:rsidRPr="00EA4EF7" w14:paraId="5A402D92" w14:textId="77777777" w:rsidTr="00730A98">
        <w:tc>
          <w:tcPr>
            <w:tcW w:w="3510" w:type="dxa"/>
            <w:vAlign w:val="bottom"/>
          </w:tcPr>
          <w:p w14:paraId="5E4050A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97" w:type="dxa"/>
            <w:gridSpan w:val="15"/>
            <w:vAlign w:val="bottom"/>
          </w:tcPr>
          <w:p w14:paraId="64638DB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DD25E7" w:rsidRPr="00EA4EF7" w14:paraId="1E58F227" w14:textId="77777777" w:rsidTr="00730A98">
        <w:tc>
          <w:tcPr>
            <w:tcW w:w="3510" w:type="dxa"/>
            <w:vAlign w:val="bottom"/>
          </w:tcPr>
          <w:p w14:paraId="6B212B8E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290C78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3743FB22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0626E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50E9CA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C9C3909" w14:textId="28F32282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2044F90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112EE9F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D25E7" w:rsidRPr="00EA4EF7" w14:paraId="31B66015" w14:textId="77777777" w:rsidTr="00730A98">
        <w:tc>
          <w:tcPr>
            <w:tcW w:w="3510" w:type="dxa"/>
            <w:vAlign w:val="bottom"/>
          </w:tcPr>
          <w:p w14:paraId="554E71F9" w14:textId="77E1C4C8" w:rsidR="00DD25E7" w:rsidRPr="00EA4EF7" w:rsidRDefault="006D6762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D7732F3" w14:textId="7426AD4D" w:rsidR="00DD25E7" w:rsidRPr="00EA4EF7" w:rsidRDefault="007C5FDE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20EA77C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E0215E3" w14:textId="040E46A3" w:rsidR="00DD25E7" w:rsidRPr="00EA4EF7" w:rsidRDefault="007C5FDE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110E845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4F73C57" w14:textId="67A528B8" w:rsidR="00DD25E7" w:rsidRPr="00EA4EF7" w:rsidRDefault="007C5FDE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4BD2CDC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12DA5B5" w14:textId="6E7A8022" w:rsidR="00DD25E7" w:rsidRPr="00EA4EF7" w:rsidRDefault="007C5FDE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7F3AFD1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50C9B1A" w14:textId="20A548A7" w:rsidR="00DD25E7" w:rsidRPr="00EA4EF7" w:rsidRDefault="007C5FDE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1FA6E10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6013A64D" w14:textId="4C0AD2C1" w:rsidR="00DD25E7" w:rsidRPr="00EA4EF7" w:rsidRDefault="007C5FDE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6CDFD33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1B7508E" w14:textId="743EB55B" w:rsidR="00DD25E7" w:rsidRPr="00EA4EF7" w:rsidRDefault="007C5FDE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509A346C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6D9EF19" w14:textId="0B10E1BB" w:rsidR="00DD25E7" w:rsidRPr="00EA4EF7" w:rsidRDefault="007C5FDE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DD25E7" w:rsidRPr="00EA4EF7" w14:paraId="4D78372C" w14:textId="77777777" w:rsidTr="00730A98">
        <w:tc>
          <w:tcPr>
            <w:tcW w:w="3510" w:type="dxa"/>
            <w:vAlign w:val="bottom"/>
          </w:tcPr>
          <w:p w14:paraId="3C90E2D7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97" w:type="dxa"/>
            <w:gridSpan w:val="15"/>
            <w:tcBorders>
              <w:bottom w:val="nil"/>
            </w:tcBorders>
            <w:vAlign w:val="bottom"/>
          </w:tcPr>
          <w:p w14:paraId="1D5B2A7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D34948" w:rsidRPr="00EA4EF7" w14:paraId="1EAB88BA" w14:textId="77777777" w:rsidTr="00730A98">
        <w:tc>
          <w:tcPr>
            <w:tcW w:w="3510" w:type="dxa"/>
            <w:vAlign w:val="bottom"/>
          </w:tcPr>
          <w:p w14:paraId="17E97212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C9E345" w14:textId="66687E42" w:rsidR="00D34948" w:rsidRPr="00EA4EF7" w:rsidRDefault="005160FB" w:rsidP="00D34948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1,276,353</w:t>
            </w:r>
          </w:p>
        </w:tc>
        <w:tc>
          <w:tcPr>
            <w:tcW w:w="270" w:type="dxa"/>
            <w:vAlign w:val="bottom"/>
          </w:tcPr>
          <w:p w14:paraId="6920B9E3" w14:textId="77777777" w:rsidR="00D34948" w:rsidRPr="00EA4EF7" w:rsidRDefault="00D34948" w:rsidP="00D34948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8821FE" w14:textId="7207A776" w:rsidR="00D34948" w:rsidRPr="00EA4EF7" w:rsidRDefault="00D34948" w:rsidP="00D34948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1,419,207</w:t>
            </w:r>
          </w:p>
        </w:tc>
        <w:tc>
          <w:tcPr>
            <w:tcW w:w="270" w:type="dxa"/>
            <w:vAlign w:val="bottom"/>
          </w:tcPr>
          <w:p w14:paraId="2C8CCFA9" w14:textId="77777777" w:rsidR="00D34948" w:rsidRPr="00EA4EF7" w:rsidRDefault="00D34948" w:rsidP="00D34948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075DB0" w14:textId="745B2572" w:rsidR="00D34948" w:rsidRPr="00EA4EF7" w:rsidRDefault="005160FB" w:rsidP="00D34948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1,270,217</w:t>
            </w:r>
          </w:p>
        </w:tc>
        <w:tc>
          <w:tcPr>
            <w:tcW w:w="270" w:type="dxa"/>
            <w:vAlign w:val="bottom"/>
          </w:tcPr>
          <w:p w14:paraId="02A1F3DF" w14:textId="77777777" w:rsidR="00D34948" w:rsidRPr="00EA4EF7" w:rsidRDefault="00D34948" w:rsidP="00D34948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1557B4" w14:textId="3FD85C22" w:rsidR="00D34948" w:rsidRPr="00EA4EF7" w:rsidRDefault="00D34948" w:rsidP="00D34948">
            <w:pPr>
              <w:tabs>
                <w:tab w:val="decimal" w:pos="89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1,991,053</w:t>
            </w:r>
          </w:p>
        </w:tc>
        <w:tc>
          <w:tcPr>
            <w:tcW w:w="270" w:type="dxa"/>
            <w:vAlign w:val="bottom"/>
          </w:tcPr>
          <w:p w14:paraId="3FD255E1" w14:textId="77777777" w:rsidR="00D34948" w:rsidRPr="00EA4EF7" w:rsidRDefault="00D34948" w:rsidP="00D34948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358025" w14:textId="0F0E604C" w:rsidR="00D34948" w:rsidRPr="00EA4EF7" w:rsidRDefault="005160FB" w:rsidP="00D34948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542,354</w:t>
            </w:r>
          </w:p>
        </w:tc>
        <w:tc>
          <w:tcPr>
            <w:tcW w:w="270" w:type="dxa"/>
            <w:vAlign w:val="bottom"/>
          </w:tcPr>
          <w:p w14:paraId="3681B208" w14:textId="77777777" w:rsidR="00D34948" w:rsidRPr="00EA4EF7" w:rsidRDefault="00D34948" w:rsidP="00D34948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897A54B" w14:textId="68BBFDD7" w:rsidR="00D34948" w:rsidRPr="00EA4EF7" w:rsidRDefault="00D34948" w:rsidP="00D34948">
            <w:pPr>
              <w:tabs>
                <w:tab w:val="decimal" w:pos="8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466,77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5CACE431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BB239C" w14:textId="6F09E5A2" w:rsidR="00D34948" w:rsidRPr="00EA4EF7" w:rsidRDefault="005160FB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3,088,924</w:t>
            </w:r>
          </w:p>
        </w:tc>
        <w:tc>
          <w:tcPr>
            <w:tcW w:w="270" w:type="dxa"/>
            <w:vAlign w:val="bottom"/>
          </w:tcPr>
          <w:p w14:paraId="79520284" w14:textId="77777777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37830E" w14:textId="01731354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3,877,039</w:t>
            </w:r>
          </w:p>
        </w:tc>
      </w:tr>
      <w:tr w:rsidR="00D34948" w:rsidRPr="00EA4EF7" w14:paraId="0816D601" w14:textId="77777777" w:rsidTr="00730A98">
        <w:tc>
          <w:tcPr>
            <w:tcW w:w="3510" w:type="dxa"/>
            <w:vAlign w:val="bottom"/>
          </w:tcPr>
          <w:p w14:paraId="35A91CD7" w14:textId="224E669B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3C432B5" w14:textId="67B81D64" w:rsidR="00D34948" w:rsidRPr="00EA4EF7" w:rsidRDefault="005160FB" w:rsidP="00D34948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174,334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DA11FD" w14:textId="77777777" w:rsidR="00D34948" w:rsidRPr="00EA4EF7" w:rsidRDefault="00D34948" w:rsidP="00D34948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F0CE49" w14:textId="479C5765" w:rsidR="00D34948" w:rsidRPr="00EA4EF7" w:rsidRDefault="00D34948" w:rsidP="00D34948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133,491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2682EA" w14:textId="77777777" w:rsidR="00D34948" w:rsidRPr="00EA4EF7" w:rsidRDefault="00D34948" w:rsidP="00D34948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D790DEB" w14:textId="29F12D95" w:rsidR="00D34948" w:rsidRPr="00EA4EF7" w:rsidRDefault="005160FB" w:rsidP="00D34948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35,188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17D215" w14:textId="77777777" w:rsidR="00D34948" w:rsidRPr="00EA4EF7" w:rsidRDefault="00D34948" w:rsidP="00D34948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E31DB6" w14:textId="1CDDFDA1" w:rsidR="00D34948" w:rsidRPr="00EA4EF7" w:rsidRDefault="00D34948" w:rsidP="00D34948">
            <w:pPr>
              <w:tabs>
                <w:tab w:val="decimal" w:pos="89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247,277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F79DCA" w14:textId="77777777" w:rsidR="00D34948" w:rsidRPr="00EA4EF7" w:rsidRDefault="00D34948" w:rsidP="00D34948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6D43F3" w14:textId="76820A66" w:rsidR="00D34948" w:rsidRPr="00EA4EF7" w:rsidRDefault="005160FB" w:rsidP="00D34948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65,108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D47486" w14:textId="77777777" w:rsidR="00D34948" w:rsidRPr="00EA4EF7" w:rsidRDefault="00D34948" w:rsidP="00D34948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C87422D" w14:textId="766CE592" w:rsidR="00D34948" w:rsidRPr="00EA4EF7" w:rsidRDefault="00D34948" w:rsidP="00D34948">
            <w:pPr>
              <w:tabs>
                <w:tab w:val="decimal" w:pos="8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53,542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0277CF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5BB3AA1" w14:textId="7FB1565B" w:rsidR="00D34948" w:rsidRPr="00EA4EF7" w:rsidRDefault="005160FB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274,63</w:t>
            </w:r>
            <w:r w:rsidR="0022129F">
              <w:rPr>
                <w:rFonts w:ascii="Angsana New" w:eastAsia="Calibri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C52B0C" w14:textId="77777777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9114F2A" w14:textId="77014FD1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434,310</w:t>
            </w:r>
          </w:p>
        </w:tc>
      </w:tr>
      <w:tr w:rsidR="00D34948" w:rsidRPr="00EA4EF7" w14:paraId="5A225791" w14:textId="77777777" w:rsidTr="00730A98">
        <w:tc>
          <w:tcPr>
            <w:tcW w:w="3510" w:type="dxa"/>
            <w:vAlign w:val="bottom"/>
          </w:tcPr>
          <w:p w14:paraId="6F1C8C5F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5421891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B5367C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9F81BA6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E4978A8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3A6BE91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98BFA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0ABE4B8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7213BA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6B98D8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6D35AE2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45523D5C" w14:textId="77777777" w:rsidR="00D34948" w:rsidRPr="00EA4EF7" w:rsidRDefault="00D34948" w:rsidP="00D34948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F08C12B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DE78B28" w14:textId="7072432A" w:rsidR="00D34948" w:rsidRPr="00EA4EF7" w:rsidRDefault="005160FB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(298,4</w:t>
            </w:r>
            <w:r w:rsidR="0022129F">
              <w:rPr>
                <w:rFonts w:ascii="Angsana New" w:eastAsia="Calibri" w:hAnsi="Angsana New"/>
                <w:sz w:val="26"/>
                <w:szCs w:val="26"/>
                <w:lang w:val="en-US"/>
              </w:rPr>
              <w:t>39</w:t>
            </w: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D22CD1" w14:textId="77777777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80DF2A4" w14:textId="67470E02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(330,2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37</w:t>
            </w: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</w:tr>
      <w:tr w:rsidR="00D34948" w:rsidRPr="00EA4EF7" w14:paraId="11C11020" w14:textId="77777777" w:rsidTr="00730A98">
        <w:tc>
          <w:tcPr>
            <w:tcW w:w="3510" w:type="dxa"/>
            <w:vAlign w:val="bottom"/>
          </w:tcPr>
          <w:p w14:paraId="72863548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1B702AB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EE292D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FAE48AA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2666C5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8415236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CFB8F66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9B91538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6FE506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BB215A8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F5BF40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53B6BF68" w14:textId="77777777" w:rsidR="00D34948" w:rsidRPr="00EA4EF7" w:rsidRDefault="00D34948" w:rsidP="00D34948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4D9EBB9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734E41C" w14:textId="78649571" w:rsidR="00D34948" w:rsidRPr="00EA4EF7" w:rsidRDefault="005160FB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362,597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1FE017" w14:textId="77777777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8E484A3" w14:textId="6408D1AD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277,653</w:t>
            </w:r>
          </w:p>
        </w:tc>
      </w:tr>
      <w:tr w:rsidR="00D34948" w:rsidRPr="00EA4EF7" w14:paraId="117D0D81" w14:textId="77777777" w:rsidTr="00730A98">
        <w:tc>
          <w:tcPr>
            <w:tcW w:w="3510" w:type="dxa"/>
            <w:vAlign w:val="bottom"/>
          </w:tcPr>
          <w:p w14:paraId="369443DD" w14:textId="236C19E9" w:rsidR="00D34948" w:rsidRPr="00E431F6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 </w:t>
            </w:r>
            <w:r w:rsidR="005160FB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(ขาดทุน) 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70FC3D83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D0CEB1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9618C5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410772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C77E00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399AD2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AF53571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101103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695536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F6F080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A755051" w14:textId="77777777" w:rsidR="00D34948" w:rsidRPr="00EA4EF7" w:rsidRDefault="00D34948" w:rsidP="00D34948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9709E4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636132" w14:textId="5BEE6859" w:rsidR="00D34948" w:rsidRPr="00EA4EF7" w:rsidRDefault="005160FB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(33,66</w:t>
            </w:r>
            <w:r w:rsidR="00B019AE"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1948E42" w14:textId="77777777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2264AD" w14:textId="3AD95F0F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27,415</w:t>
            </w:r>
          </w:p>
        </w:tc>
      </w:tr>
      <w:tr w:rsidR="00D34948" w:rsidRPr="00EA4EF7" w14:paraId="7A449352" w14:textId="77777777" w:rsidTr="00730A98">
        <w:tc>
          <w:tcPr>
            <w:tcW w:w="3510" w:type="dxa"/>
            <w:vAlign w:val="bottom"/>
          </w:tcPr>
          <w:p w14:paraId="057BBA60" w14:textId="77777777" w:rsidR="00D34948" w:rsidRPr="00E431F6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6A9A44D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111D59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C9FD771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18EA68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5E58841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A8CB74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391F090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C6B2D5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1C76C26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8CAE51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2084253" w14:textId="77777777" w:rsidR="00D34948" w:rsidRPr="00EA4EF7" w:rsidRDefault="00D34948" w:rsidP="00D34948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56661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8959D97" w14:textId="3AD49FE9" w:rsidR="00D34948" w:rsidRPr="00EA4EF7" w:rsidRDefault="005160FB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23</w:t>
            </w: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5160F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25</w:t>
            </w:r>
            <w:r w:rsidR="00B019AE"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CB5131" w14:textId="77777777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8F6AC81" w14:textId="3F29A845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22,73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</w:tr>
      <w:tr w:rsidR="00D34948" w:rsidRPr="00EA4EF7" w14:paraId="6D0AD77F" w14:textId="77777777" w:rsidTr="00730A98">
        <w:tc>
          <w:tcPr>
            <w:tcW w:w="3510" w:type="dxa"/>
            <w:vAlign w:val="bottom"/>
          </w:tcPr>
          <w:p w14:paraId="33D4B56A" w14:textId="77777777" w:rsidR="00D34948" w:rsidRPr="00E431F6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2406A78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413197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C18704E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995A40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627EABF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4655C49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F9212A9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286B7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A570E36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C8E2E5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DB52449" w14:textId="77777777" w:rsidR="00D34948" w:rsidRPr="00EA4EF7" w:rsidRDefault="00D34948" w:rsidP="00D34948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93DEE18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7E3E603" w14:textId="1327DE11" w:rsidR="00D34948" w:rsidRPr="00EA4EF7" w:rsidRDefault="005160FB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(291)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FBCC05" w14:textId="77777777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2CEA7DF" w14:textId="1339DC50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(273)</w:t>
            </w:r>
          </w:p>
        </w:tc>
      </w:tr>
      <w:tr w:rsidR="00D34948" w:rsidRPr="00EA4EF7" w14:paraId="001058A3" w14:textId="77777777" w:rsidTr="00730A98">
        <w:tc>
          <w:tcPr>
            <w:tcW w:w="3510" w:type="dxa"/>
            <w:vAlign w:val="bottom"/>
          </w:tcPr>
          <w:p w14:paraId="53FA19E6" w14:textId="0214A1E9" w:rsidR="00D34948" w:rsidRPr="00E431F6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กำไร 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(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) 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ของบริษัทร่วม</w:t>
            </w:r>
          </w:p>
        </w:tc>
        <w:tc>
          <w:tcPr>
            <w:tcW w:w="990" w:type="dxa"/>
            <w:vAlign w:val="bottom"/>
          </w:tcPr>
          <w:p w14:paraId="3CC062A6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9548D5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17D4A4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45796F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E5079B4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59DB31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3A9064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C1F889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688E6C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2C8B71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8EE4F75" w14:textId="77777777" w:rsidR="00D34948" w:rsidRPr="00EA4EF7" w:rsidRDefault="00D34948" w:rsidP="00D34948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6B1A70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E219D9" w14:textId="4EEDF33D" w:rsidR="00D34948" w:rsidRPr="00EA4EF7" w:rsidRDefault="00B019AE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019A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103</w:t>
            </w:r>
          </w:p>
        </w:tc>
        <w:tc>
          <w:tcPr>
            <w:tcW w:w="270" w:type="dxa"/>
            <w:vAlign w:val="bottom"/>
          </w:tcPr>
          <w:p w14:paraId="79066788" w14:textId="77777777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BEB41C" w14:textId="1091D1A1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(61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0</w:t>
            </w: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</w:tr>
      <w:tr w:rsidR="00D34948" w:rsidRPr="00631BC8" w14:paraId="732E973E" w14:textId="77777777" w:rsidTr="00730A98">
        <w:tc>
          <w:tcPr>
            <w:tcW w:w="3510" w:type="dxa"/>
            <w:vAlign w:val="bottom"/>
          </w:tcPr>
          <w:p w14:paraId="0E251D1D" w14:textId="69CAC2EB" w:rsidR="00D34948" w:rsidRPr="00E431F6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40DAA858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79120E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B65B70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DE7B94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37B6D4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6DE098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04E118C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03D1AB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8F749A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78F3E4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831314C" w14:textId="77777777" w:rsidR="00D34948" w:rsidRPr="00EA4EF7" w:rsidRDefault="00D34948" w:rsidP="00D34948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23CDE50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4299B9F" w14:textId="6FBEC0FC" w:rsidR="00D34948" w:rsidRPr="005160FB" w:rsidRDefault="00B019AE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019A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328</w:t>
            </w:r>
            <w:r w:rsidRPr="00B019AE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B019A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89</w:t>
            </w:r>
          </w:p>
        </w:tc>
        <w:tc>
          <w:tcPr>
            <w:tcW w:w="270" w:type="dxa"/>
            <w:vAlign w:val="bottom"/>
          </w:tcPr>
          <w:p w14:paraId="5B440691" w14:textId="77777777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BBCC06A" w14:textId="06A9012D" w:rsidR="00D34948" w:rsidRPr="00631BC8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430,99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</w:t>
            </w:r>
          </w:p>
        </w:tc>
      </w:tr>
      <w:tr w:rsidR="00D34948" w:rsidRPr="00EA4EF7" w14:paraId="63E0CCCA" w14:textId="77777777" w:rsidTr="00730A98">
        <w:tc>
          <w:tcPr>
            <w:tcW w:w="3510" w:type="dxa"/>
            <w:vAlign w:val="bottom"/>
          </w:tcPr>
          <w:p w14:paraId="5D6D2593" w14:textId="23921AB9" w:rsidR="00D34948" w:rsidRPr="00E431F6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3F476293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9D8A01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6C411B8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E89304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75CCBC1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E019A02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E7E11F9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5844FBB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F37D58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1C6C96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C7EAB9C" w14:textId="77777777" w:rsidR="00D34948" w:rsidRPr="00EA4EF7" w:rsidRDefault="00D34948" w:rsidP="00D34948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28A2F8C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4F10AF" w14:textId="120B6F4F" w:rsidR="00D34948" w:rsidRPr="00EA4EF7" w:rsidRDefault="005160FB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160F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(6</w:t>
            </w:r>
            <w:r w:rsidRPr="005160FB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5160F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971)</w:t>
            </w:r>
          </w:p>
        </w:tc>
        <w:tc>
          <w:tcPr>
            <w:tcW w:w="270" w:type="dxa"/>
            <w:vAlign w:val="bottom"/>
          </w:tcPr>
          <w:p w14:paraId="063FE91D" w14:textId="77777777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DEA159" w14:textId="121575FA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(1,1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30</w:t>
            </w:r>
            <w:r w:rsidRPr="004D1666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</w:tr>
      <w:tr w:rsidR="00D34948" w:rsidRPr="00EA4EF7" w14:paraId="43652643" w14:textId="77777777" w:rsidTr="00730A98">
        <w:tc>
          <w:tcPr>
            <w:tcW w:w="3510" w:type="dxa"/>
            <w:vAlign w:val="bottom"/>
          </w:tcPr>
          <w:p w14:paraId="421D4C15" w14:textId="5BB95235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78FC8E47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EB3308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911697C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08A100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154681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3EA3F8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254A85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4A89999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3194EC8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CF04472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187E9193" w14:textId="77777777" w:rsidR="00D34948" w:rsidRPr="00EA4EF7" w:rsidRDefault="00D34948" w:rsidP="00D34948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A364CE" w14:textId="77777777" w:rsidR="00D34948" w:rsidRPr="00EA4EF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F19B6" w14:textId="54B83E04" w:rsidR="00D34948" w:rsidRPr="00EA4EF7" w:rsidRDefault="00B019AE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B019AE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321</w:t>
            </w:r>
            <w:r w:rsidRPr="00B019AE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B019AE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21</w:t>
            </w:r>
            <w:r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6A4404" w14:textId="77777777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032AF" w14:textId="43B33530" w:rsidR="00D34948" w:rsidRPr="00EA4EF7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4D166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429,862</w:t>
            </w:r>
          </w:p>
        </w:tc>
      </w:tr>
      <w:tr w:rsidR="00D34948" w:rsidRPr="00DD25E7" w14:paraId="3B67C86B" w14:textId="77777777" w:rsidTr="00730A98">
        <w:tc>
          <w:tcPr>
            <w:tcW w:w="3510" w:type="dxa"/>
            <w:vAlign w:val="bottom"/>
          </w:tcPr>
          <w:p w14:paraId="1A79A525" w14:textId="77777777" w:rsidR="00D34948" w:rsidRPr="00DD25E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C136E3" w14:textId="77777777" w:rsidR="00D34948" w:rsidRPr="00DD25E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637004" w14:textId="77777777" w:rsidR="00D34948" w:rsidRPr="00DD25E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CD2338" w14:textId="77777777" w:rsidR="00D34948" w:rsidRPr="00DD25E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CCE60C" w14:textId="77777777" w:rsidR="00D34948" w:rsidRPr="00DD25E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A237DE" w14:textId="77777777" w:rsidR="00D34948" w:rsidRPr="00DD25E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4633DD" w14:textId="77777777" w:rsidR="00D34948" w:rsidRPr="00DD25E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4407490" w14:textId="77777777" w:rsidR="00D34948" w:rsidRPr="00DD25E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C47288" w14:textId="77777777" w:rsidR="00D34948" w:rsidRPr="00DD25E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6AAA6B" w14:textId="77777777" w:rsidR="00D34948" w:rsidRPr="00DD25E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188AA3" w14:textId="77777777" w:rsidR="00D34948" w:rsidRPr="00DD25E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98B58CB" w14:textId="77777777" w:rsidR="00D34948" w:rsidRPr="00DD25E7" w:rsidRDefault="00D34948" w:rsidP="00D34948">
            <w:pPr>
              <w:tabs>
                <w:tab w:val="decimal" w:pos="861"/>
              </w:tabs>
              <w:spacing w:line="240" w:lineRule="auto"/>
              <w:ind w:right="-108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DA4BD2" w14:textId="77777777" w:rsidR="00D34948" w:rsidRPr="00DD25E7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E9B9C98" w14:textId="77777777" w:rsidR="00D34948" w:rsidRPr="00DD25E7" w:rsidRDefault="00D34948" w:rsidP="00D34948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D33CDF" w14:textId="77777777" w:rsidR="00D34948" w:rsidRPr="00DD25E7" w:rsidRDefault="00D34948" w:rsidP="00D34948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2CD3260F" w14:textId="77777777" w:rsidR="00D34948" w:rsidRPr="00DD25E7" w:rsidRDefault="00D34948" w:rsidP="00D34948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</w:tr>
      <w:tr w:rsidR="00D34948" w:rsidRPr="00226264" w14:paraId="15EA043F" w14:textId="77777777" w:rsidTr="00730A98"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178088D7" w14:textId="77777777" w:rsidR="00D34948" w:rsidRPr="00226264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90E5D06" w14:textId="77777777" w:rsidR="00D34948" w:rsidRPr="00226264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137C81" w14:textId="77777777" w:rsidR="00D34948" w:rsidRPr="00226264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19C4C16" w14:textId="77777777" w:rsidR="00D34948" w:rsidRPr="00226264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1FBF23" w14:textId="77777777" w:rsidR="00D34948" w:rsidRPr="00226264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0F45EB4" w14:textId="77777777" w:rsidR="00D34948" w:rsidRPr="00226264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E21A0C" w14:textId="77777777" w:rsidR="00D34948" w:rsidRPr="00226264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20E258A" w14:textId="77777777" w:rsidR="00D34948" w:rsidRPr="00226264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C2D72F" w14:textId="77777777" w:rsidR="00D34948" w:rsidRPr="00226264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4C5D475" w14:textId="77777777" w:rsidR="00D34948" w:rsidRPr="00226264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7450B1" w14:textId="77777777" w:rsidR="00D34948" w:rsidRPr="00226264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1D485505" w14:textId="77777777" w:rsidR="00D34948" w:rsidRPr="00226264" w:rsidRDefault="00D34948" w:rsidP="00D34948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F25590" w14:textId="77777777" w:rsidR="00D34948" w:rsidRPr="00226264" w:rsidRDefault="00D34948" w:rsidP="00D349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DC970B8" w14:textId="77777777" w:rsidR="00D34948" w:rsidRPr="00226264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F622F9" w14:textId="77777777" w:rsidR="00D34948" w:rsidRPr="00226264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4A8AC62" w14:textId="77777777" w:rsidR="00D34948" w:rsidRPr="00226264" w:rsidRDefault="00D34948" w:rsidP="00D34948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16D20" w:rsidRPr="00226264" w14:paraId="14A31C62" w14:textId="77777777" w:rsidTr="006816B6">
        <w:tc>
          <w:tcPr>
            <w:tcW w:w="3510" w:type="dxa"/>
            <w:tcBorders>
              <w:bottom w:val="nil"/>
            </w:tcBorders>
            <w:vAlign w:val="bottom"/>
          </w:tcPr>
          <w:p w14:paraId="4DB193CB" w14:textId="429B6DEF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2567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7FA159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B5D9B91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125C10C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06BCC1D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2825DD0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E55AFE7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84A2BBA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7C4D53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BAF18F6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75D447F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30199FA5" w14:textId="77777777" w:rsidR="00916D20" w:rsidRPr="00226264" w:rsidRDefault="00916D20" w:rsidP="00916D2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0E38CF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6A63C0F" w14:textId="022DC0C0" w:rsidR="00916D20" w:rsidRPr="00226264" w:rsidRDefault="00DF49A5" w:rsidP="00916D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DF49A5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10,357,574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5AE3A4" w14:textId="77777777" w:rsidR="00916D20" w:rsidRPr="00226264" w:rsidRDefault="00916D20" w:rsidP="00916D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3DBDC67" w14:textId="21A7087D" w:rsidR="00916D20" w:rsidRPr="00226264" w:rsidRDefault="00916D20" w:rsidP="00916D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1B64F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11,114,75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916D20" w:rsidRPr="00226264" w14:paraId="5DA96193" w14:textId="77777777" w:rsidTr="006816B6">
        <w:tc>
          <w:tcPr>
            <w:tcW w:w="3510" w:type="dxa"/>
            <w:tcBorders>
              <w:bottom w:val="nil"/>
            </w:tcBorders>
            <w:vAlign w:val="bottom"/>
          </w:tcPr>
          <w:p w14:paraId="5084A195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B37C3FF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566D291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4A90914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3CDF63E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F6C8847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1B5113E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A633E56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5B0F4F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C6707AA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9DE6EA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0FB0770D" w14:textId="77777777" w:rsidR="00916D20" w:rsidRPr="00226264" w:rsidRDefault="00916D20" w:rsidP="00916D2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D3F19B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0E8B6E2" w14:textId="77777777" w:rsidR="00916D20" w:rsidRPr="00226264" w:rsidRDefault="00916D20" w:rsidP="00916D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BC9B0B" w14:textId="77777777" w:rsidR="00916D20" w:rsidRPr="00226264" w:rsidRDefault="00916D20" w:rsidP="00916D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094F5E0" w14:textId="77777777" w:rsidR="00916D20" w:rsidRPr="00226264" w:rsidRDefault="00916D20" w:rsidP="00916D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</w:tr>
      <w:tr w:rsidR="00916D20" w:rsidRPr="00226264" w14:paraId="43413253" w14:textId="77777777" w:rsidTr="006816B6">
        <w:tc>
          <w:tcPr>
            <w:tcW w:w="3510" w:type="dxa"/>
            <w:tcBorders>
              <w:bottom w:val="nil"/>
            </w:tcBorders>
            <w:vAlign w:val="bottom"/>
          </w:tcPr>
          <w:p w14:paraId="46111E04" w14:textId="72DAE72C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2567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9B96296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07D3E1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F585234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566B48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05E938E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4F85BB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0CA13EE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6B3F65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46BC66E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A84167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42E1E548" w14:textId="77777777" w:rsidR="00916D20" w:rsidRPr="00226264" w:rsidRDefault="00916D20" w:rsidP="00916D2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25E554" w14:textId="77777777" w:rsidR="00916D20" w:rsidRPr="00226264" w:rsidRDefault="00916D20" w:rsidP="00916D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1BDBB01E" w14:textId="57A408B7" w:rsidR="00916D20" w:rsidRPr="00226264" w:rsidRDefault="00DF49A5" w:rsidP="00916D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DF49A5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1,691,882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6003841" w14:textId="77777777" w:rsidR="00916D20" w:rsidRPr="00226264" w:rsidRDefault="00916D20" w:rsidP="00916D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17AE8C8" w14:textId="57CF738C" w:rsidR="00916D20" w:rsidRPr="00226264" w:rsidRDefault="00916D20" w:rsidP="00916D2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1B64FC">
              <w:rPr>
                <w:rFonts w:ascii="Angsana New" w:hAnsi="Angsana New" w:hint="cs"/>
                <w:b/>
                <w:bCs/>
                <w:sz w:val="26"/>
                <w:szCs w:val="26"/>
              </w:rPr>
              <w:t>1,746,54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</w:tbl>
    <w:p w14:paraId="5E5A0A59" w14:textId="77777777" w:rsidR="008E5BB5" w:rsidRDefault="008E5BB5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</w:pPr>
    </w:p>
    <w:p w14:paraId="4123CE90" w14:textId="711C1B8E" w:rsidR="006D6762" w:rsidRDefault="006D6762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6D6762" w:rsidSect="008A2DB2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bookmarkEnd w:id="0"/>
    <w:p w14:paraId="05379524" w14:textId="77777777" w:rsidR="00916D20" w:rsidRPr="00916D20" w:rsidRDefault="00916D20" w:rsidP="00680105">
      <w:pPr>
        <w:numPr>
          <w:ilvl w:val="0"/>
          <w:numId w:val="6"/>
        </w:numPr>
        <w:tabs>
          <w:tab w:val="left" w:pos="540"/>
          <w:tab w:val="left" w:pos="990"/>
        </w:tabs>
        <w:spacing w:line="240" w:lineRule="auto"/>
        <w:ind w:left="1170" w:hanging="630"/>
        <w:rPr>
          <w:rFonts w:ascii="Angsana New" w:hAnsi="Angsana New"/>
          <w:b/>
          <w:bCs/>
          <w:sz w:val="30"/>
          <w:szCs w:val="30"/>
          <w:lang w:val="th-TH"/>
        </w:rPr>
      </w:pPr>
      <w:r w:rsidRPr="00916D2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5A10F09E" w14:textId="77777777" w:rsidR="00916D20" w:rsidRDefault="00916D20" w:rsidP="00916D20">
      <w:pPr>
        <w:tabs>
          <w:tab w:val="left" w:pos="540"/>
        </w:tabs>
        <w:spacing w:line="240" w:lineRule="auto"/>
        <w:ind w:left="117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4495" w:type="pct"/>
        <w:tblInd w:w="990" w:type="dxa"/>
        <w:tblLook w:val="00A0" w:firstRow="1" w:lastRow="0" w:firstColumn="1" w:lastColumn="0" w:noHBand="0" w:noVBand="0"/>
      </w:tblPr>
      <w:tblGrid>
        <w:gridCol w:w="5405"/>
        <w:gridCol w:w="972"/>
        <w:gridCol w:w="1458"/>
        <w:gridCol w:w="341"/>
        <w:gridCol w:w="1391"/>
      </w:tblGrid>
      <w:tr w:rsidR="00916D20" w:rsidRPr="00E301AC" w14:paraId="09973D39" w14:textId="77777777" w:rsidTr="00680105">
        <w:trPr>
          <w:trHeight w:val="420"/>
        </w:trPr>
        <w:tc>
          <w:tcPr>
            <w:tcW w:w="2825" w:type="pct"/>
          </w:tcPr>
          <w:p w14:paraId="1DC4943D" w14:textId="77777777" w:rsidR="00916D20" w:rsidRPr="00E301AC" w:rsidRDefault="00916D20" w:rsidP="00925F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1977A65A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1E359B65" w14:textId="77777777" w:rsidR="00916D20" w:rsidRPr="00E301AC" w:rsidRDefault="00916D20" w:rsidP="00925F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16D20" w:rsidRPr="00E301AC" w14:paraId="573C0140" w14:textId="77777777" w:rsidTr="00680105">
        <w:trPr>
          <w:trHeight w:val="420"/>
        </w:trPr>
        <w:tc>
          <w:tcPr>
            <w:tcW w:w="2825" w:type="pct"/>
          </w:tcPr>
          <w:p w14:paraId="0A146AC8" w14:textId="77777777" w:rsidR="00916D20" w:rsidRPr="00E301AC" w:rsidRDefault="00916D20" w:rsidP="00925F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4C51418A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644C1E87" w14:textId="77777777" w:rsidR="00916D20" w:rsidRPr="00E301AC" w:rsidRDefault="00916D20" w:rsidP="00925F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916D20" w:rsidRPr="00E301AC" w14:paraId="2AE49192" w14:textId="77777777" w:rsidTr="00680105">
        <w:trPr>
          <w:trHeight w:val="420"/>
        </w:trPr>
        <w:tc>
          <w:tcPr>
            <w:tcW w:w="2825" w:type="pct"/>
          </w:tcPr>
          <w:p w14:paraId="3408D6C8" w14:textId="77777777" w:rsidR="00916D20" w:rsidRPr="00E301AC" w:rsidRDefault="00916D20" w:rsidP="00925F34">
            <w:pPr>
              <w:tabs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08" w:type="pct"/>
          </w:tcPr>
          <w:p w14:paraId="52248B06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7" w:type="pct"/>
            <w:gridSpan w:val="3"/>
          </w:tcPr>
          <w:p w14:paraId="5EF6533F" w14:textId="77777777" w:rsidR="00916D20" w:rsidRPr="00E301AC" w:rsidRDefault="00916D20" w:rsidP="00925F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916D20" w:rsidRPr="00E301AC" w14:paraId="1B9E450E" w14:textId="77777777" w:rsidTr="00680105">
        <w:trPr>
          <w:trHeight w:val="420"/>
        </w:trPr>
        <w:tc>
          <w:tcPr>
            <w:tcW w:w="2825" w:type="pct"/>
          </w:tcPr>
          <w:p w14:paraId="1DB16748" w14:textId="77777777" w:rsidR="00916D20" w:rsidRPr="00E301AC" w:rsidRDefault="00916D20" w:rsidP="00925F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39D3F572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2" w:type="pct"/>
          </w:tcPr>
          <w:p w14:paraId="137BEA69" w14:textId="425DD5F5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78" w:type="pct"/>
          </w:tcPr>
          <w:p w14:paraId="13DC8960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27" w:type="pct"/>
          </w:tcPr>
          <w:p w14:paraId="0E8EE971" w14:textId="3635533F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916D20" w:rsidRPr="00E301AC" w14:paraId="57DBEF55" w14:textId="77777777" w:rsidTr="00680105">
        <w:trPr>
          <w:trHeight w:val="420"/>
        </w:trPr>
        <w:tc>
          <w:tcPr>
            <w:tcW w:w="2825" w:type="pct"/>
          </w:tcPr>
          <w:p w14:paraId="21CBFBFC" w14:textId="77777777" w:rsidR="00916D20" w:rsidRPr="00E301AC" w:rsidRDefault="00916D20" w:rsidP="00925F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298EBA7B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2" w:type="pct"/>
          </w:tcPr>
          <w:p w14:paraId="6394C28B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pct"/>
          </w:tcPr>
          <w:p w14:paraId="5CF841BC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27" w:type="pct"/>
          </w:tcPr>
          <w:p w14:paraId="3AFEB113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916D20" w:rsidRPr="00E301AC" w14:paraId="59FD4D14" w14:textId="77777777" w:rsidTr="00680105">
        <w:trPr>
          <w:trHeight w:val="420"/>
        </w:trPr>
        <w:tc>
          <w:tcPr>
            <w:tcW w:w="2825" w:type="pct"/>
          </w:tcPr>
          <w:p w14:paraId="2B796A05" w14:textId="77777777" w:rsidR="00916D20" w:rsidRPr="00E301AC" w:rsidRDefault="00916D20" w:rsidP="00925F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6BE508FF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4C970DE8" w14:textId="77777777" w:rsidR="00916D20" w:rsidRPr="00E301AC" w:rsidRDefault="00916D20" w:rsidP="00925F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16D20" w:rsidRPr="00E301AC" w14:paraId="56982593" w14:textId="77777777" w:rsidTr="00680105">
        <w:trPr>
          <w:trHeight w:val="420"/>
        </w:trPr>
        <w:tc>
          <w:tcPr>
            <w:tcW w:w="2825" w:type="pct"/>
          </w:tcPr>
          <w:p w14:paraId="6582E343" w14:textId="77777777" w:rsidR="00916D20" w:rsidRPr="00E301AC" w:rsidRDefault="00916D20" w:rsidP="00925F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08" w:type="pct"/>
          </w:tcPr>
          <w:p w14:paraId="695569DD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</w:tcPr>
          <w:p w14:paraId="0CCB2C0A" w14:textId="77777777" w:rsidR="00916D20" w:rsidRPr="00E301AC" w:rsidRDefault="00916D20" w:rsidP="00925F34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pct"/>
          </w:tcPr>
          <w:p w14:paraId="69652C8F" w14:textId="77777777" w:rsidR="00916D20" w:rsidRPr="00E301AC" w:rsidRDefault="00916D20" w:rsidP="00925F34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14:paraId="696B5B3D" w14:textId="77777777" w:rsidR="00916D20" w:rsidRPr="00E301AC" w:rsidRDefault="00916D20" w:rsidP="00925F34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16D20" w:rsidRPr="00E301AC" w14:paraId="1ED27FE9" w14:textId="77777777" w:rsidTr="00680105">
        <w:trPr>
          <w:trHeight w:val="420"/>
        </w:trPr>
        <w:tc>
          <w:tcPr>
            <w:tcW w:w="2825" w:type="pct"/>
          </w:tcPr>
          <w:p w14:paraId="25E66041" w14:textId="77777777" w:rsidR="00916D20" w:rsidRPr="00E301AC" w:rsidRDefault="00916D20" w:rsidP="00925F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05">
              <w:rPr>
                <w:rFonts w:asciiTheme="majorBidi" w:hAnsi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08" w:type="pct"/>
          </w:tcPr>
          <w:p w14:paraId="12076E04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</w:tcPr>
          <w:p w14:paraId="42143F1C" w14:textId="58520B9D" w:rsidR="00916D20" w:rsidRPr="00E301AC" w:rsidRDefault="00827759" w:rsidP="00925F34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9,416</w:t>
            </w:r>
          </w:p>
        </w:tc>
        <w:tc>
          <w:tcPr>
            <w:tcW w:w="178" w:type="pct"/>
          </w:tcPr>
          <w:p w14:paraId="1DC5DCBB" w14:textId="77777777" w:rsidR="00916D20" w:rsidRPr="00E301AC" w:rsidRDefault="00916D20" w:rsidP="00925F34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14:paraId="4AB1B751" w14:textId="668664B4" w:rsidR="00916D20" w:rsidRPr="00E301AC" w:rsidRDefault="00D50C33" w:rsidP="00925F34">
            <w:pPr>
              <w:tabs>
                <w:tab w:val="decimal" w:pos="621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16D20" w:rsidRPr="00E301AC" w14:paraId="65B37682" w14:textId="77777777" w:rsidTr="00680105">
        <w:trPr>
          <w:trHeight w:val="60"/>
        </w:trPr>
        <w:tc>
          <w:tcPr>
            <w:tcW w:w="2825" w:type="pct"/>
          </w:tcPr>
          <w:p w14:paraId="0C81CD30" w14:textId="77777777" w:rsidR="00916D20" w:rsidRPr="00E301AC" w:rsidRDefault="00916D20" w:rsidP="00925F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6AA95F1C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EB2A99B" w14:textId="30780AD7" w:rsidR="00916D20" w:rsidRPr="00E301AC" w:rsidRDefault="00827759" w:rsidP="00925F34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77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9,416</w:t>
            </w:r>
          </w:p>
        </w:tc>
        <w:tc>
          <w:tcPr>
            <w:tcW w:w="178" w:type="pct"/>
          </w:tcPr>
          <w:p w14:paraId="2721A9DA" w14:textId="77777777" w:rsidR="00916D20" w:rsidRPr="00E301AC" w:rsidRDefault="00916D20" w:rsidP="00925F34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517DE47D" w14:textId="4CD24606" w:rsidR="00916D20" w:rsidRPr="00E301AC" w:rsidRDefault="00D50C33" w:rsidP="00925F34">
            <w:pPr>
              <w:tabs>
                <w:tab w:val="decimal" w:pos="62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916D20" w:rsidRPr="00E301AC" w14:paraId="27752AD6" w14:textId="77777777" w:rsidTr="00680105">
        <w:trPr>
          <w:trHeight w:val="420"/>
        </w:trPr>
        <w:tc>
          <w:tcPr>
            <w:tcW w:w="2825" w:type="pct"/>
          </w:tcPr>
          <w:p w14:paraId="30D65708" w14:textId="77777777" w:rsidR="00916D20" w:rsidRPr="00E301AC" w:rsidRDefault="00916D20" w:rsidP="00925F3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08" w:type="pct"/>
          </w:tcPr>
          <w:p w14:paraId="29D5A6C6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</w:tcPr>
          <w:p w14:paraId="046BBDBE" w14:textId="77777777" w:rsidR="00916D20" w:rsidRPr="00E301AC" w:rsidRDefault="00916D20" w:rsidP="00925F34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pct"/>
          </w:tcPr>
          <w:p w14:paraId="345AE443" w14:textId="77777777" w:rsidR="00916D20" w:rsidRPr="00E301AC" w:rsidRDefault="00916D20" w:rsidP="00925F34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14:paraId="1DF3A7B2" w14:textId="77777777" w:rsidR="00916D20" w:rsidRPr="00E301AC" w:rsidRDefault="00916D20" w:rsidP="00925F34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16D20" w:rsidRPr="00E301AC" w14:paraId="669249FC" w14:textId="77777777" w:rsidTr="00680105">
        <w:trPr>
          <w:trHeight w:val="420"/>
        </w:trPr>
        <w:tc>
          <w:tcPr>
            <w:tcW w:w="2825" w:type="pct"/>
          </w:tcPr>
          <w:p w14:paraId="54F91F0B" w14:textId="77777777" w:rsidR="00916D20" w:rsidRPr="00E301AC" w:rsidRDefault="00916D20" w:rsidP="00925F34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08" w:type="pct"/>
          </w:tcPr>
          <w:p w14:paraId="7428D7E3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62" w:type="pct"/>
          </w:tcPr>
          <w:p w14:paraId="5DEF1912" w14:textId="7F2054C7" w:rsidR="00916D20" w:rsidRPr="00E301AC" w:rsidRDefault="00827759" w:rsidP="00925F34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(2,445)</w:t>
            </w:r>
          </w:p>
        </w:tc>
        <w:tc>
          <w:tcPr>
            <w:tcW w:w="178" w:type="pct"/>
          </w:tcPr>
          <w:p w14:paraId="38A1C040" w14:textId="77777777" w:rsidR="00916D20" w:rsidRPr="00E301AC" w:rsidRDefault="00916D20" w:rsidP="00925F34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14:paraId="305922A1" w14:textId="1530D887" w:rsidR="00916D20" w:rsidRPr="00E301AC" w:rsidRDefault="00D50C33" w:rsidP="00925F34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0C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</w:t>
            </w:r>
            <w:r w:rsidR="008116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916D20" w:rsidRPr="00E301AC" w14:paraId="7B15EF21" w14:textId="77777777" w:rsidTr="00680105">
        <w:trPr>
          <w:trHeight w:val="420"/>
        </w:trPr>
        <w:tc>
          <w:tcPr>
            <w:tcW w:w="2825" w:type="pct"/>
          </w:tcPr>
          <w:p w14:paraId="152D3E0A" w14:textId="77777777" w:rsidR="00916D20" w:rsidRPr="00E301AC" w:rsidRDefault="00916D20" w:rsidP="00925F34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08" w:type="pct"/>
          </w:tcPr>
          <w:p w14:paraId="03B1B1EB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3034542" w14:textId="6E19E264" w:rsidR="00916D20" w:rsidRPr="00E301AC" w:rsidRDefault="00827759" w:rsidP="00925F34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77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(2,445)</w:t>
            </w:r>
          </w:p>
        </w:tc>
        <w:tc>
          <w:tcPr>
            <w:tcW w:w="178" w:type="pct"/>
          </w:tcPr>
          <w:p w14:paraId="3F84DA5B" w14:textId="77777777" w:rsidR="00916D20" w:rsidRPr="00E301AC" w:rsidRDefault="00916D20" w:rsidP="00925F34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14:paraId="66B9A5AE" w14:textId="19AE5809" w:rsidR="00916D20" w:rsidRPr="00E301AC" w:rsidRDefault="00D50C33" w:rsidP="00925F34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0C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</w:t>
            </w:r>
            <w:r w:rsidR="008116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</w:p>
        </w:tc>
      </w:tr>
      <w:tr w:rsidR="00916D20" w:rsidRPr="00E301AC" w14:paraId="59DE1978" w14:textId="77777777" w:rsidTr="00680105">
        <w:trPr>
          <w:trHeight w:val="60"/>
        </w:trPr>
        <w:tc>
          <w:tcPr>
            <w:tcW w:w="2825" w:type="pct"/>
          </w:tcPr>
          <w:p w14:paraId="1383CCE9" w14:textId="77777777" w:rsidR="00916D20" w:rsidRPr="00E301AC" w:rsidRDefault="00916D20" w:rsidP="00925F34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4258CD4D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3C8E7D3" w14:textId="77777777" w:rsidR="00916D20" w:rsidRPr="00E301AC" w:rsidRDefault="00916D20" w:rsidP="00925F34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pct"/>
          </w:tcPr>
          <w:p w14:paraId="2D72763A" w14:textId="77777777" w:rsidR="00916D20" w:rsidRPr="00E301AC" w:rsidRDefault="00916D20" w:rsidP="00925F34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14:paraId="1B2E4A1E" w14:textId="77777777" w:rsidR="00916D20" w:rsidRPr="00E301AC" w:rsidRDefault="00916D20" w:rsidP="00925F34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16D20" w:rsidRPr="00E301AC" w14:paraId="2A741020" w14:textId="77777777" w:rsidTr="00680105">
        <w:trPr>
          <w:trHeight w:val="420"/>
        </w:trPr>
        <w:tc>
          <w:tcPr>
            <w:tcW w:w="2825" w:type="pct"/>
          </w:tcPr>
          <w:p w14:paraId="3883EFC1" w14:textId="77777777" w:rsidR="00916D20" w:rsidRPr="00E301AC" w:rsidRDefault="00916D20" w:rsidP="00925F3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08" w:type="pct"/>
          </w:tcPr>
          <w:p w14:paraId="38918CD1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bottom w:val="double" w:sz="4" w:space="0" w:color="auto"/>
            </w:tcBorders>
          </w:tcPr>
          <w:p w14:paraId="42D3EF43" w14:textId="0425C7AD" w:rsidR="00916D20" w:rsidRPr="00E301AC" w:rsidRDefault="00827759" w:rsidP="00925F34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77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6,971</w:t>
            </w:r>
          </w:p>
        </w:tc>
        <w:tc>
          <w:tcPr>
            <w:tcW w:w="178" w:type="pct"/>
          </w:tcPr>
          <w:p w14:paraId="578EC62A" w14:textId="77777777" w:rsidR="00916D20" w:rsidRPr="00E301AC" w:rsidRDefault="00916D20" w:rsidP="00925F34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1B551785" w14:textId="110A73B6" w:rsidR="00916D20" w:rsidRPr="00E301AC" w:rsidRDefault="00D50C33" w:rsidP="00925F34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0C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</w:t>
            </w:r>
            <w:r w:rsidR="008116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</w:p>
        </w:tc>
      </w:tr>
    </w:tbl>
    <w:p w14:paraId="5AA11167" w14:textId="77777777" w:rsidR="00916D20" w:rsidRDefault="00916D20" w:rsidP="00916D20">
      <w:pPr>
        <w:tabs>
          <w:tab w:val="left" w:pos="540"/>
        </w:tabs>
        <w:spacing w:line="240" w:lineRule="auto"/>
        <w:ind w:left="117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508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749"/>
        <w:gridCol w:w="1186"/>
        <w:gridCol w:w="11"/>
        <w:gridCol w:w="243"/>
        <w:gridCol w:w="11"/>
        <w:gridCol w:w="1308"/>
        <w:gridCol w:w="13"/>
        <w:gridCol w:w="274"/>
        <w:gridCol w:w="13"/>
        <w:gridCol w:w="1120"/>
        <w:gridCol w:w="13"/>
        <w:gridCol w:w="274"/>
        <w:gridCol w:w="13"/>
        <w:gridCol w:w="1280"/>
      </w:tblGrid>
      <w:tr w:rsidR="00916D20" w:rsidRPr="00E301AC" w14:paraId="0330864D" w14:textId="77777777" w:rsidTr="00DA4BAA">
        <w:trPr>
          <w:trHeight w:val="415"/>
        </w:trPr>
        <w:tc>
          <w:tcPr>
            <w:tcW w:w="1971" w:type="pct"/>
            <w:shd w:val="clear" w:color="auto" w:fill="FFFFFF"/>
          </w:tcPr>
          <w:p w14:paraId="12A668B7" w14:textId="77777777" w:rsidR="00916D20" w:rsidRPr="00FD3EC6" w:rsidRDefault="00916D20" w:rsidP="00925F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3029" w:type="pct"/>
            <w:gridSpan w:val="13"/>
            <w:shd w:val="clear" w:color="auto" w:fill="FFFFFF"/>
          </w:tcPr>
          <w:p w14:paraId="150BDD2B" w14:textId="77777777" w:rsidR="00916D20" w:rsidRPr="00E301AC" w:rsidRDefault="00916D20" w:rsidP="00925F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16D20" w:rsidRPr="00E301AC" w14:paraId="15C80F42" w14:textId="77777777" w:rsidTr="00DA4BAA">
        <w:trPr>
          <w:trHeight w:val="415"/>
        </w:trPr>
        <w:tc>
          <w:tcPr>
            <w:tcW w:w="1971" w:type="pct"/>
            <w:shd w:val="clear" w:color="auto" w:fill="FFFFFF"/>
          </w:tcPr>
          <w:p w14:paraId="779CFCFB" w14:textId="77777777" w:rsidR="00916D20" w:rsidRPr="00E301AC" w:rsidRDefault="00916D20" w:rsidP="00925F34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51" w:type="pct"/>
            <w:gridSpan w:val="5"/>
            <w:shd w:val="clear" w:color="auto" w:fill="FFFFFF"/>
          </w:tcPr>
          <w:p w14:paraId="5CA20E30" w14:textId="5DD608B9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500732A9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pct"/>
            <w:gridSpan w:val="6"/>
            <w:shd w:val="clear" w:color="auto" w:fill="FFFFFF"/>
          </w:tcPr>
          <w:p w14:paraId="3F2F5476" w14:textId="48EC7071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916D20" w:rsidRPr="00E301AC" w14:paraId="267F8778" w14:textId="77777777" w:rsidTr="00DA4BAA">
        <w:trPr>
          <w:trHeight w:val="415"/>
        </w:trPr>
        <w:tc>
          <w:tcPr>
            <w:tcW w:w="1971" w:type="pct"/>
            <w:shd w:val="clear" w:color="auto" w:fill="FFFFFF"/>
          </w:tcPr>
          <w:p w14:paraId="36FE0908" w14:textId="77777777" w:rsidR="00916D20" w:rsidRPr="00E301AC" w:rsidRDefault="00916D20" w:rsidP="00925F34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451" w:type="pct"/>
            <w:gridSpan w:val="5"/>
            <w:shd w:val="clear" w:color="auto" w:fill="FFFFFF"/>
          </w:tcPr>
          <w:p w14:paraId="4AAD3845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72548A07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pct"/>
            <w:gridSpan w:val="6"/>
            <w:shd w:val="clear" w:color="auto" w:fill="FFFFFF"/>
          </w:tcPr>
          <w:p w14:paraId="30401C04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916D20" w:rsidRPr="00E301AC" w14:paraId="5CB527D4" w14:textId="77777777" w:rsidTr="00DA4BAA">
        <w:trPr>
          <w:trHeight w:val="802"/>
        </w:trPr>
        <w:tc>
          <w:tcPr>
            <w:tcW w:w="1971" w:type="pct"/>
            <w:shd w:val="clear" w:color="auto" w:fill="FFFFFF"/>
          </w:tcPr>
          <w:p w14:paraId="057CBB0C" w14:textId="77777777" w:rsidR="00916D20" w:rsidRPr="00E301AC" w:rsidRDefault="00916D20" w:rsidP="00925F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FFFFFF"/>
          </w:tcPr>
          <w:p w14:paraId="1D207488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1234F97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4" w:type="pct"/>
            <w:gridSpan w:val="2"/>
            <w:shd w:val="clear" w:color="auto" w:fill="FFFFFF"/>
          </w:tcPr>
          <w:p w14:paraId="42B10096" w14:textId="77777777" w:rsidR="00916D20" w:rsidRPr="00E301AC" w:rsidRDefault="00916D20" w:rsidP="00925F34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FFFFFF"/>
          </w:tcPr>
          <w:p w14:paraId="1B706532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1E6E0EB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514F6239" w14:textId="77777777" w:rsidR="00916D20" w:rsidRPr="00E301AC" w:rsidRDefault="00916D20" w:rsidP="00925F34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6D781027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2109424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10FF92D" w14:textId="77777777" w:rsidR="00916D20" w:rsidRPr="00E301AC" w:rsidRDefault="00916D20" w:rsidP="00925F34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1CD713DC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21909A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6D20" w:rsidRPr="00E301AC" w14:paraId="47EB2FEB" w14:textId="77777777" w:rsidTr="00DA4BAA">
        <w:trPr>
          <w:trHeight w:val="406"/>
        </w:trPr>
        <w:tc>
          <w:tcPr>
            <w:tcW w:w="1971" w:type="pct"/>
            <w:shd w:val="clear" w:color="auto" w:fill="FFFFFF"/>
          </w:tcPr>
          <w:p w14:paraId="2CC5DF96" w14:textId="77777777" w:rsidR="00916D20" w:rsidRPr="00E301AC" w:rsidRDefault="00916D20" w:rsidP="00925F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23" w:type="pct"/>
            <w:shd w:val="clear" w:color="auto" w:fill="FFFFFF"/>
          </w:tcPr>
          <w:p w14:paraId="3E1F59BB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gridSpan w:val="2"/>
            <w:shd w:val="clear" w:color="auto" w:fill="FFFFFF"/>
          </w:tcPr>
          <w:p w14:paraId="53C22569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221C1D" w14:textId="430E88CA" w:rsidR="00916D20" w:rsidRPr="00E301AC" w:rsidRDefault="00827759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328,189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699D5EBF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5548B9E6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621097B3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98A47D" w14:textId="5BA991E4" w:rsidR="00916D20" w:rsidRPr="00E301AC" w:rsidRDefault="00A67A4E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7A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430,99</w:t>
            </w:r>
            <w:r w:rsidR="00811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916D20" w:rsidRPr="00E301AC" w14:paraId="599C6F1B" w14:textId="77777777" w:rsidTr="00DA4BAA">
        <w:trPr>
          <w:trHeight w:val="415"/>
        </w:trPr>
        <w:tc>
          <w:tcPr>
            <w:tcW w:w="1971" w:type="pct"/>
            <w:shd w:val="clear" w:color="auto" w:fill="FFFFFF"/>
          </w:tcPr>
          <w:p w14:paraId="249A226A" w14:textId="77777777" w:rsidR="00916D20" w:rsidRPr="00E301AC" w:rsidRDefault="00916D20" w:rsidP="00925F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23" w:type="pct"/>
            <w:shd w:val="clear" w:color="auto" w:fill="FFFFFF"/>
          </w:tcPr>
          <w:p w14:paraId="48270065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34" w:type="pct"/>
            <w:gridSpan w:val="2"/>
            <w:shd w:val="clear" w:color="auto" w:fill="FFFFFF"/>
          </w:tcPr>
          <w:p w14:paraId="1B46EBE6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AD49BCB" w14:textId="7F6796A3" w:rsidR="00916D20" w:rsidRPr="00E301AC" w:rsidRDefault="00827759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65,638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196967EE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7BC4DD3D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A686DD0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34999C2" w14:textId="1B76C4A4" w:rsidR="00916D20" w:rsidRPr="00E301AC" w:rsidRDefault="00A67A4E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7A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86,198</w:t>
            </w:r>
          </w:p>
        </w:tc>
      </w:tr>
      <w:tr w:rsidR="00916D20" w:rsidRPr="00E301AC" w14:paraId="43792D5B" w14:textId="77777777" w:rsidTr="00DA4BAA">
        <w:trPr>
          <w:trHeight w:val="406"/>
        </w:trPr>
        <w:tc>
          <w:tcPr>
            <w:tcW w:w="1971" w:type="pct"/>
            <w:shd w:val="clear" w:color="auto" w:fill="FFFFFF"/>
          </w:tcPr>
          <w:p w14:paraId="615F5186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23" w:type="pct"/>
            <w:shd w:val="clear" w:color="auto" w:fill="auto"/>
          </w:tcPr>
          <w:p w14:paraId="20C75F0B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1B95E8EA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61150A29" w14:textId="3BD2E7BA" w:rsidR="00916D20" w:rsidRPr="00827759" w:rsidRDefault="00D50C33" w:rsidP="00925F3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0C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(59,442)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7F33A6B9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7B90139F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614DA3E2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7A950F4E" w14:textId="6AA724D6" w:rsidR="00916D20" w:rsidRPr="00E301AC" w:rsidRDefault="00A67A4E" w:rsidP="00925F3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7A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(48,588)</w:t>
            </w:r>
          </w:p>
        </w:tc>
      </w:tr>
      <w:tr w:rsidR="00916D20" w:rsidRPr="00E301AC" w14:paraId="00000CF1" w14:textId="77777777" w:rsidTr="00DA4BAA">
        <w:trPr>
          <w:trHeight w:val="415"/>
        </w:trPr>
        <w:tc>
          <w:tcPr>
            <w:tcW w:w="1971" w:type="pct"/>
            <w:shd w:val="clear" w:color="auto" w:fill="FFFFFF"/>
          </w:tcPr>
          <w:p w14:paraId="1ACDC604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623" w:type="pct"/>
            <w:shd w:val="clear" w:color="auto" w:fill="auto"/>
          </w:tcPr>
          <w:p w14:paraId="633245A4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1AA69BA4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04ADAE1C" w14:textId="4261857F" w:rsidR="00916D20" w:rsidRPr="00E301AC" w:rsidRDefault="00827759" w:rsidP="00925F3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(126)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15FD1F3F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2AA47AC5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0306AAF7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31D97F94" w14:textId="4A7CAF48" w:rsidR="00916D20" w:rsidRPr="00E301AC" w:rsidRDefault="00A67A4E" w:rsidP="00925F3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7A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(125)</w:t>
            </w:r>
          </w:p>
        </w:tc>
      </w:tr>
      <w:tr w:rsidR="00916D20" w:rsidRPr="00E301AC" w14:paraId="56FB3D30" w14:textId="77777777" w:rsidTr="00DA4BAA">
        <w:trPr>
          <w:trHeight w:val="406"/>
        </w:trPr>
        <w:tc>
          <w:tcPr>
            <w:tcW w:w="1971" w:type="pct"/>
            <w:shd w:val="clear" w:color="auto" w:fill="FFFFFF"/>
          </w:tcPr>
          <w:p w14:paraId="1CFD1833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23" w:type="pct"/>
            <w:shd w:val="clear" w:color="auto" w:fill="auto"/>
          </w:tcPr>
          <w:p w14:paraId="34961B2B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7D9D228D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10436493" w14:textId="1BD4BC60" w:rsidR="00916D20" w:rsidRPr="00E301AC" w:rsidRDefault="00D50C33" w:rsidP="00925F3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50C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04761DDE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4264858C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256412AB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0B2CF68D" w14:textId="39B713A4" w:rsidR="00916D20" w:rsidRPr="00E301AC" w:rsidRDefault="00A67A4E" w:rsidP="00925F3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7A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869</w:t>
            </w:r>
          </w:p>
        </w:tc>
      </w:tr>
      <w:tr w:rsidR="00916D20" w:rsidRPr="00E301AC" w14:paraId="7319F0CA" w14:textId="77777777" w:rsidTr="00DA4BAA">
        <w:trPr>
          <w:trHeight w:val="406"/>
        </w:trPr>
        <w:tc>
          <w:tcPr>
            <w:tcW w:w="1971" w:type="pct"/>
            <w:shd w:val="clear" w:color="auto" w:fill="FFFFFF"/>
          </w:tcPr>
          <w:p w14:paraId="7F673C97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ผลขาดทุนสะสมทางภาษีใช้ไป</w:t>
            </w:r>
          </w:p>
        </w:tc>
        <w:tc>
          <w:tcPr>
            <w:tcW w:w="623" w:type="pct"/>
            <w:shd w:val="clear" w:color="auto" w:fill="auto"/>
          </w:tcPr>
          <w:p w14:paraId="368C6B1C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43F5ED8F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4CA75F5D" w14:textId="7F27A2FD" w:rsidR="00916D20" w:rsidRPr="00440CFA" w:rsidRDefault="00827759" w:rsidP="00925F3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C025983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1130D18E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18E3FBB2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7D3B9D99" w14:textId="4C257437" w:rsidR="00916D20" w:rsidRPr="007569E9" w:rsidRDefault="00265989" w:rsidP="00925F3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(37,22</w:t>
            </w:r>
            <w:r w:rsidR="00811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16D20" w:rsidRPr="00E301AC" w14:paraId="04D7FFBB" w14:textId="77777777" w:rsidTr="00DA4BAA">
        <w:trPr>
          <w:trHeight w:val="415"/>
        </w:trPr>
        <w:tc>
          <w:tcPr>
            <w:tcW w:w="1971" w:type="pct"/>
            <w:shd w:val="clear" w:color="auto" w:fill="FFFFFF"/>
          </w:tcPr>
          <w:p w14:paraId="4537591D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27E61" w14:textId="49A2494F" w:rsidR="00916D20" w:rsidRPr="00FD3EC6" w:rsidRDefault="00827759" w:rsidP="00925F34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77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2.12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18974F12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11484" w14:textId="6C672FF5" w:rsidR="00916D20" w:rsidRPr="00E301AC" w:rsidRDefault="00827759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6,971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2D3D07E3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453BA" w14:textId="784F098E" w:rsidR="00916D20" w:rsidRPr="00E301AC" w:rsidRDefault="00265989" w:rsidP="00925F34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0.26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38ECCC41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64B09A" w14:textId="64489BF9" w:rsidR="00916D20" w:rsidRPr="00ED0821" w:rsidRDefault="00A67A4E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67A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</w:t>
            </w:r>
            <w:r w:rsidR="008116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</w:p>
        </w:tc>
      </w:tr>
      <w:tr w:rsidR="00916D20" w:rsidRPr="00E301AC" w14:paraId="40B24B7E" w14:textId="77777777" w:rsidTr="00DA4BAA">
        <w:trPr>
          <w:trHeight w:val="415"/>
        </w:trPr>
        <w:tc>
          <w:tcPr>
            <w:tcW w:w="1971" w:type="pct"/>
            <w:shd w:val="clear" w:color="auto" w:fill="FFFFFF"/>
          </w:tcPr>
          <w:p w14:paraId="6D7A5F1B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shd w:val="clear" w:color="auto" w:fill="auto"/>
          </w:tcPr>
          <w:p w14:paraId="0A9F752A" w14:textId="77777777" w:rsidR="00916D20" w:rsidRDefault="00916D20" w:rsidP="00925F34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225E8488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0F18B2" w14:textId="77777777" w:rsidR="00916D20" w:rsidRPr="00FD3EC6" w:rsidRDefault="00916D20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21331C7D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D8A740" w14:textId="77777777" w:rsidR="00916D20" w:rsidRDefault="00916D20" w:rsidP="00925F34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529512CC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3BFF0010" w14:textId="77777777" w:rsidR="00916D20" w:rsidRPr="00ED0821" w:rsidRDefault="00916D20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16D20" w:rsidRPr="00E301AC" w14:paraId="687D1C80" w14:textId="77777777" w:rsidTr="00DA4BAA">
        <w:trPr>
          <w:trHeight w:val="415"/>
        </w:trPr>
        <w:tc>
          <w:tcPr>
            <w:tcW w:w="1971" w:type="pct"/>
            <w:shd w:val="clear" w:color="auto" w:fill="FFFFFF"/>
          </w:tcPr>
          <w:p w14:paraId="1306E6E9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" w:type="pct"/>
            <w:shd w:val="clear" w:color="auto" w:fill="auto"/>
          </w:tcPr>
          <w:p w14:paraId="0AD52CB9" w14:textId="77777777" w:rsidR="00916D20" w:rsidRDefault="00916D20" w:rsidP="00925F34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2F2171E6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311B6357" w14:textId="77777777" w:rsidR="00916D20" w:rsidRPr="00FD3EC6" w:rsidRDefault="00916D20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02BED1D5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6D8487F5" w14:textId="77777777" w:rsidR="00916D20" w:rsidRDefault="00916D20" w:rsidP="00925F34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1060A8F6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673E9F96" w14:textId="77777777" w:rsidR="00916D20" w:rsidRPr="00ED0821" w:rsidRDefault="00916D20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16D20" w:rsidRPr="00E301AC" w14:paraId="3579B641" w14:textId="77777777" w:rsidTr="00DA4BAA">
        <w:trPr>
          <w:trHeight w:val="415"/>
        </w:trPr>
        <w:tc>
          <w:tcPr>
            <w:tcW w:w="1971" w:type="pct"/>
            <w:shd w:val="clear" w:color="auto" w:fill="FFFFFF"/>
          </w:tcPr>
          <w:p w14:paraId="22BB40A1" w14:textId="77777777" w:rsidR="00916D20" w:rsidRPr="00FD3EC6" w:rsidRDefault="00916D20" w:rsidP="00925F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3029" w:type="pct"/>
            <w:gridSpan w:val="13"/>
            <w:shd w:val="clear" w:color="auto" w:fill="FFFFFF"/>
          </w:tcPr>
          <w:p w14:paraId="04AB2A12" w14:textId="77777777" w:rsidR="00916D20" w:rsidRPr="00E301AC" w:rsidRDefault="00916D20" w:rsidP="00925F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D3EC6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6D20" w:rsidRPr="00E301AC" w14:paraId="28FD18EF" w14:textId="77777777" w:rsidTr="00DA4BAA">
        <w:trPr>
          <w:trHeight w:val="415"/>
        </w:trPr>
        <w:tc>
          <w:tcPr>
            <w:tcW w:w="1971" w:type="pct"/>
            <w:shd w:val="clear" w:color="auto" w:fill="FFFFFF"/>
          </w:tcPr>
          <w:p w14:paraId="19519A8E" w14:textId="77777777" w:rsidR="00916D20" w:rsidRPr="00E301AC" w:rsidRDefault="00916D20" w:rsidP="00925F34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58" w:type="pct"/>
            <w:gridSpan w:val="6"/>
            <w:shd w:val="clear" w:color="auto" w:fill="FFFFFF"/>
          </w:tcPr>
          <w:p w14:paraId="6AA3033D" w14:textId="586D25E3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0AC02A35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0" w:type="pct"/>
            <w:gridSpan w:val="5"/>
            <w:shd w:val="clear" w:color="auto" w:fill="FFFFFF"/>
          </w:tcPr>
          <w:p w14:paraId="091FEE14" w14:textId="2B7BC591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916D20" w:rsidRPr="00E301AC" w14:paraId="7C810FA4" w14:textId="77777777" w:rsidTr="00DA4BAA">
        <w:trPr>
          <w:trHeight w:val="415"/>
        </w:trPr>
        <w:tc>
          <w:tcPr>
            <w:tcW w:w="1971" w:type="pct"/>
            <w:shd w:val="clear" w:color="auto" w:fill="FFFFFF"/>
          </w:tcPr>
          <w:p w14:paraId="10B24DFC" w14:textId="77777777" w:rsidR="00916D20" w:rsidRPr="00E301AC" w:rsidRDefault="00916D20" w:rsidP="00925F34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458" w:type="pct"/>
            <w:gridSpan w:val="6"/>
            <w:shd w:val="clear" w:color="auto" w:fill="FFFFFF"/>
          </w:tcPr>
          <w:p w14:paraId="23668920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2FA75C87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0" w:type="pct"/>
            <w:gridSpan w:val="5"/>
            <w:shd w:val="clear" w:color="auto" w:fill="FFFFFF"/>
          </w:tcPr>
          <w:p w14:paraId="429580F5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916D20" w:rsidRPr="00E301AC" w14:paraId="3041FD3C" w14:textId="77777777" w:rsidTr="00DA4BAA">
        <w:trPr>
          <w:trHeight w:val="802"/>
        </w:trPr>
        <w:tc>
          <w:tcPr>
            <w:tcW w:w="1971" w:type="pct"/>
            <w:shd w:val="clear" w:color="auto" w:fill="FFFFFF"/>
          </w:tcPr>
          <w:p w14:paraId="7E420235" w14:textId="77777777" w:rsidR="00916D20" w:rsidRPr="00E301AC" w:rsidRDefault="00916D20" w:rsidP="00925F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FFFFFF"/>
          </w:tcPr>
          <w:p w14:paraId="455BA05E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7240C64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4" w:type="pct"/>
            <w:gridSpan w:val="2"/>
            <w:shd w:val="clear" w:color="auto" w:fill="FFFFFF"/>
          </w:tcPr>
          <w:p w14:paraId="6CFC34CA" w14:textId="77777777" w:rsidR="00916D20" w:rsidRPr="00E301AC" w:rsidRDefault="00916D20" w:rsidP="00925F34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FFFFFF"/>
          </w:tcPr>
          <w:p w14:paraId="228208C5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19729E2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F2EA568" w14:textId="77777777" w:rsidR="00916D20" w:rsidRPr="00E301AC" w:rsidRDefault="00916D20" w:rsidP="00925F34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4B8C6C9C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52F70BD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6804FB38" w14:textId="77777777" w:rsidR="00916D20" w:rsidRPr="00E301AC" w:rsidRDefault="00916D20" w:rsidP="00925F34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22267726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B5C48C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6D20" w:rsidRPr="00E301AC" w14:paraId="535C5614" w14:textId="77777777" w:rsidTr="00DA4BAA">
        <w:trPr>
          <w:trHeight w:val="406"/>
        </w:trPr>
        <w:tc>
          <w:tcPr>
            <w:tcW w:w="1971" w:type="pct"/>
            <w:shd w:val="clear" w:color="auto" w:fill="FFFFFF"/>
          </w:tcPr>
          <w:p w14:paraId="6E9CC07C" w14:textId="77777777" w:rsidR="00916D20" w:rsidRPr="00E301AC" w:rsidRDefault="00916D20" w:rsidP="00925F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29" w:type="pct"/>
            <w:gridSpan w:val="2"/>
            <w:shd w:val="clear" w:color="auto" w:fill="FFFFFF"/>
          </w:tcPr>
          <w:p w14:paraId="0E913F26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gridSpan w:val="2"/>
            <w:shd w:val="clear" w:color="auto" w:fill="FFFFFF"/>
          </w:tcPr>
          <w:p w14:paraId="75305012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7CB661" w14:textId="30A643F2" w:rsidR="00916D20" w:rsidRPr="00E301AC" w:rsidRDefault="00827759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328,376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206D7A30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22F539D6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34B89BA3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FFFFFF"/>
          </w:tcPr>
          <w:p w14:paraId="29378E57" w14:textId="69215443" w:rsidR="00916D20" w:rsidRPr="00E301AC" w:rsidRDefault="00A67A4E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7A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432,312</w:t>
            </w:r>
          </w:p>
        </w:tc>
      </w:tr>
      <w:tr w:rsidR="00916D20" w:rsidRPr="00E301AC" w14:paraId="4ACF9AB5" w14:textId="77777777" w:rsidTr="00DA4BAA">
        <w:trPr>
          <w:trHeight w:val="415"/>
        </w:trPr>
        <w:tc>
          <w:tcPr>
            <w:tcW w:w="1971" w:type="pct"/>
            <w:shd w:val="clear" w:color="auto" w:fill="FFFFFF"/>
          </w:tcPr>
          <w:p w14:paraId="185F1921" w14:textId="77777777" w:rsidR="00916D20" w:rsidRPr="00E301AC" w:rsidRDefault="00916D20" w:rsidP="00925F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29" w:type="pct"/>
            <w:gridSpan w:val="2"/>
            <w:shd w:val="clear" w:color="auto" w:fill="FFFFFF"/>
          </w:tcPr>
          <w:p w14:paraId="1353D4FE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34" w:type="pct"/>
            <w:gridSpan w:val="2"/>
            <w:shd w:val="clear" w:color="auto" w:fill="FFFFFF"/>
          </w:tcPr>
          <w:p w14:paraId="121ECB20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2633C9A" w14:textId="08CACAD2" w:rsidR="00916D20" w:rsidRPr="00E301AC" w:rsidRDefault="00827759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65,675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7418BFB3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747F3B79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50197E20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FFFFF"/>
          </w:tcPr>
          <w:p w14:paraId="7D08847D" w14:textId="77F185A7" w:rsidR="00916D20" w:rsidRPr="00E301AC" w:rsidRDefault="00265989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5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86,462</w:t>
            </w:r>
          </w:p>
        </w:tc>
      </w:tr>
      <w:tr w:rsidR="00916D20" w:rsidRPr="00E301AC" w14:paraId="044F275A" w14:textId="77777777" w:rsidTr="00DA4BAA">
        <w:trPr>
          <w:trHeight w:val="406"/>
        </w:trPr>
        <w:tc>
          <w:tcPr>
            <w:tcW w:w="1971" w:type="pct"/>
            <w:shd w:val="clear" w:color="auto" w:fill="FFFFFF"/>
          </w:tcPr>
          <w:p w14:paraId="196EEFCB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29" w:type="pct"/>
            <w:gridSpan w:val="2"/>
            <w:shd w:val="clear" w:color="auto" w:fill="auto"/>
          </w:tcPr>
          <w:p w14:paraId="4FF1F0A6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0FA9E919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046020EE" w14:textId="22EDEF79" w:rsidR="00916D20" w:rsidRPr="00E301AC" w:rsidRDefault="00827759" w:rsidP="00925F3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(59,4</w:t>
            </w:r>
            <w:r w:rsidR="00D50C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76DBEA74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6DBE537B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399592E4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3A30FC63" w14:textId="09EF6120" w:rsidR="00916D20" w:rsidRPr="00E301AC" w:rsidRDefault="00265989" w:rsidP="00925F3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5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  <w:r w:rsidRPr="00265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65989" w:rsidRPr="00E301AC" w14:paraId="6148AA58" w14:textId="77777777" w:rsidTr="00DA4BAA">
        <w:trPr>
          <w:trHeight w:val="415"/>
        </w:trPr>
        <w:tc>
          <w:tcPr>
            <w:tcW w:w="1971" w:type="pct"/>
            <w:shd w:val="clear" w:color="auto" w:fill="FFFFFF"/>
          </w:tcPr>
          <w:p w14:paraId="6BA562D0" w14:textId="77777777" w:rsidR="00265989" w:rsidRPr="00E301AC" w:rsidRDefault="00265989" w:rsidP="00265989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629" w:type="pct"/>
            <w:gridSpan w:val="2"/>
            <w:shd w:val="clear" w:color="auto" w:fill="auto"/>
          </w:tcPr>
          <w:p w14:paraId="42CCAB77" w14:textId="77777777" w:rsidR="00265989" w:rsidRPr="00E301AC" w:rsidRDefault="00265989" w:rsidP="002659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40DACF45" w14:textId="77777777" w:rsidR="00265989" w:rsidRPr="00E301AC" w:rsidRDefault="00265989" w:rsidP="002659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254E5825" w14:textId="56F957B5" w:rsidR="00265989" w:rsidRPr="00E301AC" w:rsidRDefault="00265989" w:rsidP="0026598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(126)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9984142" w14:textId="77777777" w:rsidR="00265989" w:rsidRPr="00E301AC" w:rsidRDefault="00265989" w:rsidP="002659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710C5531" w14:textId="77777777" w:rsidR="00265989" w:rsidRPr="00E301AC" w:rsidRDefault="00265989" w:rsidP="002659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012D3F4D" w14:textId="77777777" w:rsidR="00265989" w:rsidRPr="00E301AC" w:rsidRDefault="00265989" w:rsidP="002659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3FE2223F" w14:textId="72F976DA" w:rsidR="00265989" w:rsidRPr="00E301AC" w:rsidRDefault="00265989" w:rsidP="00265989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7A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(125)</w:t>
            </w:r>
          </w:p>
        </w:tc>
      </w:tr>
      <w:tr w:rsidR="00265989" w:rsidRPr="00E301AC" w14:paraId="6ACD724B" w14:textId="77777777" w:rsidTr="00DA4BAA">
        <w:trPr>
          <w:trHeight w:val="406"/>
        </w:trPr>
        <w:tc>
          <w:tcPr>
            <w:tcW w:w="1971" w:type="pct"/>
            <w:shd w:val="clear" w:color="auto" w:fill="FFFFFF"/>
          </w:tcPr>
          <w:p w14:paraId="3BBBE702" w14:textId="77777777" w:rsidR="00265989" w:rsidRPr="00E301AC" w:rsidRDefault="00265989" w:rsidP="00265989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29" w:type="pct"/>
            <w:gridSpan w:val="2"/>
            <w:shd w:val="clear" w:color="auto" w:fill="auto"/>
          </w:tcPr>
          <w:p w14:paraId="329A06ED" w14:textId="77777777" w:rsidR="00265989" w:rsidRPr="00E301AC" w:rsidRDefault="00265989" w:rsidP="002659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5A088BB6" w14:textId="77777777" w:rsidR="00265989" w:rsidRPr="00E301AC" w:rsidRDefault="00265989" w:rsidP="002659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14E4A840" w14:textId="3B702CDF" w:rsidR="00265989" w:rsidRPr="00E301AC" w:rsidRDefault="00265989" w:rsidP="0026598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23175EA4" w14:textId="77777777" w:rsidR="00265989" w:rsidRPr="00E301AC" w:rsidRDefault="00265989" w:rsidP="002659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529686AE" w14:textId="77777777" w:rsidR="00265989" w:rsidRPr="00E301AC" w:rsidRDefault="00265989" w:rsidP="002659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73B99787" w14:textId="77777777" w:rsidR="00265989" w:rsidRPr="00E301AC" w:rsidRDefault="00265989" w:rsidP="002659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31F6F979" w14:textId="675171A5" w:rsidR="00265989" w:rsidRPr="00E301AC" w:rsidRDefault="00265989" w:rsidP="00265989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7A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869</w:t>
            </w:r>
          </w:p>
        </w:tc>
      </w:tr>
      <w:tr w:rsidR="00916D20" w:rsidRPr="00E301AC" w14:paraId="1076DBA5" w14:textId="77777777" w:rsidTr="00DA4BAA">
        <w:trPr>
          <w:trHeight w:val="406"/>
        </w:trPr>
        <w:tc>
          <w:tcPr>
            <w:tcW w:w="1971" w:type="pct"/>
            <w:shd w:val="clear" w:color="auto" w:fill="FFFFFF"/>
          </w:tcPr>
          <w:p w14:paraId="66A69131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ผลขาดทุนสะสมทางภาษีใช้ไป</w:t>
            </w:r>
          </w:p>
        </w:tc>
        <w:tc>
          <w:tcPr>
            <w:tcW w:w="629" w:type="pct"/>
            <w:gridSpan w:val="2"/>
            <w:shd w:val="clear" w:color="auto" w:fill="auto"/>
          </w:tcPr>
          <w:p w14:paraId="1F1CFF03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366FD362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7B0D2067" w14:textId="59764053" w:rsidR="00916D20" w:rsidRPr="00FD3EC6" w:rsidRDefault="00827759" w:rsidP="00925F3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1A10C66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5A657DFE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029F6A6B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38C248FD" w14:textId="0EB5DBC0" w:rsidR="00916D20" w:rsidRPr="001A1804" w:rsidRDefault="00265989" w:rsidP="00925F3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5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(37,22</w:t>
            </w:r>
            <w:r w:rsidR="00811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2659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16D20" w:rsidRPr="00E301AC" w14:paraId="1F384B26" w14:textId="77777777" w:rsidTr="00DA4BAA">
        <w:trPr>
          <w:trHeight w:val="415"/>
        </w:trPr>
        <w:tc>
          <w:tcPr>
            <w:tcW w:w="1971" w:type="pct"/>
            <w:shd w:val="clear" w:color="auto" w:fill="FFFFFF"/>
          </w:tcPr>
          <w:p w14:paraId="3AD5093B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CFF06E" w14:textId="7AA9369D" w:rsidR="00916D20" w:rsidRPr="00FD3EC6" w:rsidRDefault="00D50C33" w:rsidP="00925F34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2.12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59477730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4545D" w14:textId="3C573BDA" w:rsidR="00916D20" w:rsidRPr="00E301AC" w:rsidRDefault="00827759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277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6,971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12154B28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0E910" w14:textId="367C89F9" w:rsidR="00916D20" w:rsidRPr="00E301AC" w:rsidRDefault="00265989" w:rsidP="00925F34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0.26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1629F91C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3466908" w14:textId="21D56F18" w:rsidR="00916D20" w:rsidRPr="00E301AC" w:rsidRDefault="00A67A4E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7A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811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</w:tbl>
    <w:p w14:paraId="6CD11E9F" w14:textId="77777777" w:rsidR="00916D20" w:rsidRDefault="00916D20" w:rsidP="00916D20">
      <w:pPr>
        <w:tabs>
          <w:tab w:val="left" w:pos="540"/>
        </w:tabs>
        <w:spacing w:line="240" w:lineRule="auto"/>
        <w:ind w:left="117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E442EEB" w14:textId="57CC777E" w:rsidR="006D6762" w:rsidRDefault="006D6762" w:rsidP="00680105">
      <w:pPr>
        <w:numPr>
          <w:ilvl w:val="0"/>
          <w:numId w:val="6"/>
        </w:numPr>
        <w:tabs>
          <w:tab w:val="left" w:pos="540"/>
          <w:tab w:val="left" w:pos="990"/>
        </w:tabs>
        <w:spacing w:line="240" w:lineRule="auto"/>
        <w:ind w:left="1170" w:hanging="63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58C8C2DD" w14:textId="77777777" w:rsidR="006D6762" w:rsidRDefault="006D6762" w:rsidP="006D6762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</w:rPr>
        <w:tab/>
      </w:r>
    </w:p>
    <w:tbl>
      <w:tblPr>
        <w:tblStyle w:val="TableGrid"/>
        <w:tblW w:w="882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1836"/>
        <w:gridCol w:w="1530"/>
        <w:gridCol w:w="1260"/>
        <w:gridCol w:w="236"/>
        <w:gridCol w:w="1564"/>
      </w:tblGrid>
      <w:tr w:rsidR="000A1A21" w14:paraId="5CEE0FC7" w14:textId="77777777" w:rsidTr="00680105">
        <w:trPr>
          <w:trHeight w:val="450"/>
          <w:tblHeader/>
        </w:trPr>
        <w:tc>
          <w:tcPr>
            <w:tcW w:w="2394" w:type="dxa"/>
            <w:vAlign w:val="bottom"/>
          </w:tcPr>
          <w:p w14:paraId="28E87BCB" w14:textId="77777777" w:rsidR="000A1A21" w:rsidRDefault="000A1A21">
            <w:pPr>
              <w:tabs>
                <w:tab w:val="left" w:pos="540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6" w:type="dxa"/>
            <w:vAlign w:val="bottom"/>
            <w:hideMark/>
          </w:tcPr>
          <w:p w14:paraId="67F323E4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75B4E087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3716A12A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A31A77D" w14:textId="77777777" w:rsidR="000A1A21" w:rsidRDefault="000A1A21">
            <w:pPr>
              <w:tabs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  <w:hideMark/>
          </w:tcPr>
          <w:p w14:paraId="5DF36171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A1A21" w14:paraId="6CE235FF" w14:textId="77777777" w:rsidTr="00680105">
        <w:trPr>
          <w:tblHeader/>
        </w:trPr>
        <w:tc>
          <w:tcPr>
            <w:tcW w:w="2394" w:type="dxa"/>
          </w:tcPr>
          <w:p w14:paraId="33E03C6E" w14:textId="77777777" w:rsidR="000A1A21" w:rsidRDefault="000A1A21">
            <w:pPr>
              <w:tabs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14:paraId="59B2D3D1" w14:textId="77777777" w:rsidR="000A1A21" w:rsidRDefault="000A1A2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74E68C" w14:textId="77777777" w:rsidR="000A1A21" w:rsidRDefault="000A1A2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BBD58BB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A01EFE6" w14:textId="77777777" w:rsidR="000A1A21" w:rsidRDefault="000A1A21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64" w:type="dxa"/>
            <w:hideMark/>
          </w:tcPr>
          <w:p w14:paraId="175D2F09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1A21" w14:paraId="1C4C3DA8" w14:textId="77777777" w:rsidTr="00680105">
        <w:tc>
          <w:tcPr>
            <w:tcW w:w="2394" w:type="dxa"/>
            <w:hideMark/>
          </w:tcPr>
          <w:p w14:paraId="3D3E6DA6" w14:textId="1B5B81C0" w:rsidR="000A1A21" w:rsidRDefault="007C5FDE">
            <w:pPr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36" w:type="dxa"/>
          </w:tcPr>
          <w:p w14:paraId="115DFE6D" w14:textId="77777777" w:rsidR="000A1A21" w:rsidRDefault="000A1A21">
            <w:pPr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5DF6591D" w14:textId="77777777" w:rsidR="000A1A21" w:rsidRDefault="000A1A21">
            <w:pPr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4EC58C3E" w14:textId="77777777" w:rsidR="000A1A21" w:rsidRDefault="000A1A21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A21725" w14:textId="77777777" w:rsidR="000A1A21" w:rsidRDefault="000A1A21">
            <w:pPr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45E9A24" w14:textId="77777777" w:rsidR="000A1A21" w:rsidRDefault="000A1A21">
            <w:pPr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0A1A21" w14:paraId="2AEBD10E" w14:textId="77777777" w:rsidTr="00680105">
        <w:tc>
          <w:tcPr>
            <w:tcW w:w="2394" w:type="dxa"/>
            <w:hideMark/>
          </w:tcPr>
          <w:p w14:paraId="33E6230F" w14:textId="776AC83E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7C5FDE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836" w:type="dxa"/>
            <w:hideMark/>
          </w:tcPr>
          <w:p w14:paraId="70400AA8" w14:textId="6B3169B8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 w:rsidR="007C5FDE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0" w:type="dxa"/>
            <w:hideMark/>
          </w:tcPr>
          <w:p w14:paraId="63E5D048" w14:textId="792AFEE6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="007C5FDE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027440BD" w14:textId="141E0CF1" w:rsidR="000A1A21" w:rsidRDefault="00D5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36B6">
              <w:rPr>
                <w:rFonts w:ascii="Angsana New" w:hAnsi="Angsana New" w:cs="Angsana New"/>
                <w:sz w:val="30"/>
                <w:szCs w:val="30"/>
              </w:rPr>
              <w:t>29.85</w:t>
            </w:r>
          </w:p>
        </w:tc>
        <w:tc>
          <w:tcPr>
            <w:tcW w:w="236" w:type="dxa"/>
          </w:tcPr>
          <w:p w14:paraId="40E43953" w14:textId="77777777" w:rsidR="000A1A21" w:rsidRDefault="000A1A21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E77F482" w14:textId="1DE0AD58" w:rsidR="000A1A21" w:rsidRDefault="00D5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90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</w:pPr>
            <w:r w:rsidRPr="00D536B6"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591.03</w:t>
            </w:r>
          </w:p>
        </w:tc>
      </w:tr>
      <w:tr w:rsidR="000A1A21" w14:paraId="2D1D7343" w14:textId="77777777" w:rsidTr="00680105">
        <w:tc>
          <w:tcPr>
            <w:tcW w:w="2394" w:type="dxa"/>
          </w:tcPr>
          <w:p w14:paraId="28781898" w14:textId="77777777" w:rsidR="000A1A21" w:rsidRDefault="000A1A21">
            <w:pPr>
              <w:tabs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14:paraId="14E1748D" w14:textId="77777777" w:rsidR="000A1A21" w:rsidRPr="006D6762" w:rsidRDefault="000A1A21">
            <w:pPr>
              <w:tabs>
                <w:tab w:val="left" w:pos="720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14:paraId="28410DE8" w14:textId="77777777" w:rsidR="000A1A21" w:rsidRDefault="000A1A21">
            <w:pPr>
              <w:tabs>
                <w:tab w:val="left" w:pos="720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BF3819" w14:textId="77777777" w:rsidR="000A1A21" w:rsidRDefault="000A1A21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80779" w14:textId="77777777" w:rsidR="000A1A21" w:rsidRDefault="000A1A21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6A3987A" w14:textId="77777777" w:rsidR="000A1A21" w:rsidRDefault="000A1A21">
            <w:pPr>
              <w:tabs>
                <w:tab w:val="left" w:pos="720"/>
              </w:tabs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0A1A21" w14:paraId="5AF0613C" w14:textId="77777777" w:rsidTr="00680105">
        <w:tc>
          <w:tcPr>
            <w:tcW w:w="2394" w:type="dxa"/>
            <w:hideMark/>
          </w:tcPr>
          <w:p w14:paraId="7065B1CA" w14:textId="114C804A" w:rsidR="000A1A21" w:rsidRPr="00680105" w:rsidRDefault="007C5FDE">
            <w:pPr>
              <w:spacing w:line="240" w:lineRule="auto"/>
              <w:ind w:right="-52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36" w:type="dxa"/>
          </w:tcPr>
          <w:p w14:paraId="46AFEC7C" w14:textId="77777777" w:rsidR="000A1A21" w:rsidRDefault="000A1A21">
            <w:pPr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66101D52" w14:textId="77777777" w:rsidR="000A1A21" w:rsidRDefault="000A1A21">
            <w:pPr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1341CF8C" w14:textId="77777777" w:rsidR="000A1A21" w:rsidRDefault="000A1A21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C3F1E5" w14:textId="77777777" w:rsidR="000A1A21" w:rsidRDefault="000A1A21">
            <w:pPr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E23B556" w14:textId="77777777" w:rsidR="000A1A21" w:rsidRDefault="000A1A21">
            <w:pPr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D34948" w14:paraId="3E76C0EE" w14:textId="77777777" w:rsidTr="00680105">
        <w:tc>
          <w:tcPr>
            <w:tcW w:w="2394" w:type="dxa"/>
            <w:hideMark/>
          </w:tcPr>
          <w:p w14:paraId="52CF0F17" w14:textId="2A68FB68" w:rsidR="00D34948" w:rsidRDefault="00D34948" w:rsidP="00D3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36" w:type="dxa"/>
            <w:hideMark/>
          </w:tcPr>
          <w:p w14:paraId="70EA7BF1" w14:textId="3FFF87D0" w:rsidR="00D34948" w:rsidRDefault="00D34948" w:rsidP="00D3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30" w:type="dxa"/>
            <w:hideMark/>
          </w:tcPr>
          <w:p w14:paraId="6EA1CBDA" w14:textId="22075263" w:rsidR="00D34948" w:rsidRDefault="00D34948" w:rsidP="00D3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260" w:type="dxa"/>
            <w:hideMark/>
          </w:tcPr>
          <w:p w14:paraId="50165B69" w14:textId="4C871654" w:rsidR="00D34948" w:rsidRDefault="00D34948" w:rsidP="00D3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4.10</w:t>
            </w:r>
          </w:p>
        </w:tc>
        <w:tc>
          <w:tcPr>
            <w:tcW w:w="236" w:type="dxa"/>
          </w:tcPr>
          <w:p w14:paraId="04BDB6AC" w14:textId="77777777" w:rsidR="00D34948" w:rsidRDefault="00D34948" w:rsidP="00D34948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hideMark/>
          </w:tcPr>
          <w:p w14:paraId="7D158AB2" w14:textId="757A3F67" w:rsidR="00D34948" w:rsidRDefault="00D34948" w:rsidP="00D3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90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81.18</w:t>
            </w:r>
          </w:p>
        </w:tc>
      </w:tr>
    </w:tbl>
    <w:p w14:paraId="71D1944B" w14:textId="012E5FBD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651EDBB" w14:textId="0019FF98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299F08E" w14:textId="77777777" w:rsidR="006D6762" w:rsidRDefault="006D6762" w:rsidP="006D6762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6D6762" w:rsidSect="006D6762">
          <w:headerReference w:type="default" r:id="rId16"/>
          <w:footerReference w:type="default" r:id="rId17"/>
          <w:pgSz w:w="11909" w:h="16834" w:code="9"/>
          <w:pgMar w:top="1152" w:right="576" w:bottom="1152" w:left="691" w:header="720" w:footer="720" w:gutter="0"/>
          <w:cols w:space="737"/>
          <w:docGrid w:linePitch="299"/>
        </w:sectPr>
      </w:pPr>
    </w:p>
    <w:p w14:paraId="49BC465F" w14:textId="6BFF98D3" w:rsidR="00E5444F" w:rsidRPr="006D6762" w:rsidRDefault="00E5444F" w:rsidP="006D6762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6D676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922090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BE12C8" w14:textId="5C76A9D4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72479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922090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E09864E" w14:textId="1898990D" w:rsidR="00502F6D" w:rsidRPr="00E8423C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</w:t>
      </w:r>
      <w:r w:rsidRPr="00E8423C">
        <w:rPr>
          <w:rFonts w:ascii="Angsana New" w:hAnsi="Angsana New"/>
          <w:sz w:val="30"/>
          <w:szCs w:val="30"/>
          <w:cs/>
          <w:lang w:val="en-US"/>
        </w:rPr>
        <w:t xml:space="preserve">ยุติธรรม </w:t>
      </w:r>
      <w:r w:rsidRPr="00B033AB">
        <w:rPr>
          <w:rFonts w:ascii="Angsana New" w:hAnsi="Angsana New"/>
          <w:sz w:val="30"/>
          <w:szCs w:val="30"/>
          <w:cs/>
          <w:lang w:val="en-US"/>
        </w:rPr>
        <w:t>แต่ไม่</w:t>
      </w:r>
      <w:r w:rsidRPr="00E8423C">
        <w:rPr>
          <w:rFonts w:ascii="Angsana New" w:hAnsi="Angsana New"/>
          <w:sz w:val="30"/>
          <w:szCs w:val="30"/>
          <w:cs/>
          <w:lang w:val="en-US"/>
        </w:rPr>
        <w:t>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C07704" w:rsidRPr="00E8423C">
        <w:rPr>
          <w:rFonts w:ascii="Angsana New" w:hAnsi="Angsana New"/>
          <w:sz w:val="30"/>
          <w:szCs w:val="30"/>
          <w:cs/>
          <w:lang w:val="en-US"/>
        </w:rPr>
        <w:t>วัดมูลค่าด้วยราคาทุนตัดจำหน่าย</w:t>
      </w:r>
      <w:r w:rsidRPr="00E8423C">
        <w:rPr>
          <w:rFonts w:ascii="Angsana New" w:hAnsi="Angsana New"/>
          <w:sz w:val="30"/>
          <w:szCs w:val="30"/>
          <w:cs/>
          <w:lang w:val="en-US"/>
        </w:rPr>
        <w:t>หากมูลค่าตามบัญชีใกล้เคียงกับมูลค่ายุติธรรมอย่างสมเหตุสมผล</w:t>
      </w:r>
    </w:p>
    <w:p w14:paraId="0A2E1B55" w14:textId="1E2BBC0E" w:rsidR="001A6A37" w:rsidRPr="00922090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46CA820B" w14:textId="77777777" w:rsidTr="00AF2E24">
        <w:tc>
          <w:tcPr>
            <w:tcW w:w="3870" w:type="dxa"/>
            <w:shd w:val="clear" w:color="auto" w:fill="auto"/>
            <w:vAlign w:val="bottom"/>
          </w:tcPr>
          <w:p w14:paraId="78A165E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62CF53B0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6567BBB1" w14:textId="77777777" w:rsidTr="00AF2E24">
        <w:tc>
          <w:tcPr>
            <w:tcW w:w="3870" w:type="dxa"/>
            <w:shd w:val="clear" w:color="auto" w:fill="auto"/>
            <w:vAlign w:val="bottom"/>
          </w:tcPr>
          <w:p w14:paraId="61EBCA8B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2DC61B9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1CB184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7BD2E9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1C9ED816" w14:textId="77777777" w:rsidTr="00AF2E24">
        <w:tc>
          <w:tcPr>
            <w:tcW w:w="3870" w:type="dxa"/>
            <w:shd w:val="clear" w:color="auto" w:fill="auto"/>
            <w:vAlign w:val="bottom"/>
          </w:tcPr>
          <w:p w14:paraId="57987068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0E1D30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3EB9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D0201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0F9EEE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4F4FB3CB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FB14757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F0AB138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83D784D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93CFC56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3A94B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0BBB86B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6001E0A3" w14:textId="77777777" w:rsidTr="00AF2E24">
        <w:tc>
          <w:tcPr>
            <w:tcW w:w="3870" w:type="dxa"/>
            <w:shd w:val="clear" w:color="auto" w:fill="auto"/>
            <w:vAlign w:val="bottom"/>
          </w:tcPr>
          <w:p w14:paraId="14D47719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35E9A8EA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6F5B6090" w14:textId="77777777" w:rsidTr="00AF2E24">
        <w:tc>
          <w:tcPr>
            <w:tcW w:w="3870" w:type="dxa"/>
            <w:shd w:val="clear" w:color="auto" w:fill="auto"/>
            <w:vAlign w:val="bottom"/>
          </w:tcPr>
          <w:p w14:paraId="4313BFEE" w14:textId="66545016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 w:rsidR="007C5F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67B6EAD2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0BEAA770" w14:textId="77777777" w:rsidTr="00AF2E24">
        <w:tc>
          <w:tcPr>
            <w:tcW w:w="3870" w:type="dxa"/>
            <w:shd w:val="clear" w:color="auto" w:fill="auto"/>
          </w:tcPr>
          <w:p w14:paraId="1F94723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1CEDA1A3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35EA9E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1A8EBE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E760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0B2A91C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E645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2C87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B97B6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D7D664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899C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A409D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174379AF" w14:textId="77777777" w:rsidTr="00AF2E24">
        <w:tc>
          <w:tcPr>
            <w:tcW w:w="3870" w:type="dxa"/>
            <w:shd w:val="clear" w:color="auto" w:fill="auto"/>
          </w:tcPr>
          <w:p w14:paraId="442637A6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931AB7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8C4ECC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EB7BC0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B5432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9DE8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61D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9FF5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7313C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7886A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306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7B1B3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4D3F" w:rsidRPr="00046328" w14:paraId="44C654BE" w14:textId="77777777" w:rsidTr="00AF2E24">
        <w:tc>
          <w:tcPr>
            <w:tcW w:w="3870" w:type="dxa"/>
            <w:shd w:val="clear" w:color="auto" w:fill="auto"/>
          </w:tcPr>
          <w:p w14:paraId="129FE02E" w14:textId="77777777" w:rsidR="005C4D3F" w:rsidRPr="00046328" w:rsidRDefault="005C4D3F" w:rsidP="005C4D3F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1A6801A1" w14:textId="3FD68A28" w:rsidR="005C4D3F" w:rsidRPr="00631BC8" w:rsidRDefault="005C4D3F" w:rsidP="005C4D3F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C4D3F">
              <w:rPr>
                <w:rFonts w:ascii="Angsana New" w:hAnsi="Angsana New" w:cs="Angsana New"/>
                <w:sz w:val="30"/>
                <w:szCs w:val="30"/>
              </w:rPr>
              <w:t>2,673,731</w:t>
            </w:r>
          </w:p>
        </w:tc>
        <w:tc>
          <w:tcPr>
            <w:tcW w:w="236" w:type="dxa"/>
            <w:shd w:val="clear" w:color="auto" w:fill="auto"/>
          </w:tcPr>
          <w:p w14:paraId="23134AD1" w14:textId="77777777" w:rsidR="005C4D3F" w:rsidRPr="00631BC8" w:rsidRDefault="005C4D3F" w:rsidP="005C4D3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3629F8C9" w14:textId="2F28E988" w:rsidR="005C4D3F" w:rsidRPr="00631BC8" w:rsidRDefault="005C4D3F" w:rsidP="005C4D3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C4D3F">
              <w:rPr>
                <w:rFonts w:ascii="Angsana New" w:hAnsi="Angsana New" w:cs="Angsana New"/>
                <w:sz w:val="30"/>
                <w:szCs w:val="30"/>
              </w:rPr>
              <w:t>2,673,731</w:t>
            </w:r>
          </w:p>
        </w:tc>
        <w:tc>
          <w:tcPr>
            <w:tcW w:w="236" w:type="dxa"/>
          </w:tcPr>
          <w:p w14:paraId="033A0E17" w14:textId="77777777" w:rsidR="005C4D3F" w:rsidRPr="00631BC8" w:rsidRDefault="005C4D3F" w:rsidP="005C4D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653B3E60" w14:textId="09D74622" w:rsidR="005C4D3F" w:rsidRPr="00631BC8" w:rsidRDefault="005C4D3F" w:rsidP="005C4D3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C4D3F">
              <w:rPr>
                <w:rFonts w:ascii="Angsana New" w:hAnsi="Angsana New" w:cs="Angsana New"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CD4E7A8" w14:textId="77777777" w:rsidR="005C4D3F" w:rsidRPr="00631BC8" w:rsidRDefault="005C4D3F" w:rsidP="005C4D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7EC7EF65" w14:textId="2BB90845" w:rsidR="005C4D3F" w:rsidRPr="00631BC8" w:rsidRDefault="005C4D3F" w:rsidP="005C4D3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37EDF3" w14:textId="77777777" w:rsidR="005C4D3F" w:rsidRPr="00631BC8" w:rsidRDefault="005C4D3F" w:rsidP="005C4D3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7B071A6" w14:textId="1F37E9AC" w:rsidR="005C4D3F" w:rsidRPr="00631BC8" w:rsidRDefault="005C4D3F" w:rsidP="005C4D3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C4D3F">
              <w:rPr>
                <w:rFonts w:ascii="Angsana New" w:hAnsi="Angsana New" w:cs="Angsana New"/>
                <w:sz w:val="30"/>
                <w:szCs w:val="30"/>
              </w:rPr>
              <w:t>2,672,976</w:t>
            </w:r>
          </w:p>
        </w:tc>
        <w:tc>
          <w:tcPr>
            <w:tcW w:w="270" w:type="dxa"/>
          </w:tcPr>
          <w:p w14:paraId="6704B622" w14:textId="77777777" w:rsidR="005C4D3F" w:rsidRPr="00631BC8" w:rsidRDefault="005C4D3F" w:rsidP="005C4D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3ACC2579" w14:textId="052A47C8" w:rsidR="005C4D3F" w:rsidRPr="00631BC8" w:rsidRDefault="005C4D3F" w:rsidP="005C4D3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C4D3F">
              <w:rPr>
                <w:rFonts w:ascii="Angsana New" w:hAnsi="Angsana New" w:cs="Angsana New"/>
                <w:sz w:val="30"/>
                <w:szCs w:val="30"/>
              </w:rPr>
              <w:t>2,673,731</w:t>
            </w:r>
          </w:p>
        </w:tc>
      </w:tr>
      <w:tr w:rsidR="00165614" w:rsidRPr="00046328" w14:paraId="1E62BEEB" w14:textId="77777777" w:rsidTr="00AF2E24">
        <w:tc>
          <w:tcPr>
            <w:tcW w:w="3870" w:type="dxa"/>
            <w:shd w:val="clear" w:color="auto" w:fill="auto"/>
          </w:tcPr>
          <w:p w14:paraId="07ADE94C" w14:textId="77777777" w:rsidR="00165614" w:rsidRPr="00046328" w:rsidRDefault="00165614" w:rsidP="00165614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BCE25" w14:textId="5417706C" w:rsidR="00165614" w:rsidRPr="00631BC8" w:rsidRDefault="005C4D3F" w:rsidP="0016561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5C4D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2,673,731</w:t>
            </w:r>
          </w:p>
        </w:tc>
        <w:tc>
          <w:tcPr>
            <w:tcW w:w="236" w:type="dxa"/>
            <w:shd w:val="clear" w:color="auto" w:fill="auto"/>
          </w:tcPr>
          <w:p w14:paraId="4C802A7F" w14:textId="77777777" w:rsidR="00165614" w:rsidRPr="00631BC8" w:rsidRDefault="00165614" w:rsidP="0016561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B27CB" w14:textId="35C6AA04" w:rsidR="00165614" w:rsidRPr="00631BC8" w:rsidRDefault="005C4D3F" w:rsidP="0016561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5C4D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2,673,731</w:t>
            </w:r>
          </w:p>
        </w:tc>
        <w:tc>
          <w:tcPr>
            <w:tcW w:w="236" w:type="dxa"/>
          </w:tcPr>
          <w:p w14:paraId="376298E6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5C9076A9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D2519B2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3579583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20F7FE1" w14:textId="77777777" w:rsidR="00165614" w:rsidRPr="00631BC8" w:rsidRDefault="00165614" w:rsidP="0016561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7A9CAE8" w14:textId="77777777" w:rsidR="00165614" w:rsidRPr="00631BC8" w:rsidRDefault="00165614" w:rsidP="0016561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7D9FCE7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50C7DC7E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12250454" w14:textId="77777777" w:rsidR="00922090" w:rsidRDefault="00922090">
      <w:r>
        <w:br w:type="page"/>
      </w: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56547735" w14:textId="77777777" w:rsidTr="00AF2E24">
        <w:tc>
          <w:tcPr>
            <w:tcW w:w="3870" w:type="dxa"/>
            <w:shd w:val="clear" w:color="auto" w:fill="auto"/>
            <w:vAlign w:val="bottom"/>
          </w:tcPr>
          <w:p w14:paraId="3CB91F2E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24EDEAC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2BAE1C04" w14:textId="77777777" w:rsidTr="00AF2E24">
        <w:tc>
          <w:tcPr>
            <w:tcW w:w="3870" w:type="dxa"/>
            <w:shd w:val="clear" w:color="auto" w:fill="auto"/>
            <w:vAlign w:val="bottom"/>
          </w:tcPr>
          <w:p w14:paraId="016E1ED3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78A12DB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A638DA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383D889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3D9D920A" w14:textId="77777777" w:rsidTr="00AF2E24">
        <w:tc>
          <w:tcPr>
            <w:tcW w:w="3870" w:type="dxa"/>
            <w:shd w:val="clear" w:color="auto" w:fill="auto"/>
            <w:vAlign w:val="bottom"/>
          </w:tcPr>
          <w:p w14:paraId="5175956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26F162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6F6432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D63954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0637B3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237B01D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103520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76FA39A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0E40D7B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7E60CE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F8A2FB2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3548C77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497625CF" w14:textId="77777777" w:rsidTr="00AF2E24">
        <w:tc>
          <w:tcPr>
            <w:tcW w:w="3870" w:type="dxa"/>
            <w:shd w:val="clear" w:color="auto" w:fill="auto"/>
            <w:vAlign w:val="bottom"/>
          </w:tcPr>
          <w:p w14:paraId="60F8572F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32357FD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00180B5F" w14:textId="77777777" w:rsidTr="00AF2E24">
        <w:tc>
          <w:tcPr>
            <w:tcW w:w="3870" w:type="dxa"/>
            <w:shd w:val="clear" w:color="auto" w:fill="auto"/>
            <w:vAlign w:val="bottom"/>
          </w:tcPr>
          <w:p w14:paraId="549553B5" w14:textId="1E381918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5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5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7C5F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7FB93AF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74B157E7" w14:textId="77777777" w:rsidTr="00AF2E24">
        <w:tc>
          <w:tcPr>
            <w:tcW w:w="3870" w:type="dxa"/>
            <w:shd w:val="clear" w:color="auto" w:fill="auto"/>
          </w:tcPr>
          <w:p w14:paraId="3578F5E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7C7DA5AF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B4A161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43E89B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6C43E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6135B4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1D46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5EB8A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DDD5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4DAD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3407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FFC7F6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544F4433" w14:textId="77777777" w:rsidTr="00AF2E24">
        <w:tc>
          <w:tcPr>
            <w:tcW w:w="3870" w:type="dxa"/>
            <w:shd w:val="clear" w:color="auto" w:fill="auto"/>
          </w:tcPr>
          <w:p w14:paraId="52863AEB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28F28E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211676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5677FF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5021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B4D301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3C0F5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24928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155746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C1E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FB9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0DFC9D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6D20" w:rsidRPr="00046328" w14:paraId="252F6932" w14:textId="77777777" w:rsidTr="00AF2E24">
        <w:tc>
          <w:tcPr>
            <w:tcW w:w="3870" w:type="dxa"/>
            <w:shd w:val="clear" w:color="auto" w:fill="auto"/>
          </w:tcPr>
          <w:p w14:paraId="7FF8458B" w14:textId="77777777" w:rsidR="00916D20" w:rsidRPr="00046328" w:rsidRDefault="00916D20" w:rsidP="00916D20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7290F0B6" w14:textId="188F2869" w:rsidR="00916D20" w:rsidRPr="00631BC8" w:rsidRDefault="00916D20" w:rsidP="00916D20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3,214,612</w:t>
            </w:r>
          </w:p>
        </w:tc>
        <w:tc>
          <w:tcPr>
            <w:tcW w:w="236" w:type="dxa"/>
            <w:shd w:val="clear" w:color="auto" w:fill="auto"/>
          </w:tcPr>
          <w:p w14:paraId="3D6F62D7" w14:textId="77777777" w:rsidR="00916D20" w:rsidRPr="00631BC8" w:rsidRDefault="00916D20" w:rsidP="00916D2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752F9B28" w14:textId="7E8818EE" w:rsidR="00916D20" w:rsidRPr="00631BC8" w:rsidRDefault="00916D20" w:rsidP="00916D2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3,214,612</w:t>
            </w:r>
          </w:p>
        </w:tc>
        <w:tc>
          <w:tcPr>
            <w:tcW w:w="236" w:type="dxa"/>
          </w:tcPr>
          <w:p w14:paraId="3E60518E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10259087" w14:textId="6E3E758A" w:rsidR="00916D20" w:rsidRPr="00631BC8" w:rsidRDefault="00916D20" w:rsidP="00916D2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1,240</w:t>
            </w:r>
          </w:p>
        </w:tc>
        <w:tc>
          <w:tcPr>
            <w:tcW w:w="236" w:type="dxa"/>
          </w:tcPr>
          <w:p w14:paraId="0C2639A7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17E6E65" w14:textId="69A689D1" w:rsidR="00916D20" w:rsidRPr="00631BC8" w:rsidRDefault="00916D20" w:rsidP="00916D2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5DF168" w14:textId="77777777" w:rsidR="00916D20" w:rsidRPr="00631BC8" w:rsidRDefault="00916D20" w:rsidP="00916D2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6102FF04" w14:textId="28BD4703" w:rsidR="00916D20" w:rsidRPr="00631BC8" w:rsidRDefault="00916D20" w:rsidP="00916D2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3,213,372</w:t>
            </w:r>
          </w:p>
        </w:tc>
        <w:tc>
          <w:tcPr>
            <w:tcW w:w="270" w:type="dxa"/>
          </w:tcPr>
          <w:p w14:paraId="4AFE2D4B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141C8538" w14:textId="187AB7FC" w:rsidR="00916D20" w:rsidRPr="00631BC8" w:rsidRDefault="00916D20" w:rsidP="00916D2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3,214,612</w:t>
            </w:r>
          </w:p>
        </w:tc>
      </w:tr>
      <w:tr w:rsidR="00916D20" w:rsidRPr="00046328" w14:paraId="45B1EB51" w14:textId="77777777" w:rsidTr="00AF2E24">
        <w:tc>
          <w:tcPr>
            <w:tcW w:w="3870" w:type="dxa"/>
            <w:shd w:val="clear" w:color="auto" w:fill="auto"/>
          </w:tcPr>
          <w:p w14:paraId="26E37151" w14:textId="77777777" w:rsidR="00916D20" w:rsidRPr="00046328" w:rsidRDefault="00916D20" w:rsidP="00916D20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EF535" w14:textId="56141E1D" w:rsidR="00916D20" w:rsidRPr="00631BC8" w:rsidRDefault="00916D20" w:rsidP="00916D20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A7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3,214,612</w:t>
            </w:r>
          </w:p>
        </w:tc>
        <w:tc>
          <w:tcPr>
            <w:tcW w:w="236" w:type="dxa"/>
            <w:shd w:val="clear" w:color="auto" w:fill="auto"/>
          </w:tcPr>
          <w:p w14:paraId="6791E8B7" w14:textId="77777777" w:rsidR="00916D20" w:rsidRPr="00631BC8" w:rsidRDefault="00916D20" w:rsidP="00916D2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99510" w14:textId="4FE30A9B" w:rsidR="00916D20" w:rsidRPr="00631BC8" w:rsidRDefault="00916D20" w:rsidP="00916D2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A7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3,214,612</w:t>
            </w:r>
          </w:p>
        </w:tc>
        <w:tc>
          <w:tcPr>
            <w:tcW w:w="236" w:type="dxa"/>
          </w:tcPr>
          <w:p w14:paraId="15F865D3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75670F6A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DC74574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0C03501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BE343D" w14:textId="77777777" w:rsidR="00916D20" w:rsidRPr="00631BC8" w:rsidRDefault="00916D20" w:rsidP="00916D2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3E6EFF0" w14:textId="77777777" w:rsidR="00916D20" w:rsidRPr="00631BC8" w:rsidRDefault="00916D20" w:rsidP="00916D2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D8F939F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281EEE8A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7D045C98" w14:textId="2B612111" w:rsidR="000A1BCF" w:rsidRDefault="000A1BC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F1EFC3D" w14:textId="77777777" w:rsidR="00F301DD" w:rsidRPr="0072479F" w:rsidRDefault="00F301D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72479F" w:rsidSect="008A2DB2"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F531D53" w14:textId="782E6BD8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7C9B6" w14:textId="5FC1A169" w:rsidR="000B3F8C" w:rsidRDefault="00C07704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704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Pr="00C07704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และการเปรียบเทียบราคาตลาด</w:t>
      </w:r>
    </w:p>
    <w:p w14:paraId="695910AA" w14:textId="703E262B" w:rsidR="00A44132" w:rsidRDefault="00A44132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4132">
        <w:rPr>
          <w:rFonts w:ascii="Angsana New" w:hAnsi="Angsana New"/>
          <w:sz w:val="30"/>
          <w:szCs w:val="30"/>
          <w:cs/>
        </w:rPr>
        <w:tab/>
      </w:r>
    </w:p>
    <w:p w14:paraId="3996813E" w14:textId="77777777" w:rsidR="000E7D80" w:rsidRPr="0013335C" w:rsidRDefault="000E7D80" w:rsidP="000E7D80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54BCA82" w14:textId="77777777" w:rsidR="0079421C" w:rsidRDefault="0079421C" w:rsidP="0079421C">
      <w:pPr>
        <w:tabs>
          <w:tab w:val="left" w:pos="5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A4BD70" w14:textId="5A17BB3F" w:rsidR="0079421C" w:rsidRDefault="003B2D3B" w:rsidP="00794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68E2">
        <w:rPr>
          <w:rFonts w:ascii="Angsana New" w:hAnsi="Angsana New" w:hint="cs"/>
          <w:sz w:val="30"/>
          <w:szCs w:val="30"/>
          <w:cs/>
          <w:lang w:val="en-US"/>
        </w:rPr>
        <w:t>หากปัจจัยที่มีนัยสำคัญและ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ไม่สามารถสังเกตได้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ปัจจัยหนึ่งมีความ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เป็นไปได้อย่าง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สมเ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หตุ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ผล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ที่จะมีการเปลี่ยนแปลง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 ณ วันที่รายงาน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ในขณะที่ปัจจัยอื่นคงที่ </w:t>
      </w:r>
      <w:r w:rsidR="0079421C" w:rsidRPr="002468E2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นทรัพย์ทางการเงินที่วัดมูลค่าด้วยมูลค่ายุติธรรมระดับ </w:t>
      </w:r>
      <w:r w:rsidR="00876948" w:rsidRPr="002468E2">
        <w:rPr>
          <w:rFonts w:ascii="Angsana New" w:hAnsi="Angsana New"/>
          <w:sz w:val="30"/>
          <w:szCs w:val="30"/>
          <w:lang w:val="en-US"/>
        </w:rPr>
        <w:t>3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จะมีผลกระทบดังนี้</w:t>
      </w:r>
    </w:p>
    <w:p w14:paraId="6C435E68" w14:textId="77777777" w:rsidR="000E7D80" w:rsidRPr="00A44132" w:rsidRDefault="000E7D80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90"/>
      </w:tblGrid>
      <w:tr w:rsidR="00A44132" w:rsidRPr="00C42188" w14:paraId="79257938" w14:textId="77777777" w:rsidTr="00943D61">
        <w:tc>
          <w:tcPr>
            <w:tcW w:w="2250" w:type="dxa"/>
          </w:tcPr>
          <w:p w14:paraId="18E13C07" w14:textId="77777777" w:rsidR="00A44132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C88C19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0FB34D5D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6CAB97B0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90" w:type="dxa"/>
          </w:tcPr>
          <w:p w14:paraId="0DE72FE7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A44132" w:rsidRPr="002F1DF7" w14:paraId="7D09C8BB" w14:textId="77777777" w:rsidTr="00943D61">
        <w:tc>
          <w:tcPr>
            <w:tcW w:w="2250" w:type="dxa"/>
          </w:tcPr>
          <w:p w14:paraId="2DA86469" w14:textId="77777777" w:rsidR="00A44132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3020EEC8" w14:textId="77777777" w:rsidR="00A44132" w:rsidRPr="0013168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0" w:type="dxa"/>
          </w:tcPr>
          <w:p w14:paraId="7A7531F0" w14:textId="574BB3FB" w:rsidR="00A44132" w:rsidRPr="002F1DF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A44132" w:rsidRPr="00C42188" w14:paraId="33D845B5" w14:textId="77777777" w:rsidTr="00943D61">
        <w:tc>
          <w:tcPr>
            <w:tcW w:w="2250" w:type="dxa"/>
          </w:tcPr>
          <w:p w14:paraId="7B66BA92" w14:textId="77777777" w:rsidR="00A44132" w:rsidRPr="00C42188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2F1070FF" w14:textId="77777777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90" w:type="dxa"/>
          </w:tcPr>
          <w:p w14:paraId="24CBA727" w14:textId="7273AB7C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หากตัวคูณร่วมของตลาดที่ปรับปรุงแล้วสูงขึ้น (ตํ่าลง) </w:t>
            </w:r>
          </w:p>
        </w:tc>
      </w:tr>
    </w:tbl>
    <w:p w14:paraId="0BE31030" w14:textId="758FD5EB" w:rsidR="0058456C" w:rsidRDefault="0058456C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32" w:type="pct"/>
        <w:tblInd w:w="540" w:type="dxa"/>
        <w:tblLook w:val="00A0" w:firstRow="1" w:lastRow="0" w:firstColumn="1" w:lastColumn="0" w:noHBand="0" w:noVBand="0"/>
      </w:tblPr>
      <w:tblGrid>
        <w:gridCol w:w="6299"/>
        <w:gridCol w:w="271"/>
        <w:gridCol w:w="2520"/>
      </w:tblGrid>
      <w:tr w:rsidR="000A1BCF" w:rsidRPr="009F5672" w14:paraId="5480ACD1" w14:textId="77777777" w:rsidTr="00730A98">
        <w:trPr>
          <w:tblHeader/>
        </w:trPr>
        <w:tc>
          <w:tcPr>
            <w:tcW w:w="3465" w:type="pct"/>
          </w:tcPr>
          <w:p w14:paraId="1F75D4DE" w14:textId="77777777" w:rsidR="000A1BCF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67416BA" w14:textId="77777777" w:rsidR="000A1BCF" w:rsidRPr="00B11F88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E989B63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2F8DF930" w14:textId="77777777" w:rsidR="000A1BCF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749D6034" w14:textId="77777777" w:rsidR="000A1BCF" w:rsidRPr="009F5672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0A1BCF" w:rsidRPr="0013335C" w14:paraId="30429F2F" w14:textId="77777777" w:rsidTr="00730A98">
        <w:trPr>
          <w:tblHeader/>
        </w:trPr>
        <w:tc>
          <w:tcPr>
            <w:tcW w:w="3465" w:type="pct"/>
          </w:tcPr>
          <w:p w14:paraId="6772A69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346CDDF2" w14:textId="77777777" w:rsidR="000A1BCF" w:rsidRPr="0013335C" w:rsidRDefault="000A1BCF" w:rsidP="00730A98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4F8B5B83" w14:textId="77777777" w:rsidR="000A1BCF" w:rsidRPr="0013335C" w:rsidRDefault="000A1BCF" w:rsidP="00730A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A1BCF" w:rsidRPr="0013335C" w14:paraId="4D229DB7" w14:textId="77777777" w:rsidTr="00730A98">
        <w:trPr>
          <w:tblHeader/>
        </w:trPr>
        <w:tc>
          <w:tcPr>
            <w:tcW w:w="3465" w:type="pct"/>
          </w:tcPr>
          <w:p w14:paraId="06E1ABD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8906F5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15DCA7EB" w14:textId="77777777" w:rsidR="000A1BCF" w:rsidRPr="0013335C" w:rsidRDefault="000A1BCF" w:rsidP="00730A9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A1BCF" w:rsidRPr="0013335C" w14:paraId="3B73499A" w14:textId="77777777" w:rsidTr="00730A98">
        <w:tc>
          <w:tcPr>
            <w:tcW w:w="3465" w:type="pct"/>
          </w:tcPr>
          <w:p w14:paraId="440949ED" w14:textId="77777777" w:rsidR="000A1BCF" w:rsidRPr="0013335C" w:rsidRDefault="000A1BCF" w:rsidP="00730A9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9" w:type="pct"/>
          </w:tcPr>
          <w:p w14:paraId="3365D7C6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65139621" w14:textId="77777777" w:rsidR="000A1BCF" w:rsidRPr="0013335C" w:rsidRDefault="000A1BCF" w:rsidP="00730A9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1BCF" w:rsidRPr="0013335C" w14:paraId="7CC55AAA" w14:textId="77777777" w:rsidTr="00730A98">
        <w:tc>
          <w:tcPr>
            <w:tcW w:w="3465" w:type="pct"/>
          </w:tcPr>
          <w:p w14:paraId="50DB7C13" w14:textId="2791C3C9" w:rsidR="000A1BCF" w:rsidRPr="0013335C" w:rsidRDefault="000A1BCF" w:rsidP="00730A98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7C5FD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9" w:type="pct"/>
          </w:tcPr>
          <w:p w14:paraId="0F33CAA9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50F25C22" w14:textId="47AC9A1C" w:rsidR="000A1BCF" w:rsidRPr="0013335C" w:rsidRDefault="00916D20" w:rsidP="00730A9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3,213,372</w:t>
            </w:r>
          </w:p>
        </w:tc>
      </w:tr>
      <w:tr w:rsidR="000A1BCF" w:rsidRPr="0013335C" w14:paraId="13BACB67" w14:textId="77777777" w:rsidTr="00730A98">
        <w:tc>
          <w:tcPr>
            <w:tcW w:w="3465" w:type="pct"/>
          </w:tcPr>
          <w:p w14:paraId="3A34358D" w14:textId="77777777" w:rsidR="000A1BCF" w:rsidRPr="006E1932" w:rsidRDefault="000A1BCF" w:rsidP="00730A98">
            <w:pPr>
              <w:ind w:hanging="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ยุติธรรม (รวมรายการที่ยังไม่เกิดขึ้น)</w:t>
            </w:r>
          </w:p>
        </w:tc>
        <w:tc>
          <w:tcPr>
            <w:tcW w:w="149" w:type="pct"/>
          </w:tcPr>
          <w:p w14:paraId="7FF73D8F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</w:tcPr>
          <w:p w14:paraId="4B0180E6" w14:textId="77777777" w:rsidR="000A1BCF" w:rsidRPr="0013335C" w:rsidRDefault="000A1BCF" w:rsidP="00730A98">
            <w:pPr>
              <w:tabs>
                <w:tab w:val="decimal" w:pos="87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A1BCF" w:rsidRPr="00631BC8" w14:paraId="2AF5A56C" w14:textId="77777777" w:rsidTr="00730A98">
        <w:tc>
          <w:tcPr>
            <w:tcW w:w="3465" w:type="pct"/>
          </w:tcPr>
          <w:p w14:paraId="0019EBB7" w14:textId="77777777" w:rsidR="000A1BCF" w:rsidRPr="00FB3AB4" w:rsidRDefault="000A1BCF" w:rsidP="00730A98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7D746EEB" w14:textId="77777777" w:rsidR="000A1BCF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76D02A5A" w14:textId="35B6AF1E" w:rsidR="000A1BCF" w:rsidRPr="00DD4FB4" w:rsidRDefault="005C4D3F" w:rsidP="00DD4FB4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4D3F">
              <w:rPr>
                <w:rFonts w:ascii="Angsana New" w:hAnsi="Angsana New"/>
                <w:sz w:val="30"/>
                <w:szCs w:val="30"/>
                <w:lang w:val="en-US"/>
              </w:rPr>
              <w:t>(540,396)</w:t>
            </w:r>
          </w:p>
        </w:tc>
      </w:tr>
      <w:tr w:rsidR="000A1BCF" w:rsidRPr="00631BC8" w14:paraId="2831F94B" w14:textId="77777777" w:rsidTr="00730A98">
        <w:tc>
          <w:tcPr>
            <w:tcW w:w="3465" w:type="pct"/>
          </w:tcPr>
          <w:p w14:paraId="2CD7FB46" w14:textId="02F51FC6" w:rsidR="000A1BCF" w:rsidRPr="0058456C" w:rsidRDefault="000A1BCF" w:rsidP="00730A9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6D6762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30</w:t>
            </w:r>
            <w:r w:rsidR="006D676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 </w:t>
            </w:r>
            <w:r w:rsidR="007C5F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9" w:type="pct"/>
          </w:tcPr>
          <w:p w14:paraId="74CF7A81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tcBorders>
              <w:top w:val="single" w:sz="4" w:space="0" w:color="auto"/>
              <w:bottom w:val="double" w:sz="4" w:space="0" w:color="auto"/>
            </w:tcBorders>
          </w:tcPr>
          <w:p w14:paraId="569B8B0B" w14:textId="537B0D04" w:rsidR="000A1BCF" w:rsidRPr="00631BC8" w:rsidRDefault="005C4D3F" w:rsidP="00730A9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5C4D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2,672,976</w:t>
            </w:r>
          </w:p>
        </w:tc>
      </w:tr>
    </w:tbl>
    <w:p w14:paraId="2A0E94C1" w14:textId="0C6D77AC" w:rsidR="000A1BCF" w:rsidRDefault="000A1BCF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E6315E" w14:textId="77777777" w:rsidR="00922090" w:rsidRDefault="0092209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5908CA9" w14:textId="2DCCE7D2" w:rsidR="005F2501" w:rsidRPr="00831C1F" w:rsidRDefault="00D2305A" w:rsidP="009515AC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2C62B79F" w14:textId="7C928338" w:rsidR="004B0C28" w:rsidRDefault="004B0C28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2364FB" w:rsidRPr="0072479F" w14:paraId="5EBD440A" w14:textId="77777777" w:rsidTr="00730A98">
        <w:trPr>
          <w:tblHeader/>
        </w:trPr>
        <w:tc>
          <w:tcPr>
            <w:tcW w:w="6660" w:type="dxa"/>
          </w:tcPr>
          <w:p w14:paraId="0072207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5537BB3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364FB" w:rsidRPr="0072479F" w14:paraId="460AE4BD" w14:textId="77777777" w:rsidTr="00730A98">
        <w:trPr>
          <w:tblHeader/>
        </w:trPr>
        <w:tc>
          <w:tcPr>
            <w:tcW w:w="6660" w:type="dxa"/>
          </w:tcPr>
          <w:p w14:paraId="1DE819F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C38470E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364FB" w:rsidRPr="0072479F" w14:paraId="59CBCC27" w14:textId="77777777" w:rsidTr="00730A98">
        <w:trPr>
          <w:tblHeader/>
        </w:trPr>
        <w:tc>
          <w:tcPr>
            <w:tcW w:w="6660" w:type="dxa"/>
          </w:tcPr>
          <w:p w14:paraId="2AF5FBDB" w14:textId="3023F3C0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วันที่ 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 </w:t>
            </w:r>
            <w:r w:rsidR="007C5F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0" w:type="dxa"/>
          </w:tcPr>
          <w:p w14:paraId="39CBC83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364FB" w:rsidRPr="0072479F" w14:paraId="19B43762" w14:textId="77777777" w:rsidTr="00730A98">
        <w:trPr>
          <w:tblHeader/>
        </w:trPr>
        <w:tc>
          <w:tcPr>
            <w:tcW w:w="6660" w:type="dxa"/>
          </w:tcPr>
          <w:p w14:paraId="7A63D186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26A0E5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364FB" w:rsidRPr="0072479F" w14:paraId="4C79BDA9" w14:textId="77777777" w:rsidTr="00730A98">
        <w:trPr>
          <w:trHeight w:val="389"/>
        </w:trPr>
        <w:tc>
          <w:tcPr>
            <w:tcW w:w="6660" w:type="dxa"/>
          </w:tcPr>
          <w:p w14:paraId="31BD6B0B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4AC04090" w14:textId="77777777" w:rsidR="002364FB" w:rsidRPr="0072479F" w:rsidRDefault="002364FB" w:rsidP="00730A98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64FB" w:rsidRPr="0072479F" w14:paraId="6D75F455" w14:textId="77777777" w:rsidTr="00730A98">
        <w:trPr>
          <w:trHeight w:val="407"/>
        </w:trPr>
        <w:tc>
          <w:tcPr>
            <w:tcW w:w="6660" w:type="dxa"/>
          </w:tcPr>
          <w:p w14:paraId="756DE511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13F9B3DD" w14:textId="09D4C7E2" w:rsidR="002364FB" w:rsidRPr="0072479F" w:rsidRDefault="00EB0919" w:rsidP="00730A98">
            <w:pPr>
              <w:tabs>
                <w:tab w:val="decimal" w:pos="214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919">
              <w:rPr>
                <w:rFonts w:ascii="Angsana New" w:hAnsi="Angsana New"/>
                <w:b/>
                <w:bCs/>
                <w:sz w:val="30"/>
                <w:szCs w:val="30"/>
              </w:rPr>
              <w:t>13,371</w:t>
            </w:r>
          </w:p>
        </w:tc>
      </w:tr>
      <w:tr w:rsidR="002364FB" w:rsidRPr="0072479F" w14:paraId="1544D9C5" w14:textId="77777777" w:rsidTr="00730A98">
        <w:trPr>
          <w:trHeight w:val="107"/>
        </w:trPr>
        <w:tc>
          <w:tcPr>
            <w:tcW w:w="6660" w:type="dxa"/>
          </w:tcPr>
          <w:p w14:paraId="612B52EB" w14:textId="77777777" w:rsidR="002364FB" w:rsidRPr="0072479F" w:rsidRDefault="002364FB" w:rsidP="00730A9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618ECE4" w14:textId="77777777" w:rsidR="002364FB" w:rsidRPr="0072479F" w:rsidRDefault="002364FB" w:rsidP="00730A98">
            <w:pPr>
              <w:tabs>
                <w:tab w:val="decimal" w:pos="21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72479F" w14:paraId="18D88ADF" w14:textId="77777777" w:rsidTr="00730A98">
        <w:tc>
          <w:tcPr>
            <w:tcW w:w="6660" w:type="dxa"/>
            <w:vAlign w:val="center"/>
          </w:tcPr>
          <w:p w14:paraId="0D632679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520" w:type="dxa"/>
            <w:vAlign w:val="bottom"/>
          </w:tcPr>
          <w:p w14:paraId="2FC7A382" w14:textId="77777777" w:rsidR="002364FB" w:rsidRPr="0072479F" w:rsidRDefault="002364FB" w:rsidP="00730A98">
            <w:pPr>
              <w:tabs>
                <w:tab w:val="decimal" w:pos="972"/>
                <w:tab w:val="decimal" w:pos="21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A5707B" w14:paraId="09133CB1" w14:textId="77777777" w:rsidTr="00730A98">
        <w:tc>
          <w:tcPr>
            <w:tcW w:w="6660" w:type="dxa"/>
            <w:vAlign w:val="center"/>
          </w:tcPr>
          <w:p w14:paraId="46543BEB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288B74F9" w14:textId="14FA355A" w:rsidR="002364FB" w:rsidRPr="00A5707B" w:rsidRDefault="005C4D3F" w:rsidP="00730A98">
            <w:pPr>
              <w:tabs>
                <w:tab w:val="decimal" w:pos="21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C4D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10,000</w:t>
            </w:r>
          </w:p>
        </w:tc>
      </w:tr>
    </w:tbl>
    <w:p w14:paraId="7A27A583" w14:textId="77777777" w:rsidR="00E60E42" w:rsidRPr="00F27A3B" w:rsidRDefault="00E60E42" w:rsidP="00F27A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A514068" w14:textId="4A20C50D" w:rsidR="002364FB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6345372" w14:textId="77777777" w:rsidR="002364FB" w:rsidRPr="0072479F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8A2DB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E2989" w14:textId="77777777" w:rsidR="00D72CFA" w:rsidRDefault="00D72CFA">
      <w:r>
        <w:separator/>
      </w:r>
    </w:p>
  </w:endnote>
  <w:endnote w:type="continuationSeparator" w:id="0">
    <w:p w14:paraId="2A6EE5B8" w14:textId="77777777" w:rsidR="00D72CFA" w:rsidRDefault="00D72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6A990" w14:textId="1D13666F" w:rsidR="00B37703" w:rsidRDefault="00B37703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A86CF" w14:textId="42B29079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3068A" w14:textId="7CB3472C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B7EAE7B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F932" w14:textId="069A6CE1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73AECC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1AAB4" w14:textId="77777777" w:rsidR="00D72CFA" w:rsidRDefault="00D72CFA">
      <w:r>
        <w:separator/>
      </w:r>
    </w:p>
  </w:footnote>
  <w:footnote w:type="continuationSeparator" w:id="0">
    <w:p w14:paraId="7A00EA1E" w14:textId="77777777" w:rsidR="00D72CFA" w:rsidRDefault="00D72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F48B0" w14:textId="77777777" w:rsidR="00B37703" w:rsidRDefault="00B37703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759E85AC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4D800E9A" w14:textId="48446DC3" w:rsidR="00B37703" w:rsidRPr="00624810" w:rsidRDefault="003C3824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="007C5FDE">
      <w:rPr>
        <w:rFonts w:ascii="Angsana New" w:hAnsi="Angsana New"/>
        <w:b/>
        <w:bCs/>
        <w:sz w:val="32"/>
        <w:szCs w:val="32"/>
        <w:lang w:val="en-US"/>
      </w:rPr>
      <w:t>2567</w:t>
    </w:r>
    <w:r w:rsidR="00B37703"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="00B37703"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0E1D" w14:textId="77777777" w:rsidR="00B37703" w:rsidRDefault="00B37703" w:rsidP="00F767E5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0DD6599" w14:textId="7043AD5C" w:rsidR="00B37703" w:rsidRDefault="00B37703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388F6A1C" w14:textId="4FF1857E" w:rsidR="00B37703" w:rsidRPr="00624810" w:rsidRDefault="003C3824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="007C5FDE">
      <w:rPr>
        <w:rFonts w:ascii="Angsana New" w:hAnsi="Angsana New"/>
        <w:b/>
        <w:bCs/>
        <w:sz w:val="32"/>
        <w:szCs w:val="32"/>
        <w:lang w:val="en-US"/>
      </w:rPr>
      <w:t>2567</w:t>
    </w:r>
    <w:r w:rsidR="009F4490"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="009F4490"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E6919B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E632" w14:textId="77777777" w:rsidR="00B37703" w:rsidRDefault="00B37703" w:rsidP="000A1A21">
    <w:pPr>
      <w:spacing w:line="240" w:lineRule="auto"/>
      <w:ind w:left="540"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D86C14A" w14:textId="77777777" w:rsidR="00B37703" w:rsidRDefault="00B37703" w:rsidP="000A1A21">
    <w:pPr>
      <w:spacing w:line="240" w:lineRule="auto"/>
      <w:ind w:left="540"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55B20567" w14:textId="78C725A5" w:rsidR="00B37703" w:rsidRPr="00624810" w:rsidRDefault="003C3824" w:rsidP="000A1A21">
    <w:pPr>
      <w:spacing w:line="240" w:lineRule="auto"/>
      <w:ind w:left="540"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="007C5FDE">
      <w:rPr>
        <w:rFonts w:ascii="Angsana New" w:hAnsi="Angsana New"/>
        <w:b/>
        <w:bCs/>
        <w:sz w:val="32"/>
        <w:szCs w:val="32"/>
        <w:lang w:val="en-US"/>
      </w:rPr>
      <w:t>2567</w:t>
    </w:r>
    <w:r w:rsidR="009F4490"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="009F4490"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9E436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323C" w14:textId="78F7CC2F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C41FE44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2AC441B5" w14:textId="076BF80E" w:rsidR="00B37703" w:rsidRPr="00624810" w:rsidRDefault="003C3824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="007C5FDE">
      <w:rPr>
        <w:rFonts w:ascii="Angsana New" w:hAnsi="Angsana New"/>
        <w:b/>
        <w:bCs/>
        <w:sz w:val="32"/>
        <w:szCs w:val="32"/>
        <w:lang w:val="en-US"/>
      </w:rPr>
      <w:t>2567</w:t>
    </w:r>
    <w:r w:rsidR="009F4490"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="009F4490"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C62AFD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7A9C54DC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1593A"/>
    <w:multiLevelType w:val="hybridMultilevel"/>
    <w:tmpl w:val="6B30B276"/>
    <w:lvl w:ilvl="0" w:tplc="758E37E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8664040">
    <w:abstractNumId w:val="7"/>
  </w:num>
  <w:num w:numId="2" w16cid:durableId="1964991970">
    <w:abstractNumId w:val="11"/>
  </w:num>
  <w:num w:numId="3" w16cid:durableId="76557822">
    <w:abstractNumId w:val="0"/>
  </w:num>
  <w:num w:numId="4" w16cid:durableId="1538590457">
    <w:abstractNumId w:val="13"/>
  </w:num>
  <w:num w:numId="5" w16cid:durableId="1500193770">
    <w:abstractNumId w:val="2"/>
  </w:num>
  <w:num w:numId="6" w16cid:durableId="121853993">
    <w:abstractNumId w:val="9"/>
  </w:num>
  <w:num w:numId="7" w16cid:durableId="1279678273">
    <w:abstractNumId w:val="17"/>
  </w:num>
  <w:num w:numId="8" w16cid:durableId="1791778874">
    <w:abstractNumId w:val="19"/>
  </w:num>
  <w:num w:numId="9" w16cid:durableId="1702854652">
    <w:abstractNumId w:val="12"/>
  </w:num>
  <w:num w:numId="10" w16cid:durableId="861284075">
    <w:abstractNumId w:val="8"/>
  </w:num>
  <w:num w:numId="11" w16cid:durableId="1714425905">
    <w:abstractNumId w:val="15"/>
  </w:num>
  <w:num w:numId="12" w16cid:durableId="4136651">
    <w:abstractNumId w:val="5"/>
  </w:num>
  <w:num w:numId="13" w16cid:durableId="30737343">
    <w:abstractNumId w:val="6"/>
  </w:num>
  <w:num w:numId="14" w16cid:durableId="1824815386">
    <w:abstractNumId w:val="3"/>
  </w:num>
  <w:num w:numId="15" w16cid:durableId="934437447">
    <w:abstractNumId w:val="14"/>
  </w:num>
  <w:num w:numId="16" w16cid:durableId="1155217504">
    <w:abstractNumId w:val="22"/>
  </w:num>
  <w:num w:numId="17" w16cid:durableId="1686208406">
    <w:abstractNumId w:val="10"/>
  </w:num>
  <w:num w:numId="18" w16cid:durableId="1914579691">
    <w:abstractNumId w:val="21"/>
  </w:num>
  <w:num w:numId="19" w16cid:durableId="1194809741">
    <w:abstractNumId w:val="1"/>
  </w:num>
  <w:num w:numId="20" w16cid:durableId="120615778">
    <w:abstractNumId w:val="4"/>
  </w:num>
  <w:num w:numId="21" w16cid:durableId="365107891">
    <w:abstractNumId w:val="16"/>
  </w:num>
  <w:num w:numId="22" w16cid:durableId="277101086">
    <w:abstractNumId w:val="20"/>
  </w:num>
  <w:num w:numId="23" w16cid:durableId="371736884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8A7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9AF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1A21"/>
    <w:rsid w:val="000A1BCF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CB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614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41A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6D6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20D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129F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492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989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7740F"/>
    <w:rsid w:val="0028032B"/>
    <w:rsid w:val="00280569"/>
    <w:rsid w:val="0028062A"/>
    <w:rsid w:val="00281652"/>
    <w:rsid w:val="00281C1E"/>
    <w:rsid w:val="0028200B"/>
    <w:rsid w:val="002822B8"/>
    <w:rsid w:val="002824A2"/>
    <w:rsid w:val="00282D02"/>
    <w:rsid w:val="002832E0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275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2EBC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66A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5DA2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3824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29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130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666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49E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0FB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9E4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2C6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519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3975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4D3F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07C0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293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6B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B46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05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6BFD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C0E"/>
    <w:rsid w:val="00697FBE"/>
    <w:rsid w:val="006A042A"/>
    <w:rsid w:val="006A052F"/>
    <w:rsid w:val="006A0666"/>
    <w:rsid w:val="006A067C"/>
    <w:rsid w:val="006A0B19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7B3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6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2B4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8F6"/>
    <w:rsid w:val="007168FD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284A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18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5FDE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65F9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65D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759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4A80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A76F3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6D20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18C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1965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5AC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19A2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3DCD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974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A4E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1FA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9AE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243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9DE"/>
    <w:rsid w:val="00B87C63"/>
    <w:rsid w:val="00B87CB8"/>
    <w:rsid w:val="00B87F02"/>
    <w:rsid w:val="00B90AD7"/>
    <w:rsid w:val="00B90CE5"/>
    <w:rsid w:val="00B90E91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28D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179E"/>
    <w:rsid w:val="00CA2F78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4B1B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79A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C23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8F1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1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4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0C33"/>
    <w:rsid w:val="00D515CA"/>
    <w:rsid w:val="00D51AED"/>
    <w:rsid w:val="00D5240F"/>
    <w:rsid w:val="00D5242C"/>
    <w:rsid w:val="00D52DE4"/>
    <w:rsid w:val="00D52E3A"/>
    <w:rsid w:val="00D532C0"/>
    <w:rsid w:val="00D534BC"/>
    <w:rsid w:val="00D536B6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2CFA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BAA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49A5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678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B9D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919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1D9B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2F6"/>
    <w:rsid w:val="00F0055A"/>
    <w:rsid w:val="00F00902"/>
    <w:rsid w:val="00F00E6E"/>
    <w:rsid w:val="00F00E8B"/>
    <w:rsid w:val="00F0108A"/>
    <w:rsid w:val="00F0161F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27A3B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47C2A"/>
    <w:rsid w:val="00F50973"/>
    <w:rsid w:val="00F50EEE"/>
    <w:rsid w:val="00F511EA"/>
    <w:rsid w:val="00F51C41"/>
    <w:rsid w:val="00F51E4C"/>
    <w:rsid w:val="00F51E64"/>
    <w:rsid w:val="00F5201F"/>
    <w:rsid w:val="00F52046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6D1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1C6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115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18354A9-A46D-4732-8840-A4B01B629F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9B090D-B4E5-4A6D-8905-97FAF2134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DC2299-99C1-43F5-9649-A459E2AD25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2483</TotalTime>
  <Pages>13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Nunnapas, Srisophon</cp:lastModifiedBy>
  <cp:revision>13</cp:revision>
  <cp:lastPrinted>2024-10-30T13:38:00Z</cp:lastPrinted>
  <dcterms:created xsi:type="dcterms:W3CDTF">2024-10-30T13:37:00Z</dcterms:created>
  <dcterms:modified xsi:type="dcterms:W3CDTF">2024-11-03T01:58:00Z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