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3B37" w14:textId="2615B076" w:rsidR="00377773" w:rsidRP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4AD1BD12" w:rsidR="00AD3B26" w:rsidRPr="00D05669" w:rsidRDefault="00AD3B26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เวฟ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เ</w:t>
      </w:r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อก</w:t>
      </w:r>
      <w:proofErr w:type="spellStart"/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ซ์</w:t>
      </w:r>
      <w:proofErr w:type="spellEnd"/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โพ</w:t>
      </w:r>
      <w:proofErr w:type="spellStart"/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เนนเชีย</w:t>
      </w:r>
      <w:proofErr w:type="spellEnd"/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ล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จำกัด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(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มหาชน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>)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</w:p>
    <w:p w14:paraId="53DCDCA3" w14:textId="191D605A" w:rsidR="00AD3B26" w:rsidRPr="001A5299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EB08D12" w14:textId="32F88531" w:rsidR="005A47A9" w:rsidRPr="001A5299" w:rsidRDefault="005A47A9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="009D4DAA"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บริษัท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เวฟ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เอก</w:t>
      </w:r>
      <w:proofErr w:type="spellStart"/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ซ์</w:t>
      </w:r>
      <w:proofErr w:type="spellEnd"/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โพ</w:t>
      </w:r>
      <w:proofErr w:type="spellStart"/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เนนเชีย</w:t>
      </w:r>
      <w:proofErr w:type="spellEnd"/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ล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จำกัด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(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มหาชน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>)</w:t>
      </w:r>
      <w:r w:rsidR="007B128A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7B128A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และ</w:t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บริษัทย่อย</w:t>
      </w:r>
      <w:r w:rsidR="007B128A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9B1374">
        <w:rPr>
          <w:rFonts w:ascii="Cordia New" w:hAnsi="Cordia New" w:cs="Cordia New"/>
          <w:sz w:val="28"/>
          <w:szCs w:val="28"/>
          <w:cs/>
          <w:lang w:bidi="th-TH"/>
        </w:rPr>
        <w:br/>
      </w:r>
      <w:r w:rsidR="001A4B7C">
        <w:rPr>
          <w:rFonts w:ascii="Cordia New" w:hAnsi="Cordia New" w:cs="Cordia New" w:hint="cs"/>
          <w:sz w:val="28"/>
          <w:szCs w:val="28"/>
          <w:cs/>
          <w:lang w:bidi="th-TH"/>
        </w:rPr>
        <w:t>และข้อมูลทางการเงิน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  <w:r w:rsidR="00B6213F">
        <w:rPr>
          <w:rFonts w:ascii="Cordia New" w:hAnsi="Cordia New" w:cs="Cordia New" w:hint="cs"/>
          <w:sz w:val="28"/>
          <w:szCs w:val="28"/>
          <w:cs/>
          <w:lang w:bidi="th-TH"/>
        </w:rPr>
        <w:t>เฉพาะกิจการ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ของ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บริษัท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เวฟ</w:t>
      </w:r>
      <w:r w:rsidR="00254437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เอก</w:t>
      </w:r>
      <w:proofErr w:type="spellStart"/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ซ์</w:t>
      </w:r>
      <w:proofErr w:type="spellEnd"/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โพ</w:t>
      </w:r>
      <w:proofErr w:type="spellStart"/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เนนเชีย</w:t>
      </w:r>
      <w:proofErr w:type="spellEnd"/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ล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จำกัด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(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มหาชน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>)</w:t>
      </w:r>
      <w:r w:rsidR="009B1374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 xml:space="preserve"> </w:t>
      </w:r>
      <w:r w:rsidR="00E373D6"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9B1374">
        <w:rPr>
          <w:rFonts w:ascii="Cordia New" w:hAnsi="Cordia New" w:cs="Cordia New"/>
          <w:sz w:val="28"/>
          <w:szCs w:val="28"/>
          <w:cs/>
          <w:lang w:bidi="th-TH"/>
        </w:rPr>
        <w:br/>
      </w:r>
      <w:r w:rsidR="001521CA" w:rsidRPr="004027A6">
        <w:rPr>
          <w:rFonts w:ascii="Cordia New" w:hAnsi="Cordia New" w:cs="Cordia New"/>
          <w:sz w:val="28"/>
          <w:szCs w:val="28"/>
          <w:cs/>
          <w:lang w:bidi="th-TH"/>
        </w:rPr>
        <w:t>งบฐานะการเงินรวมและเฉพาะ</w:t>
      </w:r>
      <w:r w:rsidR="00E4289F" w:rsidRPr="004027A6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4027A6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="00B17241" w:rsidRPr="004036D9">
        <w:rPr>
          <w:rFonts w:ascii="Cordia New" w:hAnsi="Cordia New" w:cs="Cordia New"/>
          <w:sz w:val="28"/>
          <w:szCs w:val="28"/>
          <w:lang w:val="en-US" w:bidi="th-TH"/>
        </w:rPr>
        <w:t xml:space="preserve">30 </w:t>
      </w:r>
      <w:r w:rsidR="00B17241">
        <w:rPr>
          <w:rFonts w:ascii="Cordia New" w:hAnsi="Cordia New" w:cs="Cordia New" w:hint="cs"/>
          <w:sz w:val="28"/>
          <w:szCs w:val="28"/>
          <w:cs/>
          <w:lang w:val="en-US" w:bidi="th-TH"/>
        </w:rPr>
        <w:t>กันยายน</w:t>
      </w:r>
      <w:r w:rsidR="00B17241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1521CA" w:rsidRPr="004027A6">
        <w:rPr>
          <w:rFonts w:ascii="Cordia New" w:hAnsi="Cordia New" w:cs="Cordia New"/>
          <w:sz w:val="28"/>
          <w:szCs w:val="28"/>
          <w:lang w:bidi="th-TH"/>
        </w:rPr>
        <w:t>256</w:t>
      </w:r>
      <w:r w:rsidR="00AB26AA" w:rsidRPr="004027A6">
        <w:rPr>
          <w:rFonts w:ascii="Cordia New" w:hAnsi="Cordia New" w:cs="Cordia New"/>
          <w:sz w:val="28"/>
          <w:szCs w:val="28"/>
          <w:lang w:val="en-US" w:bidi="th-TH"/>
        </w:rPr>
        <w:t>7</w:t>
      </w:r>
      <w:r w:rsidR="00CD0463" w:rsidRPr="004027A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9B1374" w:rsidRPr="009B1374">
        <w:rPr>
          <w:rFonts w:ascii="Cordia New" w:hAnsi="Cordia New" w:cs="Cordia New" w:hint="cs"/>
          <w:sz w:val="28"/>
          <w:szCs w:val="28"/>
          <w:cs/>
          <w:lang w:bidi="th-TH"/>
        </w:rPr>
        <w:t>งบกำไรขาดทุนเบ็ดเสร็จรวมและเฉพาะกิจการสำหรับงวดสามเดือนและ</w:t>
      </w:r>
      <w:r w:rsidR="00333551">
        <w:rPr>
          <w:rFonts w:ascii="Cordia New" w:hAnsi="Cordia New" w:cs="Cordia New" w:hint="cs"/>
          <w:sz w:val="28"/>
          <w:szCs w:val="28"/>
          <w:cs/>
          <w:lang w:bidi="th-TH"/>
        </w:rPr>
        <w:t>เก้า</w:t>
      </w:r>
      <w:r w:rsidR="009B1374" w:rsidRPr="009B1374">
        <w:rPr>
          <w:rFonts w:ascii="Cordia New" w:hAnsi="Cordia New" w:cs="Cordia New" w:hint="cs"/>
          <w:sz w:val="28"/>
          <w:szCs w:val="28"/>
          <w:cs/>
          <w:lang w:bidi="th-TH"/>
        </w:rPr>
        <w:t>เดือนสิ้นสุดวัน</w:t>
      </w:r>
      <w:r w:rsidR="00AC621B">
        <w:rPr>
          <w:rFonts w:ascii="Cordia New" w:hAnsi="Cordia New" w:cs="Cordia New" w:hint="cs"/>
          <w:sz w:val="28"/>
          <w:szCs w:val="28"/>
          <w:cs/>
          <w:lang w:bidi="th-TH"/>
        </w:rPr>
        <w:t>เดียวกัน</w:t>
      </w:r>
      <w:r w:rsidR="009B1374" w:rsidRPr="009B1374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9B1374" w:rsidRPr="009B1374">
        <w:rPr>
          <w:rFonts w:ascii="Cordia New" w:hAnsi="Cordia New" w:cs="Cordia New" w:hint="cs"/>
          <w:sz w:val="28"/>
          <w:szCs w:val="28"/>
          <w:cs/>
          <w:lang w:bidi="th-TH"/>
        </w:rPr>
        <w:t>งบการเปลี่ยนแปลงส่วนของผู้ถือหุ้นรวมและเฉพาะกิจการ</w:t>
      </w:r>
      <w:r w:rsidR="009B1374" w:rsidRPr="009B1374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0D26B6">
        <w:rPr>
          <w:rFonts w:ascii="Cordia New" w:hAnsi="Cordia New" w:cs="Cordia New"/>
          <w:sz w:val="28"/>
          <w:szCs w:val="28"/>
          <w:lang w:bidi="th-TH"/>
        </w:rPr>
        <w:br/>
      </w:r>
      <w:r w:rsidR="009B1374" w:rsidRPr="009B1374">
        <w:rPr>
          <w:rFonts w:ascii="Cordia New" w:hAnsi="Cordia New" w:cs="Cordia New" w:hint="cs"/>
          <w:sz w:val="28"/>
          <w:szCs w:val="28"/>
          <w:cs/>
          <w:lang w:bidi="th-TH"/>
        </w:rPr>
        <w:t>งบกระแสเงินสดรวมและเฉพาะกิจการสำหรับงวด</w:t>
      </w:r>
      <w:r w:rsidR="00B17241">
        <w:rPr>
          <w:rFonts w:ascii="Cordia New" w:hAnsi="Cordia New" w:cs="Cordia New" w:hint="cs"/>
          <w:sz w:val="28"/>
          <w:szCs w:val="28"/>
          <w:cs/>
          <w:lang w:bidi="th-TH"/>
        </w:rPr>
        <w:t>เก้า</w:t>
      </w:r>
      <w:r w:rsidR="009B1374" w:rsidRPr="009B1374">
        <w:rPr>
          <w:rFonts w:ascii="Cordia New" w:hAnsi="Cordia New" w:cs="Cordia New" w:hint="cs"/>
          <w:sz w:val="28"/>
          <w:szCs w:val="28"/>
          <w:cs/>
          <w:lang w:bidi="th-TH"/>
        </w:rPr>
        <w:t>เดือนสิ้นสุดวันเดียวกัน</w:t>
      </w:r>
      <w:r w:rsidR="001521CA" w:rsidRPr="000073FC">
        <w:rPr>
          <w:rFonts w:ascii="Cordia New" w:hAnsi="Cordia New" w:cs="Cordia New"/>
          <w:spacing w:val="-6"/>
          <w:sz w:val="28"/>
          <w:szCs w:val="28"/>
          <w:cs/>
          <w:lang w:bidi="th-TH"/>
        </w:rPr>
        <w:t xml:space="preserve"> และหมายเหตุประกอบ</w:t>
      </w:r>
      <w:r w:rsidR="003B00E9" w:rsidRPr="000073FC">
        <w:rPr>
          <w:rFonts w:ascii="Cordia New" w:hAnsi="Cordia New" w:cs="Cordia New" w:hint="cs"/>
          <w:spacing w:val="-6"/>
          <w:sz w:val="28"/>
          <w:szCs w:val="28"/>
          <w:cs/>
          <w:lang w:bidi="th-TH"/>
        </w:rPr>
        <w:t>ข้อมูลทาง</w:t>
      </w:r>
      <w:r w:rsidR="001521CA" w:rsidRPr="000073FC">
        <w:rPr>
          <w:rFonts w:ascii="Cordia New" w:hAnsi="Cordia New" w:cs="Cordia New"/>
          <w:spacing w:val="-6"/>
          <w:sz w:val="28"/>
          <w:szCs w:val="28"/>
          <w:cs/>
          <w:lang w:bidi="th-TH"/>
        </w:rPr>
        <w:t>การเงินระหว่างกาลแบบ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ย่อ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ซึ่งผู้บริหารของ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="00D03A19">
        <w:rPr>
          <w:rFonts w:ascii="Cordia New" w:hAnsi="Cordia New" w:cs="Cordia New" w:hint="cs"/>
          <w:sz w:val="28"/>
          <w:szCs w:val="28"/>
          <w:cs/>
          <w:lang w:bidi="th-TH"/>
        </w:rPr>
        <w:t>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76AC075C" w:rsidR="005A47A9" w:rsidRPr="00DE0EEE" w:rsidRDefault="005A47A9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9B1374">
        <w:rPr>
          <w:rFonts w:ascii="Cordia New" w:hAnsi="Cordia New" w:cs="Cordia New"/>
          <w:sz w:val="28"/>
          <w:szCs w:val="28"/>
          <w:cs/>
          <w:lang w:bidi="th-TH"/>
        </w:rPr>
        <w:br/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4B43EC">
        <w:rPr>
          <w:rFonts w:ascii="Cordia New" w:hAnsi="Cordia New" w:cs="Cordia New"/>
          <w:sz w:val="28"/>
          <w:szCs w:val="28"/>
          <w:lang w:bidi="th-TH"/>
        </w:rPr>
        <w:t xml:space="preserve"> </w:t>
      </w:r>
      <w:proofErr w:type="spellStart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1A5299">
        <w:rPr>
          <w:rFonts w:ascii="Cordia New" w:hAnsi="Cordia New" w:cs="Cordia New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C54FF">
        <w:rPr>
          <w:rFonts w:ascii="Cordia New" w:hAnsi="Cordia New" w:cs="Cordia New"/>
          <w:color w:val="000000" w:themeColor="text1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5D270A33" w14:textId="77777777" w:rsidR="00731487" w:rsidRPr="001A5299" w:rsidRDefault="00731487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7505F5C7" w14:textId="77777777" w:rsidR="00AD0185" w:rsidRPr="00AD0185" w:rsidRDefault="00AD0185" w:rsidP="00AD0185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AD0185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ข้อสรุป</w:t>
      </w:r>
    </w:p>
    <w:p w14:paraId="00B2BA53" w14:textId="77777777" w:rsidR="00AD0185" w:rsidRPr="00AD0185" w:rsidRDefault="00AD0185" w:rsidP="00AD0185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3A2AC56" w14:textId="77777777" w:rsidR="00AD0185" w:rsidRPr="00AD0185" w:rsidRDefault="00AD0185" w:rsidP="00AD0185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AD0185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</w:t>
      </w:r>
      <w:r w:rsidRPr="00AD0185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AD0185">
        <w:rPr>
          <w:rFonts w:ascii="Cordia New" w:hAnsi="Cordia New" w:cs="Cordia New"/>
          <w:sz w:val="28"/>
          <w:szCs w:val="28"/>
          <w:cs/>
          <w:lang w:bidi="th-TH"/>
        </w:rPr>
        <w:t>ดังกล่าวไม่ได้จัด</w:t>
      </w:r>
      <w:proofErr w:type="spellStart"/>
      <w:r w:rsidRPr="00AD0185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AD0185">
        <w:rPr>
          <w:rFonts w:ascii="Cordia New" w:hAnsi="Cordia New" w:cs="Cordia New"/>
          <w:sz w:val="28"/>
          <w:szCs w:val="28"/>
          <w:cs/>
          <w:lang w:bidi="th-TH"/>
        </w:rPr>
        <w:t>ขึ้นตามมาตรฐานการบัญชี</w:t>
      </w:r>
      <w:r w:rsidRPr="00AD0185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AD0185">
        <w:rPr>
          <w:rFonts w:ascii="Cordia New" w:hAnsi="Cordia New" w:cs="Cordia New"/>
          <w:sz w:val="28"/>
          <w:szCs w:val="28"/>
          <w:cs/>
          <w:lang w:bidi="th-TH"/>
        </w:rPr>
        <w:t xml:space="preserve">ฉบับที่ </w:t>
      </w:r>
      <w:r w:rsidRPr="00AD0185">
        <w:rPr>
          <w:rFonts w:ascii="Cordia New" w:hAnsi="Cordia New" w:cs="Cordia New"/>
          <w:sz w:val="28"/>
          <w:szCs w:val="28"/>
          <w:lang w:bidi="th-TH"/>
        </w:rPr>
        <w:t>34</w:t>
      </w:r>
      <w:r w:rsidRPr="00AD0185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Pr="00AD0185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72BA4332" w14:textId="7D9E6031" w:rsidR="00095F7D" w:rsidRDefault="00095F7D" w:rsidP="00AD0185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3FDD2618" w14:textId="77777777" w:rsidR="00095F7D" w:rsidRDefault="00095F7D">
      <w:pPr>
        <w:spacing w:after="0" w:line="240" w:lineRule="auto"/>
        <w:rPr>
          <w:rFonts w:ascii="Cordia New" w:hAnsi="Cordia New" w:cs="Cordia New"/>
          <w:b/>
          <w:bCs/>
          <w:sz w:val="28"/>
          <w:szCs w:val="28"/>
          <w:lang w:bidi="th-TH"/>
        </w:rPr>
      </w:pPr>
      <w:r>
        <w:rPr>
          <w:rFonts w:ascii="Cordia New" w:hAnsi="Cordia New" w:cs="Cordia New"/>
          <w:b/>
          <w:bCs/>
          <w:sz w:val="28"/>
          <w:szCs w:val="28"/>
          <w:lang w:bidi="th-TH"/>
        </w:rPr>
        <w:br w:type="page"/>
      </w:r>
    </w:p>
    <w:p w14:paraId="7A67504A" w14:textId="77777777" w:rsidR="00095F7D" w:rsidRPr="00754EDD" w:rsidRDefault="00095F7D" w:rsidP="00095F7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54EDD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เรื่องอื่น</w:t>
      </w:r>
    </w:p>
    <w:p w14:paraId="68801A45" w14:textId="77777777" w:rsidR="00095F7D" w:rsidRDefault="00095F7D" w:rsidP="00095F7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157CBEC8" w14:textId="67E0C037" w:rsidR="00095F7D" w:rsidRPr="00336404" w:rsidRDefault="00095F7D" w:rsidP="00095F7D">
      <w:pPr>
        <w:spacing w:after="0" w:line="240" w:lineRule="auto"/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งบการเงินรวมและเฉพาะกิจการของ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เวฟ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เ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>อก</w:t>
      </w:r>
      <w:proofErr w:type="spellStart"/>
      <w:r>
        <w:rPr>
          <w:rFonts w:ascii="Cordia New" w:hAnsi="Cordia New" w:cs="Cordia New" w:hint="cs"/>
          <w:sz w:val="28"/>
          <w:szCs w:val="28"/>
          <w:cs/>
          <w:lang w:bidi="th-TH"/>
        </w:rPr>
        <w:t>ซ์</w:t>
      </w:r>
      <w:proofErr w:type="spellEnd"/>
      <w:r>
        <w:rPr>
          <w:rFonts w:ascii="Cordia New" w:hAnsi="Cordia New" w:cs="Cordia New" w:hint="cs"/>
          <w:sz w:val="28"/>
          <w:szCs w:val="28"/>
          <w:cs/>
          <w:lang w:bidi="th-TH"/>
        </w:rPr>
        <w:t>โพ</w:t>
      </w:r>
      <w:proofErr w:type="spellStart"/>
      <w:r>
        <w:rPr>
          <w:rFonts w:ascii="Cordia New" w:hAnsi="Cordia New" w:cs="Cordia New" w:hint="cs"/>
          <w:sz w:val="28"/>
          <w:szCs w:val="28"/>
          <w:cs/>
          <w:lang w:bidi="th-TH"/>
        </w:rPr>
        <w:t>เนนเชีย</w:t>
      </w:r>
      <w:proofErr w:type="spellEnd"/>
      <w:r>
        <w:rPr>
          <w:rFonts w:ascii="Cordia New" w:hAnsi="Cordia New" w:cs="Cordia New" w:hint="cs"/>
          <w:sz w:val="28"/>
          <w:szCs w:val="28"/>
          <w:cs/>
          <w:lang w:bidi="th-TH"/>
        </w:rPr>
        <w:t>ล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จำกัด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(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มหาชน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  <w:r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ย่อย</w:t>
      </w:r>
      <w:r>
        <w:rPr>
          <w:rFonts w:ascii="Cordia New" w:hAnsi="Cordia New" w:cs="Cordia New"/>
          <w:spacing w:val="-2"/>
          <w:sz w:val="28"/>
          <w:szCs w:val="28"/>
          <w:lang w:bidi="th-TH"/>
        </w:rPr>
        <w:t xml:space="preserve"> 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 xml:space="preserve">ณ 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วันที่ </w:t>
      </w:r>
      <w:r>
        <w:rPr>
          <w:rFonts w:ascii="Cordia New" w:hAnsi="Cordia New" w:cs="Cordia New"/>
          <w:noProof/>
          <w:spacing w:val="-2"/>
          <w:sz w:val="28"/>
          <w:szCs w:val="28"/>
        </w:rPr>
        <w:t xml:space="preserve">31 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ธันวาคม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Pr="001A5299">
        <w:rPr>
          <w:rFonts w:ascii="Cordia New" w:hAnsi="Cordia New" w:cs="Cordia New"/>
          <w:noProof/>
          <w:spacing w:val="-2"/>
          <w:sz w:val="28"/>
          <w:szCs w:val="28"/>
        </w:rPr>
        <w:t>256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6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ซึ่งแสดงความเห็นอย่างไม่มีเงื่อนไข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และมีวรรคเน้นเกี่ยวกับฐานะการเงินและการดำเนินงานอย่างต่อเนื่องของกลุ่มกิจการ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ตามรายงานลงวันที่ </w:t>
      </w:r>
      <w:r w:rsidRPr="00E14F74">
        <w:rPr>
          <w:rFonts w:ascii="Cordia New" w:hAnsi="Cordia New" w:cs="Cordia New"/>
          <w:noProof/>
          <w:spacing w:val="-2"/>
          <w:sz w:val="28"/>
          <w:szCs w:val="28"/>
          <w:lang w:bidi="th-TH"/>
        </w:rPr>
        <w:t xml:space="preserve">28 </w:t>
      </w:r>
      <w:r w:rsidRPr="00E14F74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 xml:space="preserve">กุมภาพันธ์ </w:t>
      </w:r>
      <w:r w:rsidRPr="00E14F74"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  <w:t>2567</w:t>
      </w:r>
    </w:p>
    <w:p w14:paraId="6DAFBFD7" w14:textId="77777777" w:rsidR="00095F7D" w:rsidRPr="00B057C9" w:rsidRDefault="00095F7D" w:rsidP="00095F7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val="en-US" w:bidi="th-TH"/>
        </w:rPr>
      </w:pPr>
    </w:p>
    <w:p w14:paraId="0A5F9C5C" w14:textId="5FBECFDA" w:rsidR="00095F7D" w:rsidRPr="00854FFE" w:rsidRDefault="00095F7D" w:rsidP="00095F7D">
      <w:pPr>
        <w:spacing w:after="0" w:line="240" w:lineRule="auto"/>
        <w:jc w:val="thaiDistribute"/>
        <w:rPr>
          <w:rFonts w:ascii="Cordia New" w:eastAsia="Arial Unicode MS" w:hAnsi="Cordia New" w:cs="Cordia New"/>
          <w:spacing w:val="-2"/>
          <w:sz w:val="28"/>
          <w:szCs w:val="28"/>
          <w:cs/>
          <w:lang w:val="en-US"/>
        </w:rPr>
      </w:pP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ข้อมูลทางการเงิน</w:t>
      </w:r>
      <w:r w:rsidR="00153B46" w:rsidRPr="001A5299">
        <w:rPr>
          <w:rFonts w:ascii="Cordia New" w:hAnsi="Cordia New" w:cs="Cordia New"/>
          <w:sz w:val="28"/>
          <w:szCs w:val="28"/>
          <w:cs/>
          <w:lang w:bidi="th-TH"/>
        </w:rPr>
        <w:t>ระหว่างกาล</w:t>
      </w:r>
      <w:r w:rsidR="00153B46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>และเฉพาะกิจการ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ของบริษัท 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เวฟ</w:t>
      </w:r>
      <w:r w:rsidRPr="00854FFE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เอก</w:t>
      </w:r>
      <w:proofErr w:type="spellStart"/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ซ์</w:t>
      </w:r>
      <w:proofErr w:type="spellEnd"/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โพ</w:t>
      </w:r>
      <w:proofErr w:type="spellStart"/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เนนเชีย</w:t>
      </w:r>
      <w:proofErr w:type="spellEnd"/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ล</w:t>
      </w:r>
      <w:r w:rsidRPr="00854FFE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จำกัด</w:t>
      </w:r>
      <w:r w:rsidRPr="00854FFE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(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มหาชน</w:t>
      </w:r>
      <w:r w:rsidRPr="00854FFE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) 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และบริษัทย่อย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ซึ่งประกอบด้วยงบกำไรขาดทุนเบ็ดเสร็จรวมและเฉพาะ</w:t>
      </w:r>
      <w:r w:rsidRPr="00A06CE9">
        <w:rPr>
          <w:rFonts w:ascii="Cordia New" w:eastAsia="Arial Unicode MS" w:hAnsi="Cordia New" w:cs="Cordia New"/>
          <w:spacing w:val="-2"/>
          <w:sz w:val="28"/>
          <w:szCs w:val="28"/>
          <w:cs/>
        </w:rPr>
        <w:t>กิจการ</w:t>
      </w:r>
      <w:r w:rsidR="00F974C3"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สำหรับงวดสามเดือน</w:t>
      </w:r>
      <w:r w:rsidR="00F974C3" w:rsidRPr="009B1374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0220ED">
        <w:rPr>
          <w:rFonts w:ascii="Cordia New" w:hAnsi="Cordia New" w:cs="Cordia New" w:hint="cs"/>
          <w:sz w:val="28"/>
          <w:szCs w:val="28"/>
          <w:cs/>
          <w:lang w:bidi="th-TH"/>
        </w:rPr>
        <w:t>เก้า</w:t>
      </w:r>
      <w:r w:rsidR="00F974C3" w:rsidRPr="009B1374">
        <w:rPr>
          <w:rFonts w:ascii="Cordia New" w:hAnsi="Cordia New" w:cs="Cordia New" w:hint="cs"/>
          <w:sz w:val="28"/>
          <w:szCs w:val="28"/>
          <w:cs/>
          <w:lang w:bidi="th-TH"/>
        </w:rPr>
        <w:t>เดือน</w:t>
      </w:r>
      <w:r w:rsidR="00F974C3"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สิ้นสุดวันที่ </w:t>
      </w:r>
      <w:r w:rsidR="00F974C3" w:rsidRPr="00854FFE">
        <w:rPr>
          <w:rFonts w:ascii="Cordia New" w:eastAsia="Arial Unicode MS" w:hAnsi="Cordia New" w:cs="Cordia New"/>
          <w:spacing w:val="-2"/>
          <w:sz w:val="28"/>
          <w:szCs w:val="28"/>
        </w:rPr>
        <w:t>3</w:t>
      </w:r>
      <w:r w:rsidR="00F974C3">
        <w:rPr>
          <w:rFonts w:ascii="Cordia New" w:eastAsia="Arial Unicode MS" w:hAnsi="Cordia New" w:cs="Cordia New"/>
          <w:spacing w:val="-2"/>
          <w:sz w:val="28"/>
          <w:szCs w:val="28"/>
        </w:rPr>
        <w:t>0</w:t>
      </w:r>
      <w:r w:rsidR="00F974C3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 xml:space="preserve"> </w:t>
      </w:r>
      <w:r w:rsidR="00D113C3">
        <w:rPr>
          <w:rFonts w:ascii="Cordia New" w:hAnsi="Cordia New" w:cs="Cordia New" w:hint="cs"/>
          <w:sz w:val="28"/>
          <w:szCs w:val="28"/>
          <w:cs/>
          <w:lang w:val="en-US" w:bidi="th-TH"/>
        </w:rPr>
        <w:t>กันยายน</w:t>
      </w:r>
      <w:r w:rsidR="00D113C3" w:rsidRPr="004036D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F974C3" w:rsidRPr="00854FFE">
        <w:rPr>
          <w:rFonts w:ascii="Cordia New" w:eastAsia="Arial Unicode MS" w:hAnsi="Cordia New" w:cs="Cordia New"/>
          <w:spacing w:val="-2"/>
          <w:sz w:val="28"/>
          <w:szCs w:val="28"/>
        </w:rPr>
        <w:t>256</w:t>
      </w:r>
      <w:r w:rsidR="00F974C3" w:rsidRPr="00854FFE">
        <w:rPr>
          <w:rFonts w:ascii="Cordia New" w:eastAsia="Arial Unicode MS" w:hAnsi="Cordia New" w:cs="Cordia New"/>
          <w:spacing w:val="-2"/>
          <w:sz w:val="28"/>
          <w:szCs w:val="28"/>
          <w:lang w:val="en-US"/>
        </w:rPr>
        <w:t>6</w:t>
      </w:r>
      <w:r w:rsidR="006170CA">
        <w:rPr>
          <w:rFonts w:ascii="Cordia New" w:eastAsia="Arial Unicode MS" w:hAnsi="Cordia New" w:cs="Cordia New"/>
          <w:spacing w:val="-2"/>
          <w:sz w:val="28"/>
          <w:szCs w:val="28"/>
          <w:lang w:val="en-US"/>
        </w:rPr>
        <w:t xml:space="preserve"> </w:t>
      </w:r>
      <w:r w:rsidRPr="00A06CE9">
        <w:rPr>
          <w:rFonts w:ascii="Cordia New" w:eastAsia="Arial Unicode MS" w:hAnsi="Cordia New" w:cs="Cordia New"/>
          <w:spacing w:val="-2"/>
          <w:sz w:val="28"/>
          <w:szCs w:val="28"/>
          <w:cs/>
        </w:rPr>
        <w:t>งบการเปลี่ยนแปลงส่วนของผู้ถือหุ้นรวมและ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เฉพาะกิจการ </w:t>
      </w:r>
      <w:r w:rsidR="006170CA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>และ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งบกระแสเงินสดรวมและเฉพาะกิจการสำหรับ</w:t>
      </w:r>
      <w:r w:rsidR="00210437">
        <w:rPr>
          <w:rFonts w:ascii="Cordia New" w:eastAsia="Arial Unicode MS" w:hAnsi="Cordia New" w:cs="Cordia New"/>
          <w:spacing w:val="-2"/>
          <w:sz w:val="28"/>
          <w:szCs w:val="28"/>
        </w:rPr>
        <w:br/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งวด</w:t>
      </w:r>
      <w:r w:rsidR="000220ED">
        <w:rPr>
          <w:rFonts w:ascii="Cordia New" w:hAnsi="Cordia New" w:cs="Cordia New" w:hint="cs"/>
          <w:sz w:val="28"/>
          <w:szCs w:val="28"/>
          <w:cs/>
          <w:lang w:bidi="th-TH"/>
        </w:rPr>
        <w:t>เก้า</w:t>
      </w:r>
      <w:r w:rsidR="004621C6" w:rsidRPr="009B1374">
        <w:rPr>
          <w:rFonts w:ascii="Cordia New" w:hAnsi="Cordia New" w:cs="Cordia New" w:hint="cs"/>
          <w:sz w:val="28"/>
          <w:szCs w:val="28"/>
          <w:cs/>
          <w:lang w:bidi="th-TH"/>
        </w:rPr>
        <w:t>เดือน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สิ้นสุดวัน</w:t>
      </w:r>
      <w:r w:rsidR="00516DC6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>เดียว</w:t>
      </w:r>
      <w:r w:rsidR="00523E05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>กัน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ที่</w:t>
      </w:r>
      <w:r w:rsidRPr="00C9752A">
        <w:rPr>
          <w:rFonts w:ascii="Cordia New" w:eastAsia="Arial Unicode MS" w:hAnsi="Cordia New" w:cs="Cordia New"/>
          <w:spacing w:val="-2"/>
          <w:sz w:val="28"/>
          <w:szCs w:val="28"/>
          <w:cs/>
        </w:rPr>
        <w:t>แสดงเป็นข้อมูลเปรียบเทียบ</w:t>
      </w:r>
      <w:r w:rsidRPr="00C9752A">
        <w:rPr>
          <w:rFonts w:ascii="Cordia New" w:eastAsia="Arial Unicode MS" w:hAnsi="Cordia New" w:cs="Cordia New"/>
          <w:spacing w:val="-2"/>
          <w:sz w:val="28"/>
          <w:szCs w:val="28"/>
        </w:rPr>
        <w:t xml:space="preserve"> </w:t>
      </w:r>
      <w:r w:rsidRPr="00C9752A">
        <w:rPr>
          <w:rFonts w:ascii="Cordia New" w:eastAsia="Arial Unicode MS" w:hAnsi="Cordia New" w:cs="Cordia New"/>
          <w:spacing w:val="-2"/>
          <w:sz w:val="28"/>
          <w:szCs w:val="28"/>
          <w:cs/>
        </w:rPr>
        <w:t>สอบทานโดยผู้สอบบัญชี</w:t>
      </w:r>
      <w:r w:rsidRPr="00C9752A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 xml:space="preserve">ดังกล่าวข้างต้น </w:t>
      </w:r>
      <w:r w:rsidRPr="00C9752A">
        <w:rPr>
          <w:rFonts w:ascii="Cordia New" w:eastAsia="Arial Unicode MS" w:hAnsi="Cordia New" w:cs="Cordia New"/>
          <w:spacing w:val="-2"/>
          <w:sz w:val="28"/>
          <w:szCs w:val="28"/>
          <w:cs/>
        </w:rPr>
        <w:t>ซึ่งได้เสนอรายงานการสอบทานตามรายงานลงวันที่</w:t>
      </w:r>
      <w:r w:rsidRPr="00C9752A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 xml:space="preserve"> </w:t>
      </w:r>
      <w:r w:rsidR="00FD1A31">
        <w:rPr>
          <w:rFonts w:ascii="Cordia New" w:eastAsia="Arial Unicode MS" w:hAnsi="Cordia New" w:cs="Cordia New"/>
          <w:spacing w:val="-2"/>
          <w:sz w:val="28"/>
          <w:szCs w:val="28"/>
          <w:lang w:val="en-US" w:bidi="th-TH"/>
        </w:rPr>
        <w:t xml:space="preserve">10 </w:t>
      </w:r>
      <w:r w:rsidR="00FD1A31">
        <w:rPr>
          <w:rFonts w:ascii="Cordia New" w:eastAsia="Arial Unicode MS" w:hAnsi="Cordia New" w:cs="Cordia New" w:hint="cs"/>
          <w:spacing w:val="-2"/>
          <w:sz w:val="28"/>
          <w:szCs w:val="28"/>
          <w:cs/>
          <w:lang w:val="en-US" w:bidi="th-TH"/>
        </w:rPr>
        <w:t>พฤศจิกายน</w:t>
      </w:r>
      <w:r w:rsidR="00E3548A" w:rsidRPr="00C9752A">
        <w:rPr>
          <w:rFonts w:ascii="Cordia New" w:eastAsia="Arial Unicode MS" w:hAnsi="Cordia New" w:cs="Cordia New"/>
          <w:spacing w:val="-2"/>
          <w:sz w:val="28"/>
          <w:szCs w:val="28"/>
          <w:cs/>
          <w:lang w:val="en-US" w:bidi="th-TH"/>
        </w:rPr>
        <w:t xml:space="preserve"> </w:t>
      </w:r>
      <w:r w:rsidRPr="00C9752A">
        <w:rPr>
          <w:rFonts w:ascii="Cordia New" w:eastAsia="Arial Unicode MS" w:hAnsi="Cordia New" w:cs="Cordia New"/>
          <w:spacing w:val="-2"/>
          <w:sz w:val="28"/>
          <w:szCs w:val="28"/>
          <w:lang w:val="en-US"/>
        </w:rPr>
        <w:t>2566</w:t>
      </w:r>
      <w:r w:rsidRPr="00C9752A">
        <w:rPr>
          <w:rFonts w:ascii="Cordia New" w:eastAsia="Arial Unicode MS" w:hAnsi="Cordia New" w:cs="Cordia New"/>
          <w:spacing w:val="-2"/>
          <w:sz w:val="28"/>
          <w:szCs w:val="28"/>
        </w:rPr>
        <w:t xml:space="preserve"> </w:t>
      </w:r>
      <w:r w:rsidRPr="00C9752A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9752A">
        <w:rPr>
          <w:rFonts w:ascii="Cordia New" w:eastAsia="Arial Unicode MS" w:hAnsi="Cordia New" w:cs="Cordia New"/>
          <w:spacing w:val="-2"/>
          <w:sz w:val="28"/>
          <w:szCs w:val="28"/>
          <w:lang w:val="en-US"/>
        </w:rPr>
        <w:t xml:space="preserve">34 </w:t>
      </w:r>
      <w:r w:rsidRPr="00C9752A">
        <w:rPr>
          <w:rFonts w:ascii="Cordia New" w:eastAsia="Arial Unicode MS" w:hAnsi="Cordia New" w:cs="Cordia New"/>
          <w:spacing w:val="-2"/>
          <w:sz w:val="28"/>
          <w:szCs w:val="28"/>
          <w:cs/>
          <w:lang w:val="en-US"/>
        </w:rPr>
        <w:t>เรื่อง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  <w:lang w:val="en-US"/>
        </w:rPr>
        <w:t xml:space="preserve"> การรายงานทางการเงินระหว่างกาล</w:t>
      </w:r>
    </w:p>
    <w:p w14:paraId="2AE783B3" w14:textId="77777777" w:rsidR="00704281" w:rsidRPr="00AD0185" w:rsidRDefault="00704281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2FB03D89" w14:textId="77777777" w:rsidR="00D661D7" w:rsidRDefault="00D661D7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218E1AEE" w14:textId="77777777" w:rsidR="00893E41" w:rsidRDefault="00893E41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0959F647" w14:textId="77777777" w:rsidR="00BD542D" w:rsidRDefault="00BD542D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cs/>
          <w:lang w:bidi="th-TH"/>
        </w:rPr>
      </w:pPr>
    </w:p>
    <w:p w14:paraId="2036C278" w14:textId="279A577D" w:rsidR="00A253C3" w:rsidRPr="009B405C" w:rsidRDefault="00F77A55" w:rsidP="00CD01A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>
        <w:rPr>
          <w:rFonts w:ascii="Cordia New" w:hAnsi="Cordia New" w:cs="Cordia New" w:hint="cs"/>
          <w:sz w:val="28"/>
          <w:szCs w:val="28"/>
          <w:cs/>
          <w:lang w:bidi="th-TH"/>
        </w:rPr>
        <w:t>นางสาว</w:t>
      </w:r>
      <w:proofErr w:type="spellStart"/>
      <w:r>
        <w:rPr>
          <w:rFonts w:ascii="Cordia New" w:hAnsi="Cordia New" w:cs="Cordia New" w:hint="cs"/>
          <w:sz w:val="28"/>
          <w:szCs w:val="28"/>
          <w:cs/>
          <w:lang w:bidi="th-TH"/>
        </w:rPr>
        <w:t>สุภชัญญา</w:t>
      </w:r>
      <w:proofErr w:type="spellEnd"/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 ทองปาน</w:t>
      </w:r>
    </w:p>
    <w:p w14:paraId="6FCF355B" w14:textId="6DC277D0" w:rsidR="00A253C3" w:rsidRPr="009B405C" w:rsidRDefault="00A253C3" w:rsidP="00CD01A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  <w:r w:rsidRPr="009B405C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 w:rsidR="00F77A55">
        <w:rPr>
          <w:rFonts w:ascii="Cordia New" w:hAnsi="Cordia New" w:cs="Cordia New"/>
          <w:sz w:val="28"/>
          <w:szCs w:val="28"/>
          <w:lang w:val="en-US" w:bidi="th-TH"/>
        </w:rPr>
        <w:t>10505</w:t>
      </w:r>
    </w:p>
    <w:p w14:paraId="70F6135F" w14:textId="77777777" w:rsidR="00B306E8" w:rsidRPr="009B405C" w:rsidRDefault="00B306E8" w:rsidP="00CD01A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9B405C">
        <w:rPr>
          <w:rFonts w:ascii="Cordia New" w:hAnsi="Cordia New" w:cs="Cordia New"/>
          <w:sz w:val="28"/>
          <w:szCs w:val="28"/>
          <w:cs/>
        </w:rPr>
        <w:t>บริษัท บีดีโอ ออดิท จำกัด</w:t>
      </w:r>
    </w:p>
    <w:p w14:paraId="45A14318" w14:textId="77777777" w:rsidR="00F56687" w:rsidRDefault="00704281" w:rsidP="00CD01A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>กรุงเทพ</w:t>
      </w:r>
      <w:r w:rsidRPr="00704281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7042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8D80A54" w14:textId="45C8BB88" w:rsidR="00C90463" w:rsidRPr="005201F7" w:rsidRDefault="0048097E">
      <w:pPr>
        <w:pStyle w:val="BodyText"/>
        <w:spacing w:after="0" w:line="240" w:lineRule="auto"/>
        <w:rPr>
          <w:rFonts w:ascii="Cordia New" w:hAnsi="Cordia New" w:cs="Cordia New"/>
          <w:sz w:val="28"/>
          <w:szCs w:val="28"/>
          <w:lang w:val="en-US" w:bidi="th-TH"/>
        </w:rPr>
      </w:pPr>
      <w:r w:rsidRPr="00BA1D53">
        <w:rPr>
          <w:rFonts w:ascii="Cordia New" w:hAnsi="Cordia New" w:cs="Cordia New"/>
          <w:sz w:val="28"/>
          <w:szCs w:val="28"/>
        </w:rPr>
        <w:t xml:space="preserve">11 </w:t>
      </w:r>
      <w:r w:rsidR="005201F7" w:rsidRPr="00BA1D53">
        <w:rPr>
          <w:rFonts w:ascii="Cordia New" w:hAnsi="Cordia New" w:cs="Cordia New" w:hint="cs"/>
          <w:sz w:val="28"/>
          <w:szCs w:val="28"/>
          <w:cs/>
          <w:lang w:bidi="th-TH"/>
        </w:rPr>
        <w:t xml:space="preserve">พฤศจิกายน </w:t>
      </w:r>
      <w:r w:rsidR="005201F7" w:rsidRPr="00BA1D53">
        <w:rPr>
          <w:rFonts w:ascii="Cordia New" w:hAnsi="Cordia New" w:cs="Cordia New"/>
          <w:sz w:val="28"/>
          <w:szCs w:val="28"/>
          <w:lang w:val="en-US" w:bidi="th-TH"/>
        </w:rPr>
        <w:t>2567</w:t>
      </w:r>
    </w:p>
    <w:sectPr w:rsidR="00C90463" w:rsidRPr="005201F7" w:rsidSect="002233A7"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A4C31" w14:textId="77777777" w:rsidR="00874208" w:rsidRDefault="00874208">
      <w:r>
        <w:separator/>
      </w:r>
    </w:p>
  </w:endnote>
  <w:endnote w:type="continuationSeparator" w:id="0">
    <w:p w14:paraId="59DD07CD" w14:textId="77777777" w:rsidR="00874208" w:rsidRDefault="0087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36E58" w14:textId="77777777" w:rsidR="00874208" w:rsidRDefault="00874208">
      <w:bookmarkStart w:id="0" w:name="_Hlk482348182"/>
      <w:bookmarkEnd w:id="0"/>
      <w:r>
        <w:separator/>
      </w:r>
    </w:p>
  </w:footnote>
  <w:footnote w:type="continuationSeparator" w:id="0">
    <w:p w14:paraId="2C2E6351" w14:textId="77777777" w:rsidR="00874208" w:rsidRDefault="00874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73FC"/>
    <w:rsid w:val="00010C20"/>
    <w:rsid w:val="000122FE"/>
    <w:rsid w:val="000149F1"/>
    <w:rsid w:val="000162B0"/>
    <w:rsid w:val="00021C62"/>
    <w:rsid w:val="000220ED"/>
    <w:rsid w:val="0003023B"/>
    <w:rsid w:val="00031D17"/>
    <w:rsid w:val="00044ACE"/>
    <w:rsid w:val="0004550E"/>
    <w:rsid w:val="00050513"/>
    <w:rsid w:val="00052614"/>
    <w:rsid w:val="00052F4B"/>
    <w:rsid w:val="000723F7"/>
    <w:rsid w:val="00074485"/>
    <w:rsid w:val="000762C0"/>
    <w:rsid w:val="00080866"/>
    <w:rsid w:val="000828F1"/>
    <w:rsid w:val="00082F59"/>
    <w:rsid w:val="00083F84"/>
    <w:rsid w:val="00094333"/>
    <w:rsid w:val="00095F7D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D26B6"/>
    <w:rsid w:val="000D454D"/>
    <w:rsid w:val="000E52CE"/>
    <w:rsid w:val="000F3AAB"/>
    <w:rsid w:val="000F6A7E"/>
    <w:rsid w:val="000F6E25"/>
    <w:rsid w:val="001011DF"/>
    <w:rsid w:val="00101C2D"/>
    <w:rsid w:val="00102162"/>
    <w:rsid w:val="00104C94"/>
    <w:rsid w:val="001122F5"/>
    <w:rsid w:val="00112B69"/>
    <w:rsid w:val="00115BE7"/>
    <w:rsid w:val="001209FB"/>
    <w:rsid w:val="001218E7"/>
    <w:rsid w:val="00122E24"/>
    <w:rsid w:val="00123ED7"/>
    <w:rsid w:val="001316D3"/>
    <w:rsid w:val="00150CA2"/>
    <w:rsid w:val="001521CA"/>
    <w:rsid w:val="00153B46"/>
    <w:rsid w:val="001554CD"/>
    <w:rsid w:val="00155A91"/>
    <w:rsid w:val="001613E2"/>
    <w:rsid w:val="0016459D"/>
    <w:rsid w:val="00167017"/>
    <w:rsid w:val="00175110"/>
    <w:rsid w:val="001755F7"/>
    <w:rsid w:val="0019210D"/>
    <w:rsid w:val="0019435E"/>
    <w:rsid w:val="00197383"/>
    <w:rsid w:val="001A3BFB"/>
    <w:rsid w:val="001A3C20"/>
    <w:rsid w:val="001A4B7C"/>
    <w:rsid w:val="001A5299"/>
    <w:rsid w:val="001A63CA"/>
    <w:rsid w:val="001B198C"/>
    <w:rsid w:val="001B3A7E"/>
    <w:rsid w:val="001B7388"/>
    <w:rsid w:val="001C5248"/>
    <w:rsid w:val="001C54FF"/>
    <w:rsid w:val="001C7D9D"/>
    <w:rsid w:val="001D202B"/>
    <w:rsid w:val="001D2302"/>
    <w:rsid w:val="001D65C0"/>
    <w:rsid w:val="001D7BB3"/>
    <w:rsid w:val="001E12A6"/>
    <w:rsid w:val="001E498F"/>
    <w:rsid w:val="00210437"/>
    <w:rsid w:val="0021140A"/>
    <w:rsid w:val="00213F06"/>
    <w:rsid w:val="00214C9B"/>
    <w:rsid w:val="002219FD"/>
    <w:rsid w:val="002233A7"/>
    <w:rsid w:val="00224BC1"/>
    <w:rsid w:val="0022518C"/>
    <w:rsid w:val="0022728F"/>
    <w:rsid w:val="00231C03"/>
    <w:rsid w:val="00237A7E"/>
    <w:rsid w:val="0024179B"/>
    <w:rsid w:val="00241F16"/>
    <w:rsid w:val="0024316F"/>
    <w:rsid w:val="00243C23"/>
    <w:rsid w:val="00247969"/>
    <w:rsid w:val="00254437"/>
    <w:rsid w:val="002601E8"/>
    <w:rsid w:val="0026182A"/>
    <w:rsid w:val="00263C03"/>
    <w:rsid w:val="00265FA0"/>
    <w:rsid w:val="0027432D"/>
    <w:rsid w:val="00276C93"/>
    <w:rsid w:val="00277EBE"/>
    <w:rsid w:val="00282CBF"/>
    <w:rsid w:val="002838FB"/>
    <w:rsid w:val="00285249"/>
    <w:rsid w:val="00285E05"/>
    <w:rsid w:val="0029752D"/>
    <w:rsid w:val="002A252E"/>
    <w:rsid w:val="002B0883"/>
    <w:rsid w:val="002B30DD"/>
    <w:rsid w:val="002B5A4A"/>
    <w:rsid w:val="002C5D2E"/>
    <w:rsid w:val="002C623D"/>
    <w:rsid w:val="002C7655"/>
    <w:rsid w:val="002D0C43"/>
    <w:rsid w:val="002D5A0F"/>
    <w:rsid w:val="002D6E25"/>
    <w:rsid w:val="002E02F4"/>
    <w:rsid w:val="002E7F1E"/>
    <w:rsid w:val="002F2DEB"/>
    <w:rsid w:val="002F3903"/>
    <w:rsid w:val="002F4A52"/>
    <w:rsid w:val="002F4A71"/>
    <w:rsid w:val="002F7D90"/>
    <w:rsid w:val="0030026A"/>
    <w:rsid w:val="003014E0"/>
    <w:rsid w:val="00304ADA"/>
    <w:rsid w:val="00305173"/>
    <w:rsid w:val="00321A76"/>
    <w:rsid w:val="003225AA"/>
    <w:rsid w:val="00330AA1"/>
    <w:rsid w:val="00333551"/>
    <w:rsid w:val="00335E5B"/>
    <w:rsid w:val="00336404"/>
    <w:rsid w:val="003410B2"/>
    <w:rsid w:val="003426B9"/>
    <w:rsid w:val="003440BD"/>
    <w:rsid w:val="00352FF0"/>
    <w:rsid w:val="00354F5D"/>
    <w:rsid w:val="00365ECE"/>
    <w:rsid w:val="003744DA"/>
    <w:rsid w:val="00374D2A"/>
    <w:rsid w:val="00375682"/>
    <w:rsid w:val="00377773"/>
    <w:rsid w:val="00384554"/>
    <w:rsid w:val="00384904"/>
    <w:rsid w:val="00387A6A"/>
    <w:rsid w:val="003903DD"/>
    <w:rsid w:val="00391326"/>
    <w:rsid w:val="00393CAB"/>
    <w:rsid w:val="003B00E9"/>
    <w:rsid w:val="003B4CCD"/>
    <w:rsid w:val="003B4DED"/>
    <w:rsid w:val="003C0ADC"/>
    <w:rsid w:val="003C12C5"/>
    <w:rsid w:val="003C1EE8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3F7E37"/>
    <w:rsid w:val="004027A6"/>
    <w:rsid w:val="0040435A"/>
    <w:rsid w:val="00411061"/>
    <w:rsid w:val="00414DB3"/>
    <w:rsid w:val="00416126"/>
    <w:rsid w:val="00416281"/>
    <w:rsid w:val="00422353"/>
    <w:rsid w:val="00425E2F"/>
    <w:rsid w:val="00426915"/>
    <w:rsid w:val="004337D6"/>
    <w:rsid w:val="00433F63"/>
    <w:rsid w:val="00435788"/>
    <w:rsid w:val="004359E6"/>
    <w:rsid w:val="00436524"/>
    <w:rsid w:val="00436761"/>
    <w:rsid w:val="00443CE3"/>
    <w:rsid w:val="00452E7B"/>
    <w:rsid w:val="004546FA"/>
    <w:rsid w:val="004621C6"/>
    <w:rsid w:val="0048097E"/>
    <w:rsid w:val="00481FE7"/>
    <w:rsid w:val="0048532C"/>
    <w:rsid w:val="0049103F"/>
    <w:rsid w:val="004A0DFE"/>
    <w:rsid w:val="004A30DE"/>
    <w:rsid w:val="004A3C62"/>
    <w:rsid w:val="004B2027"/>
    <w:rsid w:val="004B43EC"/>
    <w:rsid w:val="004C0971"/>
    <w:rsid w:val="004C0C25"/>
    <w:rsid w:val="004C2111"/>
    <w:rsid w:val="004C3E07"/>
    <w:rsid w:val="004C732E"/>
    <w:rsid w:val="004D20AE"/>
    <w:rsid w:val="004D3578"/>
    <w:rsid w:val="004D5945"/>
    <w:rsid w:val="004D6960"/>
    <w:rsid w:val="004E0588"/>
    <w:rsid w:val="004F1A16"/>
    <w:rsid w:val="004F207F"/>
    <w:rsid w:val="004F5D91"/>
    <w:rsid w:val="004F62BB"/>
    <w:rsid w:val="00506F7C"/>
    <w:rsid w:val="005070FA"/>
    <w:rsid w:val="00516DC6"/>
    <w:rsid w:val="00516DE3"/>
    <w:rsid w:val="005201F7"/>
    <w:rsid w:val="0052186A"/>
    <w:rsid w:val="00522861"/>
    <w:rsid w:val="0052306A"/>
    <w:rsid w:val="00523E05"/>
    <w:rsid w:val="005301D1"/>
    <w:rsid w:val="005321DA"/>
    <w:rsid w:val="005432EE"/>
    <w:rsid w:val="005456E5"/>
    <w:rsid w:val="00547541"/>
    <w:rsid w:val="00551365"/>
    <w:rsid w:val="00552CF8"/>
    <w:rsid w:val="00553BBE"/>
    <w:rsid w:val="00555CCD"/>
    <w:rsid w:val="00557939"/>
    <w:rsid w:val="005627FF"/>
    <w:rsid w:val="00566B57"/>
    <w:rsid w:val="00577D61"/>
    <w:rsid w:val="005822AC"/>
    <w:rsid w:val="00592D0F"/>
    <w:rsid w:val="00593E1F"/>
    <w:rsid w:val="00595561"/>
    <w:rsid w:val="005979AA"/>
    <w:rsid w:val="005A47A9"/>
    <w:rsid w:val="005B2619"/>
    <w:rsid w:val="005B405A"/>
    <w:rsid w:val="005C12F3"/>
    <w:rsid w:val="005C25B2"/>
    <w:rsid w:val="005C2CCB"/>
    <w:rsid w:val="005C6479"/>
    <w:rsid w:val="005C69FD"/>
    <w:rsid w:val="005C773B"/>
    <w:rsid w:val="005D0FC1"/>
    <w:rsid w:val="005D7025"/>
    <w:rsid w:val="005E2D67"/>
    <w:rsid w:val="005E2F87"/>
    <w:rsid w:val="005E5578"/>
    <w:rsid w:val="005F4D62"/>
    <w:rsid w:val="0060193F"/>
    <w:rsid w:val="0060470D"/>
    <w:rsid w:val="00610ED7"/>
    <w:rsid w:val="00612CAB"/>
    <w:rsid w:val="00614387"/>
    <w:rsid w:val="006158A9"/>
    <w:rsid w:val="006170CA"/>
    <w:rsid w:val="00620CE3"/>
    <w:rsid w:val="00621086"/>
    <w:rsid w:val="00621604"/>
    <w:rsid w:val="00624BE1"/>
    <w:rsid w:val="00626E51"/>
    <w:rsid w:val="006274C7"/>
    <w:rsid w:val="00635771"/>
    <w:rsid w:val="006365A1"/>
    <w:rsid w:val="00636AA2"/>
    <w:rsid w:val="0065051C"/>
    <w:rsid w:val="00653944"/>
    <w:rsid w:val="0066281F"/>
    <w:rsid w:val="00664914"/>
    <w:rsid w:val="00664ED7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964C5"/>
    <w:rsid w:val="006B06A2"/>
    <w:rsid w:val="006B5E01"/>
    <w:rsid w:val="006C02E7"/>
    <w:rsid w:val="006C3D37"/>
    <w:rsid w:val="006C6376"/>
    <w:rsid w:val="006D2172"/>
    <w:rsid w:val="006D6C35"/>
    <w:rsid w:val="006D6FF5"/>
    <w:rsid w:val="006E0470"/>
    <w:rsid w:val="006F1B19"/>
    <w:rsid w:val="006F29ED"/>
    <w:rsid w:val="006F4B40"/>
    <w:rsid w:val="006F4F77"/>
    <w:rsid w:val="0070147C"/>
    <w:rsid w:val="00704281"/>
    <w:rsid w:val="00707D08"/>
    <w:rsid w:val="00710E3F"/>
    <w:rsid w:val="00710ED6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46796"/>
    <w:rsid w:val="00746D91"/>
    <w:rsid w:val="00754EDD"/>
    <w:rsid w:val="0075598A"/>
    <w:rsid w:val="00756BD8"/>
    <w:rsid w:val="00761813"/>
    <w:rsid w:val="00764191"/>
    <w:rsid w:val="00771B85"/>
    <w:rsid w:val="007734FA"/>
    <w:rsid w:val="00775DA6"/>
    <w:rsid w:val="00775F9A"/>
    <w:rsid w:val="0078044E"/>
    <w:rsid w:val="0078170A"/>
    <w:rsid w:val="0078588F"/>
    <w:rsid w:val="0079035E"/>
    <w:rsid w:val="00790956"/>
    <w:rsid w:val="0079502D"/>
    <w:rsid w:val="00797990"/>
    <w:rsid w:val="007A0755"/>
    <w:rsid w:val="007A31D9"/>
    <w:rsid w:val="007A4EC2"/>
    <w:rsid w:val="007A74F9"/>
    <w:rsid w:val="007B128A"/>
    <w:rsid w:val="007B4300"/>
    <w:rsid w:val="007C6EB0"/>
    <w:rsid w:val="007D41A1"/>
    <w:rsid w:val="007D771C"/>
    <w:rsid w:val="007E156E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3762F"/>
    <w:rsid w:val="00843100"/>
    <w:rsid w:val="00847054"/>
    <w:rsid w:val="00850F25"/>
    <w:rsid w:val="008534AA"/>
    <w:rsid w:val="0085464A"/>
    <w:rsid w:val="00854FFE"/>
    <w:rsid w:val="00870A5A"/>
    <w:rsid w:val="0087166E"/>
    <w:rsid w:val="008719C2"/>
    <w:rsid w:val="00874208"/>
    <w:rsid w:val="00875BE6"/>
    <w:rsid w:val="008806E8"/>
    <w:rsid w:val="00881FCC"/>
    <w:rsid w:val="00883A27"/>
    <w:rsid w:val="00883BD8"/>
    <w:rsid w:val="00884FF7"/>
    <w:rsid w:val="00893E41"/>
    <w:rsid w:val="00894ACE"/>
    <w:rsid w:val="00897E5A"/>
    <w:rsid w:val="008A6579"/>
    <w:rsid w:val="008A66C6"/>
    <w:rsid w:val="008B19D9"/>
    <w:rsid w:val="008B1FD3"/>
    <w:rsid w:val="008B204B"/>
    <w:rsid w:val="008B3666"/>
    <w:rsid w:val="008B77FB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316B"/>
    <w:rsid w:val="00916935"/>
    <w:rsid w:val="009176AC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57E70"/>
    <w:rsid w:val="00965706"/>
    <w:rsid w:val="00970DAB"/>
    <w:rsid w:val="0097321D"/>
    <w:rsid w:val="00981E98"/>
    <w:rsid w:val="00984A4C"/>
    <w:rsid w:val="0099206B"/>
    <w:rsid w:val="00992531"/>
    <w:rsid w:val="00995CD5"/>
    <w:rsid w:val="009A1787"/>
    <w:rsid w:val="009A3550"/>
    <w:rsid w:val="009A4F5A"/>
    <w:rsid w:val="009B08C2"/>
    <w:rsid w:val="009B1374"/>
    <w:rsid w:val="009B1F44"/>
    <w:rsid w:val="009B4573"/>
    <w:rsid w:val="009C002A"/>
    <w:rsid w:val="009C1DAA"/>
    <w:rsid w:val="009D4DAA"/>
    <w:rsid w:val="009E278C"/>
    <w:rsid w:val="009F6EDC"/>
    <w:rsid w:val="00A00DA8"/>
    <w:rsid w:val="00A0256C"/>
    <w:rsid w:val="00A035CE"/>
    <w:rsid w:val="00A0537F"/>
    <w:rsid w:val="00A05C39"/>
    <w:rsid w:val="00A0602E"/>
    <w:rsid w:val="00A06C1F"/>
    <w:rsid w:val="00A06CE9"/>
    <w:rsid w:val="00A07FFA"/>
    <w:rsid w:val="00A11FB4"/>
    <w:rsid w:val="00A1550B"/>
    <w:rsid w:val="00A253C3"/>
    <w:rsid w:val="00A33B07"/>
    <w:rsid w:val="00A34ED9"/>
    <w:rsid w:val="00A35782"/>
    <w:rsid w:val="00A36295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597"/>
    <w:rsid w:val="00AA19F4"/>
    <w:rsid w:val="00AA5C16"/>
    <w:rsid w:val="00AB14CA"/>
    <w:rsid w:val="00AB26AA"/>
    <w:rsid w:val="00AC31D4"/>
    <w:rsid w:val="00AC6098"/>
    <w:rsid w:val="00AC621B"/>
    <w:rsid w:val="00AC6545"/>
    <w:rsid w:val="00AC7FE4"/>
    <w:rsid w:val="00AD0185"/>
    <w:rsid w:val="00AD0A54"/>
    <w:rsid w:val="00AD3B26"/>
    <w:rsid w:val="00AD3DD5"/>
    <w:rsid w:val="00AD6773"/>
    <w:rsid w:val="00AE0190"/>
    <w:rsid w:val="00AE2BF6"/>
    <w:rsid w:val="00AE3370"/>
    <w:rsid w:val="00AE64CA"/>
    <w:rsid w:val="00AF446C"/>
    <w:rsid w:val="00AF7092"/>
    <w:rsid w:val="00B057C9"/>
    <w:rsid w:val="00B1324D"/>
    <w:rsid w:val="00B157E2"/>
    <w:rsid w:val="00B17241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952"/>
    <w:rsid w:val="00B40D67"/>
    <w:rsid w:val="00B43C45"/>
    <w:rsid w:val="00B45A18"/>
    <w:rsid w:val="00B552C3"/>
    <w:rsid w:val="00B55EE8"/>
    <w:rsid w:val="00B56E6C"/>
    <w:rsid w:val="00B6213F"/>
    <w:rsid w:val="00B63D0E"/>
    <w:rsid w:val="00B752A6"/>
    <w:rsid w:val="00B75D14"/>
    <w:rsid w:val="00B83039"/>
    <w:rsid w:val="00B83AD5"/>
    <w:rsid w:val="00B85FE0"/>
    <w:rsid w:val="00B866EF"/>
    <w:rsid w:val="00BA050D"/>
    <w:rsid w:val="00BA1D53"/>
    <w:rsid w:val="00BA5B00"/>
    <w:rsid w:val="00BB09AD"/>
    <w:rsid w:val="00BB1A07"/>
    <w:rsid w:val="00BB5C42"/>
    <w:rsid w:val="00BB6DAD"/>
    <w:rsid w:val="00BB7346"/>
    <w:rsid w:val="00BB7659"/>
    <w:rsid w:val="00BC1555"/>
    <w:rsid w:val="00BC38BF"/>
    <w:rsid w:val="00BC60A9"/>
    <w:rsid w:val="00BC69E0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6939"/>
    <w:rsid w:val="00C179EC"/>
    <w:rsid w:val="00C20602"/>
    <w:rsid w:val="00C21795"/>
    <w:rsid w:val="00C21E3B"/>
    <w:rsid w:val="00C27CB1"/>
    <w:rsid w:val="00C322FD"/>
    <w:rsid w:val="00C35B1A"/>
    <w:rsid w:val="00C41C7D"/>
    <w:rsid w:val="00C43946"/>
    <w:rsid w:val="00C54BFA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90463"/>
    <w:rsid w:val="00C96A10"/>
    <w:rsid w:val="00C9752A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1A8"/>
    <w:rsid w:val="00CD0463"/>
    <w:rsid w:val="00CD25C2"/>
    <w:rsid w:val="00CD4D4E"/>
    <w:rsid w:val="00CE24E5"/>
    <w:rsid w:val="00CE41DB"/>
    <w:rsid w:val="00CE4D96"/>
    <w:rsid w:val="00CE719A"/>
    <w:rsid w:val="00D03A19"/>
    <w:rsid w:val="00D05669"/>
    <w:rsid w:val="00D078C4"/>
    <w:rsid w:val="00D113C3"/>
    <w:rsid w:val="00D11F36"/>
    <w:rsid w:val="00D1311E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4785E"/>
    <w:rsid w:val="00D55992"/>
    <w:rsid w:val="00D56935"/>
    <w:rsid w:val="00D63ABC"/>
    <w:rsid w:val="00D661D7"/>
    <w:rsid w:val="00D675F1"/>
    <w:rsid w:val="00D73B96"/>
    <w:rsid w:val="00D80807"/>
    <w:rsid w:val="00D8094E"/>
    <w:rsid w:val="00D831A4"/>
    <w:rsid w:val="00D86917"/>
    <w:rsid w:val="00D92F9A"/>
    <w:rsid w:val="00D9427D"/>
    <w:rsid w:val="00D96128"/>
    <w:rsid w:val="00DA2A69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6342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291C"/>
    <w:rsid w:val="00E04361"/>
    <w:rsid w:val="00E0491A"/>
    <w:rsid w:val="00E064FD"/>
    <w:rsid w:val="00E065D0"/>
    <w:rsid w:val="00E1053A"/>
    <w:rsid w:val="00E14F74"/>
    <w:rsid w:val="00E268DB"/>
    <w:rsid w:val="00E26AF3"/>
    <w:rsid w:val="00E276E0"/>
    <w:rsid w:val="00E314EA"/>
    <w:rsid w:val="00E33FDA"/>
    <w:rsid w:val="00E3548A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726FD"/>
    <w:rsid w:val="00E74503"/>
    <w:rsid w:val="00E86B53"/>
    <w:rsid w:val="00E9110B"/>
    <w:rsid w:val="00EA1B10"/>
    <w:rsid w:val="00EA2B6F"/>
    <w:rsid w:val="00EA70C8"/>
    <w:rsid w:val="00EB0781"/>
    <w:rsid w:val="00EB16EF"/>
    <w:rsid w:val="00EB3478"/>
    <w:rsid w:val="00EB4B39"/>
    <w:rsid w:val="00EB6FE3"/>
    <w:rsid w:val="00EC44C4"/>
    <w:rsid w:val="00EE0F65"/>
    <w:rsid w:val="00EE6455"/>
    <w:rsid w:val="00EE7059"/>
    <w:rsid w:val="00F246A1"/>
    <w:rsid w:val="00F247EA"/>
    <w:rsid w:val="00F30A7C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55E9"/>
    <w:rsid w:val="00F77A55"/>
    <w:rsid w:val="00F909CD"/>
    <w:rsid w:val="00F974C3"/>
    <w:rsid w:val="00F974D1"/>
    <w:rsid w:val="00FA16E0"/>
    <w:rsid w:val="00FC332F"/>
    <w:rsid w:val="00FC4397"/>
    <w:rsid w:val="00FD05AD"/>
    <w:rsid w:val="00FD0666"/>
    <w:rsid w:val="00FD1A31"/>
    <w:rsid w:val="00FD504A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C1B20164C69439C9A7DF25BB91D65" ma:contentTypeVersion="15" ma:contentTypeDescription="Create a new document." ma:contentTypeScope="" ma:versionID="c566fc4472e9bd274eaf937686755195">
  <xsd:schema xmlns:xsd="http://www.w3.org/2001/XMLSchema" xmlns:xs="http://www.w3.org/2001/XMLSchema" xmlns:p="http://schemas.microsoft.com/office/2006/metadata/properties" xmlns:ns2="630e8b17-7b3c-4e65-a8ec-776bea760a1e" xmlns:ns3="5d99a4f6-a7e1-4dc1-b6c4-c5ed911f7148" targetNamespace="http://schemas.microsoft.com/office/2006/metadata/properties" ma:root="true" ma:fieldsID="e1a7d2bde351d9cd8737d0872934de2c" ns2:_="" ns3:_="">
    <xsd:import namespace="630e8b17-7b3c-4e65-a8ec-776bea760a1e"/>
    <xsd:import namespace="5d99a4f6-a7e1-4dc1-b6c4-c5ed911f71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0e8b17-7b3c-4e65-a8ec-776bea760a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5447c4-d916-45d0-a509-56391e0f13f7}" ma:internalName="TaxCatchAll" ma:showField="CatchAllData" ma:web="630e8b17-7b3c-4e65-a8ec-776bea760a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9a4f6-a7e1-4dc1-b6c4-c5ed911f71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3b4d234-bf87-41ea-a07f-03e2f8e776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99a4f6-a7e1-4dc1-b6c4-c5ed911f7148">
      <Terms xmlns="http://schemas.microsoft.com/office/infopath/2007/PartnerControls"/>
    </lcf76f155ced4ddcb4097134ff3c332f>
    <TaxCatchAll xmlns="630e8b17-7b3c-4e65-a8ec-776bea760a1e" xsi:nil="true"/>
  </documentManagement>
</p:properties>
</file>

<file path=customXml/itemProps1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04F63E-B2C9-420B-A682-5F9DDEC7260E}"/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9bdea76a-b2c4-4ea8-a603-b00db0de6d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284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Kriangsak (Man) Jaiyaw</cp:lastModifiedBy>
  <cp:revision>201</cp:revision>
  <cp:lastPrinted>2023-05-02T10:40:00Z</cp:lastPrinted>
  <dcterms:created xsi:type="dcterms:W3CDTF">2021-05-10T15:44:00Z</dcterms:created>
  <dcterms:modified xsi:type="dcterms:W3CDTF">2024-11-11T09:29:00Z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0x010100D87C1B20164C69439C9A7DF25BB91D65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GrammarlyDocumentId">
    <vt:lpwstr>cb3bb0b495faf1230487c50f55eb3b8a1a4870a99b56be07da0b951dbd04aced</vt:lpwstr>
  </property>
</Properties>
</file>