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17ABE" w14:textId="5AEA1652" w:rsidR="009E45D4" w:rsidRPr="00A24B89" w:rsidRDefault="004762B0" w:rsidP="00533528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A24B89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A24B89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A24B89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  <w:r w:rsidR="008C0F3C" w:rsidRPr="00A24B89">
        <w:rPr>
          <w:rFonts w:asciiTheme="majorBidi" w:hAnsiTheme="majorBidi" w:cstheme="majorBidi"/>
          <w:bCs/>
          <w:sz w:val="30"/>
          <w:szCs w:val="30"/>
          <w:lang w:bidi="th-TH"/>
        </w:rPr>
        <w:br/>
      </w:r>
    </w:p>
    <w:p w14:paraId="0CEAE65C" w14:textId="77777777" w:rsidR="009E45D4" w:rsidRPr="00A24B8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A24B8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A24B89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5A4076F" w14:textId="50A5087B" w:rsidR="003B2C13" w:rsidRPr="00A24B89" w:rsidRDefault="003B2C13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10200A" w:rsidRPr="00A24B89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="004C3CF0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ธุรกิจ</w:t>
      </w:r>
    </w:p>
    <w:p w14:paraId="4D015C7D" w14:textId="5EF157EB" w:rsidR="009E45D4" w:rsidRPr="00A24B8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A24B89" w:rsidRDefault="006D092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A24B89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6F1063F3" w14:textId="77777777" w:rsidR="0007384D" w:rsidRPr="00A24B89" w:rsidRDefault="0007384D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/>
          <w:sz w:val="30"/>
          <w:szCs w:val="30"/>
          <w:cs/>
          <w:lang w:bidi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42149621" w14:textId="3A97DD45" w:rsidR="009E45D4" w:rsidRPr="00A24B8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A24B8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A24B89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A24B8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A24B89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A24B89" w:rsidRDefault="00D77FEE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560836F1" w14:textId="41F877BE" w:rsidR="009E45D4" w:rsidRPr="00A24B89" w:rsidRDefault="005E418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429852B3" w14:textId="1CFEB9FE" w:rsidR="009E45D4" w:rsidRPr="00A24B8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A24B89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A24B8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663A2A68" w:rsidR="00CE103F" w:rsidRPr="00A24B89" w:rsidRDefault="0006794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E137E3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137E3" w:rsidRPr="00A24B8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E137E3" w:rsidRPr="00A24B8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ขาดทุน</w:t>
      </w:r>
      <w:r w:rsidR="00E137E3" w:rsidRPr="00A24B8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43BF6C52" w14:textId="3CA4BE55" w:rsidR="00016258" w:rsidRPr="00A24B89" w:rsidRDefault="00016258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A24B89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A24B89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A24B89" w:rsidRDefault="008C1C0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A24B89" w:rsidRDefault="009D2FF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A24B89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br w:type="page"/>
      </w:r>
      <w:r w:rsidRPr="00A24B89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A24B89">
        <w:rPr>
          <w:rFonts w:asciiTheme="majorBidi" w:hAnsiTheme="majorBidi" w:cstheme="majorBidi"/>
          <w:cs/>
        </w:rPr>
        <w:t>ระหว่างกาล</w:t>
      </w:r>
      <w:r w:rsidRPr="00A24B89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A24B89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059F23A3" w:rsidR="006C42C3" w:rsidRPr="00A24B89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>งบการเงิน</w:t>
      </w:r>
      <w:r w:rsidR="0025700A" w:rsidRPr="00A24B89">
        <w:rPr>
          <w:rFonts w:asciiTheme="majorBidi" w:hAnsiTheme="majorBidi" w:cstheme="majorBidi"/>
          <w:cs/>
        </w:rPr>
        <w:t>ระหว่างกาล</w:t>
      </w:r>
      <w:r w:rsidRPr="00A24B89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A24B89">
        <w:rPr>
          <w:rFonts w:asciiTheme="majorBidi" w:hAnsiTheme="majorBidi" w:cstheme="majorBidi"/>
          <w:cs/>
        </w:rPr>
        <w:t>บริษัท</w:t>
      </w:r>
      <w:r w:rsidRPr="00A24B89">
        <w:rPr>
          <w:rFonts w:asciiTheme="majorBidi" w:hAnsiTheme="majorBidi" w:cstheme="majorBidi"/>
          <w:cs/>
        </w:rPr>
        <w:t>เมื่อวันที่</w:t>
      </w:r>
      <w:r w:rsidR="008D290F" w:rsidRPr="00A24B89">
        <w:rPr>
          <w:rFonts w:asciiTheme="majorBidi" w:hAnsiTheme="majorBidi" w:cstheme="majorBidi"/>
          <w:cs/>
        </w:rPr>
        <w:t xml:space="preserve"> </w:t>
      </w:r>
      <w:r w:rsidR="00765373" w:rsidRPr="00A24B89">
        <w:rPr>
          <w:rFonts w:asciiTheme="majorBidi" w:hAnsiTheme="majorBidi" w:cstheme="majorBidi"/>
        </w:rPr>
        <w:t>7</w:t>
      </w:r>
      <w:r w:rsidR="004F7584" w:rsidRPr="00A24B89">
        <w:rPr>
          <w:rFonts w:asciiTheme="majorBidi" w:hAnsiTheme="majorBidi" w:cstheme="majorBidi"/>
        </w:rPr>
        <w:t xml:space="preserve"> </w:t>
      </w:r>
      <w:r w:rsidR="00765373" w:rsidRPr="00A24B89">
        <w:rPr>
          <w:rFonts w:asciiTheme="majorBidi" w:hAnsiTheme="majorBidi" w:cstheme="majorBidi" w:hint="cs"/>
          <w:cs/>
        </w:rPr>
        <w:t xml:space="preserve">พฤศจิกายน </w:t>
      </w:r>
      <w:r w:rsidR="002D151D" w:rsidRPr="00A24B89">
        <w:rPr>
          <w:rFonts w:asciiTheme="majorBidi" w:hAnsiTheme="majorBidi" w:cstheme="majorBidi"/>
        </w:rPr>
        <w:t>2567</w:t>
      </w:r>
    </w:p>
    <w:p w14:paraId="66A7BD1E" w14:textId="77777777" w:rsidR="006C42C3" w:rsidRPr="00A24B89" w:rsidRDefault="006C42C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A24B89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A24B89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705D868" w14:textId="1DCD864B" w:rsidR="00B1391E" w:rsidRPr="00A24B89" w:rsidRDefault="000B561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A24B89">
        <w:rPr>
          <w:rFonts w:asciiTheme="majorBidi" w:hAnsiTheme="majorBidi" w:cstheme="majorBidi"/>
        </w:rPr>
        <w:tab/>
      </w:r>
      <w:r w:rsidR="001D0AEF" w:rsidRPr="00A24B89">
        <w:rPr>
          <w:rFonts w:asciiTheme="majorBidi" w:hAnsiTheme="majorBidi" w:cstheme="majorBidi"/>
        </w:rPr>
        <w:tab/>
      </w:r>
      <w:r w:rsidRPr="00A24B89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A24B89">
        <w:rPr>
          <w:rFonts w:asciiTheme="majorBidi" w:hAnsiTheme="majorBidi" w:cstheme="majorBidi"/>
          <w:cs/>
        </w:rPr>
        <w:t>จากพลังงานสะอาด</w:t>
      </w:r>
      <w:r w:rsidRPr="00A24B89">
        <w:rPr>
          <w:rFonts w:asciiTheme="majorBidi" w:hAnsiTheme="majorBidi" w:cstheme="majorBidi"/>
          <w:cs/>
        </w:rPr>
        <w:t xml:space="preserve"> การลงทุนในธุรกิจพลังงานทางเลือก</w:t>
      </w:r>
      <w:r w:rsidR="002D2C3A" w:rsidRPr="00A24B89">
        <w:rPr>
          <w:rFonts w:asciiTheme="majorBidi" w:hAnsiTheme="majorBidi" w:cstheme="majorBidi"/>
        </w:rPr>
        <w:t xml:space="preserve"> </w:t>
      </w:r>
      <w:r w:rsidR="002D2C3A" w:rsidRPr="00A24B89">
        <w:rPr>
          <w:rFonts w:asciiTheme="majorBidi" w:hAnsiTheme="majorBidi" w:cstheme="majorBidi" w:hint="cs"/>
          <w:cs/>
        </w:rPr>
        <w:t>คลังจัดเก็บน้ำมันและท่าเทียบเรือ</w:t>
      </w:r>
      <w:r w:rsidRPr="00A24B89">
        <w:rPr>
          <w:rFonts w:asciiTheme="majorBidi" w:hAnsiTheme="majorBidi" w:cstheme="majorBidi"/>
          <w:cs/>
        </w:rPr>
        <w:t xml:space="preserve"> การผลิตและจำหน่ายผลิตภัณฑ์</w:t>
      </w:r>
      <w:r w:rsidR="00250644" w:rsidRPr="00A24B89">
        <w:rPr>
          <w:rFonts w:asciiTheme="majorBidi" w:hAnsiTheme="majorBidi" w:cstheme="majorBidi"/>
        </w:rPr>
        <w:t xml:space="preserve">  </w:t>
      </w:r>
      <w:r w:rsidRPr="00A24B89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A24B89" w:rsidRDefault="00DC62C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A24B89" w:rsidRDefault="00AB068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A24B89" w:rsidRDefault="0036548A" w:rsidP="00533528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5EC62DE0" w:rsidR="006D63C1" w:rsidRPr="00A24B89" w:rsidRDefault="006D63C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1" w:name="_Hlk66464858"/>
      <w:r w:rsidRPr="00A24B89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A24B89">
        <w:rPr>
          <w:rFonts w:asciiTheme="majorBidi" w:hAnsiTheme="majorBidi" w:cstheme="majorBidi"/>
        </w:rPr>
        <w:t>34</w:t>
      </w:r>
      <w:r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/>
          <w:cs/>
        </w:rPr>
        <w:t xml:space="preserve">เรื่อง </w:t>
      </w:r>
      <w:r w:rsidRPr="00A24B89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A24B89">
        <w:rPr>
          <w:rFonts w:asciiTheme="majorBidi" w:hAnsiTheme="majorBidi" w:cstheme="majorBidi"/>
          <w:cs/>
        </w:rPr>
        <w:t xml:space="preserve"> </w:t>
      </w:r>
      <w:bookmarkEnd w:id="1"/>
      <w:r w:rsidRPr="00A24B89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A24B89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A24B89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B3E22"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24B89">
        <w:rPr>
          <w:rFonts w:asciiTheme="majorBidi" w:hAnsiTheme="majorBidi" w:cstheme="majorBidi"/>
        </w:rPr>
        <w:t xml:space="preserve"> </w:t>
      </w:r>
      <w:r w:rsidR="006F1E95" w:rsidRPr="00A24B89">
        <w:rPr>
          <w:rFonts w:asciiTheme="majorBidi" w:hAnsiTheme="majorBidi" w:cstheme="majorBidi"/>
        </w:rPr>
        <w:t>31</w:t>
      </w:r>
      <w:r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/>
          <w:cs/>
        </w:rPr>
        <w:t>ธันวาคม</w:t>
      </w:r>
      <w:r w:rsidRPr="00A24B89">
        <w:rPr>
          <w:rFonts w:asciiTheme="majorBidi" w:hAnsiTheme="majorBidi" w:cstheme="majorBidi"/>
        </w:rPr>
        <w:t xml:space="preserve"> </w:t>
      </w:r>
      <w:r w:rsidR="002D151D" w:rsidRPr="00A24B89">
        <w:rPr>
          <w:rFonts w:asciiTheme="majorBidi" w:hAnsiTheme="majorBidi" w:cstheme="majorBidi"/>
        </w:rPr>
        <w:t>256</w:t>
      </w:r>
      <w:r w:rsidR="00F2106C" w:rsidRPr="00A24B89">
        <w:rPr>
          <w:rFonts w:asciiTheme="majorBidi" w:hAnsiTheme="majorBidi" w:cstheme="majorBidi"/>
        </w:rPr>
        <w:t>6</w:t>
      </w:r>
    </w:p>
    <w:p w14:paraId="20C72082" w14:textId="3CBF0605" w:rsidR="003C0357" w:rsidRPr="00A24B89" w:rsidRDefault="003C035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C54BB42" w14:textId="5F9280D8" w:rsidR="00B5019B" w:rsidRPr="00A24B89" w:rsidRDefault="006D63C1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  <w:r w:rsidRPr="00A24B89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A24B89">
        <w:rPr>
          <w:rFonts w:asciiTheme="majorBidi" w:hAnsiTheme="majorBidi" w:cstheme="majorBidi"/>
        </w:rPr>
        <w:t>31</w:t>
      </w:r>
      <w:r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/>
          <w:cs/>
        </w:rPr>
        <w:t xml:space="preserve">ธันวาคม </w:t>
      </w:r>
      <w:r w:rsidR="002D151D" w:rsidRPr="00A24B89">
        <w:rPr>
          <w:rFonts w:asciiTheme="majorBidi" w:hAnsiTheme="majorBidi" w:cstheme="majorBidi"/>
        </w:rPr>
        <w:t>256</w:t>
      </w:r>
      <w:r w:rsidR="00F2106C" w:rsidRPr="00A24B89">
        <w:rPr>
          <w:rFonts w:asciiTheme="majorBidi" w:hAnsiTheme="majorBidi" w:cstheme="majorBidi"/>
        </w:rPr>
        <w:t>6</w:t>
      </w:r>
      <w:r w:rsidR="00B5019B" w:rsidRPr="00A24B89">
        <w:rPr>
          <w:rFonts w:asciiTheme="majorBidi" w:hAnsiTheme="majorBidi" w:cstheme="majorBidi" w:hint="cs"/>
          <w:color w:val="D60093"/>
          <w:cs/>
        </w:rPr>
        <w:t xml:space="preserve"> </w:t>
      </w:r>
      <w:r w:rsidR="00B5019B" w:rsidRPr="00A24B89">
        <w:rPr>
          <w:rFonts w:asciiTheme="majorBidi" w:hAnsiTheme="majorBidi" w:cstheme="majorBidi" w:hint="cs"/>
          <w:cs/>
        </w:rPr>
        <w:t>ยกเว้นเรื่องดังต่อไปนี้</w:t>
      </w:r>
    </w:p>
    <w:p w14:paraId="5166C012" w14:textId="77777777" w:rsidR="00B5019B" w:rsidRPr="00A24B89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32E57F3B" w14:textId="77777777" w:rsidR="00FF4F4B" w:rsidRPr="00A24B89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EB9C40B" w14:textId="77777777" w:rsidR="00FF4F4B" w:rsidRPr="00A24B89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8330668" w14:textId="77777777" w:rsidR="00FF4F4B" w:rsidRPr="00A24B89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0079A512" w14:textId="77777777" w:rsidR="00FF4F4B" w:rsidRPr="00A24B89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6DE345DB" w14:textId="77777777" w:rsidR="00B5019B" w:rsidRPr="00A24B89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A24B89">
        <w:rPr>
          <w:rFonts w:asciiTheme="majorBidi" w:hAnsiTheme="majorBidi" w:cstheme="majorBidi" w:hint="cs"/>
          <w:i/>
          <w:iCs/>
          <w:cs/>
        </w:rPr>
        <w:lastRenderedPageBreak/>
        <w:t>ก</w:t>
      </w:r>
      <w:r w:rsidRPr="00A24B89">
        <w:rPr>
          <w:rFonts w:asciiTheme="majorBidi" w:hAnsiTheme="majorBidi" w:cstheme="majorBidi"/>
          <w:i/>
          <w:iCs/>
          <w:cs/>
        </w:rPr>
        <w:t>ารจัดเก็บภาษีเงินได้ขั้นต่ำส่วนเพิ่</w:t>
      </w:r>
      <w:r w:rsidRPr="00A24B89">
        <w:rPr>
          <w:rFonts w:asciiTheme="majorBidi" w:hAnsiTheme="majorBidi" w:cstheme="majorBidi" w:hint="cs"/>
          <w:i/>
          <w:iCs/>
          <w:cs/>
        </w:rPr>
        <w:t>ม</w:t>
      </w:r>
    </w:p>
    <w:p w14:paraId="42FBE229" w14:textId="77777777" w:rsidR="00B5019B" w:rsidRPr="00A24B89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5420259F" w14:textId="3C3ED73A" w:rsidR="00B5019B" w:rsidRPr="00A24B89" w:rsidRDefault="00B5019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>กลุ่มบริษัท</w:t>
      </w:r>
      <w:r w:rsidRPr="00A24B89">
        <w:rPr>
          <w:rFonts w:asciiTheme="majorBidi" w:hAnsiTheme="majorBidi" w:cstheme="majorBidi" w:hint="cs"/>
          <w:cs/>
        </w:rPr>
        <w:t>ได้ถือปฏิบัติตาม</w:t>
      </w:r>
      <w:r w:rsidRPr="00A24B89">
        <w:rPr>
          <w:rFonts w:asciiTheme="majorBidi" w:hAnsiTheme="majorBidi" w:cstheme="majorBidi"/>
          <w:cs/>
        </w:rPr>
        <w:t>การปรับปรุง</w:t>
      </w:r>
      <w:r w:rsidRPr="00A24B89">
        <w:rPr>
          <w:rFonts w:asciiTheme="majorBidi" w:hAnsiTheme="majorBidi" w:cstheme="majorBidi" w:hint="cs"/>
          <w:cs/>
        </w:rPr>
        <w:t xml:space="preserve">มาตรฐานการบัญชีฉบับที่ </w:t>
      </w:r>
      <w:r w:rsidRPr="00A24B89">
        <w:rPr>
          <w:rFonts w:asciiTheme="majorBidi" w:hAnsiTheme="majorBidi" w:cstheme="majorBidi"/>
        </w:rPr>
        <w:t>12</w:t>
      </w:r>
      <w:r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/>
          <w:cs/>
        </w:rPr>
        <w:t>เรื่องภาษีเงินได้ - การปฏิรูปภาษีระหว่างประเทศ - กฎโมเดลเสาหลักที่สอง (</w:t>
      </w:r>
      <w:r w:rsidRPr="00A24B89">
        <w:rPr>
          <w:rFonts w:asciiTheme="majorBidi" w:hAnsiTheme="majorBidi" w:cstheme="majorBidi"/>
        </w:rPr>
        <w:t>Pillar Two model rules)</w:t>
      </w:r>
      <w:r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/>
          <w:cs/>
        </w:rPr>
        <w:t>ตั้งแต่วันที่</w:t>
      </w:r>
      <w:r w:rsidRPr="00A24B89">
        <w:rPr>
          <w:rFonts w:asciiTheme="majorBidi" w:hAnsiTheme="majorBidi" w:cstheme="majorBidi"/>
        </w:rPr>
        <w:t xml:space="preserve"> 1 </w:t>
      </w:r>
      <w:r w:rsidRPr="00A24B89">
        <w:rPr>
          <w:rFonts w:asciiTheme="majorBidi" w:hAnsiTheme="majorBidi" w:cstheme="majorBidi"/>
          <w:cs/>
        </w:rPr>
        <w:t xml:space="preserve">มกราคม </w:t>
      </w:r>
      <w:r w:rsidRPr="00A24B89">
        <w:rPr>
          <w:rFonts w:asciiTheme="majorBidi" w:hAnsiTheme="majorBidi" w:cstheme="majorBidi"/>
        </w:rPr>
        <w:t>2567</w:t>
      </w:r>
      <w:r w:rsidRPr="00A24B89">
        <w:rPr>
          <w:rFonts w:asciiTheme="majorBidi" w:hAnsiTheme="majorBidi" w:cstheme="majorBidi"/>
          <w:cs/>
        </w:rPr>
        <w:t xml:space="preserve"> </w:t>
      </w:r>
      <w:r w:rsidRPr="00A24B89">
        <w:rPr>
          <w:rFonts w:asciiTheme="majorBidi" w:hAnsiTheme="majorBidi" w:cstheme="majorBidi" w:hint="cs"/>
          <w:cs/>
        </w:rPr>
        <w:t>การปรับปรุงดังกล่าว</w:t>
      </w:r>
      <w:r w:rsidRPr="00A24B89">
        <w:rPr>
          <w:rFonts w:asciiTheme="majorBidi" w:hAnsiTheme="majorBidi" w:cstheme="majorBidi"/>
          <w:cs/>
        </w:rPr>
        <w:t>กำหนด</w:t>
      </w:r>
      <w:r w:rsidRPr="00A24B89">
        <w:rPr>
          <w:rFonts w:asciiTheme="majorBidi" w:hAnsiTheme="majorBidi" w:cstheme="majorBidi" w:hint="cs"/>
          <w:cs/>
        </w:rPr>
        <w:t>ให้</w:t>
      </w:r>
      <w:r w:rsidRPr="00A24B89">
        <w:rPr>
          <w:rFonts w:asciiTheme="majorBidi" w:hAnsiTheme="majorBidi" w:cstheme="majorBidi"/>
          <w:cs/>
        </w:rPr>
        <w:t>กิจการต้องไม่รับรู้และไม่เปิดเผยข้อมูลเกี่ยวกับภาษีเงินได้รอการตัดบัญชีที่เกี่ยวข้องกับกฎโมเดล</w:t>
      </w:r>
      <w:r w:rsidR="005A0F4F" w:rsidRPr="00A24B89">
        <w:rPr>
          <w:rFonts w:asciiTheme="majorBidi" w:hAnsiTheme="majorBidi" w:cstheme="majorBidi" w:hint="cs"/>
          <w:cs/>
        </w:rPr>
        <w:t xml:space="preserve">        </w:t>
      </w:r>
      <w:r w:rsidRPr="00A24B89">
        <w:rPr>
          <w:rFonts w:asciiTheme="majorBidi" w:hAnsiTheme="majorBidi" w:cstheme="majorBidi"/>
          <w:cs/>
        </w:rPr>
        <w:t>เสาหลักที่สอง (</w:t>
      </w:r>
      <w:r w:rsidRPr="00A24B89">
        <w:rPr>
          <w:rFonts w:asciiTheme="majorBidi" w:hAnsiTheme="majorBidi" w:cstheme="majorBidi"/>
        </w:rPr>
        <w:t>Pillar Two model rules</w:t>
      </w:r>
      <w:r w:rsidRPr="00A24B89">
        <w:rPr>
          <w:rFonts w:asciiTheme="majorBidi" w:hAnsiTheme="majorBidi" w:cstheme="majorBidi" w:hint="cs"/>
          <w:cs/>
        </w:rPr>
        <w:t>) ที่เผยแพร่โดยองค์การเพื่อความร่วมมือทางเศรษฐกิจและการพัฒนา (</w:t>
      </w:r>
      <w:r w:rsidRPr="00A24B89">
        <w:rPr>
          <w:rFonts w:asciiTheme="majorBidi" w:hAnsiTheme="majorBidi" w:cstheme="majorBidi"/>
        </w:rPr>
        <w:t>OECD</w:t>
      </w:r>
      <w:r w:rsidRPr="00A24B89">
        <w:rPr>
          <w:rFonts w:asciiTheme="majorBidi" w:hAnsiTheme="majorBidi" w:cstheme="majorBidi" w:hint="cs"/>
          <w:cs/>
        </w:rPr>
        <w:t xml:space="preserve">) โดยข้อยกเว้นชั่วคราวดังกล่าวมีผลบังคับใช้ทันที </w:t>
      </w:r>
      <w:r w:rsidRPr="00A24B89">
        <w:rPr>
          <w:rFonts w:asciiTheme="majorBidi" w:hAnsiTheme="majorBidi" w:cstheme="majorBidi"/>
          <w:cs/>
        </w:rPr>
        <w:t xml:space="preserve"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</w:t>
      </w:r>
    </w:p>
    <w:p w14:paraId="70501FB9" w14:textId="77777777" w:rsidR="00B5019B" w:rsidRPr="00A24B89" w:rsidRDefault="00B5019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4CDDE9AD" w14:textId="77777777" w:rsidR="00B5019B" w:rsidRPr="00A24B89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>ทั้งนี้ กลุ่มบริษัทได้ถือปฏิบัติตามข้อยกเว้นดังกล่าว โดยไม่รับรู้และไม่เปิดเผยข้อมูลเกี่ยวกับสินทรัพย์และหนี้สินภาษีเงินได้รอการตัดบัญชีที่เกิดจากภาษีเงินได้เสาหลักที่สอง 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</w:t>
      </w:r>
    </w:p>
    <w:p w14:paraId="05F82F50" w14:textId="178382CF" w:rsidR="007F3C25" w:rsidRPr="00A24B89" w:rsidRDefault="007F3C2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37D88288" w14:textId="5773D864" w:rsidR="002667D7" w:rsidRPr="00A24B89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</w:t>
      </w:r>
      <w:r w:rsidR="0010200A"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ซื้อ</w:t>
      </w:r>
      <w:r w:rsidR="00066865" w:rsidRPr="00A24B8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ธุรกิจ</w:t>
      </w:r>
    </w:p>
    <w:p w14:paraId="327BB9E4" w14:textId="2D2BC773" w:rsidR="0030778B" w:rsidRPr="00A24B89" w:rsidRDefault="0030778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F64C6BF" w14:textId="1C86F328" w:rsidR="00F2106C" w:rsidRPr="00A24B8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A24B89">
        <w:t>3.</w:t>
      </w:r>
      <w:r w:rsidR="000C51A3" w:rsidRPr="00A24B89">
        <w:rPr>
          <w:rFonts w:hint="cs"/>
          <w:cs/>
        </w:rPr>
        <w:t>1</w:t>
      </w:r>
      <w:r w:rsidRPr="00A24B89">
        <w:t xml:space="preserve"> </w:t>
      </w:r>
      <w:r w:rsidRPr="00A24B89">
        <w:rPr>
          <w:cs/>
        </w:rPr>
        <w:tab/>
      </w:r>
      <w:r w:rsidRPr="00A24B89">
        <w:tab/>
      </w:r>
      <w:r w:rsidRPr="00A24B89">
        <w:rPr>
          <w:rFonts w:hint="cs"/>
          <w:cs/>
        </w:rPr>
        <w:t xml:space="preserve">หลุม </w:t>
      </w:r>
      <w:r w:rsidRPr="00A24B89">
        <w:tab/>
      </w:r>
      <w:proofErr w:type="spellStart"/>
      <w:r w:rsidRPr="00A24B89">
        <w:t>Statfjord</w:t>
      </w:r>
      <w:proofErr w:type="spellEnd"/>
    </w:p>
    <w:p w14:paraId="5B021A74" w14:textId="77777777" w:rsidR="00F2106C" w:rsidRPr="00A24B8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</w:p>
    <w:p w14:paraId="7ABDB7F1" w14:textId="2A28328F" w:rsidR="00F2106C" w:rsidRPr="00A24B8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A24B89">
        <w:tab/>
      </w:r>
      <w:r w:rsidRPr="00A24B89">
        <w:rPr>
          <w:rFonts w:hint="cs"/>
          <w:cs/>
        </w:rPr>
        <w:t xml:space="preserve">เมื่อวันที่ </w:t>
      </w:r>
      <w:r w:rsidRPr="00A24B89">
        <w:t>29</w:t>
      </w:r>
      <w:r w:rsidRPr="00A24B89">
        <w:rPr>
          <w:rFonts w:hint="cs"/>
          <w:cs/>
        </w:rPr>
        <w:t xml:space="preserve"> ธันวาคม </w:t>
      </w:r>
      <w:r w:rsidRPr="00A24B89">
        <w:t>256</w:t>
      </w:r>
      <w:r w:rsidRPr="00A24B89">
        <w:rPr>
          <w:rFonts w:hint="cs"/>
          <w:cs/>
        </w:rPr>
        <w:t xml:space="preserve">6 </w:t>
      </w:r>
      <w:r w:rsidRPr="00A24B89">
        <w:t xml:space="preserve">OKEA ASA (“OKEA”) </w:t>
      </w:r>
      <w:r w:rsidRPr="00A24B89">
        <w:rPr>
          <w:rFonts w:hint="cs"/>
          <w:cs/>
        </w:rPr>
        <w:t>ซึ่งเป็นบริษัทย่อยทางอ้อมของกลุ่มบริษัท</w:t>
      </w:r>
      <w:r w:rsidRPr="00A24B89">
        <w:t xml:space="preserve"> </w:t>
      </w:r>
      <w:r w:rsidRPr="00A24B89">
        <w:rPr>
          <w:rFonts w:hint="cs"/>
          <w:cs/>
        </w:rPr>
        <w:t xml:space="preserve">ซื้อส่วนได้เสียในหลุม </w:t>
      </w:r>
      <w:proofErr w:type="spellStart"/>
      <w:r w:rsidRPr="00A24B89">
        <w:t>Statfjord</w:t>
      </w:r>
      <w:proofErr w:type="spellEnd"/>
      <w:r w:rsidRPr="00A24B89">
        <w:t xml:space="preserve"> </w:t>
      </w:r>
      <w:r w:rsidRPr="00A24B89">
        <w:rPr>
          <w:rFonts w:hint="cs"/>
          <w:cs/>
        </w:rPr>
        <w:t xml:space="preserve">ร้อยละ </w:t>
      </w:r>
      <w:r w:rsidRPr="00A24B89">
        <w:t xml:space="preserve">28 </w:t>
      </w:r>
      <w:r w:rsidRPr="00A24B89">
        <w:rPr>
          <w:rFonts w:hint="cs"/>
          <w:cs/>
        </w:rPr>
        <w:t>จาก</w:t>
      </w:r>
      <w:r w:rsidRPr="00A24B89">
        <w:t xml:space="preserve"> Equinor Energy AS</w:t>
      </w:r>
      <w:r w:rsidRPr="00A24B89">
        <w:rPr>
          <w:rFonts w:hint="cs"/>
          <w:cs/>
        </w:rPr>
        <w:t xml:space="preserve"> (</w:t>
      </w:r>
      <w:r w:rsidRPr="00A24B89">
        <w:t>“Equinor”</w:t>
      </w:r>
      <w:r w:rsidRPr="00A24B89">
        <w:rPr>
          <w:rFonts w:hint="cs"/>
          <w:cs/>
        </w:rPr>
        <w:t xml:space="preserve">) ฝ่ายบริหารคาดว่าหากกลุ่มบริษัทได้มีการซื้อธุรกิจตั้งแต่วันที่ </w:t>
      </w:r>
      <w:r w:rsidRPr="00A24B89">
        <w:t>1</w:t>
      </w:r>
      <w:r w:rsidRPr="00A24B89">
        <w:rPr>
          <w:rFonts w:hint="cs"/>
          <w:cs/>
        </w:rPr>
        <w:t xml:space="preserve"> มกราคม </w:t>
      </w:r>
      <w:r w:rsidRPr="00A24B89">
        <w:t>2566</w:t>
      </w:r>
      <w:r w:rsidRPr="00A24B89">
        <w:rPr>
          <w:rFonts w:hint="cs"/>
          <w:cs/>
        </w:rPr>
        <w:t xml:space="preserve"> จะมีรายได้รวมเพิ่มขึ้นจำนวน </w:t>
      </w:r>
      <w:r w:rsidRPr="00A24B89">
        <w:t>10,540</w:t>
      </w:r>
      <w:r w:rsidRPr="00A24B89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Pr="00A24B89">
        <w:t>4,611</w:t>
      </w:r>
      <w:r w:rsidRPr="00A24B89">
        <w:rPr>
          <w:rFonts w:hint="cs"/>
          <w:cs/>
        </w:rPr>
        <w:t xml:space="preserve"> ล้านบาท</w:t>
      </w:r>
      <w:r w:rsidR="00360065" w:rsidRPr="00A24B89">
        <w:t xml:space="preserve"> </w:t>
      </w:r>
    </w:p>
    <w:p w14:paraId="5B4696A7" w14:textId="77777777" w:rsidR="00F2106C" w:rsidRPr="00A24B8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C574457" w14:textId="513E454E" w:rsidR="00F2106C" w:rsidRPr="00A24B89" w:rsidRDefault="0036006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A24B89">
        <w:rPr>
          <w:cs/>
        </w:rPr>
        <w:t>การประเมินมูลค่ายุติธรรมของสินทรัพย์สุทธิที่ได้มาจากการซื้อธุรกิจยังไม่แล้วเสร็จ ดังนั้นสินทรัพย์สุทธิที่ได้มา  ณ วันที่ซื้อธุรกิจจึงใช้มูลค่าที่ประเมินโดยฝ่ายจัดการ ในระหว่าง</w:t>
      </w:r>
      <w:r w:rsidR="00E137E3" w:rsidRPr="00A24B89">
        <w:rPr>
          <w:rFonts w:hint="cs"/>
          <w:cs/>
        </w:rPr>
        <w:t xml:space="preserve">งวดเก้าเดือนสิ้นสุดวันที่ </w:t>
      </w:r>
      <w:r w:rsidR="00E137E3" w:rsidRPr="00A24B89">
        <w:t>30</w:t>
      </w:r>
      <w:r w:rsidR="00E137E3" w:rsidRPr="00A24B89">
        <w:rPr>
          <w:rFonts w:hint="cs"/>
          <w:cs/>
        </w:rPr>
        <w:t xml:space="preserve"> กันยายน</w:t>
      </w:r>
      <w:r w:rsidRPr="00A24B89">
        <w:rPr>
          <w:cs/>
        </w:rPr>
        <w:t xml:space="preserve"> </w:t>
      </w:r>
      <w:r w:rsidR="008405A1" w:rsidRPr="00A24B89">
        <w:t xml:space="preserve">2567 </w:t>
      </w:r>
      <w:r w:rsidRPr="00A24B89">
        <w:rPr>
          <w:cs/>
        </w:rPr>
        <w:t>ได้มีการปรับปรุงมูลค่ายุติธรรมของสินทรัพย์สุทธิที่ได้มาและสิ่งตอบแทนที่จะโอนให้ ทั้งนี้ เมื่อผลการประเมินมูลค่ายุติธรรมเสร็จสิ้นสมบูรณ์แล้ว จะมีการปรับปรุงมูลค่ายุติธรรมของสินทรัพย์สุทธิที่ได้มาต่อไป</w:t>
      </w:r>
    </w:p>
    <w:p w14:paraId="00D14E8A" w14:textId="77777777" w:rsidR="00360065" w:rsidRPr="00A24B89" w:rsidRDefault="0036006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464A88D" w14:textId="77777777" w:rsidR="00EF53DB" w:rsidRPr="00A24B89" w:rsidRDefault="00EF53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9FBEE0A" w14:textId="77777777" w:rsidR="00EF53DB" w:rsidRPr="00A24B89" w:rsidRDefault="00EF53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9345970" w14:textId="77777777" w:rsidR="00EF53DB" w:rsidRPr="00A24B89" w:rsidRDefault="00EF53DB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360065" w:rsidRPr="00A24B89" w14:paraId="2EBC1A8C" w14:textId="77777777" w:rsidTr="002D3D2C">
        <w:trPr>
          <w:tblHeader/>
        </w:trPr>
        <w:tc>
          <w:tcPr>
            <w:tcW w:w="4410" w:type="dxa"/>
            <w:shd w:val="clear" w:color="auto" w:fill="auto"/>
            <w:hideMark/>
          </w:tcPr>
          <w:p w14:paraId="4AE5A395" w14:textId="77777777" w:rsidR="00360065" w:rsidRPr="00A24B8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A24B89">
              <w:rPr>
                <w:rFonts w:hint="cs"/>
                <w:b/>
                <w:bCs/>
                <w:i/>
                <w:iCs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66C16D22" w14:textId="45DE9CAD" w:rsidR="00360065" w:rsidRPr="00A24B8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2584A1AC" w14:textId="082D69EC" w:rsidR="00360065" w:rsidRPr="00A24B8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  <w:hideMark/>
          </w:tcPr>
          <w:p w14:paraId="6C3B01AC" w14:textId="6A5123DA" w:rsidR="00360065" w:rsidRPr="00A24B8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360065" w:rsidRPr="00A24B89" w14:paraId="4500BFAE" w14:textId="77777777" w:rsidTr="002D3D2C">
        <w:trPr>
          <w:tblHeader/>
        </w:trPr>
        <w:tc>
          <w:tcPr>
            <w:tcW w:w="4410" w:type="dxa"/>
            <w:shd w:val="clear" w:color="auto" w:fill="auto"/>
          </w:tcPr>
          <w:p w14:paraId="01533877" w14:textId="77777777" w:rsidR="00360065" w:rsidRPr="00A24B8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0A9EB45" w14:textId="299BD02D" w:rsidR="00360065" w:rsidRPr="00A24B8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A24B89">
              <w:t>31</w:t>
            </w:r>
            <w:r w:rsidRPr="00A24B89">
              <w:rPr>
                <w:rFonts w:hint="cs"/>
                <w:cs/>
              </w:rPr>
              <w:t xml:space="preserve"> ธันวาคม </w:t>
            </w:r>
            <w:r w:rsidRPr="00A24B89">
              <w:t>256</w:t>
            </w:r>
            <w:r w:rsidR="00C257E0" w:rsidRPr="00A24B89">
              <w:t>6</w:t>
            </w:r>
          </w:p>
        </w:tc>
        <w:tc>
          <w:tcPr>
            <w:tcW w:w="1530" w:type="dxa"/>
            <w:shd w:val="clear" w:color="auto" w:fill="auto"/>
          </w:tcPr>
          <w:p w14:paraId="41B39F31" w14:textId="3D115237" w:rsidR="00360065" w:rsidRPr="00A24B8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  <w:shd w:val="clear" w:color="auto" w:fill="auto"/>
          </w:tcPr>
          <w:p w14:paraId="22EEFA30" w14:textId="44DF4DF9" w:rsidR="00360065" w:rsidRPr="00A24B89" w:rsidRDefault="00B52B93" w:rsidP="00B5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</w:rPr>
            </w:pPr>
            <w:r w:rsidRPr="00A24B89">
              <w:t xml:space="preserve">30 </w:t>
            </w:r>
            <w:r w:rsidRPr="00A24B89">
              <w:rPr>
                <w:cs/>
              </w:rPr>
              <w:t xml:space="preserve">กันยายน </w:t>
            </w:r>
            <w:r w:rsidRPr="00A24B89">
              <w:t>2567</w:t>
            </w:r>
          </w:p>
        </w:tc>
      </w:tr>
      <w:tr w:rsidR="00360065" w:rsidRPr="00A24B89" w14:paraId="241171D4" w14:textId="77777777" w:rsidTr="00B003B7">
        <w:trPr>
          <w:tblHeader/>
        </w:trPr>
        <w:tc>
          <w:tcPr>
            <w:tcW w:w="4410" w:type="dxa"/>
            <w:shd w:val="clear" w:color="auto" w:fill="auto"/>
          </w:tcPr>
          <w:p w14:paraId="7216564B" w14:textId="77777777" w:rsidR="00360065" w:rsidRPr="00A24B8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3698EEE4" w14:textId="4E87DEB7" w:rsidR="00360065" w:rsidRPr="00A24B89" w:rsidRDefault="00360065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A24B89">
              <w:rPr>
                <w:i/>
                <w:iCs/>
              </w:rPr>
              <w:t>(</w:t>
            </w:r>
            <w:r w:rsidRPr="00A24B89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EF24D2" w:rsidRPr="00A24B89" w14:paraId="192497A4" w14:textId="77777777" w:rsidTr="002D3D2C">
        <w:tc>
          <w:tcPr>
            <w:tcW w:w="4410" w:type="dxa"/>
            <w:shd w:val="clear" w:color="auto" w:fill="auto"/>
            <w:hideMark/>
          </w:tcPr>
          <w:p w14:paraId="48C6518C" w14:textId="77777777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A24B89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7B3351CE" w14:textId="76CD6EF9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t>5,</w:t>
            </w:r>
            <w:r w:rsidRPr="00A24B89">
              <w:rPr>
                <w:rFonts w:hint="cs"/>
                <w:cs/>
              </w:rPr>
              <w:t>33</w:t>
            </w:r>
            <w:r w:rsidRPr="00A24B89">
              <w:t>4</w:t>
            </w:r>
          </w:p>
        </w:tc>
        <w:tc>
          <w:tcPr>
            <w:tcW w:w="1530" w:type="dxa"/>
            <w:shd w:val="clear" w:color="auto" w:fill="auto"/>
          </w:tcPr>
          <w:p w14:paraId="7AD645E4" w14:textId="6396D699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94437FD" w14:textId="7614AC8F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t>5,</w:t>
            </w:r>
            <w:r w:rsidRPr="00A24B89">
              <w:rPr>
                <w:rFonts w:hint="cs"/>
                <w:cs/>
              </w:rPr>
              <w:t>33</w:t>
            </w:r>
            <w:r w:rsidRPr="00A24B89">
              <w:t>4</w:t>
            </w:r>
          </w:p>
        </w:tc>
      </w:tr>
      <w:tr w:rsidR="00EF24D2" w:rsidRPr="00A24B89" w14:paraId="66711F97" w14:textId="77777777" w:rsidTr="002D3D2C">
        <w:tc>
          <w:tcPr>
            <w:tcW w:w="4410" w:type="dxa"/>
            <w:shd w:val="clear" w:color="auto" w:fill="auto"/>
          </w:tcPr>
          <w:p w14:paraId="2BDA20EE" w14:textId="77777777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A24B89">
              <w:rPr>
                <w:cs/>
              </w:rPr>
              <w:t>สินทรัพย์ที่ได้มาจากการค้ำประกัน</w:t>
            </w:r>
          </w:p>
        </w:tc>
        <w:tc>
          <w:tcPr>
            <w:tcW w:w="1620" w:type="dxa"/>
            <w:shd w:val="clear" w:color="auto" w:fill="auto"/>
          </w:tcPr>
          <w:p w14:paraId="6A2E26B2" w14:textId="42272CCF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t>2,991</w:t>
            </w:r>
          </w:p>
        </w:tc>
        <w:tc>
          <w:tcPr>
            <w:tcW w:w="1530" w:type="dxa"/>
            <w:shd w:val="clear" w:color="auto" w:fill="auto"/>
          </w:tcPr>
          <w:p w14:paraId="078F6B83" w14:textId="2CB394C8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41C22D6" w14:textId="122CEC2D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t>2,991</w:t>
            </w:r>
          </w:p>
        </w:tc>
      </w:tr>
      <w:tr w:rsidR="00EF24D2" w:rsidRPr="00A24B89" w14:paraId="21124A62" w14:textId="77777777" w:rsidTr="002D3D2C">
        <w:tc>
          <w:tcPr>
            <w:tcW w:w="4410" w:type="dxa"/>
            <w:shd w:val="clear" w:color="auto" w:fill="auto"/>
          </w:tcPr>
          <w:p w14:paraId="1CD5D85F" w14:textId="77777777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A24B89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52DA794C" w14:textId="73EEDFD5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t>3,825</w:t>
            </w:r>
          </w:p>
        </w:tc>
        <w:tc>
          <w:tcPr>
            <w:tcW w:w="1530" w:type="dxa"/>
            <w:shd w:val="clear" w:color="auto" w:fill="auto"/>
          </w:tcPr>
          <w:p w14:paraId="226C28B6" w14:textId="005F9766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A628843" w14:textId="606D487F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t>3,825</w:t>
            </w:r>
          </w:p>
        </w:tc>
      </w:tr>
      <w:tr w:rsidR="00EF24D2" w:rsidRPr="00A24B89" w14:paraId="16EBFDD7" w14:textId="77777777" w:rsidTr="002D3D2C">
        <w:tc>
          <w:tcPr>
            <w:tcW w:w="4410" w:type="dxa"/>
            <w:shd w:val="clear" w:color="auto" w:fill="auto"/>
            <w:hideMark/>
          </w:tcPr>
          <w:p w14:paraId="55BC557C" w14:textId="77777777" w:rsidR="00EF24D2" w:rsidRPr="00A24B89" w:rsidRDefault="00EF24D2" w:rsidP="00EF24D2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3528659E" w14:textId="2E0DD807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24B89">
              <w:t>(13,075)</w:t>
            </w:r>
          </w:p>
        </w:tc>
        <w:tc>
          <w:tcPr>
            <w:tcW w:w="1530" w:type="dxa"/>
            <w:shd w:val="clear" w:color="auto" w:fill="auto"/>
          </w:tcPr>
          <w:p w14:paraId="69CF23A1" w14:textId="6E3FD641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A96D165" w14:textId="5B831B48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24B89">
              <w:t>(13,075)</w:t>
            </w:r>
          </w:p>
        </w:tc>
      </w:tr>
      <w:tr w:rsidR="00EF24D2" w:rsidRPr="00A24B89" w14:paraId="3BF3DBB5" w14:textId="77777777" w:rsidTr="002D3D2C">
        <w:tc>
          <w:tcPr>
            <w:tcW w:w="4410" w:type="dxa"/>
            <w:shd w:val="clear" w:color="auto" w:fill="auto"/>
          </w:tcPr>
          <w:p w14:paraId="7675D507" w14:textId="77777777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A24B89">
              <w:rPr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</w:tcPr>
          <w:p w14:paraId="217A6907" w14:textId="642562E0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t>(394)</w:t>
            </w:r>
          </w:p>
        </w:tc>
        <w:tc>
          <w:tcPr>
            <w:tcW w:w="1530" w:type="dxa"/>
            <w:shd w:val="clear" w:color="auto" w:fill="auto"/>
          </w:tcPr>
          <w:p w14:paraId="701BF234" w14:textId="7EE1BA88" w:rsidR="00EF24D2" w:rsidRPr="00A24B89" w:rsidRDefault="00DE4D8D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t>279</w:t>
            </w:r>
          </w:p>
        </w:tc>
        <w:tc>
          <w:tcPr>
            <w:tcW w:w="1620" w:type="dxa"/>
            <w:shd w:val="clear" w:color="auto" w:fill="auto"/>
          </w:tcPr>
          <w:p w14:paraId="7B27ABB9" w14:textId="6D093B8C" w:rsidR="00EF24D2" w:rsidRPr="00A24B89" w:rsidRDefault="00DE4D8D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A24B89">
              <w:t>(</w:t>
            </w:r>
            <w:r w:rsidR="00EF24D2" w:rsidRPr="00A24B89">
              <w:rPr>
                <w:rFonts w:hint="cs"/>
                <w:cs/>
              </w:rPr>
              <w:t>115</w:t>
            </w:r>
            <w:r w:rsidRPr="00A24B89">
              <w:t>)</w:t>
            </w:r>
          </w:p>
        </w:tc>
      </w:tr>
      <w:tr w:rsidR="00EF24D2" w:rsidRPr="00A24B89" w14:paraId="299AC177" w14:textId="77777777" w:rsidTr="002D3D2C">
        <w:tc>
          <w:tcPr>
            <w:tcW w:w="4410" w:type="dxa"/>
            <w:shd w:val="clear" w:color="auto" w:fill="auto"/>
            <w:hideMark/>
          </w:tcPr>
          <w:p w14:paraId="15408034" w14:textId="77777777" w:rsidR="00EF24D2" w:rsidRPr="00A24B89" w:rsidRDefault="00EF24D2" w:rsidP="00EF24D2">
            <w:pPr>
              <w:tabs>
                <w:tab w:val="left" w:pos="851"/>
              </w:tabs>
              <w:spacing w:line="360" w:lineRule="exact"/>
            </w:pPr>
            <w:r w:rsidRPr="00A24B89">
              <w:rPr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66830F60" w14:textId="094F1F84" w:rsidR="00EF24D2" w:rsidRPr="00A24B89" w:rsidRDefault="00EF24D2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24B89">
              <w:t>(215)</w:t>
            </w:r>
          </w:p>
        </w:tc>
        <w:tc>
          <w:tcPr>
            <w:tcW w:w="1530" w:type="dxa"/>
            <w:shd w:val="clear" w:color="auto" w:fill="auto"/>
          </w:tcPr>
          <w:p w14:paraId="4CF1B076" w14:textId="220B7048" w:rsidR="00EF24D2" w:rsidRPr="00A24B89" w:rsidRDefault="00EF24D2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F0B8FDB" w14:textId="432480E8" w:rsidR="00EF24D2" w:rsidRPr="00A24B89" w:rsidRDefault="00EF24D2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24B89">
              <w:t>(215)</w:t>
            </w:r>
          </w:p>
        </w:tc>
      </w:tr>
      <w:tr w:rsidR="00EF24D2" w:rsidRPr="00A24B89" w14:paraId="5EBD88E3" w14:textId="77777777" w:rsidTr="002D3D2C">
        <w:tc>
          <w:tcPr>
            <w:tcW w:w="4410" w:type="dxa"/>
            <w:shd w:val="clear" w:color="auto" w:fill="auto"/>
            <w:hideMark/>
          </w:tcPr>
          <w:p w14:paraId="30FCC447" w14:textId="77777777" w:rsidR="00EF24D2" w:rsidRPr="00A24B89" w:rsidRDefault="00EF24D2" w:rsidP="00EF24D2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rFonts w:hint="cs"/>
                <w:b/>
                <w:bCs/>
                <w:cs/>
              </w:rPr>
              <w:t>รวมหนี้สินสุทธิที่ระบุได้ที่ได้รับ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6C02ADA9" w14:textId="3B78D342" w:rsidR="00EF24D2" w:rsidRPr="00A24B89" w:rsidRDefault="00EF24D2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(1,534)</w:t>
            </w:r>
          </w:p>
        </w:tc>
        <w:tc>
          <w:tcPr>
            <w:tcW w:w="1530" w:type="dxa"/>
            <w:shd w:val="clear" w:color="auto" w:fill="auto"/>
          </w:tcPr>
          <w:p w14:paraId="3DCD0C61" w14:textId="3226B3D0" w:rsidR="00EF24D2" w:rsidRPr="00A24B89" w:rsidRDefault="00DE4D8D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279</w:t>
            </w:r>
          </w:p>
        </w:tc>
        <w:tc>
          <w:tcPr>
            <w:tcW w:w="1620" w:type="dxa"/>
            <w:shd w:val="clear" w:color="auto" w:fill="auto"/>
          </w:tcPr>
          <w:p w14:paraId="7E60B2EF" w14:textId="270C7D62" w:rsidR="00EF24D2" w:rsidRPr="00A24B89" w:rsidRDefault="00DE4D8D" w:rsidP="00EF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(1,255)</w:t>
            </w:r>
          </w:p>
        </w:tc>
      </w:tr>
      <w:tr w:rsidR="00EF24D2" w:rsidRPr="00A24B89" w14:paraId="70C8582D" w14:textId="77777777" w:rsidTr="002D3D2C">
        <w:tc>
          <w:tcPr>
            <w:tcW w:w="4410" w:type="dxa"/>
            <w:shd w:val="clear" w:color="auto" w:fill="auto"/>
            <w:hideMark/>
          </w:tcPr>
          <w:p w14:paraId="2839554B" w14:textId="77777777" w:rsidR="00EF24D2" w:rsidRPr="00A24B89" w:rsidRDefault="00EF24D2" w:rsidP="00EF24D2">
            <w:pPr>
              <w:tabs>
                <w:tab w:val="left" w:pos="851"/>
              </w:tabs>
              <w:spacing w:line="360" w:lineRule="exact"/>
            </w:pPr>
            <w:r w:rsidRPr="00A24B89">
              <w:rPr>
                <w:rFonts w:hint="cs"/>
                <w:cs/>
              </w:rPr>
              <w:t>ค่าความนิยมที่อยู่ระหว่างการประเมิน</w:t>
            </w:r>
          </w:p>
        </w:tc>
        <w:tc>
          <w:tcPr>
            <w:tcW w:w="1620" w:type="dxa"/>
            <w:shd w:val="clear" w:color="auto" w:fill="auto"/>
          </w:tcPr>
          <w:p w14:paraId="3A89D625" w14:textId="254D6FAF" w:rsidR="00EF24D2" w:rsidRPr="00A24B89" w:rsidRDefault="00EF24D2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24B89">
              <w:t>7,792</w:t>
            </w:r>
          </w:p>
        </w:tc>
        <w:tc>
          <w:tcPr>
            <w:tcW w:w="1530" w:type="dxa"/>
            <w:shd w:val="clear" w:color="auto" w:fill="auto"/>
          </w:tcPr>
          <w:p w14:paraId="54E9103F" w14:textId="6AE21CED" w:rsidR="00EF24D2" w:rsidRPr="00A24B89" w:rsidRDefault="00DE4D8D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24B89">
              <w:t>50</w:t>
            </w:r>
          </w:p>
        </w:tc>
        <w:tc>
          <w:tcPr>
            <w:tcW w:w="1620" w:type="dxa"/>
            <w:shd w:val="clear" w:color="auto" w:fill="auto"/>
          </w:tcPr>
          <w:p w14:paraId="0C2133AE" w14:textId="03C2C3AA" w:rsidR="00EF24D2" w:rsidRPr="00A24B89" w:rsidRDefault="00DE4D8D" w:rsidP="00EF24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24B89">
              <w:t>7,842</w:t>
            </w:r>
          </w:p>
        </w:tc>
      </w:tr>
      <w:tr w:rsidR="00EF24D2" w:rsidRPr="00A24B89" w14:paraId="7C0417FD" w14:textId="77777777" w:rsidTr="002D3D2C">
        <w:trPr>
          <w:trHeight w:val="525"/>
        </w:trPr>
        <w:tc>
          <w:tcPr>
            <w:tcW w:w="4410" w:type="dxa"/>
            <w:shd w:val="clear" w:color="auto" w:fill="auto"/>
            <w:hideMark/>
          </w:tcPr>
          <w:p w14:paraId="50EB9881" w14:textId="77777777" w:rsidR="00EF24D2" w:rsidRPr="00A24B89" w:rsidRDefault="00EF24D2" w:rsidP="00EF24D2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794664E7" w14:textId="26C244D9" w:rsidR="00EF24D2" w:rsidRPr="00A24B89" w:rsidRDefault="00EF24D2" w:rsidP="00EF24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6,258</w:t>
            </w:r>
          </w:p>
        </w:tc>
        <w:tc>
          <w:tcPr>
            <w:tcW w:w="1530" w:type="dxa"/>
            <w:shd w:val="clear" w:color="auto" w:fill="auto"/>
          </w:tcPr>
          <w:p w14:paraId="1C99DC2B" w14:textId="568E835D" w:rsidR="00EF24D2" w:rsidRPr="00A24B89" w:rsidRDefault="00DE4D8D" w:rsidP="00EF24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329</w:t>
            </w:r>
          </w:p>
        </w:tc>
        <w:tc>
          <w:tcPr>
            <w:tcW w:w="1620" w:type="dxa"/>
            <w:shd w:val="clear" w:color="auto" w:fill="auto"/>
          </w:tcPr>
          <w:p w14:paraId="55A026FA" w14:textId="0834C7C6" w:rsidR="00EF24D2" w:rsidRPr="00A24B89" w:rsidRDefault="00DE4D8D" w:rsidP="00EF24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6,587</w:t>
            </w:r>
          </w:p>
        </w:tc>
      </w:tr>
    </w:tbl>
    <w:p w14:paraId="44193694" w14:textId="77777777" w:rsidR="00F2106C" w:rsidRPr="00A24B8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sz w:val="24"/>
          <w:szCs w:val="24"/>
        </w:rPr>
      </w:pPr>
    </w:p>
    <w:p w14:paraId="659C40C6" w14:textId="72F4B517" w:rsidR="000C51A3" w:rsidRPr="00A24B89" w:rsidRDefault="00F2106C" w:rsidP="00533528">
      <w:pPr>
        <w:tabs>
          <w:tab w:val="left" w:pos="851"/>
        </w:tabs>
        <w:ind w:left="540"/>
        <w:jc w:val="thaiDistribute"/>
      </w:pPr>
      <w:r w:rsidRPr="00A24B89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A24B89">
        <w:br/>
      </w:r>
      <w:r w:rsidRPr="00A24B89">
        <w:rPr>
          <w:rFonts w:hint="cs"/>
          <w:cs/>
        </w:rPr>
        <w:t>แต่ละประเภทที่สำคัญ มีดังนี้</w:t>
      </w:r>
    </w:p>
    <w:p w14:paraId="550A8674" w14:textId="77777777" w:rsidR="00EF53DB" w:rsidRPr="00A24B89" w:rsidRDefault="00EF53DB" w:rsidP="00533528">
      <w:pPr>
        <w:tabs>
          <w:tab w:val="left" w:pos="851"/>
        </w:tabs>
        <w:ind w:left="540"/>
        <w:jc w:val="thaiDistribute"/>
        <w:rPr>
          <w:i/>
          <w:iCs/>
          <w:cs/>
          <w:lang w:val="th-TH"/>
        </w:rPr>
      </w:pPr>
    </w:p>
    <w:p w14:paraId="2A02DFB9" w14:textId="408FBEEC" w:rsidR="00F2106C" w:rsidRPr="00A24B89" w:rsidRDefault="00F2106C" w:rsidP="00533528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A24B89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F2106C" w:rsidRPr="00A24B89" w14:paraId="612FFD05" w14:textId="77777777" w:rsidTr="002D3D2C">
        <w:trPr>
          <w:trHeight w:val="408"/>
          <w:tblHeader/>
        </w:trPr>
        <w:tc>
          <w:tcPr>
            <w:tcW w:w="3924" w:type="pct"/>
          </w:tcPr>
          <w:p w14:paraId="4B4D80FE" w14:textId="77777777" w:rsidR="00F2106C" w:rsidRPr="00A24B8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75A605E" w14:textId="77777777" w:rsidR="00F2106C" w:rsidRPr="00A24B8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F2106C" w:rsidRPr="00A24B89" w14:paraId="1E493D68" w14:textId="77777777" w:rsidTr="002D3D2C">
        <w:trPr>
          <w:trHeight w:val="408"/>
        </w:trPr>
        <w:tc>
          <w:tcPr>
            <w:tcW w:w="3924" w:type="pct"/>
          </w:tcPr>
          <w:p w14:paraId="090A80DC" w14:textId="77777777" w:rsidR="00F2106C" w:rsidRPr="00A24B8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2FE3BCE" w14:textId="77777777" w:rsidR="00F2106C" w:rsidRPr="00A24B89" w:rsidRDefault="00F2106C" w:rsidP="0053352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</w:pPr>
            <w:r w:rsidRPr="00A24B89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F2106C" w:rsidRPr="00A24B89" w14:paraId="0EEA6EAD" w14:textId="77777777" w:rsidTr="002D3D2C">
        <w:trPr>
          <w:trHeight w:val="408"/>
        </w:trPr>
        <w:tc>
          <w:tcPr>
            <w:tcW w:w="3924" w:type="pct"/>
          </w:tcPr>
          <w:p w14:paraId="7AC58416" w14:textId="77777777" w:rsidR="00F2106C" w:rsidRPr="00A24B8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</w:tcPr>
          <w:p w14:paraId="066940DF" w14:textId="21B807C5" w:rsidR="00F2106C" w:rsidRPr="00A24B89" w:rsidRDefault="000017E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A24B89">
              <w:t>5,929</w:t>
            </w:r>
          </w:p>
        </w:tc>
      </w:tr>
      <w:tr w:rsidR="00F2106C" w:rsidRPr="00A24B89" w14:paraId="3FFD67D7" w14:textId="77777777" w:rsidTr="002D3D2C">
        <w:trPr>
          <w:trHeight w:val="408"/>
        </w:trPr>
        <w:tc>
          <w:tcPr>
            <w:tcW w:w="3924" w:type="pct"/>
          </w:tcPr>
          <w:p w14:paraId="52A49726" w14:textId="77777777" w:rsidR="00F2106C" w:rsidRPr="00A24B8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</w:tcPr>
          <w:p w14:paraId="0F475E68" w14:textId="3D0870DE" w:rsidR="00F2106C" w:rsidRPr="00A24B89" w:rsidRDefault="000017E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A24B89">
              <w:t>658</w:t>
            </w:r>
          </w:p>
        </w:tc>
      </w:tr>
      <w:tr w:rsidR="00F2106C" w:rsidRPr="00A24B89" w14:paraId="19EEF3F8" w14:textId="77777777" w:rsidTr="002D3D2C">
        <w:trPr>
          <w:trHeight w:val="434"/>
        </w:trPr>
        <w:tc>
          <w:tcPr>
            <w:tcW w:w="3924" w:type="pct"/>
          </w:tcPr>
          <w:p w14:paraId="77857573" w14:textId="77777777" w:rsidR="00F2106C" w:rsidRPr="00A24B89" w:rsidRDefault="00F2106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</w:tcPr>
          <w:p w14:paraId="55F7AE84" w14:textId="641BDC3D" w:rsidR="00F2106C" w:rsidRPr="00A24B89" w:rsidRDefault="000017E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A24B89">
              <w:rPr>
                <w:b/>
                <w:bCs/>
              </w:rPr>
              <w:t>6,587</w:t>
            </w:r>
          </w:p>
        </w:tc>
      </w:tr>
    </w:tbl>
    <w:p w14:paraId="7F1227CA" w14:textId="77777777" w:rsidR="00F2106C" w:rsidRPr="00A24B89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cs/>
        </w:rPr>
      </w:pPr>
    </w:p>
    <w:p w14:paraId="768D6126" w14:textId="77777777" w:rsidR="00F2106C" w:rsidRPr="00A24B8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40" w:right="-27"/>
        <w:jc w:val="thaiDistribute"/>
      </w:pPr>
      <w:r w:rsidRPr="00A24B89">
        <w:rPr>
          <w:rFonts w:hint="cs"/>
          <w:i/>
          <w:iCs/>
          <w:cs/>
        </w:rPr>
        <w:t>สิ่งตอบแทนที่คาดว่าจะต้องจ่าย</w:t>
      </w:r>
    </w:p>
    <w:p w14:paraId="28D4D6E2" w14:textId="77777777" w:rsidR="00F2106C" w:rsidRPr="00A24B89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08445B1F" w14:textId="77777777" w:rsidR="00F2106C" w:rsidRPr="00A24B89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  <w:r w:rsidRPr="00A24B89">
        <w:rPr>
          <w:rFonts w:hint="cs"/>
        </w:rPr>
        <w:t xml:space="preserve">OKEA </w:t>
      </w:r>
      <w:r w:rsidRPr="00A24B89">
        <w:rPr>
          <w:rFonts w:hint="cs"/>
          <w:cs/>
        </w:rPr>
        <w:t xml:space="preserve">จะต้องจ่ายสิ่งตอบแทนเพิ่มเติมให้แก่ </w:t>
      </w:r>
      <w:r w:rsidRPr="00A24B89">
        <w:t>Equinor</w:t>
      </w:r>
      <w:r w:rsidRPr="00A24B89">
        <w:rPr>
          <w:rFonts w:hint="cs"/>
          <w:cs/>
        </w:rPr>
        <w:t xml:space="preserve"> ตามข้อตกลงที่คาดว่าจะต้องจ่ายสำหรับปี </w:t>
      </w:r>
      <w:r w:rsidRPr="00A24B89">
        <w:t xml:space="preserve">2566 - 2568 </w:t>
      </w:r>
      <w:r w:rsidRPr="00A24B89">
        <w:rPr>
          <w:rFonts w:hint="cs"/>
          <w:cs/>
        </w:rPr>
        <w:t>ซึ่งขึ้นอยู่กับระดับราคาน้ำมัน โดยสิ่งตอบแทนที่คาดว่าจะต้องจ่ายวัดด้วยมูลค่ายุติธรรมผ่านกำไรขาดทุน</w:t>
      </w:r>
    </w:p>
    <w:p w14:paraId="41685E86" w14:textId="77777777" w:rsidR="00F2106C" w:rsidRPr="00A24B89" w:rsidRDefault="00F2106C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67F63010" w14:textId="77777777" w:rsidR="00D46DE4" w:rsidRPr="00A24B89" w:rsidRDefault="00D46DE4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6A5FCACE" w14:textId="77777777" w:rsidR="00D46DE4" w:rsidRPr="00A24B89" w:rsidRDefault="00D46DE4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3188B664" w14:textId="77777777" w:rsidR="00D46DE4" w:rsidRPr="00A24B89" w:rsidRDefault="00D46DE4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710EA829" w14:textId="77777777" w:rsidR="00AE2CDF" w:rsidRPr="00A24B89" w:rsidRDefault="00AE2CDF" w:rsidP="00533528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623433EE" w14:textId="77777777" w:rsidR="00F2106C" w:rsidRPr="00A24B89" w:rsidRDefault="00F2106C" w:rsidP="0027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07B9223B" w14:textId="0DEFB8C3" w:rsidR="00F2106C" w:rsidRPr="00A24B8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A24B89">
        <w:lastRenderedPageBreak/>
        <w:t>3.</w:t>
      </w:r>
      <w:r w:rsidR="000C51A3" w:rsidRPr="00A24B89">
        <w:rPr>
          <w:rFonts w:hint="cs"/>
          <w:cs/>
        </w:rPr>
        <w:t>2</w:t>
      </w:r>
      <w:r w:rsidRPr="00A24B89">
        <w:t xml:space="preserve"> </w:t>
      </w:r>
      <w:r w:rsidRPr="00A24B89">
        <w:tab/>
      </w:r>
      <w:r w:rsidRPr="00A24B89">
        <w:tab/>
      </w:r>
      <w:r w:rsidRPr="00A24B89">
        <w:rPr>
          <w:rFonts w:hint="cs"/>
          <w:cs/>
        </w:rPr>
        <w:t>บริษัท เอเชียลิงค์ เทอมินัล จำกัด</w:t>
      </w:r>
    </w:p>
    <w:p w14:paraId="6462F312" w14:textId="77777777" w:rsidR="00F2106C" w:rsidRPr="00A24B8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D89F0BD" w14:textId="10BCCEA3" w:rsidR="00F2106C" w:rsidRPr="00A24B89" w:rsidRDefault="009F11B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bookmarkStart w:id="2" w:name="_Hlk173844528"/>
      <w:r w:rsidRPr="00A24B89">
        <w:rPr>
          <w:rFonts w:hint="cs"/>
          <w:cs/>
        </w:rPr>
        <w:t>ในระหว่าง</w:t>
      </w:r>
      <w:r w:rsidR="00B52B93" w:rsidRPr="00A24B89">
        <w:rPr>
          <w:rFonts w:hint="cs"/>
          <w:cs/>
        </w:rPr>
        <w:t xml:space="preserve">งวดเก้าเดือนสิ้นสุดวันที่ </w:t>
      </w:r>
      <w:r w:rsidR="008835B1" w:rsidRPr="00A24B89">
        <w:t>30</w:t>
      </w:r>
      <w:r w:rsidR="00B52B93" w:rsidRPr="00A24B89">
        <w:rPr>
          <w:rFonts w:hint="cs"/>
          <w:cs/>
        </w:rPr>
        <w:t xml:space="preserve"> กันยายน </w:t>
      </w:r>
      <w:r w:rsidR="008835B1" w:rsidRPr="00A24B89">
        <w:t>2567</w:t>
      </w:r>
      <w:r w:rsidR="00B52B93" w:rsidRPr="00A24B89">
        <w:t xml:space="preserve"> </w:t>
      </w:r>
      <w:r w:rsidR="000017E0" w:rsidRPr="00A24B89">
        <w:rPr>
          <w:rFonts w:hint="cs"/>
          <w:cs/>
        </w:rPr>
        <w:t>กลุ่มบริษัทประเมินมูลค่ายุติธรรมของสินทรัพย์ที่ได้มาจากการซื้อธุรกิจเสร็จแล้ว</w:t>
      </w:r>
    </w:p>
    <w:bookmarkEnd w:id="2"/>
    <w:p w14:paraId="5BE1043E" w14:textId="77777777" w:rsidR="000017E0" w:rsidRPr="00A24B89" w:rsidRDefault="000017E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</w:p>
    <w:p w14:paraId="42BA1405" w14:textId="77777777" w:rsidR="00FB7D85" w:rsidRPr="00A24B89" w:rsidRDefault="00FB7D85" w:rsidP="00FB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A24B89">
        <w:rPr>
          <w:i/>
          <w:iCs/>
          <w:cs/>
        </w:rPr>
        <w:t>การปรับปรุงมูลค่าสิ่งตอบแทนที่คาดว่าจะต้องจ่าย</w:t>
      </w:r>
    </w:p>
    <w:p w14:paraId="596E102B" w14:textId="77777777" w:rsidR="00F2106C" w:rsidRPr="00A24B89" w:rsidRDefault="00F2106C" w:rsidP="00533528">
      <w:pPr>
        <w:tabs>
          <w:tab w:val="clear" w:pos="454"/>
          <w:tab w:val="clear" w:pos="680"/>
          <w:tab w:val="left" w:pos="851"/>
        </w:tabs>
        <w:spacing w:line="240" w:lineRule="auto"/>
        <w:ind w:left="567" w:right="50"/>
        <w:jc w:val="thaiDistribute"/>
        <w:rPr>
          <w:rFonts w:asciiTheme="majorBidi" w:hAnsiTheme="majorBidi" w:cstheme="majorBidi"/>
          <w:cs/>
        </w:rPr>
      </w:pPr>
    </w:p>
    <w:p w14:paraId="7B1A50F8" w14:textId="0F927721" w:rsidR="00436551" w:rsidRPr="00A24B89" w:rsidRDefault="008631D5" w:rsidP="0027579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>ในเดือน</w:t>
      </w:r>
      <w:r w:rsidRPr="00A24B89">
        <w:rPr>
          <w:rFonts w:asciiTheme="majorBidi" w:hAnsiTheme="majorBidi" w:cstheme="majorBidi" w:hint="cs"/>
          <w:cs/>
        </w:rPr>
        <w:t>พฤษภาคม</w:t>
      </w:r>
      <w:r w:rsidRPr="00A24B89">
        <w:rPr>
          <w:rFonts w:asciiTheme="majorBidi" w:hAnsiTheme="majorBidi" w:cstheme="majorBidi"/>
          <w:cs/>
        </w:rPr>
        <w:t xml:space="preserve"> </w:t>
      </w:r>
      <w:r w:rsidRPr="00A24B89">
        <w:rPr>
          <w:rFonts w:asciiTheme="majorBidi" w:hAnsiTheme="majorBidi" w:cstheme="majorBidi"/>
        </w:rPr>
        <w:t>2567</w:t>
      </w:r>
      <w:r w:rsidRPr="00A24B89">
        <w:rPr>
          <w:rFonts w:asciiTheme="majorBidi" w:hAnsiTheme="majorBidi" w:cstheme="majorBidi"/>
          <w:cs/>
        </w:rPr>
        <w:t xml:space="preserve"> กลุ่มบริษัทได้ปรับปรุงมูลค่าสิ่งตอบแทนที่คาดว่าจะต้องจ่าย</w:t>
      </w:r>
      <w:r w:rsidRPr="00A24B89">
        <w:rPr>
          <w:rFonts w:asciiTheme="majorBidi" w:hAnsiTheme="majorBidi" w:cstheme="majorBidi" w:hint="cs"/>
          <w:cs/>
        </w:rPr>
        <w:t>และค่าความนิยม</w:t>
      </w:r>
      <w:r w:rsidRPr="00A24B89">
        <w:rPr>
          <w:rFonts w:asciiTheme="majorBidi" w:hAnsiTheme="majorBidi" w:cstheme="majorBidi"/>
          <w:cs/>
        </w:rPr>
        <w:t xml:space="preserve">ลดลงจากการประเมินครั้งแรกจำนวน </w:t>
      </w:r>
      <w:r w:rsidRPr="00A24B89">
        <w:rPr>
          <w:rFonts w:asciiTheme="majorBidi" w:hAnsiTheme="majorBidi" w:cstheme="majorBidi"/>
        </w:rPr>
        <w:t>0.4</w:t>
      </w:r>
      <w:r w:rsidR="000557A6" w:rsidRPr="00A24B89">
        <w:rPr>
          <w:rFonts w:asciiTheme="majorBidi" w:hAnsiTheme="majorBidi" w:cstheme="majorBidi"/>
        </w:rPr>
        <w:t>0</w:t>
      </w:r>
      <w:r w:rsidRPr="00A24B89">
        <w:rPr>
          <w:rFonts w:asciiTheme="majorBidi" w:hAnsiTheme="majorBidi" w:cstheme="majorBidi"/>
          <w:cs/>
        </w:rPr>
        <w:t xml:space="preserve"> ล้านบาท เนื่องจากผู้ขายไม่สามารถบรรลุเงื่อนไขของสิ่งตอบแทนที่คาดว่าจะต้องจ่ายได้ทั้งหมด</w:t>
      </w:r>
      <w:r w:rsidRPr="00A24B89">
        <w:rPr>
          <w:rFonts w:asciiTheme="majorBidi" w:hAnsiTheme="majorBidi" w:cstheme="majorBidi"/>
        </w:rPr>
        <w:t xml:space="preserve"> </w:t>
      </w:r>
    </w:p>
    <w:p w14:paraId="2FF36DA3" w14:textId="77777777" w:rsidR="00436551" w:rsidRPr="00A24B89" w:rsidRDefault="00436551" w:rsidP="00533528">
      <w:pPr>
        <w:spacing w:line="240" w:lineRule="auto"/>
        <w:ind w:left="567" w:right="-27"/>
        <w:jc w:val="thaiDistribute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F2106C" w:rsidRPr="00A24B89" w14:paraId="75532EE8" w14:textId="77777777" w:rsidTr="002D3D2C">
        <w:trPr>
          <w:tblHeader/>
        </w:trPr>
        <w:tc>
          <w:tcPr>
            <w:tcW w:w="4410" w:type="dxa"/>
            <w:shd w:val="clear" w:color="auto" w:fill="auto"/>
            <w:hideMark/>
          </w:tcPr>
          <w:p w14:paraId="04C14C0E" w14:textId="77777777" w:rsidR="00F2106C" w:rsidRPr="00A24B8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A24B89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068F65CB" w14:textId="77777777" w:rsidR="00F2106C" w:rsidRPr="00A24B8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A24B89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530" w:type="dxa"/>
            <w:shd w:val="clear" w:color="auto" w:fill="auto"/>
          </w:tcPr>
          <w:p w14:paraId="4640D2C5" w14:textId="77777777" w:rsidR="00F2106C" w:rsidRPr="00A24B8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1620" w:type="dxa"/>
            <w:shd w:val="clear" w:color="auto" w:fill="auto"/>
            <w:hideMark/>
          </w:tcPr>
          <w:p w14:paraId="3FE2A7FB" w14:textId="77777777" w:rsidR="00F2106C" w:rsidRPr="00A24B8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F2106C" w:rsidRPr="00A24B89" w14:paraId="59B6309D" w14:textId="77777777" w:rsidTr="002D3D2C">
        <w:trPr>
          <w:tblHeader/>
        </w:trPr>
        <w:tc>
          <w:tcPr>
            <w:tcW w:w="4410" w:type="dxa"/>
            <w:shd w:val="clear" w:color="auto" w:fill="auto"/>
          </w:tcPr>
          <w:p w14:paraId="133B7B9C" w14:textId="77777777" w:rsidR="00F2106C" w:rsidRPr="00A24B8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C01D6ED" w14:textId="77777777" w:rsidR="00F2106C" w:rsidRPr="00A24B8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1D9F3856" w14:textId="77777777" w:rsidR="00F2106C" w:rsidRPr="00A24B8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A24B89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00410700" w14:textId="77777777" w:rsidR="00F2106C" w:rsidRPr="00A24B89" w:rsidRDefault="00F2106C" w:rsidP="0053352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4774EC" w:rsidRPr="00A24B89" w14:paraId="59373130" w14:textId="77777777" w:rsidTr="002D3D2C">
        <w:tc>
          <w:tcPr>
            <w:tcW w:w="4410" w:type="dxa"/>
            <w:shd w:val="clear" w:color="auto" w:fill="auto"/>
            <w:hideMark/>
          </w:tcPr>
          <w:p w14:paraId="3D73D7EB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A24B89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202F3547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60" w:lineRule="exact"/>
            </w:pPr>
            <w:r w:rsidRPr="00A24B89">
              <w:t>8,937</w:t>
            </w:r>
          </w:p>
        </w:tc>
        <w:tc>
          <w:tcPr>
            <w:tcW w:w="1530" w:type="dxa"/>
            <w:shd w:val="clear" w:color="auto" w:fill="auto"/>
          </w:tcPr>
          <w:p w14:paraId="4E1BB5A4" w14:textId="58B1734A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A24B89">
              <w:t>(2,450)</w:t>
            </w:r>
          </w:p>
        </w:tc>
        <w:tc>
          <w:tcPr>
            <w:tcW w:w="1620" w:type="dxa"/>
            <w:shd w:val="clear" w:color="auto" w:fill="auto"/>
          </w:tcPr>
          <w:p w14:paraId="18142E0C" w14:textId="42160BDB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A24B89">
              <w:t>6,487</w:t>
            </w:r>
          </w:p>
        </w:tc>
      </w:tr>
      <w:tr w:rsidR="004774EC" w:rsidRPr="00A24B89" w14:paraId="65B1BFEC" w14:textId="77777777" w:rsidTr="002D3D2C">
        <w:tc>
          <w:tcPr>
            <w:tcW w:w="4410" w:type="dxa"/>
            <w:shd w:val="clear" w:color="auto" w:fill="auto"/>
            <w:hideMark/>
          </w:tcPr>
          <w:p w14:paraId="3566EC6F" w14:textId="77777777" w:rsidR="004774EC" w:rsidRPr="00A24B8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48892AAD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24B89">
              <w:t>-</w:t>
            </w:r>
          </w:p>
        </w:tc>
        <w:tc>
          <w:tcPr>
            <w:tcW w:w="1530" w:type="dxa"/>
            <w:shd w:val="clear" w:color="auto" w:fill="auto"/>
          </w:tcPr>
          <w:p w14:paraId="51370C35" w14:textId="2AA0C642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A24B89">
              <w:t>651</w:t>
            </w:r>
          </w:p>
        </w:tc>
        <w:tc>
          <w:tcPr>
            <w:tcW w:w="1620" w:type="dxa"/>
            <w:shd w:val="clear" w:color="auto" w:fill="auto"/>
          </w:tcPr>
          <w:p w14:paraId="47DC3388" w14:textId="62D195B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A24B89">
              <w:t>651</w:t>
            </w:r>
          </w:p>
        </w:tc>
      </w:tr>
      <w:tr w:rsidR="004774EC" w:rsidRPr="00A24B89" w14:paraId="2B8FC703" w14:textId="77777777" w:rsidTr="002D3D2C">
        <w:tc>
          <w:tcPr>
            <w:tcW w:w="4410" w:type="dxa"/>
            <w:shd w:val="clear" w:color="auto" w:fill="auto"/>
            <w:hideMark/>
          </w:tcPr>
          <w:p w14:paraId="6F1CA091" w14:textId="77777777" w:rsidR="004774EC" w:rsidRPr="00A24B8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848C0BB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A24B89">
              <w:t>65</w:t>
            </w:r>
          </w:p>
        </w:tc>
        <w:tc>
          <w:tcPr>
            <w:tcW w:w="1530" w:type="dxa"/>
            <w:shd w:val="clear" w:color="auto" w:fill="auto"/>
          </w:tcPr>
          <w:p w14:paraId="5A1688B2" w14:textId="74E2ACC9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A24B89">
              <w:t>-</w:t>
            </w:r>
          </w:p>
        </w:tc>
        <w:tc>
          <w:tcPr>
            <w:tcW w:w="1620" w:type="dxa"/>
            <w:shd w:val="clear" w:color="auto" w:fill="auto"/>
          </w:tcPr>
          <w:p w14:paraId="2D86E86F" w14:textId="1D69806C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A24B89">
              <w:t>65</w:t>
            </w:r>
          </w:p>
        </w:tc>
      </w:tr>
      <w:tr w:rsidR="004774EC" w:rsidRPr="00A24B89" w14:paraId="033D5656" w14:textId="77777777" w:rsidTr="002D3D2C">
        <w:tc>
          <w:tcPr>
            <w:tcW w:w="4410" w:type="dxa"/>
            <w:shd w:val="clear" w:color="auto" w:fill="auto"/>
            <w:hideMark/>
          </w:tcPr>
          <w:p w14:paraId="45D28C04" w14:textId="77777777" w:rsidR="004774EC" w:rsidRPr="00A24B89" w:rsidRDefault="004774EC" w:rsidP="004774EC">
            <w:pPr>
              <w:tabs>
                <w:tab w:val="left" w:pos="851"/>
              </w:tabs>
              <w:spacing w:line="360" w:lineRule="exact"/>
            </w:pPr>
            <w:r w:rsidRPr="00A24B89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39524BB2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24B89">
              <w:t>-</w:t>
            </w:r>
          </w:p>
        </w:tc>
        <w:tc>
          <w:tcPr>
            <w:tcW w:w="1530" w:type="dxa"/>
            <w:shd w:val="clear" w:color="auto" w:fill="auto"/>
          </w:tcPr>
          <w:p w14:paraId="252EC821" w14:textId="370BA0EB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A24B89">
              <w:t>490</w:t>
            </w:r>
          </w:p>
        </w:tc>
        <w:tc>
          <w:tcPr>
            <w:tcW w:w="1620" w:type="dxa"/>
            <w:shd w:val="clear" w:color="auto" w:fill="auto"/>
          </w:tcPr>
          <w:p w14:paraId="0EC05303" w14:textId="73707B22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A24B89">
              <w:t>490</w:t>
            </w:r>
          </w:p>
        </w:tc>
      </w:tr>
      <w:tr w:rsidR="004774EC" w:rsidRPr="00A24B89" w14:paraId="40CED0BB" w14:textId="77777777" w:rsidTr="002D3D2C">
        <w:tc>
          <w:tcPr>
            <w:tcW w:w="4410" w:type="dxa"/>
            <w:shd w:val="clear" w:color="auto" w:fill="auto"/>
          </w:tcPr>
          <w:p w14:paraId="6325D637" w14:textId="77777777" w:rsidR="004774EC" w:rsidRPr="00A24B8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D97E5EF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24B89">
              <w:t>(4)</w:t>
            </w:r>
          </w:p>
        </w:tc>
        <w:tc>
          <w:tcPr>
            <w:tcW w:w="1530" w:type="dxa"/>
            <w:shd w:val="clear" w:color="auto" w:fill="auto"/>
          </w:tcPr>
          <w:p w14:paraId="075CC62A" w14:textId="542921A0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A24B89">
              <w:t>-</w:t>
            </w:r>
          </w:p>
        </w:tc>
        <w:tc>
          <w:tcPr>
            <w:tcW w:w="1620" w:type="dxa"/>
            <w:shd w:val="clear" w:color="auto" w:fill="auto"/>
          </w:tcPr>
          <w:p w14:paraId="0D2ADF8D" w14:textId="3D30C7A1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A24B89">
              <w:t>(4)</w:t>
            </w:r>
          </w:p>
        </w:tc>
      </w:tr>
      <w:tr w:rsidR="004774EC" w:rsidRPr="00A24B89" w14:paraId="04C4CB6D" w14:textId="77777777" w:rsidTr="002D3D2C">
        <w:tc>
          <w:tcPr>
            <w:tcW w:w="4410" w:type="dxa"/>
            <w:shd w:val="clear" w:color="auto" w:fill="auto"/>
          </w:tcPr>
          <w:p w14:paraId="592A6BBA" w14:textId="77777777" w:rsidR="004774EC" w:rsidRPr="00A24B8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A24B89">
              <w:rPr>
                <w:rFonts w:ascii="Calibri" w:hAnsi="Calibri" w:hint="cs"/>
                <w:color w:val="000000"/>
                <w:cs/>
              </w:rPr>
              <w:t>เงินกู้ยืมจากผู้ขาย</w:t>
            </w:r>
          </w:p>
        </w:tc>
        <w:tc>
          <w:tcPr>
            <w:tcW w:w="1620" w:type="dxa"/>
            <w:shd w:val="clear" w:color="auto" w:fill="auto"/>
          </w:tcPr>
          <w:p w14:paraId="4B739796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24B89">
              <w:t>(4,940)</w:t>
            </w:r>
          </w:p>
        </w:tc>
        <w:tc>
          <w:tcPr>
            <w:tcW w:w="1530" w:type="dxa"/>
            <w:shd w:val="clear" w:color="auto" w:fill="auto"/>
          </w:tcPr>
          <w:p w14:paraId="2C8B273E" w14:textId="48FBD130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A24B89">
              <w:t>-</w:t>
            </w:r>
          </w:p>
        </w:tc>
        <w:tc>
          <w:tcPr>
            <w:tcW w:w="1620" w:type="dxa"/>
            <w:shd w:val="clear" w:color="auto" w:fill="auto"/>
          </w:tcPr>
          <w:p w14:paraId="716D2F84" w14:textId="13674422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A24B89">
              <w:t>(4,940)</w:t>
            </w:r>
          </w:p>
        </w:tc>
      </w:tr>
      <w:tr w:rsidR="004774EC" w:rsidRPr="00A24B89" w14:paraId="187A2E34" w14:textId="77777777" w:rsidTr="002D3D2C">
        <w:tc>
          <w:tcPr>
            <w:tcW w:w="4410" w:type="dxa"/>
            <w:shd w:val="clear" w:color="auto" w:fill="auto"/>
          </w:tcPr>
          <w:p w14:paraId="0CBCBA71" w14:textId="77777777" w:rsidR="004774EC" w:rsidRPr="00A24B8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A24B89">
              <w:rPr>
                <w:rFonts w:ascii="Calibri" w:hAnsi="Calibr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3F492A1D" w14:textId="77777777" w:rsidR="004774EC" w:rsidRPr="00A24B8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24B89">
              <w:t>-</w:t>
            </w:r>
          </w:p>
        </w:tc>
        <w:tc>
          <w:tcPr>
            <w:tcW w:w="1530" w:type="dxa"/>
            <w:shd w:val="clear" w:color="auto" w:fill="auto"/>
          </w:tcPr>
          <w:p w14:paraId="74E162B0" w14:textId="7F950503" w:rsidR="004774EC" w:rsidRPr="00A24B8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A24B89">
              <w:t>(131)</w:t>
            </w:r>
          </w:p>
        </w:tc>
        <w:tc>
          <w:tcPr>
            <w:tcW w:w="1620" w:type="dxa"/>
            <w:shd w:val="clear" w:color="auto" w:fill="auto"/>
          </w:tcPr>
          <w:p w14:paraId="0593F712" w14:textId="7BAD7B41" w:rsidR="004774EC" w:rsidRPr="00A24B8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A24B89">
              <w:t>(131)</w:t>
            </w:r>
          </w:p>
        </w:tc>
      </w:tr>
      <w:tr w:rsidR="004774EC" w:rsidRPr="00A24B89" w14:paraId="71B1753D" w14:textId="77777777" w:rsidTr="002D3D2C">
        <w:tc>
          <w:tcPr>
            <w:tcW w:w="4410" w:type="dxa"/>
            <w:shd w:val="clear" w:color="auto" w:fill="auto"/>
            <w:hideMark/>
          </w:tcPr>
          <w:p w14:paraId="224B515E" w14:textId="77777777" w:rsidR="004774EC" w:rsidRPr="00A24B89" w:rsidRDefault="004774EC" w:rsidP="004774EC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3E7D39C6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4,058</w:t>
            </w:r>
          </w:p>
        </w:tc>
        <w:tc>
          <w:tcPr>
            <w:tcW w:w="1530" w:type="dxa"/>
            <w:shd w:val="clear" w:color="auto" w:fill="auto"/>
          </w:tcPr>
          <w:p w14:paraId="651E245D" w14:textId="12EE377C" w:rsidR="004774EC" w:rsidRPr="00A24B8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(1,440)</w:t>
            </w:r>
          </w:p>
        </w:tc>
        <w:tc>
          <w:tcPr>
            <w:tcW w:w="1620" w:type="dxa"/>
            <w:shd w:val="clear" w:color="auto" w:fill="auto"/>
          </w:tcPr>
          <w:p w14:paraId="5065EFE8" w14:textId="495E6193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2,618</w:t>
            </w:r>
          </w:p>
        </w:tc>
      </w:tr>
      <w:tr w:rsidR="004774EC" w:rsidRPr="00A24B89" w14:paraId="71E62FF4" w14:textId="77777777" w:rsidTr="002D3D2C">
        <w:tc>
          <w:tcPr>
            <w:tcW w:w="4410" w:type="dxa"/>
            <w:shd w:val="clear" w:color="auto" w:fill="auto"/>
          </w:tcPr>
          <w:p w14:paraId="3FEB9CD2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ind w:left="154" w:hanging="154"/>
              <w:rPr>
                <w:cs/>
              </w:rPr>
            </w:pPr>
            <w:r w:rsidRPr="00A24B89">
              <w:rPr>
                <w:cs/>
              </w:rPr>
              <w:t>ชำระคืนเงินกู้ยืมที่มีกับ</w:t>
            </w:r>
            <w:r w:rsidRPr="00A24B89">
              <w:rPr>
                <w:rStyle w:val="ui-provider"/>
                <w:rFonts w:eastAsiaTheme="majorEastAsia"/>
                <w:cs/>
              </w:rPr>
              <w:t>ผู้ขา</w:t>
            </w:r>
            <w:r w:rsidRPr="00A24B89">
              <w:rPr>
                <w:rStyle w:val="ui-provider"/>
                <w:rFonts w:eastAsiaTheme="majorEastAsia" w:hint="cs"/>
                <w:cs/>
              </w:rPr>
              <w:t>ย</w:t>
            </w:r>
            <w:r w:rsidRPr="00A24B89">
              <w:rPr>
                <w:cs/>
              </w:rPr>
              <w:t>ภายใต</w:t>
            </w:r>
            <w:r w:rsidRPr="00A24B89">
              <w:rPr>
                <w:rFonts w:hint="cs"/>
                <w:cs/>
              </w:rPr>
              <w:t>้</w:t>
            </w:r>
            <w:r w:rsidRPr="00A24B89">
              <w:rPr>
                <w:cs/>
              </w:rPr>
              <w:t>เงื่อนไข</w:t>
            </w:r>
            <w:r w:rsidRPr="00A24B89">
              <w:rPr>
                <w:cs/>
              </w:rPr>
              <w:br/>
              <w:t>การซื้อธุรกิจ</w:t>
            </w:r>
          </w:p>
        </w:tc>
        <w:tc>
          <w:tcPr>
            <w:tcW w:w="1620" w:type="dxa"/>
            <w:shd w:val="clear" w:color="auto" w:fill="auto"/>
          </w:tcPr>
          <w:p w14:paraId="4CEC0146" w14:textId="77777777" w:rsidR="004774EC" w:rsidRPr="00A24B8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14F9C43B" w14:textId="77777777" w:rsidR="004774EC" w:rsidRPr="00A24B8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A24B89">
              <w:t>4,940</w:t>
            </w:r>
          </w:p>
        </w:tc>
        <w:tc>
          <w:tcPr>
            <w:tcW w:w="1530" w:type="dxa"/>
            <w:shd w:val="clear" w:color="auto" w:fill="auto"/>
          </w:tcPr>
          <w:p w14:paraId="4CE9D131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  <w:p w14:paraId="410B22C3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44D23312" w14:textId="77777777" w:rsidR="004774EC" w:rsidRPr="00A24B8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</w:p>
          <w:p w14:paraId="5EAB6FA0" w14:textId="4EFE1E3E" w:rsidR="004774EC" w:rsidRPr="00A24B8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A24B89">
              <w:t>4,940</w:t>
            </w:r>
          </w:p>
        </w:tc>
      </w:tr>
      <w:tr w:rsidR="004774EC" w:rsidRPr="00A24B89" w14:paraId="7D7568D9" w14:textId="77777777" w:rsidTr="002D3D2C">
        <w:tc>
          <w:tcPr>
            <w:tcW w:w="4410" w:type="dxa"/>
            <w:shd w:val="clear" w:color="auto" w:fill="auto"/>
          </w:tcPr>
          <w:p w14:paraId="26CA93E3" w14:textId="77777777" w:rsidR="004774EC" w:rsidRPr="00A24B89" w:rsidRDefault="004774EC" w:rsidP="004774E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A24B89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620" w:type="dxa"/>
            <w:shd w:val="clear" w:color="auto" w:fill="auto"/>
          </w:tcPr>
          <w:p w14:paraId="449822D6" w14:textId="77777777" w:rsidR="004774EC" w:rsidRPr="00A24B89" w:rsidRDefault="004774EC" w:rsidP="00477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8,998</w:t>
            </w:r>
          </w:p>
        </w:tc>
        <w:tc>
          <w:tcPr>
            <w:tcW w:w="1530" w:type="dxa"/>
            <w:shd w:val="clear" w:color="auto" w:fill="auto"/>
          </w:tcPr>
          <w:p w14:paraId="1B7D4E80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3139476A" w14:textId="05DB0F29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7,558</w:t>
            </w:r>
          </w:p>
        </w:tc>
      </w:tr>
      <w:tr w:rsidR="004774EC" w:rsidRPr="00A24B89" w14:paraId="52C5A6AF" w14:textId="77777777" w:rsidTr="002D3D2C">
        <w:tc>
          <w:tcPr>
            <w:tcW w:w="4410" w:type="dxa"/>
            <w:shd w:val="clear" w:color="auto" w:fill="auto"/>
            <w:hideMark/>
          </w:tcPr>
          <w:p w14:paraId="1C4447A4" w14:textId="01BDB1EE" w:rsidR="004774EC" w:rsidRPr="00A24B89" w:rsidRDefault="004774EC" w:rsidP="004774EC">
            <w:pPr>
              <w:tabs>
                <w:tab w:val="left" w:pos="851"/>
              </w:tabs>
              <w:spacing w:line="360" w:lineRule="exact"/>
            </w:pPr>
            <w:r w:rsidRPr="00A24B89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027D2D55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530" w:type="dxa"/>
            <w:shd w:val="clear" w:color="auto" w:fill="auto"/>
          </w:tcPr>
          <w:p w14:paraId="1740C5B0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2AECA012" w14:textId="426DC673" w:rsidR="004774EC" w:rsidRPr="00A24B89" w:rsidRDefault="004774EC" w:rsidP="00477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A24B89">
              <w:t>1,4</w:t>
            </w:r>
            <w:r w:rsidR="00883BC2" w:rsidRPr="00A24B89">
              <w:t>39</w:t>
            </w:r>
          </w:p>
        </w:tc>
      </w:tr>
      <w:tr w:rsidR="004774EC" w:rsidRPr="00A24B89" w14:paraId="7585E9EA" w14:textId="77777777" w:rsidTr="002D3D2C">
        <w:trPr>
          <w:trHeight w:val="425"/>
        </w:trPr>
        <w:tc>
          <w:tcPr>
            <w:tcW w:w="4410" w:type="dxa"/>
            <w:shd w:val="clear" w:color="auto" w:fill="auto"/>
            <w:hideMark/>
          </w:tcPr>
          <w:p w14:paraId="039860BE" w14:textId="77777777" w:rsidR="004774EC" w:rsidRPr="00A24B89" w:rsidRDefault="004774EC" w:rsidP="004774EC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07C41259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8009217" w14:textId="77777777" w:rsidR="004774EC" w:rsidRPr="00A24B89" w:rsidRDefault="004774EC" w:rsidP="0047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18F120D9" w14:textId="5600733A" w:rsidR="004774EC" w:rsidRPr="00A24B89" w:rsidRDefault="004774EC" w:rsidP="00477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8,99</w:t>
            </w:r>
            <w:r w:rsidR="00883BC2" w:rsidRPr="00A24B89">
              <w:rPr>
                <w:b/>
                <w:bCs/>
              </w:rPr>
              <w:t>7</w:t>
            </w:r>
          </w:p>
        </w:tc>
      </w:tr>
    </w:tbl>
    <w:p w14:paraId="1531EA49" w14:textId="0B4C22EF" w:rsidR="00F2106C" w:rsidRPr="00A24B89" w:rsidRDefault="00F2106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3" w:name="_Hlk141705550"/>
    </w:p>
    <w:p w14:paraId="7BF84996" w14:textId="76216EB3" w:rsidR="00B305C8" w:rsidRPr="00A24B89" w:rsidRDefault="00B305C8" w:rsidP="00B305C8">
      <w:pPr>
        <w:pStyle w:val="BodyText2"/>
        <w:ind w:left="547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24B8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8D6DDF" w:rsidRPr="00A24B89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B52B93" w:rsidRPr="00A24B8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52B93" w:rsidRPr="00A24B8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B52B93" w:rsidRPr="00A24B89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A24B8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24B8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A24B89">
        <w:rPr>
          <w:rFonts w:asciiTheme="majorBidi" w:hAnsiTheme="majorBidi" w:cstheme="majorBidi"/>
          <w:spacing w:val="-2"/>
          <w:sz w:val="30"/>
          <w:szCs w:val="30"/>
        </w:rPr>
        <w:t xml:space="preserve">123 </w:t>
      </w:r>
      <w:r w:rsidRPr="00A24B89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โดยจะชำระต่อเมื่อผู้ขายได้บรรลุเงื่อนไขตามที่กำหนดไว้ภายใต้สัญญาซื้อขายหุ้น</w:t>
      </w:r>
      <w:r w:rsidRPr="00A24B89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ซึ่งมีการแก้ไขเพิ่มเติม</w:t>
      </w:r>
      <w:r w:rsidRPr="00A24B89">
        <w:rPr>
          <w:rFonts w:asciiTheme="majorBidi" w:hAnsiTheme="majorBidi" w:cstheme="majorBidi"/>
          <w:spacing w:val="-2"/>
          <w:sz w:val="30"/>
          <w:szCs w:val="30"/>
          <w:cs/>
        </w:rPr>
        <w:t>ภายใน</w:t>
      </w:r>
      <w:r w:rsidRPr="00A24B8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เดือนธันวาคม </w:t>
      </w:r>
      <w:r w:rsidRPr="00A24B89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A24B8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กลุ่มบริษัทได้รับรู้สิ่งตอบแทนที่คาดว่าจะต้องจ่ายดังกล่าวในงบฐานะการเงินรวม</w:t>
      </w:r>
    </w:p>
    <w:p w14:paraId="7E496C58" w14:textId="77777777" w:rsidR="00D46DE4" w:rsidRPr="00A24B89" w:rsidRDefault="00D46DE4" w:rsidP="00533528">
      <w:pPr>
        <w:tabs>
          <w:tab w:val="left" w:pos="851"/>
        </w:tabs>
        <w:ind w:left="540"/>
        <w:jc w:val="thaiDistribute"/>
      </w:pPr>
    </w:p>
    <w:p w14:paraId="14672109" w14:textId="77777777" w:rsidR="00D528CC" w:rsidRPr="00A24B89" w:rsidRDefault="00D528CC" w:rsidP="00533528">
      <w:pPr>
        <w:tabs>
          <w:tab w:val="left" w:pos="851"/>
        </w:tabs>
        <w:ind w:left="540"/>
        <w:jc w:val="thaiDistribute"/>
      </w:pPr>
    </w:p>
    <w:p w14:paraId="36C49F66" w14:textId="77777777" w:rsidR="00D528CC" w:rsidRPr="00A24B89" w:rsidRDefault="00D528CC" w:rsidP="009F11B5">
      <w:pPr>
        <w:tabs>
          <w:tab w:val="left" w:pos="851"/>
        </w:tabs>
        <w:jc w:val="thaiDistribute"/>
        <w:rPr>
          <w:cs/>
        </w:rPr>
      </w:pPr>
    </w:p>
    <w:bookmarkEnd w:id="3"/>
    <w:p w14:paraId="540D457D" w14:textId="6C0953B4" w:rsidR="00255060" w:rsidRPr="00A24B89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A24B89" w:rsidRDefault="00870CCC" w:rsidP="0053352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5E461241" w14:textId="095567A0" w:rsidR="006D63C1" w:rsidRPr="00A24B89" w:rsidRDefault="006D63C1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24B89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4416A7" w:rsidRPr="00A24B89">
        <w:rPr>
          <w:rFonts w:asciiTheme="majorBidi" w:hAnsiTheme="majorBidi" w:cstheme="majorBidi"/>
          <w:sz w:val="30"/>
          <w:szCs w:val="30"/>
        </w:rPr>
        <w:t>8</w:t>
      </w:r>
      <w:r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416A7" w:rsidRPr="00A24B89">
        <w:rPr>
          <w:rFonts w:asciiTheme="majorBidi" w:hAnsiTheme="majorBidi" w:cstheme="majorBidi"/>
          <w:sz w:val="30"/>
          <w:szCs w:val="30"/>
        </w:rPr>
        <w:t>9</w:t>
      </w:r>
      <w:r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="00A65AE1" w:rsidRPr="00A24B8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24B89">
        <w:rPr>
          <w:rFonts w:asciiTheme="majorBidi" w:hAnsiTheme="majorBidi" w:cstheme="majorBidi"/>
          <w:sz w:val="30"/>
          <w:szCs w:val="30"/>
          <w:cs/>
        </w:rPr>
        <w:t>ใน</w:t>
      </w:r>
      <w:r w:rsidR="008809CD" w:rsidRPr="00A24B89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A3169C" w:rsidRPr="00A24B8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8809CD" w:rsidRPr="00A24B8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809CD" w:rsidRPr="00A24B89">
        <w:rPr>
          <w:rFonts w:asciiTheme="majorBidi" w:hAnsiTheme="majorBidi" w:cstheme="majorBidi"/>
          <w:sz w:val="30"/>
          <w:szCs w:val="30"/>
        </w:rPr>
        <w:t>30</w:t>
      </w:r>
      <w:r w:rsidR="008809CD" w:rsidRPr="00A24B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37E3" w:rsidRPr="00A24B8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809CD" w:rsidRPr="00A24B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09CD" w:rsidRPr="00A24B89">
        <w:rPr>
          <w:rFonts w:asciiTheme="majorBidi" w:hAnsiTheme="majorBidi" w:cstheme="majorBidi"/>
          <w:sz w:val="30"/>
          <w:szCs w:val="30"/>
        </w:rPr>
        <w:t xml:space="preserve">2567 </w:t>
      </w:r>
      <w:r w:rsidR="008809CD" w:rsidRPr="00A24B89">
        <w:rPr>
          <w:rFonts w:asciiTheme="majorBidi" w:hAnsiTheme="majorBidi" w:cstheme="majorBidi" w:hint="cs"/>
          <w:sz w:val="30"/>
          <w:szCs w:val="30"/>
          <w:cs/>
        </w:rPr>
        <w:t xml:space="preserve">มีกิจการที่เกี่ยวข้องกันเพิ่ม คือ บริษัท ธนโชคน้ำมันพืช </w:t>
      </w:r>
      <w:r w:rsidR="008809CD" w:rsidRPr="00A24B89">
        <w:rPr>
          <w:rFonts w:asciiTheme="majorBidi" w:hAnsiTheme="majorBidi" w:cstheme="majorBidi"/>
          <w:sz w:val="30"/>
          <w:szCs w:val="30"/>
        </w:rPr>
        <w:t xml:space="preserve">(2012) </w:t>
      </w:r>
      <w:r w:rsidR="008809CD" w:rsidRPr="00A24B89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="008809CD" w:rsidRPr="00A24B89">
        <w:rPr>
          <w:rFonts w:asciiTheme="majorBidi" w:hAnsiTheme="majorBidi" w:cstheme="majorBidi"/>
          <w:sz w:val="30"/>
          <w:szCs w:val="30"/>
        </w:rPr>
        <w:t>(</w:t>
      </w:r>
      <w:r w:rsidR="008809CD" w:rsidRPr="00A24B89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8809CD" w:rsidRPr="00A24B89">
        <w:rPr>
          <w:rFonts w:asciiTheme="majorBidi" w:hAnsiTheme="majorBidi" w:cstheme="majorBidi"/>
          <w:sz w:val="30"/>
          <w:szCs w:val="30"/>
        </w:rPr>
        <w:t>9)</w:t>
      </w:r>
    </w:p>
    <w:p w14:paraId="4CCD807E" w14:textId="77777777" w:rsidR="00E41E5D" w:rsidRPr="00A24B89" w:rsidRDefault="00E41E5D" w:rsidP="0053352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311F614D" w14:textId="275234B5" w:rsidR="00A931A7" w:rsidRPr="00A24B89" w:rsidRDefault="00A931A7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24B89">
        <w:rPr>
          <w:rFonts w:asciiTheme="majorBidi" w:hAnsiTheme="majorBidi" w:cstheme="majorBidi"/>
          <w:sz w:val="30"/>
          <w:szCs w:val="30"/>
          <w:cs/>
        </w:rPr>
        <w:t>กลุ่มบริษัทไม่มีการเปลี่ยนแปลงในนโยบายการกำหนดราคาอย่างมีสาระสำคัญในระหว่าง</w:t>
      </w:r>
      <w:r w:rsidR="00B52B93" w:rsidRPr="00A24B89">
        <w:rPr>
          <w:rFonts w:asciiTheme="majorBidi" w:hAnsiTheme="majorBidi" w:cstheme="majorBidi"/>
          <w:sz w:val="30"/>
          <w:szCs w:val="30"/>
          <w:cs/>
        </w:rPr>
        <w:t xml:space="preserve">งวดเก้าเดือนสิ้นสุดวันที่ </w:t>
      </w:r>
      <w:r w:rsidR="00E771CD" w:rsidRPr="00A24B89">
        <w:rPr>
          <w:rFonts w:asciiTheme="majorBidi" w:hAnsiTheme="majorBidi" w:cstheme="majorBidi"/>
          <w:sz w:val="30"/>
          <w:szCs w:val="30"/>
        </w:rPr>
        <w:t>30</w:t>
      </w:r>
      <w:r w:rsidR="00B52B93" w:rsidRPr="00A24B8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B52B93" w:rsidRPr="00A24B89">
        <w:rPr>
          <w:rFonts w:asciiTheme="majorBidi" w:hAnsiTheme="majorBidi" w:cstheme="majorBidi"/>
          <w:sz w:val="30"/>
          <w:szCs w:val="30"/>
        </w:rPr>
        <w:t>2567</w:t>
      </w:r>
    </w:p>
    <w:p w14:paraId="1F79C37E" w14:textId="77777777" w:rsidR="009D3B51" w:rsidRPr="00A24B89" w:rsidRDefault="009D3B51" w:rsidP="00275798">
      <w:pPr>
        <w:pStyle w:val="BodyText2"/>
        <w:ind w:left="0" w:firstLine="0"/>
        <w:jc w:val="thaiDistribute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A24B89" w14:paraId="5B4827DB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6771FE68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A24B89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B39D7CA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24B8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5182B77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24B89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A24B89" w14:paraId="0CA0C970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7A2DDC2A" w14:textId="6EB9F233" w:rsidR="00475764" w:rsidRPr="00A24B89" w:rsidRDefault="00B52B9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A24B89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A24B89">
              <w:rPr>
                <w:b/>
                <w:bCs/>
                <w:i/>
                <w:iCs/>
              </w:rPr>
              <w:t>30</w:t>
            </w:r>
            <w:r w:rsidRPr="00A24B89">
              <w:rPr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680" w:type="pct"/>
          </w:tcPr>
          <w:p w14:paraId="4C642EC5" w14:textId="23C7DFF6" w:rsidR="00475764" w:rsidRPr="00A24B8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24B89">
              <w:t>2567</w:t>
            </w:r>
          </w:p>
        </w:tc>
        <w:tc>
          <w:tcPr>
            <w:tcW w:w="680" w:type="pct"/>
          </w:tcPr>
          <w:p w14:paraId="3A630A9E" w14:textId="50756DD5" w:rsidR="00475764" w:rsidRPr="00A24B8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24B89">
              <w:t>2566</w:t>
            </w:r>
          </w:p>
        </w:tc>
        <w:tc>
          <w:tcPr>
            <w:tcW w:w="680" w:type="pct"/>
          </w:tcPr>
          <w:p w14:paraId="049B1B14" w14:textId="6313AC21" w:rsidR="00475764" w:rsidRPr="00A24B8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24B89">
              <w:t>2567</w:t>
            </w:r>
          </w:p>
        </w:tc>
        <w:tc>
          <w:tcPr>
            <w:tcW w:w="680" w:type="pct"/>
            <w:shd w:val="clear" w:color="auto" w:fill="auto"/>
          </w:tcPr>
          <w:p w14:paraId="4D6A9346" w14:textId="5410D02C" w:rsidR="00475764" w:rsidRPr="00A24B8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24B89">
              <w:t>2566</w:t>
            </w:r>
          </w:p>
        </w:tc>
      </w:tr>
      <w:tr w:rsidR="00475764" w:rsidRPr="00A24B89" w14:paraId="24408929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0F5C7B79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24B89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A24B89" w14:paraId="663C1712" w14:textId="77777777" w:rsidTr="004E3076">
        <w:tc>
          <w:tcPr>
            <w:tcW w:w="2280" w:type="pct"/>
            <w:shd w:val="clear" w:color="auto" w:fill="auto"/>
          </w:tcPr>
          <w:p w14:paraId="5ADAC202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A24B89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1551B7F2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0A83FF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D76B99B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EBB65C6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161AF4" w:rsidRPr="00A24B89" w14:paraId="2543F027" w14:textId="77777777" w:rsidTr="004E3076">
        <w:tc>
          <w:tcPr>
            <w:tcW w:w="2280" w:type="pct"/>
            <w:shd w:val="clear" w:color="auto" w:fill="auto"/>
          </w:tcPr>
          <w:p w14:paraId="2A4E0BF2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0F2D06CD" w14:textId="065AFCE2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4D6AAFAD" w14:textId="0D81FB70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0E26B73" w14:textId="7737707E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36,621</w:t>
            </w:r>
          </w:p>
        </w:tc>
        <w:tc>
          <w:tcPr>
            <w:tcW w:w="680" w:type="pct"/>
            <w:shd w:val="clear" w:color="auto" w:fill="auto"/>
          </w:tcPr>
          <w:p w14:paraId="5940C7F5" w14:textId="542C14A5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34,692</w:t>
            </w:r>
          </w:p>
        </w:tc>
      </w:tr>
      <w:tr w:rsidR="00161AF4" w:rsidRPr="00A24B89" w14:paraId="14426A33" w14:textId="77777777" w:rsidTr="004E3076">
        <w:tc>
          <w:tcPr>
            <w:tcW w:w="2280" w:type="pct"/>
            <w:shd w:val="clear" w:color="auto" w:fill="auto"/>
          </w:tcPr>
          <w:p w14:paraId="3A60BC18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cs/>
              </w:rPr>
              <w:t>ซื้อสินค้า</w:t>
            </w:r>
            <w:r w:rsidRPr="00A24B89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C1CB9D7" w14:textId="6BA42B23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65122DC4" w14:textId="2C6E71D8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572AF0B" w14:textId="6D81EF5B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116,834</w:t>
            </w:r>
          </w:p>
        </w:tc>
        <w:tc>
          <w:tcPr>
            <w:tcW w:w="680" w:type="pct"/>
            <w:shd w:val="clear" w:color="auto" w:fill="auto"/>
          </w:tcPr>
          <w:p w14:paraId="1BB1EF9F" w14:textId="17F4B17D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66,841</w:t>
            </w:r>
          </w:p>
        </w:tc>
      </w:tr>
      <w:tr w:rsidR="00161AF4" w:rsidRPr="00A24B89" w14:paraId="52EF0698" w14:textId="77777777" w:rsidTr="004E3076">
        <w:tc>
          <w:tcPr>
            <w:tcW w:w="2280" w:type="pct"/>
            <w:shd w:val="clear" w:color="auto" w:fill="auto"/>
          </w:tcPr>
          <w:p w14:paraId="36B7BB0A" w14:textId="68C460D8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418F2E19" w14:textId="1417D108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2CE84927" w14:textId="6F65E4FE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664B2F5D" w14:textId="6F3A5E85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2,26</w:t>
            </w:r>
            <w:r w:rsidR="00715BCF" w:rsidRPr="00A24B89">
              <w:rPr>
                <w:rFonts w:hint="cs"/>
                <w:cs/>
              </w:rPr>
              <w:t>5</w:t>
            </w:r>
          </w:p>
        </w:tc>
        <w:tc>
          <w:tcPr>
            <w:tcW w:w="680" w:type="pct"/>
            <w:shd w:val="clear" w:color="auto" w:fill="auto"/>
          </w:tcPr>
          <w:p w14:paraId="6D64E696" w14:textId="25383F73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50</w:t>
            </w:r>
            <w:r w:rsidRPr="00A24B89">
              <w:rPr>
                <w:rFonts w:hint="cs"/>
                <w:cs/>
              </w:rPr>
              <w:t>5</w:t>
            </w:r>
          </w:p>
        </w:tc>
      </w:tr>
      <w:tr w:rsidR="00161AF4" w:rsidRPr="00A24B89" w14:paraId="6515BFDB" w14:textId="77777777" w:rsidTr="004E3076">
        <w:tc>
          <w:tcPr>
            <w:tcW w:w="2280" w:type="pct"/>
            <w:shd w:val="clear" w:color="auto" w:fill="auto"/>
          </w:tcPr>
          <w:p w14:paraId="5811983B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60A0718" w14:textId="70BAE85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39BF00A1" w14:textId="112CA598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F880351" w14:textId="123E747A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742</w:t>
            </w:r>
          </w:p>
        </w:tc>
        <w:tc>
          <w:tcPr>
            <w:tcW w:w="680" w:type="pct"/>
            <w:shd w:val="clear" w:color="auto" w:fill="auto"/>
          </w:tcPr>
          <w:p w14:paraId="4FF42AAB" w14:textId="289E07F5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292</w:t>
            </w:r>
          </w:p>
        </w:tc>
      </w:tr>
      <w:tr w:rsidR="00161AF4" w:rsidRPr="00A24B89" w14:paraId="62AF4B4D" w14:textId="77777777" w:rsidTr="004E3076">
        <w:tc>
          <w:tcPr>
            <w:tcW w:w="2280" w:type="pct"/>
            <w:shd w:val="clear" w:color="auto" w:fill="auto"/>
          </w:tcPr>
          <w:p w14:paraId="0E6E1751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30814157" w14:textId="4D710410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69B461F2" w14:textId="47F9DDDA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81E7BB9" w14:textId="49FFF791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77</w:t>
            </w:r>
          </w:p>
        </w:tc>
        <w:tc>
          <w:tcPr>
            <w:tcW w:w="680" w:type="pct"/>
            <w:shd w:val="clear" w:color="auto" w:fill="auto"/>
          </w:tcPr>
          <w:p w14:paraId="547D36E1" w14:textId="1D771A0B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24</w:t>
            </w:r>
          </w:p>
        </w:tc>
      </w:tr>
      <w:tr w:rsidR="00161AF4" w:rsidRPr="00A24B89" w14:paraId="230B60F1" w14:textId="77777777" w:rsidTr="004E3076">
        <w:tc>
          <w:tcPr>
            <w:tcW w:w="2280" w:type="pct"/>
            <w:shd w:val="clear" w:color="auto" w:fill="auto"/>
          </w:tcPr>
          <w:p w14:paraId="79E8A295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A24B89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6CB2379F" w14:textId="03B5B05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0C0CB498" w14:textId="1D19E502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E78D900" w14:textId="4F333BC9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71</w:t>
            </w:r>
          </w:p>
        </w:tc>
        <w:tc>
          <w:tcPr>
            <w:tcW w:w="680" w:type="pct"/>
            <w:shd w:val="clear" w:color="auto" w:fill="auto"/>
          </w:tcPr>
          <w:p w14:paraId="5D29AE2A" w14:textId="09295CA6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45</w:t>
            </w:r>
          </w:p>
        </w:tc>
      </w:tr>
      <w:tr w:rsidR="00296A7C" w:rsidRPr="00A24B89" w14:paraId="0B3A2299" w14:textId="77777777" w:rsidTr="004E3076">
        <w:tc>
          <w:tcPr>
            <w:tcW w:w="2280" w:type="pct"/>
            <w:shd w:val="clear" w:color="auto" w:fill="auto"/>
          </w:tcPr>
          <w:p w14:paraId="6350B363" w14:textId="77777777" w:rsidR="00296A7C" w:rsidRPr="00A24B89" w:rsidRDefault="00296A7C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9FEC86A" w14:textId="77777777" w:rsidR="00296A7C" w:rsidRPr="00A24B89" w:rsidRDefault="00296A7C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2E5B501E" w14:textId="77777777" w:rsidR="00296A7C" w:rsidRPr="00A24B89" w:rsidRDefault="00296A7C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01D5EED" w14:textId="77777777" w:rsidR="00296A7C" w:rsidRPr="00A24B89" w:rsidRDefault="00296A7C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1CF5D47" w14:textId="77777777" w:rsidR="00296A7C" w:rsidRPr="00A24B89" w:rsidRDefault="00296A7C" w:rsidP="00C5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A24B89" w14:paraId="3740557D" w14:textId="77777777" w:rsidTr="004E3076">
        <w:tc>
          <w:tcPr>
            <w:tcW w:w="2280" w:type="pct"/>
            <w:shd w:val="clear" w:color="auto" w:fill="auto"/>
          </w:tcPr>
          <w:p w14:paraId="27420D89" w14:textId="75962411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b/>
                <w:bCs/>
                <w:cs/>
              </w:rPr>
              <w:t>บริษัทร่วม</w:t>
            </w:r>
            <w:r w:rsidRPr="00A24B89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2C0E0B40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1D25EDB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E8DD1C5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1B56714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E5D70" w:rsidRPr="00A24B89" w14:paraId="6B4CA5D2" w14:textId="77777777" w:rsidTr="004E3076">
        <w:tc>
          <w:tcPr>
            <w:tcW w:w="2280" w:type="pct"/>
            <w:shd w:val="clear" w:color="auto" w:fill="auto"/>
          </w:tcPr>
          <w:p w14:paraId="3022C897" w14:textId="7DC2E4A4" w:rsidR="004E5D70" w:rsidRPr="00A24B89" w:rsidRDefault="004E5D7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A24B89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41761E33" w14:textId="7E91AB69" w:rsidR="004E5D70" w:rsidRPr="00A24B89" w:rsidRDefault="0077237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rPr>
                <w:rFonts w:hint="cs"/>
                <w:cs/>
              </w:rPr>
              <w:t>1</w:t>
            </w:r>
            <w:r w:rsidRPr="00A24B89">
              <w:t>,363</w:t>
            </w:r>
          </w:p>
        </w:tc>
        <w:tc>
          <w:tcPr>
            <w:tcW w:w="680" w:type="pct"/>
            <w:shd w:val="clear" w:color="auto" w:fill="auto"/>
          </w:tcPr>
          <w:p w14:paraId="6B716018" w14:textId="4A241C92" w:rsidR="004E5D70" w:rsidRPr="00A24B89" w:rsidRDefault="004E5D7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77806330" w14:textId="4FBE2047" w:rsidR="004E5D70" w:rsidRPr="00A24B89" w:rsidRDefault="005019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1,361</w:t>
            </w:r>
          </w:p>
        </w:tc>
        <w:tc>
          <w:tcPr>
            <w:tcW w:w="680" w:type="pct"/>
            <w:shd w:val="clear" w:color="auto" w:fill="auto"/>
          </w:tcPr>
          <w:p w14:paraId="136A2CFD" w14:textId="64901354" w:rsidR="004E5D70" w:rsidRPr="00A24B89" w:rsidRDefault="004E5D7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</w:tr>
      <w:tr w:rsidR="00161AF4" w:rsidRPr="00A24B89" w14:paraId="21571948" w14:textId="77777777" w:rsidTr="004E3076">
        <w:tc>
          <w:tcPr>
            <w:tcW w:w="2280" w:type="pct"/>
            <w:shd w:val="clear" w:color="auto" w:fill="auto"/>
          </w:tcPr>
          <w:p w14:paraId="21614714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cs/>
              </w:rPr>
              <w:t>ซื้อสินค้า</w:t>
            </w:r>
            <w:r w:rsidRPr="00A24B89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BF09EF0" w14:textId="3D4EFB7B" w:rsidR="00161AF4" w:rsidRPr="00A24B89" w:rsidRDefault="00772371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2,767</w:t>
            </w:r>
          </w:p>
        </w:tc>
        <w:tc>
          <w:tcPr>
            <w:tcW w:w="680" w:type="pct"/>
            <w:shd w:val="clear" w:color="auto" w:fill="auto"/>
          </w:tcPr>
          <w:p w14:paraId="490E1A67" w14:textId="6049C7A0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39</w:t>
            </w:r>
          </w:p>
        </w:tc>
        <w:tc>
          <w:tcPr>
            <w:tcW w:w="680" w:type="pct"/>
            <w:shd w:val="clear" w:color="auto" w:fill="auto"/>
          </w:tcPr>
          <w:p w14:paraId="3D17CA9E" w14:textId="7F84B910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2,281</w:t>
            </w:r>
          </w:p>
        </w:tc>
        <w:tc>
          <w:tcPr>
            <w:tcW w:w="680" w:type="pct"/>
            <w:shd w:val="clear" w:color="auto" w:fill="auto"/>
          </w:tcPr>
          <w:p w14:paraId="54C4EA23" w14:textId="5656DEB5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</w:tr>
      <w:tr w:rsidR="00161AF4" w:rsidRPr="00A24B89" w14:paraId="65861699" w14:textId="77777777" w:rsidTr="004E3076">
        <w:tc>
          <w:tcPr>
            <w:tcW w:w="2280" w:type="pct"/>
            <w:shd w:val="clear" w:color="auto" w:fill="auto"/>
          </w:tcPr>
          <w:p w14:paraId="18B22868" w14:textId="6232367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05C4EC76" w14:textId="2B2B42AA" w:rsidR="00161AF4" w:rsidRPr="00A24B89" w:rsidRDefault="00715BC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3,666</w:t>
            </w:r>
          </w:p>
        </w:tc>
        <w:tc>
          <w:tcPr>
            <w:tcW w:w="680" w:type="pct"/>
            <w:shd w:val="clear" w:color="auto" w:fill="auto"/>
          </w:tcPr>
          <w:p w14:paraId="6EB013B3" w14:textId="7DFE2A62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17</w:t>
            </w:r>
          </w:p>
        </w:tc>
        <w:tc>
          <w:tcPr>
            <w:tcW w:w="680" w:type="pct"/>
            <w:shd w:val="clear" w:color="auto" w:fill="auto"/>
          </w:tcPr>
          <w:p w14:paraId="73F0BA01" w14:textId="3C952221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751C9B7E" w14:textId="75BF1BA1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1</w:t>
            </w:r>
          </w:p>
        </w:tc>
      </w:tr>
      <w:tr w:rsidR="00161AF4" w:rsidRPr="00A24B89" w14:paraId="578D4498" w14:textId="77777777" w:rsidTr="004E3076">
        <w:tc>
          <w:tcPr>
            <w:tcW w:w="2280" w:type="pct"/>
            <w:shd w:val="clear" w:color="auto" w:fill="auto"/>
          </w:tcPr>
          <w:p w14:paraId="003CB15E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36D053E" w14:textId="253D2AB5" w:rsidR="00161AF4" w:rsidRPr="00A24B89" w:rsidRDefault="00772371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1</w:t>
            </w:r>
          </w:p>
        </w:tc>
        <w:tc>
          <w:tcPr>
            <w:tcW w:w="680" w:type="pct"/>
            <w:shd w:val="clear" w:color="auto" w:fill="auto"/>
          </w:tcPr>
          <w:p w14:paraId="786EE7CC" w14:textId="795A8B45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3</w:t>
            </w:r>
          </w:p>
        </w:tc>
        <w:tc>
          <w:tcPr>
            <w:tcW w:w="680" w:type="pct"/>
            <w:shd w:val="clear" w:color="auto" w:fill="auto"/>
          </w:tcPr>
          <w:p w14:paraId="51BF8840" w14:textId="404B2647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3BDAE4EE" w14:textId="2811BA0D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-</w:t>
            </w:r>
          </w:p>
        </w:tc>
      </w:tr>
      <w:tr w:rsidR="00161AF4" w:rsidRPr="00A24B89" w14:paraId="5A0ECF24" w14:textId="77777777" w:rsidTr="004E3076">
        <w:tc>
          <w:tcPr>
            <w:tcW w:w="2280" w:type="pct"/>
            <w:shd w:val="clear" w:color="auto" w:fill="auto"/>
          </w:tcPr>
          <w:p w14:paraId="618D55A8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061BF117" w14:textId="009599EB" w:rsidR="00161AF4" w:rsidRPr="00A24B89" w:rsidRDefault="00772371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50</w:t>
            </w:r>
          </w:p>
        </w:tc>
        <w:tc>
          <w:tcPr>
            <w:tcW w:w="680" w:type="pct"/>
            <w:shd w:val="clear" w:color="auto" w:fill="auto"/>
          </w:tcPr>
          <w:p w14:paraId="78FCB7C6" w14:textId="3E49115D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76</w:t>
            </w:r>
          </w:p>
        </w:tc>
        <w:tc>
          <w:tcPr>
            <w:tcW w:w="680" w:type="pct"/>
            <w:shd w:val="clear" w:color="auto" w:fill="auto"/>
          </w:tcPr>
          <w:p w14:paraId="12231E85" w14:textId="1E0846EA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</w:tcPr>
          <w:p w14:paraId="685683E5" w14:textId="71E8446D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</w:tr>
      <w:tr w:rsidR="00161AF4" w:rsidRPr="00A24B89" w14:paraId="2B62DEDB" w14:textId="77777777" w:rsidTr="004E3076">
        <w:tc>
          <w:tcPr>
            <w:tcW w:w="2280" w:type="pct"/>
            <w:shd w:val="clear" w:color="auto" w:fill="auto"/>
          </w:tcPr>
          <w:p w14:paraId="0245324E" w14:textId="37C005E0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33A796BB" w14:textId="1A12841D" w:rsidR="00161AF4" w:rsidRPr="00A24B89" w:rsidRDefault="00772371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1</w:t>
            </w:r>
          </w:p>
        </w:tc>
        <w:tc>
          <w:tcPr>
            <w:tcW w:w="680" w:type="pct"/>
            <w:shd w:val="clear" w:color="auto" w:fill="auto"/>
          </w:tcPr>
          <w:p w14:paraId="3F4E46D9" w14:textId="75EEC64D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t>1</w:t>
            </w:r>
          </w:p>
        </w:tc>
        <w:tc>
          <w:tcPr>
            <w:tcW w:w="680" w:type="pct"/>
            <w:shd w:val="clear" w:color="auto" w:fill="auto"/>
          </w:tcPr>
          <w:p w14:paraId="3900C52E" w14:textId="5F6B2B39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1</w:t>
            </w:r>
          </w:p>
        </w:tc>
        <w:tc>
          <w:tcPr>
            <w:tcW w:w="680" w:type="pct"/>
            <w:shd w:val="clear" w:color="auto" w:fill="auto"/>
          </w:tcPr>
          <w:p w14:paraId="6D994116" w14:textId="70EF5E16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t>1</w:t>
            </w:r>
          </w:p>
        </w:tc>
      </w:tr>
      <w:tr w:rsidR="00647360" w:rsidRPr="00A24B89" w14:paraId="5C852218" w14:textId="77777777" w:rsidTr="004E3076">
        <w:tc>
          <w:tcPr>
            <w:tcW w:w="2280" w:type="pct"/>
            <w:shd w:val="clear" w:color="auto" w:fill="auto"/>
          </w:tcPr>
          <w:p w14:paraId="5829149A" w14:textId="77777777" w:rsidR="00D46DE4" w:rsidRPr="00A24B89" w:rsidRDefault="00D46DE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47BAB78A" w14:textId="77777777" w:rsidR="00D528CC" w:rsidRPr="00A24B89" w:rsidRDefault="00D528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25D6A858" w14:textId="77777777" w:rsidR="00D528CC" w:rsidRPr="00A24B89" w:rsidRDefault="00D528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55F6C17C" w14:textId="77777777" w:rsidR="00D528CC" w:rsidRPr="00A24B89" w:rsidRDefault="00D528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38A350A4" w14:textId="77777777" w:rsidR="008405A1" w:rsidRPr="00A24B89" w:rsidRDefault="008405A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3F1D49A7" w14:textId="77777777" w:rsidR="00D528CC" w:rsidRPr="00A24B89" w:rsidRDefault="00D528C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19F5F10" w14:textId="77777777" w:rsidR="00647360" w:rsidRPr="00A24B89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3A0EC905" w14:textId="77777777" w:rsidR="00647360" w:rsidRPr="00A24B89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6442A758" w14:textId="77777777" w:rsidR="00647360" w:rsidRPr="00A24B89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6C1AD5B3" w14:textId="77777777" w:rsidR="00647360" w:rsidRPr="00A24B89" w:rsidRDefault="0064736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475764" w:rsidRPr="00A24B89" w14:paraId="453CEE98" w14:textId="77777777" w:rsidTr="004E3076">
        <w:tc>
          <w:tcPr>
            <w:tcW w:w="2280" w:type="pct"/>
            <w:shd w:val="clear" w:color="auto" w:fill="auto"/>
          </w:tcPr>
          <w:p w14:paraId="66BDC59A" w14:textId="00F0EA5C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A24B89">
              <w:rPr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1952A214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099C8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7B85032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E94D07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37C6D" w:rsidRPr="00A24B89" w14:paraId="23A2D82C" w14:textId="77777777" w:rsidTr="004E3076">
        <w:tc>
          <w:tcPr>
            <w:tcW w:w="2280" w:type="pct"/>
            <w:shd w:val="clear" w:color="auto" w:fill="auto"/>
          </w:tcPr>
          <w:p w14:paraId="4D9A0A05" w14:textId="77777777" w:rsidR="00737C6D" w:rsidRPr="00A24B89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297F42A0" w14:textId="77777777" w:rsidR="00737C6D" w:rsidRPr="00A24B89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BC1AE" w14:textId="4C2C985E" w:rsidR="00737C6D" w:rsidRPr="00A24B89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3B1E39D" w14:textId="77777777" w:rsidR="00737C6D" w:rsidRPr="00A24B89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75C8BD" w14:textId="4BD52D03" w:rsidR="00737C6D" w:rsidRPr="00A24B89" w:rsidRDefault="00737C6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161AF4" w:rsidRPr="00A24B89" w14:paraId="68DA9050" w14:textId="77777777" w:rsidTr="004E3076">
        <w:tc>
          <w:tcPr>
            <w:tcW w:w="2280" w:type="pct"/>
            <w:shd w:val="clear" w:color="auto" w:fill="auto"/>
          </w:tcPr>
          <w:p w14:paraId="394BDDD6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A24B89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2E8A2A05" w14:textId="7730C8BC" w:rsidR="00161AF4" w:rsidRPr="00A24B89" w:rsidRDefault="00F105C6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A24B89">
              <w:rPr>
                <w:rFonts w:hint="cs"/>
                <w:color w:val="000000" w:themeColor="text1"/>
                <w:cs/>
              </w:rPr>
              <w:t>366</w:t>
            </w:r>
          </w:p>
        </w:tc>
        <w:tc>
          <w:tcPr>
            <w:tcW w:w="680" w:type="pct"/>
            <w:shd w:val="clear" w:color="auto" w:fill="auto"/>
          </w:tcPr>
          <w:p w14:paraId="057ABC0A" w14:textId="79BADDB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3</w:t>
            </w:r>
            <w:r w:rsidRPr="00A24B89">
              <w:rPr>
                <w:rFonts w:hint="cs"/>
                <w:cs/>
              </w:rPr>
              <w:t>57</w:t>
            </w:r>
          </w:p>
        </w:tc>
        <w:tc>
          <w:tcPr>
            <w:tcW w:w="680" w:type="pct"/>
            <w:shd w:val="clear" w:color="auto" w:fill="auto"/>
          </w:tcPr>
          <w:p w14:paraId="508C8447" w14:textId="00434732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138</w:t>
            </w:r>
          </w:p>
        </w:tc>
        <w:tc>
          <w:tcPr>
            <w:tcW w:w="680" w:type="pct"/>
            <w:shd w:val="clear" w:color="auto" w:fill="auto"/>
          </w:tcPr>
          <w:p w14:paraId="39BB7DEC" w14:textId="148C56C2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1</w:t>
            </w:r>
            <w:r w:rsidRPr="00A24B89">
              <w:rPr>
                <w:rFonts w:hint="cs"/>
                <w:cs/>
              </w:rPr>
              <w:t>39</w:t>
            </w:r>
          </w:p>
        </w:tc>
      </w:tr>
      <w:tr w:rsidR="00161AF4" w:rsidRPr="00A24B89" w14:paraId="476C4515" w14:textId="77777777" w:rsidTr="004E3076">
        <w:tc>
          <w:tcPr>
            <w:tcW w:w="2280" w:type="pct"/>
            <w:shd w:val="clear" w:color="auto" w:fill="auto"/>
          </w:tcPr>
          <w:p w14:paraId="23DF3524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45066505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15E3A79" w14:textId="36AD71CF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6F5FCA3" w14:textId="106C63C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E9DA66" w14:textId="23269412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161AF4" w:rsidRPr="00A24B89" w14:paraId="4F400205" w14:textId="77777777" w:rsidTr="00266257">
        <w:tc>
          <w:tcPr>
            <w:tcW w:w="2280" w:type="pct"/>
            <w:shd w:val="clear" w:color="auto" w:fill="auto"/>
          </w:tcPr>
          <w:p w14:paraId="1FA32227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61FEBE" w14:textId="67163B6C" w:rsidR="00161AF4" w:rsidRPr="00A24B89" w:rsidRDefault="00772371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 w:rsidRPr="00A24B89">
              <w:rPr>
                <w:color w:val="000000" w:themeColor="text1"/>
              </w:rPr>
              <w:t>1</w:t>
            </w:r>
            <w:r w:rsidR="00F105C6" w:rsidRPr="00A24B89">
              <w:rPr>
                <w:rFonts w:hint="cs"/>
                <w:color w:val="000000" w:themeColor="text1"/>
                <w:cs/>
              </w:rPr>
              <w:t>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A76B14A" w14:textId="00BA0A0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rPr>
                <w:color w:val="000000" w:themeColor="text1"/>
              </w:rPr>
              <w:t>13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67C3DCD" w14:textId="3077C5CC" w:rsidR="00161AF4" w:rsidRPr="00A24B89" w:rsidRDefault="0050190F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75B93C0" w14:textId="17295835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4</w:t>
            </w:r>
          </w:p>
        </w:tc>
      </w:tr>
      <w:tr w:rsidR="00161AF4" w:rsidRPr="00A24B89" w14:paraId="4935FD76" w14:textId="77777777" w:rsidTr="00266257">
        <w:tc>
          <w:tcPr>
            <w:tcW w:w="2280" w:type="pct"/>
            <w:shd w:val="clear" w:color="auto" w:fill="auto"/>
          </w:tcPr>
          <w:p w14:paraId="659A486A" w14:textId="6F74AD01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rFonts w:hint="cs"/>
                <w:cs/>
              </w:rPr>
              <w:t xml:space="preserve">     การจ่ายโดยใช้หุ้นเป็นเกณฑ์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AD8F91A" w14:textId="099AA185" w:rsidR="00161AF4" w:rsidRPr="00A24B89" w:rsidRDefault="00772371" w:rsidP="00161A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A24B89">
              <w:rPr>
                <w:color w:val="000000" w:themeColor="text1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0D9382F" w14:textId="74B9A333" w:rsidR="00161AF4" w:rsidRPr="00A24B89" w:rsidRDefault="00161AF4" w:rsidP="00161A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rPr>
                <w:color w:val="000000" w:themeColor="text1"/>
              </w:rPr>
              <w:t>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4D1F8B" w14:textId="7DEBE019" w:rsidR="00161AF4" w:rsidRPr="00A24B89" w:rsidRDefault="0050190F" w:rsidP="00161A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BFE160" w14:textId="623D2346" w:rsidR="00161AF4" w:rsidRPr="00A24B89" w:rsidRDefault="00161AF4" w:rsidP="00161A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</w:tr>
      <w:tr w:rsidR="00161AF4" w:rsidRPr="00A24B89" w14:paraId="472082B6" w14:textId="77777777" w:rsidTr="004E3076">
        <w:tc>
          <w:tcPr>
            <w:tcW w:w="2280" w:type="pct"/>
            <w:shd w:val="clear" w:color="auto" w:fill="auto"/>
          </w:tcPr>
          <w:p w14:paraId="37496CB0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A24B89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16DB6718" w14:textId="6B8E63E5" w:rsidR="00161AF4" w:rsidRPr="00A24B89" w:rsidRDefault="00F105C6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A24B89">
              <w:rPr>
                <w:rFonts w:hint="cs"/>
                <w:b/>
                <w:bCs/>
                <w:color w:val="000000" w:themeColor="text1"/>
                <w:cs/>
              </w:rPr>
              <w:t>383</w:t>
            </w:r>
          </w:p>
        </w:tc>
        <w:tc>
          <w:tcPr>
            <w:tcW w:w="680" w:type="pct"/>
            <w:shd w:val="clear" w:color="auto" w:fill="auto"/>
          </w:tcPr>
          <w:p w14:paraId="7A0EBE4F" w14:textId="532C5A44" w:rsidR="00161AF4" w:rsidRPr="00A24B89" w:rsidRDefault="00161AF4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3</w:t>
            </w:r>
            <w:r w:rsidRPr="00A24B89">
              <w:rPr>
                <w:rFonts w:hint="cs"/>
                <w:b/>
                <w:bCs/>
                <w:cs/>
              </w:rPr>
              <w:t>71</w:t>
            </w:r>
          </w:p>
        </w:tc>
        <w:tc>
          <w:tcPr>
            <w:tcW w:w="680" w:type="pct"/>
            <w:shd w:val="clear" w:color="auto" w:fill="auto"/>
          </w:tcPr>
          <w:p w14:paraId="22A7DE8D" w14:textId="4BAE1DDA" w:rsidR="00161AF4" w:rsidRPr="00A24B89" w:rsidRDefault="0050190F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143</w:t>
            </w:r>
          </w:p>
        </w:tc>
        <w:tc>
          <w:tcPr>
            <w:tcW w:w="680" w:type="pct"/>
            <w:shd w:val="clear" w:color="auto" w:fill="auto"/>
          </w:tcPr>
          <w:p w14:paraId="1D1198D2" w14:textId="4C16B5F2" w:rsidR="00161AF4" w:rsidRPr="00A24B89" w:rsidRDefault="00161AF4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A24B89">
              <w:rPr>
                <w:rFonts w:hint="cs"/>
                <w:b/>
                <w:bCs/>
                <w:cs/>
              </w:rPr>
              <w:t>143</w:t>
            </w:r>
          </w:p>
        </w:tc>
      </w:tr>
    </w:tbl>
    <w:p w14:paraId="1930E73D" w14:textId="0979E04E" w:rsidR="00436551" w:rsidRPr="00A24B89" w:rsidRDefault="00436551" w:rsidP="00275798">
      <w:pPr>
        <w:pStyle w:val="BodyText2"/>
        <w:ind w:left="0" w:firstLine="0"/>
        <w:jc w:val="thaiDistribute"/>
        <w:rPr>
          <w:rFonts w:asciiTheme="majorBidi" w:hAnsiTheme="majorBidi" w:cstheme="majorBidi"/>
        </w:rPr>
      </w:pPr>
    </w:p>
    <w:p w14:paraId="169F9C21" w14:textId="42A6C619" w:rsidR="007964F3" w:rsidRPr="00A24B89" w:rsidRDefault="007964F3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24B89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B52B93" w:rsidRPr="00A24B89">
        <w:rPr>
          <w:rFonts w:asciiTheme="majorBidi" w:hAnsiTheme="majorBidi" w:cstheme="majorBidi"/>
          <w:sz w:val="30"/>
          <w:szCs w:val="30"/>
        </w:rPr>
        <w:t xml:space="preserve">30 </w:t>
      </w:r>
      <w:r w:rsidR="00B52B93" w:rsidRPr="00A24B8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52B93" w:rsidRPr="00A24B89">
        <w:rPr>
          <w:rFonts w:asciiTheme="majorBidi" w:hAnsiTheme="majorBidi" w:cstheme="majorBidi"/>
          <w:sz w:val="30"/>
          <w:szCs w:val="30"/>
        </w:rPr>
        <w:t>2567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A24B89">
        <w:rPr>
          <w:rFonts w:asciiTheme="majorBidi" w:hAnsiTheme="majorBidi" w:cstheme="majorBidi"/>
          <w:sz w:val="30"/>
          <w:szCs w:val="30"/>
        </w:rPr>
        <w:t>31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D151D" w:rsidRPr="00A24B89">
        <w:rPr>
          <w:rFonts w:asciiTheme="majorBidi" w:hAnsiTheme="majorBidi" w:cstheme="majorBidi"/>
          <w:sz w:val="30"/>
          <w:szCs w:val="30"/>
        </w:rPr>
        <w:t>2566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8CEA05" w14:textId="77777777" w:rsidR="00547E1B" w:rsidRPr="00A24B89" w:rsidRDefault="00547E1B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A24B89" w14:paraId="177A0EA9" w14:textId="77777777" w:rsidTr="004235D3">
        <w:trPr>
          <w:tblHeader/>
        </w:trPr>
        <w:tc>
          <w:tcPr>
            <w:tcW w:w="2295" w:type="pct"/>
          </w:tcPr>
          <w:p w14:paraId="79A90249" w14:textId="77777777" w:rsidR="00C00B0A" w:rsidRPr="00A24B89" w:rsidRDefault="00C00B0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A24B89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A24B89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764" w:rsidRPr="00A24B89" w14:paraId="6CC4127C" w14:textId="77777777" w:rsidTr="004235D3">
        <w:trPr>
          <w:tblHeader/>
        </w:trPr>
        <w:tc>
          <w:tcPr>
            <w:tcW w:w="2295" w:type="pct"/>
          </w:tcPr>
          <w:p w14:paraId="33468A85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3CD8EC" w14:textId="5A262D18" w:rsidR="00475764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D5AAFF3" w14:textId="2AF60AA1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  <w:shd w:val="clear" w:color="auto" w:fill="auto"/>
          </w:tcPr>
          <w:p w14:paraId="3B1CCB6E" w14:textId="6B8A7AFF" w:rsidR="00475764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AB4FFBE" w14:textId="492BFA1F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5764" w:rsidRPr="00A24B89" w14:paraId="75AD1B48" w14:textId="77777777" w:rsidTr="004235D3">
        <w:trPr>
          <w:tblHeader/>
        </w:trPr>
        <w:tc>
          <w:tcPr>
            <w:tcW w:w="2295" w:type="pct"/>
          </w:tcPr>
          <w:p w14:paraId="4091384B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E29795A" w14:textId="3C134095" w:rsidR="00475764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8213EF2" w14:textId="6F25E847" w:rsidR="00475764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6" w:type="pct"/>
            <w:shd w:val="clear" w:color="auto" w:fill="auto"/>
          </w:tcPr>
          <w:p w14:paraId="6E78AE2A" w14:textId="4E1376A6" w:rsidR="00475764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E82D0" w14:textId="4E9BE0A8" w:rsidR="00475764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75764" w:rsidRPr="00A24B89" w14:paraId="5C4DEEE1" w14:textId="77777777" w:rsidTr="00BA558D">
        <w:trPr>
          <w:tblHeader/>
        </w:trPr>
        <w:tc>
          <w:tcPr>
            <w:tcW w:w="2295" w:type="pct"/>
          </w:tcPr>
          <w:p w14:paraId="0CFCA26E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  <w:shd w:val="clear" w:color="auto" w:fill="auto"/>
          </w:tcPr>
          <w:p w14:paraId="52F00072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A24B89" w14:paraId="2177DEB7" w14:textId="77777777" w:rsidTr="00BA558D">
        <w:tc>
          <w:tcPr>
            <w:tcW w:w="2295" w:type="pct"/>
            <w:shd w:val="clear" w:color="auto" w:fill="auto"/>
          </w:tcPr>
          <w:p w14:paraId="34D202EF" w14:textId="77777777" w:rsidR="00475764" w:rsidRPr="00A24B89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  <w:shd w:val="clear" w:color="auto" w:fill="auto"/>
          </w:tcPr>
          <w:p w14:paraId="77C75274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4B31EDB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56B394FE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4267C185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7C6D" w:rsidRPr="00A24B89" w14:paraId="6F885BDE" w14:textId="77777777" w:rsidTr="00BA558D">
        <w:tc>
          <w:tcPr>
            <w:tcW w:w="2295" w:type="pct"/>
            <w:shd w:val="clear" w:color="auto" w:fill="auto"/>
          </w:tcPr>
          <w:p w14:paraId="0EA7CC54" w14:textId="77777777" w:rsidR="00737C6D" w:rsidRPr="00A24B89" w:rsidRDefault="00737C6D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56566EAF" w14:textId="510C2F9B" w:rsidR="00737C6D" w:rsidRPr="00A24B89" w:rsidRDefault="0078036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4CE103F1" w14:textId="2587857E" w:rsidR="00737C6D" w:rsidRPr="00A24B89" w:rsidRDefault="00737C6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6F61229E" w14:textId="32953737" w:rsidR="00737C6D" w:rsidRPr="00A24B89" w:rsidRDefault="009B20E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3,530</w:t>
            </w:r>
          </w:p>
        </w:tc>
        <w:tc>
          <w:tcPr>
            <w:tcW w:w="676" w:type="pct"/>
            <w:shd w:val="clear" w:color="auto" w:fill="auto"/>
          </w:tcPr>
          <w:p w14:paraId="7C7A0114" w14:textId="46319D73" w:rsidR="00737C6D" w:rsidRPr="00A24B89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2,456</w:t>
            </w:r>
          </w:p>
        </w:tc>
      </w:tr>
      <w:tr w:rsidR="004E5D70" w:rsidRPr="00A24B89" w14:paraId="1EF2F5B1" w14:textId="77777777" w:rsidTr="00BA558D">
        <w:tc>
          <w:tcPr>
            <w:tcW w:w="2295" w:type="pct"/>
            <w:shd w:val="clear" w:color="auto" w:fill="auto"/>
          </w:tcPr>
          <w:p w14:paraId="6D31980A" w14:textId="4EF9CAF0" w:rsidR="004E5D70" w:rsidRPr="00A24B89" w:rsidRDefault="004E5D70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  <w:shd w:val="clear" w:color="auto" w:fill="auto"/>
          </w:tcPr>
          <w:p w14:paraId="22A2AE79" w14:textId="6FCE32AB" w:rsidR="004E5D70" w:rsidRPr="00A24B89" w:rsidRDefault="0078036B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191</w:t>
            </w:r>
          </w:p>
        </w:tc>
        <w:tc>
          <w:tcPr>
            <w:tcW w:w="677" w:type="pct"/>
            <w:shd w:val="clear" w:color="auto" w:fill="auto"/>
          </w:tcPr>
          <w:p w14:paraId="560C0EBB" w14:textId="5D0F861D" w:rsidR="004E5D70" w:rsidRPr="00A24B89" w:rsidRDefault="004E5D70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279DED4F" w14:textId="14B91102" w:rsidR="004E5D70" w:rsidRPr="00A24B89" w:rsidRDefault="009B20E6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676" w:type="pct"/>
            <w:shd w:val="clear" w:color="auto" w:fill="auto"/>
          </w:tcPr>
          <w:p w14:paraId="70A5AD36" w14:textId="03AFFD54" w:rsidR="004E5D70" w:rsidRPr="00A24B89" w:rsidRDefault="004E5D7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</w:tr>
      <w:tr w:rsidR="00737C6D" w:rsidRPr="00A24B89" w14:paraId="534DB488" w14:textId="77777777" w:rsidTr="00BA558D">
        <w:tc>
          <w:tcPr>
            <w:tcW w:w="2295" w:type="pct"/>
            <w:shd w:val="clear" w:color="auto" w:fill="auto"/>
          </w:tcPr>
          <w:p w14:paraId="7A3F0754" w14:textId="574054B8" w:rsidR="00737C6D" w:rsidRPr="00A24B89" w:rsidRDefault="00737C6D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5F091953" w14:textId="3B078617" w:rsidR="00737C6D" w:rsidRPr="00A24B89" w:rsidRDefault="0078036B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191</w:t>
            </w:r>
          </w:p>
        </w:tc>
        <w:tc>
          <w:tcPr>
            <w:tcW w:w="677" w:type="pct"/>
            <w:shd w:val="clear" w:color="auto" w:fill="auto"/>
          </w:tcPr>
          <w:p w14:paraId="7B1D7012" w14:textId="1DFDD05F" w:rsidR="00737C6D" w:rsidRPr="00A24B89" w:rsidRDefault="00737C6D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33616A76" w14:textId="4A6F03BC" w:rsidR="00737C6D" w:rsidRPr="00A24B89" w:rsidRDefault="009B20E6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3,721</w:t>
            </w:r>
          </w:p>
        </w:tc>
        <w:tc>
          <w:tcPr>
            <w:tcW w:w="676" w:type="pct"/>
            <w:shd w:val="clear" w:color="auto" w:fill="auto"/>
          </w:tcPr>
          <w:p w14:paraId="3B3DF786" w14:textId="43E7A6CE" w:rsidR="00737C6D" w:rsidRPr="00A24B89" w:rsidRDefault="0060505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</w:rPr>
            </w:pPr>
            <w:r w:rsidRPr="00A24B89">
              <w:rPr>
                <w:b/>
                <w:bCs/>
              </w:rPr>
              <w:t>2,456</w:t>
            </w:r>
          </w:p>
        </w:tc>
      </w:tr>
      <w:tr w:rsidR="00475764" w:rsidRPr="00A24B89" w14:paraId="496309C7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1873B4C9" w14:textId="7D692EA1" w:rsidR="00130DDE" w:rsidRPr="00A24B89" w:rsidRDefault="00130DDE" w:rsidP="00AE2CD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  <w:shd w:val="clear" w:color="auto" w:fill="auto"/>
          </w:tcPr>
          <w:p w14:paraId="29EB3320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F151DA1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81E7C83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9B6AF5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475764" w:rsidRPr="00A24B89" w14:paraId="300E6DE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14C5BA7" w14:textId="6C609658" w:rsidR="00475764" w:rsidRPr="00A24B89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  <w:shd w:val="clear" w:color="auto" w:fill="auto"/>
          </w:tcPr>
          <w:p w14:paraId="2964DA9B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D2323FC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282C72" w14:textId="77777777" w:rsidR="00475764" w:rsidRPr="00A24B89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3E1091" w14:textId="77777777" w:rsidR="00475764" w:rsidRPr="00A24B89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4235D3" w:rsidRPr="00A24B89" w14:paraId="109BEC7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349A3D76" w14:textId="77777777" w:rsidR="004235D3" w:rsidRPr="00A24B89" w:rsidRDefault="004235D3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1C34A0DA" w14:textId="2AAFF6A2" w:rsidR="004235D3" w:rsidRPr="00A24B89" w:rsidRDefault="0078036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A0B7B87" w14:textId="4EA3FAED" w:rsidR="004235D3" w:rsidRPr="00A24B89" w:rsidRDefault="00780BAE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58EA397" w14:textId="68BAB9D8" w:rsidR="004235D3" w:rsidRPr="00A24B89" w:rsidRDefault="009B20E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480</w:t>
            </w:r>
          </w:p>
        </w:tc>
        <w:tc>
          <w:tcPr>
            <w:tcW w:w="676" w:type="pct"/>
            <w:shd w:val="clear" w:color="auto" w:fill="auto"/>
          </w:tcPr>
          <w:p w14:paraId="1C269E84" w14:textId="5E7F8D83" w:rsidR="004235D3" w:rsidRPr="00A24B89" w:rsidRDefault="0060505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A24B89">
              <w:t>421</w:t>
            </w:r>
          </w:p>
        </w:tc>
      </w:tr>
      <w:tr w:rsidR="004235D3" w:rsidRPr="00A24B89" w14:paraId="53369D9F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04AE920" w14:textId="764C18BF" w:rsidR="004235D3" w:rsidRPr="00A24B89" w:rsidRDefault="004235D3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676" w:type="pct"/>
            <w:shd w:val="clear" w:color="auto" w:fill="auto"/>
          </w:tcPr>
          <w:p w14:paraId="14DE4EE3" w14:textId="7A052EB1" w:rsidR="004235D3" w:rsidRPr="00A24B89" w:rsidRDefault="0078036B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14:paraId="2F852146" w14:textId="1CCB6134" w:rsidR="004235D3" w:rsidRPr="00A24B89" w:rsidRDefault="004235D3" w:rsidP="005335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215A46DC" w14:textId="5E7873E6" w:rsidR="004235D3" w:rsidRPr="00A24B89" w:rsidRDefault="009B20E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F5D23E4" w14:textId="3B6380EA" w:rsidR="004235D3" w:rsidRPr="00A24B89" w:rsidRDefault="004235D3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A24B89">
              <w:rPr>
                <w:rFonts w:hint="cs"/>
              </w:rPr>
              <w:t>-</w:t>
            </w:r>
          </w:p>
        </w:tc>
      </w:tr>
      <w:tr w:rsidR="004235D3" w:rsidRPr="00A24B89" w14:paraId="414346F1" w14:textId="77777777" w:rsidTr="007D3404">
        <w:trPr>
          <w:trHeight w:val="509"/>
          <w:tblHeader/>
        </w:trPr>
        <w:tc>
          <w:tcPr>
            <w:tcW w:w="2295" w:type="pct"/>
            <w:shd w:val="clear" w:color="auto" w:fill="auto"/>
            <w:vAlign w:val="center"/>
          </w:tcPr>
          <w:p w14:paraId="40038389" w14:textId="44A735CB" w:rsidR="004235D3" w:rsidRPr="00A24B89" w:rsidRDefault="004235D3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61D9E8CC" w14:textId="269303DF" w:rsidR="004235D3" w:rsidRPr="00A24B89" w:rsidRDefault="0078036B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14:paraId="7FC4C5A1" w14:textId="20475765" w:rsidR="004235D3" w:rsidRPr="00A24B89" w:rsidRDefault="004235D3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3ADEA46E" w14:textId="3245A7FD" w:rsidR="004235D3" w:rsidRPr="00A24B89" w:rsidRDefault="009B20E6" w:rsidP="005335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480</w:t>
            </w:r>
          </w:p>
        </w:tc>
        <w:tc>
          <w:tcPr>
            <w:tcW w:w="676" w:type="pct"/>
            <w:shd w:val="clear" w:color="auto" w:fill="auto"/>
          </w:tcPr>
          <w:p w14:paraId="0A56DC04" w14:textId="6B081358" w:rsidR="004235D3" w:rsidRPr="00A24B89" w:rsidRDefault="00605059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421</w:t>
            </w:r>
          </w:p>
        </w:tc>
      </w:tr>
    </w:tbl>
    <w:p w14:paraId="2B86DA5B" w14:textId="77777777" w:rsidR="00C554BB" w:rsidRPr="00A24B89" w:rsidRDefault="00C554BB" w:rsidP="00533528"/>
    <w:p w14:paraId="7B5DC027" w14:textId="77777777" w:rsidR="00275798" w:rsidRPr="00A24B89" w:rsidRDefault="00275798" w:rsidP="00533528"/>
    <w:p w14:paraId="0D79A7A1" w14:textId="77777777" w:rsidR="00275798" w:rsidRPr="00A24B89" w:rsidRDefault="00275798" w:rsidP="00533528"/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9038AE" w:rsidRPr="00A24B89" w14:paraId="27607EF4" w14:textId="77777777" w:rsidTr="00715BCF">
        <w:trPr>
          <w:trHeight w:val="60"/>
          <w:tblHeader/>
        </w:trPr>
        <w:tc>
          <w:tcPr>
            <w:tcW w:w="1384" w:type="pct"/>
            <w:tcBorders>
              <w:bottom w:val="nil"/>
            </w:tcBorders>
            <w:vAlign w:val="bottom"/>
          </w:tcPr>
          <w:p w14:paraId="3C2C10AD" w14:textId="77777777" w:rsidR="00B8509E" w:rsidRPr="00A24B89" w:rsidRDefault="00B8509E" w:rsidP="0053352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pct"/>
            <w:gridSpan w:val="2"/>
            <w:tcBorders>
              <w:bottom w:val="nil"/>
            </w:tcBorders>
          </w:tcPr>
          <w:p w14:paraId="70A7C87E" w14:textId="2D025636" w:rsidR="00B8509E" w:rsidRPr="00A24B89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bottom w:val="single" w:sz="4" w:space="0" w:color="auto"/>
            </w:tcBorders>
          </w:tcPr>
          <w:p w14:paraId="4910DFA4" w14:textId="42DBE667" w:rsidR="00B8509E" w:rsidRPr="00A24B89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26FB" w:rsidRPr="00A24B89" w14:paraId="3FF00814" w14:textId="77777777" w:rsidTr="00D04C74">
        <w:trPr>
          <w:trHeight w:val="989"/>
          <w:tblHeader/>
        </w:trPr>
        <w:tc>
          <w:tcPr>
            <w:tcW w:w="1384" w:type="pct"/>
            <w:vAlign w:val="bottom"/>
          </w:tcPr>
          <w:p w14:paraId="7CA543FA" w14:textId="1D6A7F0F" w:rsidR="00114AC3" w:rsidRPr="00A24B89" w:rsidRDefault="00114AC3" w:rsidP="0053352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vAlign w:val="bottom"/>
          </w:tcPr>
          <w:p w14:paraId="002A67B1" w14:textId="56F738FF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B2DBD16" w14:textId="75D89543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78" w:type="pct"/>
            <w:vAlign w:val="bottom"/>
          </w:tcPr>
          <w:p w14:paraId="771E4736" w14:textId="3CBC4FAC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52B93"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52B93"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  <w:p w14:paraId="54BBEB27" w14:textId="3947A1DB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2E60A03A" w14:textId="787954ED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839223E" w14:textId="309867E7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3BAD7874" w14:textId="0C1F33A6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CA2F46" w14:textId="4668A225" w:rsidR="00114AC3" w:rsidRPr="00A24B89" w:rsidRDefault="00114AC3" w:rsidP="00B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5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ผลกระทบ</w:t>
            </w:r>
            <w:r w:rsidR="00AD39D9" w:rsidRPr="00A24B89">
              <w:rPr>
                <w:rFonts w:asciiTheme="majorBidi" w:hAnsiTheme="majorBidi" w:cstheme="majorBidi"/>
                <w:spacing w:val="-10"/>
                <w:sz w:val="28"/>
                <w:szCs w:val="28"/>
              </w:rPr>
              <w:br/>
            </w:r>
            <w:r w:rsidRPr="00A24B8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</w:t>
            </w:r>
            <w:r w:rsidRPr="00A24B89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กการแปลงค่างบการเงิน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0B2AC523" w14:textId="57C70E96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52B93"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52B93"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  <w:p w14:paraId="52847E59" w14:textId="5C1C54A9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C1CF0" w:rsidRPr="00A24B89" w14:paraId="1DCF2FD5" w14:textId="77777777" w:rsidTr="00715BCF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14B3A01F" w14:textId="2B71CC79" w:rsidR="009C1CF0" w:rsidRPr="00A24B89" w:rsidRDefault="009C1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5" w:type="pct"/>
            <w:gridSpan w:val="2"/>
            <w:tcBorders>
              <w:bottom w:val="nil"/>
            </w:tcBorders>
          </w:tcPr>
          <w:p w14:paraId="42A31157" w14:textId="285A0FC2" w:rsidR="009C1CF0" w:rsidRPr="00A24B89" w:rsidRDefault="009C1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tcBorders>
              <w:bottom w:val="nil"/>
            </w:tcBorders>
            <w:shd w:val="clear" w:color="auto" w:fill="auto"/>
          </w:tcPr>
          <w:p w14:paraId="188ABF07" w14:textId="09BF8C89" w:rsidR="009C1CF0" w:rsidRPr="00A24B89" w:rsidRDefault="009C1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F26FB" w:rsidRPr="00A24B89" w14:paraId="05DC5A2B" w14:textId="77777777" w:rsidTr="00D04C74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31CBB2F7" w14:textId="5152FAEA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บริษัทร่วมและ</w:t>
            </w: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77" w:type="pct"/>
            <w:tcBorders>
              <w:bottom w:val="nil"/>
            </w:tcBorders>
          </w:tcPr>
          <w:p w14:paraId="6E9D7AFB" w14:textId="77777777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shd w:val="clear" w:color="auto" w:fill="auto"/>
          </w:tcPr>
          <w:p w14:paraId="2A83D370" w14:textId="77777777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1E534B07" w14:textId="77777777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7C720F20" w14:textId="77777777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3EBB38AF" w14:textId="141B3F2D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</w:tcPr>
          <w:p w14:paraId="2F7A675E" w14:textId="77777777" w:rsidR="00114AC3" w:rsidRPr="00A24B89" w:rsidRDefault="00114AC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6CF4" w:rsidRPr="00A24B89" w14:paraId="32837E06" w14:textId="77777777" w:rsidTr="00D04C74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717BCF00" w14:textId="77777777" w:rsidR="00F36CF4" w:rsidRPr="00A24B8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50D03876" w14:textId="7AA5F9A8" w:rsidR="00F36CF4" w:rsidRPr="00A24B8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A24B89">
              <w:rPr>
                <w:rFonts w:hint="cs"/>
                <w:sz w:val="28"/>
                <w:szCs w:val="28"/>
                <w:cs/>
              </w:rPr>
              <w:t>8.00</w:t>
            </w:r>
          </w:p>
        </w:tc>
        <w:tc>
          <w:tcPr>
            <w:tcW w:w="578" w:type="pct"/>
            <w:tcBorders>
              <w:bottom w:val="nil"/>
            </w:tcBorders>
            <w:shd w:val="clear" w:color="auto" w:fill="auto"/>
            <w:vAlign w:val="bottom"/>
          </w:tcPr>
          <w:p w14:paraId="724BF109" w14:textId="74B64C94" w:rsidR="00F36CF4" w:rsidRPr="00A24B8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A24B89">
              <w:rPr>
                <w:rFonts w:hint="cs"/>
                <w:sz w:val="28"/>
                <w:szCs w:val="28"/>
                <w:cs/>
              </w:rPr>
              <w:t>8.00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2C2CF7BF" w14:textId="1BA237C2" w:rsidR="00F36CF4" w:rsidRPr="00A24B89" w:rsidRDefault="00F36CF4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4291B93" w14:textId="4D8F3674" w:rsidR="00F36CF4" w:rsidRPr="00A24B89" w:rsidRDefault="002B61E8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4813B14A" w14:textId="03AACF8D" w:rsidR="00F36CF4" w:rsidRPr="00A24B89" w:rsidRDefault="002B61E8" w:rsidP="00F36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36854A63" w14:textId="41A0CDB1" w:rsidR="00F36CF4" w:rsidRPr="00A24B89" w:rsidRDefault="002B61E8" w:rsidP="00F3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2B61E8" w:rsidRPr="00A24B89" w14:paraId="2173D450" w14:textId="77777777" w:rsidTr="00D04C74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15E83F47" w14:textId="20D96547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Nam Tai Hydropower Co., Ltd.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9D03FE4" w14:textId="4F0F17EE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A24B89">
              <w:rPr>
                <w:sz w:val="28"/>
                <w:szCs w:val="28"/>
              </w:rPr>
              <w:t>5.75</w:t>
            </w:r>
          </w:p>
        </w:tc>
        <w:tc>
          <w:tcPr>
            <w:tcW w:w="578" w:type="pct"/>
            <w:tcBorders>
              <w:bottom w:val="nil"/>
            </w:tcBorders>
            <w:shd w:val="clear" w:color="auto" w:fill="auto"/>
            <w:vAlign w:val="bottom"/>
          </w:tcPr>
          <w:p w14:paraId="152FD10B" w14:textId="1115D5B6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A24B89">
              <w:rPr>
                <w:sz w:val="28"/>
                <w:szCs w:val="28"/>
              </w:rPr>
              <w:t>5.75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667343D9" w14:textId="0DB46F34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</w:rPr>
              <w:t>1,018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6EFEC627" w14:textId="0E876323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sz w:val="28"/>
                <w:szCs w:val="28"/>
                <w:cs/>
              </w:rPr>
            </w:pPr>
            <w:r w:rsidRPr="00A24B89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3F04BCB4" w14:textId="7593C527" w:rsidR="002B61E8" w:rsidRPr="00A24B89" w:rsidRDefault="002B61E8" w:rsidP="002B6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56"/>
              <w:rPr>
                <w:rFonts w:ascii="Angsana New" w:hAnsi="Angsana New"/>
                <w:sz w:val="28"/>
                <w:szCs w:val="28"/>
              </w:rPr>
            </w:pPr>
            <w:r w:rsidRPr="00A24B89"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33C82D04" w14:textId="62260844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</w:rPr>
              <w:t>961</w:t>
            </w:r>
          </w:p>
        </w:tc>
      </w:tr>
      <w:tr w:rsidR="002B61E8" w:rsidRPr="00A24B89" w14:paraId="3867F6FA" w14:textId="77777777" w:rsidTr="00D04C74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1384" w:type="pct"/>
          </w:tcPr>
          <w:p w14:paraId="37DBEA7B" w14:textId="4DCD7E59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Monsoon Wind Power Co., Ltd.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684D0055" w14:textId="35F22A5F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</w:rPr>
              <w:t>-</w:t>
            </w:r>
          </w:p>
        </w:tc>
        <w:tc>
          <w:tcPr>
            <w:tcW w:w="578" w:type="pct"/>
            <w:tcBorders>
              <w:bottom w:val="nil"/>
            </w:tcBorders>
            <w:shd w:val="clear" w:color="auto" w:fill="auto"/>
            <w:vAlign w:val="bottom"/>
          </w:tcPr>
          <w:p w14:paraId="7F0FCCC9" w14:textId="25E9B463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</w:rPr>
              <w:t>8.00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010C4F14" w14:textId="1D4025C2" w:rsidR="002B61E8" w:rsidRPr="00A24B89" w:rsidRDefault="002B61E8" w:rsidP="002B61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0426C8F" w14:textId="1A66BF06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1F4B8FEE" w14:textId="56EF46C2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30DD6492" w14:textId="7CEB2BB2" w:rsidR="002B61E8" w:rsidRPr="00A24B89" w:rsidRDefault="002B61E8" w:rsidP="002B61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2B61E8" w:rsidRPr="00A24B89" w14:paraId="43809E6C" w14:textId="77777777" w:rsidTr="00D04C74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077AA8AB" w14:textId="77777777" w:rsidR="002B61E8" w:rsidRPr="00A24B89" w:rsidRDefault="002B61E8" w:rsidP="002B61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top w:val="nil"/>
            </w:tcBorders>
          </w:tcPr>
          <w:p w14:paraId="07A5656B" w14:textId="77777777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</w:tcBorders>
            <w:shd w:val="clear" w:color="auto" w:fill="auto"/>
          </w:tcPr>
          <w:p w14:paraId="6F305D4F" w14:textId="77777777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</w:tcBorders>
            <w:shd w:val="clear" w:color="auto" w:fill="auto"/>
          </w:tcPr>
          <w:p w14:paraId="2D789CAE" w14:textId="037F4692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1,034</w:t>
            </w:r>
          </w:p>
        </w:tc>
        <w:tc>
          <w:tcPr>
            <w:tcW w:w="615" w:type="pct"/>
            <w:tcBorders>
              <w:top w:val="nil"/>
            </w:tcBorders>
            <w:shd w:val="clear" w:color="auto" w:fill="auto"/>
            <w:vAlign w:val="bottom"/>
          </w:tcPr>
          <w:p w14:paraId="071F9828" w14:textId="06254B7F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</w:tcBorders>
            <w:shd w:val="clear" w:color="auto" w:fill="auto"/>
            <w:vAlign w:val="bottom"/>
          </w:tcPr>
          <w:p w14:paraId="621CDAF2" w14:textId="2999A395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nil"/>
            </w:tcBorders>
            <w:shd w:val="clear" w:color="auto" w:fill="auto"/>
            <w:vAlign w:val="bottom"/>
          </w:tcPr>
          <w:p w14:paraId="08085A66" w14:textId="58EBFDE3" w:rsidR="002B61E8" w:rsidRPr="00A24B89" w:rsidRDefault="002B61E8" w:rsidP="002B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1,070</w:t>
            </w:r>
          </w:p>
        </w:tc>
      </w:tr>
      <w:tr w:rsidR="00715BCF" w:rsidRPr="00A24B89" w14:paraId="0CFCA231" w14:textId="77777777" w:rsidTr="00D04C74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1384" w:type="pct"/>
            <w:tcBorders>
              <w:bottom w:val="nil"/>
            </w:tcBorders>
          </w:tcPr>
          <w:p w14:paraId="6A9F23A5" w14:textId="77777777" w:rsidR="00D04C74" w:rsidRPr="00A24B89" w:rsidRDefault="00D04C74" w:rsidP="00403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108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90D0F2A" w14:textId="24EAB3DE" w:rsidR="00715BCF" w:rsidRPr="00A24B89" w:rsidRDefault="0040317D" w:rsidP="00403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D04C74"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77" w:type="pct"/>
            <w:tcBorders>
              <w:bottom w:val="nil"/>
            </w:tcBorders>
          </w:tcPr>
          <w:p w14:paraId="250B88AA" w14:textId="77777777" w:rsidR="00715BCF" w:rsidRPr="00A24B89" w:rsidRDefault="00715BCF" w:rsidP="00715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shd w:val="clear" w:color="auto" w:fill="auto"/>
          </w:tcPr>
          <w:p w14:paraId="4686A365" w14:textId="77777777" w:rsidR="00715BCF" w:rsidRPr="00A24B89" w:rsidRDefault="00715BCF" w:rsidP="00715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7F6D3251" w14:textId="722813BF" w:rsidR="00715BCF" w:rsidRPr="00A24B89" w:rsidRDefault="00715BCF" w:rsidP="00C056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1B303C19" w14:textId="20BB56A1" w:rsidR="00715BCF" w:rsidRPr="00A24B89" w:rsidRDefault="00715BCF" w:rsidP="00C0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247E4980" w14:textId="0D8775B5" w:rsidR="00715BCF" w:rsidRPr="00A24B89" w:rsidRDefault="00715BCF" w:rsidP="00C0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1BD672BE" w14:textId="21EF2873" w:rsidR="00715BCF" w:rsidRPr="00A24B89" w:rsidRDefault="00D04C74" w:rsidP="00C056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5BCF" w:rsidRPr="00A24B89" w14:paraId="54902D7A" w14:textId="77777777" w:rsidTr="00D04C74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52E6E9FF" w14:textId="77777777" w:rsidR="00715BCF" w:rsidRPr="00A24B89" w:rsidRDefault="00715BCF" w:rsidP="00715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7" w:type="pct"/>
            <w:tcBorders>
              <w:bottom w:val="nil"/>
            </w:tcBorders>
          </w:tcPr>
          <w:p w14:paraId="7FABBE50" w14:textId="77777777" w:rsidR="00715BCF" w:rsidRPr="00A24B89" w:rsidRDefault="00715BCF" w:rsidP="00715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shd w:val="clear" w:color="auto" w:fill="auto"/>
          </w:tcPr>
          <w:p w14:paraId="7AB10BBA" w14:textId="77777777" w:rsidR="00715BCF" w:rsidRPr="00A24B89" w:rsidRDefault="00715BCF" w:rsidP="00715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751BEAC2" w14:textId="32C0DE96" w:rsidR="00715BCF" w:rsidRPr="00A24B89" w:rsidRDefault="00715BCF" w:rsidP="00715BC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1,034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4B0A0EFC" w14:textId="77777777" w:rsidR="00715BCF" w:rsidRPr="00A24B89" w:rsidRDefault="00715BCF" w:rsidP="00715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BEDB2C9" w14:textId="32B3F210" w:rsidR="00715BCF" w:rsidRPr="00A24B89" w:rsidRDefault="00715BCF" w:rsidP="00715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48F0AFAC" w14:textId="3A2A93E8" w:rsidR="00715BCF" w:rsidRPr="00A24B89" w:rsidRDefault="00777775" w:rsidP="00715BC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1,070</w:t>
            </w:r>
          </w:p>
        </w:tc>
      </w:tr>
    </w:tbl>
    <w:p w14:paraId="5A560FE0" w14:textId="77777777" w:rsidR="00AE2CDF" w:rsidRPr="00A24B89" w:rsidRDefault="00AE2CDF">
      <w:pPr>
        <w:rPr>
          <w:sz w:val="18"/>
          <w:szCs w:val="18"/>
        </w:rPr>
      </w:pPr>
    </w:p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64"/>
        <w:gridCol w:w="1064"/>
        <w:gridCol w:w="1133"/>
        <w:gridCol w:w="1133"/>
        <w:gridCol w:w="1133"/>
        <w:gridCol w:w="1135"/>
      </w:tblGrid>
      <w:tr w:rsidR="009038AE" w:rsidRPr="00A24B89" w14:paraId="3054D7EB" w14:textId="77777777" w:rsidTr="008F4A58">
        <w:trPr>
          <w:trHeight w:val="415"/>
          <w:tblHeader/>
        </w:trPr>
        <w:tc>
          <w:tcPr>
            <w:tcW w:w="1384" w:type="pct"/>
          </w:tcPr>
          <w:p w14:paraId="32DD7A75" w14:textId="77777777" w:rsidR="00D3237D" w:rsidRPr="00A24B8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4" w:type="pct"/>
            <w:gridSpan w:val="2"/>
            <w:vAlign w:val="bottom"/>
          </w:tcPr>
          <w:p w14:paraId="6D732A7F" w14:textId="11832303" w:rsidR="00D3237D" w:rsidRPr="00A24B8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03A81B" w14:textId="4E24C4AA" w:rsidR="00D3237D" w:rsidRPr="00A24B8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24B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F26FB" w:rsidRPr="00A24B89" w14:paraId="53280566" w14:textId="77777777" w:rsidTr="008F4A58">
        <w:trPr>
          <w:trHeight w:val="415"/>
          <w:tblHeader/>
        </w:trPr>
        <w:tc>
          <w:tcPr>
            <w:tcW w:w="1384" w:type="pct"/>
          </w:tcPr>
          <w:p w14:paraId="40151CDD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2E32129C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15C2C918" w14:textId="05C61456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4807"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577" w:type="pct"/>
            <w:vAlign w:val="bottom"/>
          </w:tcPr>
          <w:p w14:paraId="4F4EE555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3AF24AEB" w14:textId="154E8443" w:rsidR="00067F1B" w:rsidRPr="00A24B89" w:rsidRDefault="00B52B9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A24B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1F70B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29679C7F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7A31CFD7" w14:textId="4770B2AA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0B93CED3" w14:textId="1F330FF1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1983D3" w14:textId="2F4CFA01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559FD" w14:textId="7CD3DEDB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59EF79FF" w14:textId="0481A378" w:rsidR="00067F1B" w:rsidRPr="00A24B89" w:rsidRDefault="00B52B9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A24B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3237D" w:rsidRPr="00A24B89" w14:paraId="769ED34F" w14:textId="77777777" w:rsidTr="008F4A58">
        <w:trPr>
          <w:trHeight w:val="415"/>
          <w:tblHeader/>
        </w:trPr>
        <w:tc>
          <w:tcPr>
            <w:tcW w:w="1384" w:type="pct"/>
          </w:tcPr>
          <w:p w14:paraId="67BE2B2F" w14:textId="531D0705" w:rsidR="00D3237D" w:rsidRPr="00A24B8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4" w:type="pct"/>
            <w:gridSpan w:val="2"/>
            <w:vAlign w:val="bottom"/>
          </w:tcPr>
          <w:p w14:paraId="59A2FC61" w14:textId="20EB50F3" w:rsidR="00D3237D" w:rsidRPr="00A24B8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shd w:val="clear" w:color="auto" w:fill="auto"/>
            <w:vAlign w:val="bottom"/>
          </w:tcPr>
          <w:p w14:paraId="14C8CE4B" w14:textId="4827AB85" w:rsidR="00D3237D" w:rsidRPr="00A24B89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F26FB" w:rsidRPr="00A24B89" w14:paraId="611239DF" w14:textId="77777777" w:rsidTr="008F4A58">
        <w:trPr>
          <w:trHeight w:val="415"/>
        </w:trPr>
        <w:tc>
          <w:tcPr>
            <w:tcW w:w="1384" w:type="pct"/>
          </w:tcPr>
          <w:p w14:paraId="788831B4" w14:textId="35BFC183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4955429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FCA613E" w14:textId="6FB21842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67AB195B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7E97D73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302B07B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1EAA03E" w14:textId="6F97F0ED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26FB" w:rsidRPr="00A24B89" w14:paraId="7B213345" w14:textId="77777777" w:rsidTr="008F4A58">
        <w:trPr>
          <w:trHeight w:val="415"/>
        </w:trPr>
        <w:tc>
          <w:tcPr>
            <w:tcW w:w="1384" w:type="pct"/>
          </w:tcPr>
          <w:p w14:paraId="36E2F301" w14:textId="25DAB2C0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202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sz w:val="28"/>
                <w:szCs w:val="28"/>
                <w:cs/>
              </w:rPr>
              <w:t>บริษัท บีซีพีจี จำกัด (มหาชน)</w:t>
            </w:r>
          </w:p>
        </w:tc>
        <w:tc>
          <w:tcPr>
            <w:tcW w:w="577" w:type="pct"/>
            <w:vAlign w:val="bottom"/>
          </w:tcPr>
          <w:p w14:paraId="3B91428F" w14:textId="12B7FF30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4.45</w:t>
            </w:r>
          </w:p>
        </w:tc>
        <w:tc>
          <w:tcPr>
            <w:tcW w:w="577" w:type="pct"/>
            <w:vAlign w:val="bottom"/>
          </w:tcPr>
          <w:p w14:paraId="4EB32F95" w14:textId="29C66CF8" w:rsidR="00067F1B" w:rsidRPr="00A24B89" w:rsidRDefault="00693B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4.45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B35337B" w14:textId="3C8AC539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615" w:type="pct"/>
            <w:vAlign w:val="bottom"/>
          </w:tcPr>
          <w:p w14:paraId="04C9BC39" w14:textId="4AFDFDB8" w:rsidR="00067F1B" w:rsidRPr="00A24B89" w:rsidRDefault="009B20E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707CDDE8" w14:textId="081C9C11" w:rsidR="00067F1B" w:rsidRPr="00A24B89" w:rsidRDefault="007A278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20E6" w:rsidRPr="00A24B89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  <w:r w:rsidRPr="00A24B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304D30B" w14:textId="789A1AAB" w:rsidR="00067F1B" w:rsidRPr="00A24B89" w:rsidRDefault="009B20E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5126" w:rsidRPr="00A24B89" w14:paraId="1F51A400" w14:textId="77777777" w:rsidTr="008F4A58">
        <w:trPr>
          <w:trHeight w:val="415"/>
        </w:trPr>
        <w:tc>
          <w:tcPr>
            <w:tcW w:w="1384" w:type="pct"/>
          </w:tcPr>
          <w:p w14:paraId="09BCF108" w14:textId="308CDB87" w:rsidR="00D7420B" w:rsidRPr="00A24B89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577" w:type="pct"/>
            <w:vAlign w:val="bottom"/>
          </w:tcPr>
          <w:p w14:paraId="3077673F" w14:textId="02131C5A" w:rsidR="00D7420B" w:rsidRPr="00A24B89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1.75 - 4.00</w:t>
            </w:r>
          </w:p>
        </w:tc>
        <w:tc>
          <w:tcPr>
            <w:tcW w:w="577" w:type="pct"/>
            <w:vAlign w:val="bottom"/>
          </w:tcPr>
          <w:p w14:paraId="6FC09D39" w14:textId="17186091" w:rsidR="00D7420B" w:rsidRPr="00A24B89" w:rsidRDefault="00693B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1.75 </w:t>
            </w:r>
            <w:r w:rsidR="00ED3880"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 4.00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B5C7C88" w14:textId="74F6F197" w:rsidR="00D7420B" w:rsidRPr="00A24B89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615" w:type="pct"/>
            <w:vAlign w:val="bottom"/>
          </w:tcPr>
          <w:p w14:paraId="36224BBE" w14:textId="5D376ED1" w:rsidR="00D7420B" w:rsidRPr="00A24B89" w:rsidRDefault="009B20E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5CC085CC" w14:textId="14337CC6" w:rsidR="00D7420B" w:rsidRPr="00A24B89" w:rsidRDefault="007A278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20E6" w:rsidRPr="00A24B89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A24B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0D9D1C7" w14:textId="1E3F5A1B" w:rsidR="00D7420B" w:rsidRPr="00A24B89" w:rsidRDefault="009B20E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0F26FB" w:rsidRPr="00A24B89" w14:paraId="7E168614" w14:textId="77777777" w:rsidTr="008F4A58"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745A91E8" w14:textId="11E7BEF5" w:rsidR="00D7420B" w:rsidRPr="00A24B89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/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77B7EADD" w14:textId="3A1A2F95" w:rsidR="00D7420B" w:rsidRPr="00A24B89" w:rsidRDefault="00D7420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65BA28CD" w14:textId="456E50D3" w:rsidR="00D7420B" w:rsidRPr="00A24B89" w:rsidRDefault="00ED3880" w:rsidP="00B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1.95 </w:t>
            </w:r>
            <w:r w:rsidR="00147728"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24B89">
              <w:rPr>
                <w:rFonts w:asciiTheme="majorBidi" w:hAnsiTheme="majorBidi" w:cstheme="majorBidi"/>
                <w:sz w:val="28"/>
                <w:szCs w:val="28"/>
              </w:rPr>
              <w:t xml:space="preserve"> 3.70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DC501A0" w14:textId="1FBFF8C0" w:rsidR="00D7420B" w:rsidRPr="00A24B89" w:rsidRDefault="00D7420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6C566D06" w14:textId="333AEBE1" w:rsidR="00D7420B" w:rsidRPr="00A24B89" w:rsidRDefault="007A278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 w:rsidR="009B20E6" w:rsidRPr="00A24B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485</w:t>
            </w:r>
          </w:p>
        </w:tc>
        <w:tc>
          <w:tcPr>
            <w:tcW w:w="615" w:type="pct"/>
            <w:vAlign w:val="bottom"/>
          </w:tcPr>
          <w:p w14:paraId="4ABA6151" w14:textId="1EB0A8FB" w:rsidR="00D7420B" w:rsidRPr="00A24B89" w:rsidRDefault="007A278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(21,350)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CD1221C" w14:textId="19BC1E11" w:rsidR="00D7420B" w:rsidRPr="00A24B89" w:rsidRDefault="009B20E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4,135</w:t>
            </w:r>
          </w:p>
        </w:tc>
      </w:tr>
      <w:tr w:rsidR="000F26FB" w:rsidRPr="00A24B89" w14:paraId="3D68F69A" w14:textId="77777777" w:rsidTr="008F4A58"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30B540CB" w14:textId="3B62EF3F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353E1671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29EFAFF7" w14:textId="70FA1DAC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0DF7759" w14:textId="0C7BFB3F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3,010</w:t>
            </w:r>
          </w:p>
        </w:tc>
        <w:tc>
          <w:tcPr>
            <w:tcW w:w="615" w:type="pct"/>
            <w:tcBorders>
              <w:bottom w:val="nil"/>
            </w:tcBorders>
          </w:tcPr>
          <w:p w14:paraId="2D6D6948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4F1EE3B1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185CDBCD" w14:textId="3A771F84" w:rsidR="00067F1B" w:rsidRPr="00A24B89" w:rsidRDefault="009B20E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4,345</w:t>
            </w:r>
          </w:p>
        </w:tc>
      </w:tr>
      <w:tr w:rsidR="000F26FB" w:rsidRPr="00A24B89" w14:paraId="6502CD20" w14:textId="77777777" w:rsidTr="008F4A58">
        <w:trPr>
          <w:trHeight w:val="415"/>
        </w:trPr>
        <w:tc>
          <w:tcPr>
            <w:tcW w:w="1384" w:type="pct"/>
            <w:tcBorders>
              <w:top w:val="nil"/>
              <w:bottom w:val="nil"/>
            </w:tcBorders>
          </w:tcPr>
          <w:p w14:paraId="1BBCC8BE" w14:textId="1DA4CC53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22" w:right="-102" w:hanging="3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ค่าเผื่อผลขาดทุนด้าน</w:t>
            </w:r>
            <w:r w:rsidR="002D2C3A"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2D2C3A"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D2C3A"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</w:t>
            </w:r>
            <w:r w:rsidR="002D2C3A" w:rsidRPr="00A24B89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76D9A903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1735C26A" w14:textId="33DEB923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E71D68E" w14:textId="18405D2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</w:tcPr>
          <w:p w14:paraId="3D36D282" w14:textId="3F8C1370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1B3AC8F5" w14:textId="59CA437E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6806B962" w14:textId="0700E6D2" w:rsidR="00067F1B" w:rsidRPr="00A24B89" w:rsidRDefault="009B20E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26FB" w:rsidRPr="00A24B89" w14:paraId="1DCD9BEB" w14:textId="77777777" w:rsidTr="008F4A58"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5F8927E1" w14:textId="2C58D713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63" w:right="103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7" w:type="pct"/>
            <w:tcBorders>
              <w:bottom w:val="nil"/>
            </w:tcBorders>
          </w:tcPr>
          <w:p w14:paraId="2BCBD3CE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45896359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42B51B2F" w14:textId="1E355969" w:rsidR="00067F1B" w:rsidRPr="00A24B89" w:rsidRDefault="00067F1B" w:rsidP="0083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(2,500)</w:t>
            </w:r>
          </w:p>
        </w:tc>
        <w:tc>
          <w:tcPr>
            <w:tcW w:w="615" w:type="pct"/>
            <w:tcBorders>
              <w:bottom w:val="nil"/>
            </w:tcBorders>
          </w:tcPr>
          <w:p w14:paraId="78700D21" w14:textId="77777777" w:rsidR="00067F1B" w:rsidRPr="00A24B89" w:rsidRDefault="00067F1B" w:rsidP="0083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54919CD5" w14:textId="77777777" w:rsidR="00067F1B" w:rsidRPr="00A24B89" w:rsidRDefault="00067F1B" w:rsidP="0083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38E0A959" w14:textId="02AA10B7" w:rsidR="00067F1B" w:rsidRPr="00A24B89" w:rsidRDefault="009B20E6" w:rsidP="0083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(4,135)</w:t>
            </w:r>
          </w:p>
        </w:tc>
      </w:tr>
      <w:tr w:rsidR="00296A7C" w:rsidRPr="00A24B89" w14:paraId="6A641C6C" w14:textId="77777777" w:rsidTr="008F4A58"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72BCDE78" w14:textId="28326FCD" w:rsidR="00296A7C" w:rsidRPr="00A24B89" w:rsidRDefault="00296A7C" w:rsidP="0029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63" w:right="-104" w:hanging="160"/>
              <w:rPr>
                <w:sz w:val="28"/>
                <w:szCs w:val="28"/>
                <w:cs/>
              </w:rPr>
            </w:pPr>
            <w:r w:rsidRPr="00A24B89">
              <w:rPr>
                <w:rFonts w:hint="cs"/>
                <w:sz w:val="28"/>
                <w:szCs w:val="28"/>
                <w:cs/>
              </w:rPr>
              <w:t>เงินให้กู้ยืมระยะยาวที่ถึงกำหนดชำระภายในหนึ่งปี</w:t>
            </w:r>
          </w:p>
        </w:tc>
        <w:tc>
          <w:tcPr>
            <w:tcW w:w="577" w:type="pct"/>
            <w:tcBorders>
              <w:bottom w:val="nil"/>
            </w:tcBorders>
          </w:tcPr>
          <w:p w14:paraId="52AF8373" w14:textId="77777777" w:rsidR="00296A7C" w:rsidRPr="00A24B89" w:rsidRDefault="00296A7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3252B54F" w14:textId="77777777" w:rsidR="00296A7C" w:rsidRPr="00A24B89" w:rsidRDefault="00296A7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2A026C12" w14:textId="6CD74134" w:rsidR="00296A7C" w:rsidRPr="00A24B89" w:rsidRDefault="00831D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</w:tcPr>
          <w:p w14:paraId="39F8B63F" w14:textId="77777777" w:rsidR="00296A7C" w:rsidRPr="00A24B89" w:rsidRDefault="00296A7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15746236" w14:textId="77777777" w:rsidR="00296A7C" w:rsidRPr="00A24B89" w:rsidRDefault="00296A7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2CE8647F" w14:textId="31759451" w:rsidR="00296A7C" w:rsidRPr="00A24B89" w:rsidRDefault="009B20E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</w:rPr>
              <w:t>(210)</w:t>
            </w:r>
          </w:p>
        </w:tc>
      </w:tr>
      <w:tr w:rsidR="000F26FB" w:rsidRPr="00A24B89" w14:paraId="21E9DC4A" w14:textId="77777777" w:rsidTr="008F4A58"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27CDFCC3" w14:textId="23B4CE0A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7" w:type="pct"/>
            <w:tcBorders>
              <w:bottom w:val="nil"/>
            </w:tcBorders>
          </w:tcPr>
          <w:p w14:paraId="0CDFED8C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05A8BECC" w14:textId="4EE73BB3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2E5265DD" w14:textId="1F73E408" w:rsidR="00067F1B" w:rsidRPr="00A24B89" w:rsidRDefault="00067F1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</w:t>
            </w:r>
          </w:p>
        </w:tc>
        <w:tc>
          <w:tcPr>
            <w:tcW w:w="615" w:type="pct"/>
            <w:tcBorders>
              <w:bottom w:val="nil"/>
            </w:tcBorders>
          </w:tcPr>
          <w:p w14:paraId="1837BB9E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6B18F760" w14:textId="77777777" w:rsidR="00067F1B" w:rsidRPr="00A24B89" w:rsidRDefault="00067F1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5972BDD8" w14:textId="7EF637AF" w:rsidR="00067F1B" w:rsidRPr="00A24B89" w:rsidRDefault="009B20E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tbl>
      <w:tblPr>
        <w:tblW w:w="918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240"/>
        <w:gridCol w:w="1241"/>
        <w:gridCol w:w="1241"/>
        <w:gridCol w:w="1239"/>
      </w:tblGrid>
      <w:tr w:rsidR="006439DA" w:rsidRPr="00A24B89" w14:paraId="09B6DE1F" w14:textId="77777777" w:rsidTr="00C342BE">
        <w:trPr>
          <w:tblHeader/>
        </w:trPr>
        <w:tc>
          <w:tcPr>
            <w:tcW w:w="2301" w:type="pct"/>
          </w:tcPr>
          <w:p w14:paraId="0AFF8AE7" w14:textId="370660A0" w:rsidR="006439DA" w:rsidRPr="00A24B89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  <w:shd w:val="clear" w:color="auto" w:fill="auto"/>
          </w:tcPr>
          <w:p w14:paraId="432557DF" w14:textId="17F60F9F" w:rsidR="006439DA" w:rsidRPr="00A24B89" w:rsidRDefault="006439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  <w:shd w:val="clear" w:color="auto" w:fill="auto"/>
          </w:tcPr>
          <w:p w14:paraId="0C21DA0D" w14:textId="4FCAA320" w:rsidR="006439DA" w:rsidRPr="00A24B89" w:rsidRDefault="006439D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6439DA" w:rsidRPr="00A24B89" w14:paraId="6AAE8E27" w14:textId="77777777" w:rsidTr="00C342BE">
        <w:trPr>
          <w:tblHeader/>
        </w:trPr>
        <w:tc>
          <w:tcPr>
            <w:tcW w:w="2301" w:type="pct"/>
          </w:tcPr>
          <w:p w14:paraId="33171E63" w14:textId="4DBB19AB" w:rsidR="006439DA" w:rsidRPr="00A24B89" w:rsidRDefault="00E90AF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5" w:type="pct"/>
            <w:shd w:val="clear" w:color="auto" w:fill="auto"/>
          </w:tcPr>
          <w:p w14:paraId="18F594D5" w14:textId="0A123904" w:rsidR="006439DA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05B7331" w14:textId="64819DCC" w:rsidR="006439DA" w:rsidRPr="00A24B89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  <w:shd w:val="clear" w:color="auto" w:fill="auto"/>
          </w:tcPr>
          <w:p w14:paraId="6F5EE109" w14:textId="4E34BC2A" w:rsidR="006439DA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5EC05FD" w14:textId="2C40E086" w:rsidR="006439DA" w:rsidRPr="00A24B89" w:rsidRDefault="006439D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0B6" w:rsidRPr="00A24B89" w14:paraId="55186A93" w14:textId="77777777" w:rsidTr="00C342BE">
        <w:trPr>
          <w:tblHeader/>
        </w:trPr>
        <w:tc>
          <w:tcPr>
            <w:tcW w:w="2301" w:type="pct"/>
          </w:tcPr>
          <w:p w14:paraId="4212DE83" w14:textId="77777777" w:rsidR="009740B6" w:rsidRPr="00A24B89" w:rsidRDefault="009740B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8EF31B0" w14:textId="33F10237" w:rsidR="009740B6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B520E92" w14:textId="689720F3" w:rsidR="009740B6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5" w:type="pct"/>
            <w:shd w:val="clear" w:color="auto" w:fill="auto"/>
          </w:tcPr>
          <w:p w14:paraId="5605C484" w14:textId="43C6E712" w:rsidR="009740B6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650CEC0" w14:textId="5E73B7C4" w:rsidR="009740B6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740B6" w:rsidRPr="00A24B89" w14:paraId="362871BE" w14:textId="77777777" w:rsidTr="00C342BE">
        <w:tc>
          <w:tcPr>
            <w:tcW w:w="2301" w:type="pct"/>
          </w:tcPr>
          <w:p w14:paraId="24BD668A" w14:textId="77777777" w:rsidR="009740B6" w:rsidRPr="00A24B89" w:rsidRDefault="009740B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11138D82" w14:textId="77777777" w:rsidR="009740B6" w:rsidRPr="00A24B89" w:rsidRDefault="009740B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40B6" w:rsidRPr="00A24B89" w14:paraId="0767FD86" w14:textId="77777777" w:rsidTr="00C342BE">
        <w:tc>
          <w:tcPr>
            <w:tcW w:w="2301" w:type="pct"/>
            <w:shd w:val="clear" w:color="auto" w:fill="auto"/>
          </w:tcPr>
          <w:p w14:paraId="48A064BC" w14:textId="77777777" w:rsidR="009740B6" w:rsidRPr="00A24B89" w:rsidRDefault="009740B6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24B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4C454A8D" w14:textId="77777777" w:rsidR="009740B6" w:rsidRPr="00A24B89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1949DD4A" w14:textId="77777777" w:rsidR="009740B6" w:rsidRPr="00A24B89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41BB2019" w14:textId="77777777" w:rsidR="009740B6" w:rsidRPr="00A24B89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4" w:type="pct"/>
            <w:shd w:val="clear" w:color="auto" w:fill="auto"/>
          </w:tcPr>
          <w:p w14:paraId="42CB2C1C" w14:textId="77777777" w:rsidR="009740B6" w:rsidRPr="00A24B89" w:rsidRDefault="009740B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</w:tr>
      <w:tr w:rsidR="007E64C6" w:rsidRPr="00A24B89" w14:paraId="7C15D722" w14:textId="77777777" w:rsidTr="00C342BE">
        <w:tc>
          <w:tcPr>
            <w:tcW w:w="2301" w:type="pct"/>
            <w:shd w:val="clear" w:color="auto" w:fill="auto"/>
          </w:tcPr>
          <w:p w14:paraId="7FDF316A" w14:textId="710F85F5" w:rsidR="007E64C6" w:rsidRPr="00A24B89" w:rsidRDefault="002D2C3A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="007E64C6" w:rsidRPr="00A24B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shd w:val="clear" w:color="auto" w:fill="auto"/>
          </w:tcPr>
          <w:p w14:paraId="3077AA9E" w14:textId="6621F644" w:rsidR="007E64C6" w:rsidRPr="00A24B89" w:rsidRDefault="00EA33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123</w:t>
            </w:r>
          </w:p>
        </w:tc>
        <w:tc>
          <w:tcPr>
            <w:tcW w:w="675" w:type="pct"/>
            <w:shd w:val="clear" w:color="auto" w:fill="auto"/>
          </w:tcPr>
          <w:p w14:paraId="79D933A8" w14:textId="62AA9266" w:rsidR="007E64C6" w:rsidRPr="00A24B8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24B89">
              <w:t>83</w:t>
            </w:r>
          </w:p>
        </w:tc>
        <w:tc>
          <w:tcPr>
            <w:tcW w:w="675" w:type="pct"/>
            <w:shd w:val="clear" w:color="auto" w:fill="auto"/>
          </w:tcPr>
          <w:p w14:paraId="1C9FA015" w14:textId="2B4D314F" w:rsidR="007E64C6" w:rsidRPr="00A24B89" w:rsidRDefault="00DD17F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24B89">
              <w:t>-</w:t>
            </w:r>
          </w:p>
        </w:tc>
        <w:tc>
          <w:tcPr>
            <w:tcW w:w="674" w:type="pct"/>
            <w:shd w:val="clear" w:color="auto" w:fill="auto"/>
          </w:tcPr>
          <w:p w14:paraId="32CCF669" w14:textId="6223171F" w:rsidR="007E64C6" w:rsidRPr="00A24B8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24B89">
              <w:t>-</w:t>
            </w:r>
          </w:p>
        </w:tc>
      </w:tr>
      <w:tr w:rsidR="007E64C6" w:rsidRPr="00A24B89" w14:paraId="60D6F7FF" w14:textId="77777777" w:rsidTr="00C342BE">
        <w:trPr>
          <w:trHeight w:val="60"/>
        </w:trPr>
        <w:tc>
          <w:tcPr>
            <w:tcW w:w="2301" w:type="pct"/>
            <w:shd w:val="clear" w:color="auto" w:fill="auto"/>
          </w:tcPr>
          <w:p w14:paraId="47DCBEB2" w14:textId="77777777" w:rsidR="007E64C6" w:rsidRPr="00A24B89" w:rsidRDefault="007E64C6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7A8C9471" w14:textId="00B9B2FE" w:rsidR="007E64C6" w:rsidRPr="00A24B89" w:rsidRDefault="00EA33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rFonts w:hint="cs"/>
                <w:b/>
                <w:bCs/>
                <w:cs/>
              </w:rPr>
              <w:t>123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E27B4D3" w14:textId="769A0E4E" w:rsidR="007E64C6" w:rsidRPr="00A24B89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83</w:t>
            </w:r>
          </w:p>
        </w:tc>
        <w:tc>
          <w:tcPr>
            <w:tcW w:w="675" w:type="pct"/>
            <w:shd w:val="clear" w:color="auto" w:fill="auto"/>
          </w:tcPr>
          <w:p w14:paraId="5450F392" w14:textId="4B69670F" w:rsidR="007E64C6" w:rsidRPr="00A24B89" w:rsidRDefault="00DD17F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09CF7B0" w14:textId="297A35D9" w:rsidR="007E64C6" w:rsidRPr="00A24B89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-</w:t>
            </w:r>
          </w:p>
        </w:tc>
      </w:tr>
      <w:tr w:rsidR="00275798" w:rsidRPr="00A24B89" w14:paraId="046316FE" w14:textId="77777777" w:rsidTr="00C342BE">
        <w:trPr>
          <w:trHeight w:val="60"/>
        </w:trPr>
        <w:tc>
          <w:tcPr>
            <w:tcW w:w="2301" w:type="pct"/>
            <w:shd w:val="clear" w:color="auto" w:fill="auto"/>
          </w:tcPr>
          <w:p w14:paraId="4569D32C" w14:textId="77777777" w:rsidR="00275798" w:rsidRPr="00A24B89" w:rsidRDefault="00275798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7D72364" w14:textId="77777777" w:rsidR="00275798" w:rsidRPr="00A24B89" w:rsidRDefault="00275798" w:rsidP="002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63757616" w14:textId="77777777" w:rsidR="00275798" w:rsidRPr="00A24B89" w:rsidRDefault="00275798" w:rsidP="002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shd w:val="clear" w:color="auto" w:fill="auto"/>
          </w:tcPr>
          <w:p w14:paraId="2C402420" w14:textId="77777777" w:rsidR="00275798" w:rsidRPr="00A24B89" w:rsidRDefault="00275798" w:rsidP="002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3B6BC50" w14:textId="77777777" w:rsidR="00275798" w:rsidRPr="00A24B89" w:rsidRDefault="00275798" w:rsidP="002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</w:tr>
      <w:tr w:rsidR="00AB552C" w:rsidRPr="00A24B89" w14:paraId="096A1304" w14:textId="77777777" w:rsidTr="00C342BE">
        <w:tc>
          <w:tcPr>
            <w:tcW w:w="2301" w:type="pct"/>
            <w:shd w:val="clear" w:color="auto" w:fill="auto"/>
          </w:tcPr>
          <w:p w14:paraId="4EF1A857" w14:textId="6FA6CC6A" w:rsidR="00AB552C" w:rsidRPr="00A24B89" w:rsidRDefault="00401B1F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4B89">
              <w:br w:type="page"/>
            </w:r>
          </w:p>
        </w:tc>
        <w:tc>
          <w:tcPr>
            <w:tcW w:w="1350" w:type="pct"/>
            <w:gridSpan w:val="2"/>
            <w:shd w:val="clear" w:color="auto" w:fill="auto"/>
          </w:tcPr>
          <w:p w14:paraId="0697D620" w14:textId="21C00838" w:rsidR="00AB552C" w:rsidRPr="00A24B89" w:rsidRDefault="00AB55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  <w:shd w:val="clear" w:color="auto" w:fill="auto"/>
          </w:tcPr>
          <w:p w14:paraId="7B410BAE" w14:textId="40FF22D7" w:rsidR="00AB552C" w:rsidRPr="00A24B89" w:rsidRDefault="00AB552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3A1697" w:rsidRPr="00A24B89" w14:paraId="3526EE6B" w14:textId="77777777" w:rsidTr="00C342BE">
        <w:tc>
          <w:tcPr>
            <w:tcW w:w="2301" w:type="pct"/>
            <w:shd w:val="clear" w:color="auto" w:fill="auto"/>
          </w:tcPr>
          <w:p w14:paraId="704338BD" w14:textId="77777777" w:rsidR="003A1697" w:rsidRPr="00A24B89" w:rsidRDefault="003A1697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14:paraId="5DE48DA4" w14:textId="203AF39A" w:rsidR="003A1697" w:rsidRPr="00A24B89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41AA479" w14:textId="6C8BDAE6" w:rsidR="003A1697" w:rsidRPr="00A24B89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5" w:type="pct"/>
            <w:shd w:val="clear" w:color="auto" w:fill="auto"/>
          </w:tcPr>
          <w:p w14:paraId="2D246BE8" w14:textId="21E741DF" w:rsidR="003A1697" w:rsidRPr="00A24B89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94C74BA" w14:textId="2D284D78" w:rsidR="003A1697" w:rsidRPr="00A24B89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1697" w:rsidRPr="00A24B89" w14:paraId="1A34DB56" w14:textId="77777777" w:rsidTr="00C342BE">
        <w:tc>
          <w:tcPr>
            <w:tcW w:w="2301" w:type="pct"/>
            <w:shd w:val="clear" w:color="auto" w:fill="auto"/>
          </w:tcPr>
          <w:p w14:paraId="780EA486" w14:textId="77777777" w:rsidR="003A1697" w:rsidRPr="00A24B89" w:rsidRDefault="003A1697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9" w:type="pct"/>
            <w:gridSpan w:val="4"/>
            <w:shd w:val="clear" w:color="auto" w:fill="auto"/>
            <w:vAlign w:val="center"/>
          </w:tcPr>
          <w:p w14:paraId="0CB86CDC" w14:textId="5A610DBF" w:rsidR="003A1697" w:rsidRPr="00A24B89" w:rsidRDefault="003A1697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4B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A24B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F35BB" w:rsidRPr="00A24B89" w14:paraId="780756BE" w14:textId="77777777" w:rsidTr="00C342BE">
        <w:tc>
          <w:tcPr>
            <w:tcW w:w="2301" w:type="pct"/>
            <w:shd w:val="clear" w:color="auto" w:fill="auto"/>
          </w:tcPr>
          <w:p w14:paraId="7D8F84F3" w14:textId="163C13ED" w:rsidR="00EF35BB" w:rsidRPr="00A24B89" w:rsidRDefault="00EF35BB" w:rsidP="00533528">
            <w:pPr>
              <w:pStyle w:val="block"/>
              <w:spacing w:after="0" w:line="240" w:lineRule="auto"/>
              <w:ind w:left="152" w:right="-247" w:hanging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A24B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</w:t>
            </w:r>
            <w:r w:rsidRPr="00A24B8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เกิดขึ้น</w:t>
            </w:r>
            <w:r w:rsidR="00D46DE4" w:rsidRPr="00A24B8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br/>
            </w:r>
            <w:r w:rsidR="00B52B93" w:rsidRPr="00A24B8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8405A1" w:rsidRPr="00A24B8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 w:bidi="th-TH"/>
              </w:rPr>
              <w:t>30</w:t>
            </w:r>
            <w:r w:rsidR="00B52B93" w:rsidRPr="00A24B8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675" w:type="pct"/>
            <w:shd w:val="clear" w:color="auto" w:fill="auto"/>
          </w:tcPr>
          <w:p w14:paraId="05EC5F62" w14:textId="77777777" w:rsidR="00EF35BB" w:rsidRPr="00A24B89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5813E4E1" w14:textId="77777777" w:rsidR="00EF35BB" w:rsidRPr="00A24B89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0E406103" w14:textId="77777777" w:rsidR="00EF35BB" w:rsidRPr="00A24B89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4" w:type="pct"/>
            <w:shd w:val="clear" w:color="auto" w:fill="auto"/>
          </w:tcPr>
          <w:p w14:paraId="56D65853" w14:textId="77777777" w:rsidR="00EF35BB" w:rsidRPr="00A24B89" w:rsidRDefault="00EF35B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161AF4" w:rsidRPr="00A24B89" w14:paraId="23A8F21D" w14:textId="77777777" w:rsidTr="00C342BE">
        <w:tc>
          <w:tcPr>
            <w:tcW w:w="2301" w:type="pct"/>
          </w:tcPr>
          <w:p w14:paraId="0353CC3C" w14:textId="77777777" w:rsidR="00161AF4" w:rsidRPr="00A24B89" w:rsidRDefault="00161AF4" w:rsidP="00161A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A24B89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75" w:type="pct"/>
          </w:tcPr>
          <w:p w14:paraId="40CEBE36" w14:textId="2DB8666F" w:rsidR="00161AF4" w:rsidRPr="00A24B89" w:rsidRDefault="00EA3361" w:rsidP="00161A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56640219" w14:textId="17D0AFA5" w:rsidR="00161AF4" w:rsidRPr="00A24B89" w:rsidRDefault="00161AF4" w:rsidP="00161A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24B89">
              <w:t>15</w:t>
            </w:r>
          </w:p>
        </w:tc>
        <w:tc>
          <w:tcPr>
            <w:tcW w:w="675" w:type="pct"/>
            <w:shd w:val="clear" w:color="auto" w:fill="auto"/>
          </w:tcPr>
          <w:p w14:paraId="55B159D0" w14:textId="25A38F9B" w:rsidR="00161AF4" w:rsidRPr="00A24B89" w:rsidRDefault="00161AF4" w:rsidP="00161A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0FCF6D83" w14:textId="2217DDC8" w:rsidR="00161AF4" w:rsidRPr="00A24B89" w:rsidRDefault="00161AF4" w:rsidP="00161A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24B89">
              <w:t>-</w:t>
            </w:r>
          </w:p>
        </w:tc>
      </w:tr>
      <w:tr w:rsidR="00161AF4" w:rsidRPr="00A24B89" w14:paraId="2C83693D" w14:textId="77777777" w:rsidTr="00C342BE">
        <w:tc>
          <w:tcPr>
            <w:tcW w:w="2301" w:type="pct"/>
          </w:tcPr>
          <w:p w14:paraId="07592F1C" w14:textId="2CA9B1F4" w:rsidR="00161AF4" w:rsidRPr="00A24B89" w:rsidRDefault="00161AF4" w:rsidP="00161A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4B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5" w:type="pct"/>
          </w:tcPr>
          <w:p w14:paraId="0370F3C8" w14:textId="163E748D" w:rsidR="00161AF4" w:rsidRPr="00A24B89" w:rsidRDefault="00EA3361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1F44F263" w14:textId="5C824870" w:rsidR="00161AF4" w:rsidRPr="00A24B89" w:rsidRDefault="00161AF4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15</w:t>
            </w:r>
          </w:p>
        </w:tc>
        <w:tc>
          <w:tcPr>
            <w:tcW w:w="675" w:type="pct"/>
            <w:shd w:val="clear" w:color="auto" w:fill="auto"/>
          </w:tcPr>
          <w:p w14:paraId="33137251" w14:textId="0EC8E908" w:rsidR="00161AF4" w:rsidRPr="00A24B89" w:rsidRDefault="00161AF4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0C1569AA" w14:textId="19249B4E" w:rsidR="00161AF4" w:rsidRPr="00A24B89" w:rsidRDefault="00161AF4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-</w:t>
            </w:r>
          </w:p>
        </w:tc>
      </w:tr>
      <w:tr w:rsidR="00412104" w:rsidRPr="00A24B89" w14:paraId="695E828E" w14:textId="77777777" w:rsidTr="00C342BE">
        <w:tc>
          <w:tcPr>
            <w:tcW w:w="2301" w:type="pct"/>
          </w:tcPr>
          <w:p w14:paraId="6CC00AF0" w14:textId="77777777" w:rsidR="00412104" w:rsidRPr="00A24B89" w:rsidRDefault="0041210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</w:tcPr>
          <w:p w14:paraId="1E708A8E" w14:textId="77777777" w:rsidR="00412104" w:rsidRPr="00A24B89" w:rsidRDefault="00412104" w:rsidP="004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shd w:val="clear" w:color="auto" w:fill="auto"/>
          </w:tcPr>
          <w:p w14:paraId="5E803CAE" w14:textId="77777777" w:rsidR="00412104" w:rsidRPr="00A24B89" w:rsidRDefault="00412104" w:rsidP="004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78A4C9E8" w14:textId="77777777" w:rsidR="00412104" w:rsidRPr="00A24B89" w:rsidRDefault="00412104" w:rsidP="004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64E2BC4B" w14:textId="77777777" w:rsidR="00412104" w:rsidRPr="00A24B89" w:rsidRDefault="00412104" w:rsidP="004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</w:tr>
      <w:tr w:rsidR="006A649B" w:rsidRPr="00A24B89" w14:paraId="27866074" w14:textId="77777777" w:rsidTr="00C342BE">
        <w:trPr>
          <w:trHeight w:val="311"/>
        </w:trPr>
        <w:tc>
          <w:tcPr>
            <w:tcW w:w="2301" w:type="pct"/>
          </w:tcPr>
          <w:p w14:paraId="67B04C92" w14:textId="20AAAEE1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  <w:shd w:val="clear" w:color="auto" w:fill="auto"/>
          </w:tcPr>
          <w:p w14:paraId="71766F9A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  <w:shd w:val="clear" w:color="auto" w:fill="auto"/>
          </w:tcPr>
          <w:p w14:paraId="67A45CBB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6A649B" w:rsidRPr="00A24B89" w14:paraId="7DBE795C" w14:textId="77777777" w:rsidTr="00C342BE">
        <w:tc>
          <w:tcPr>
            <w:tcW w:w="2301" w:type="pct"/>
          </w:tcPr>
          <w:p w14:paraId="692F18E8" w14:textId="4F03BBD0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4EDB6328" w14:textId="624F2268" w:rsidR="006A649B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177DE6E" w14:textId="77777777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  <w:shd w:val="clear" w:color="auto" w:fill="auto"/>
          </w:tcPr>
          <w:p w14:paraId="7E9D0730" w14:textId="2C19B1CA" w:rsidR="006A649B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929A57C" w14:textId="77777777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649B" w:rsidRPr="00A24B89" w14:paraId="5B12B8AA" w14:textId="77777777" w:rsidTr="00C342BE">
        <w:tc>
          <w:tcPr>
            <w:tcW w:w="2301" w:type="pct"/>
          </w:tcPr>
          <w:p w14:paraId="0F42AD2B" w14:textId="77777777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BFA1015" w14:textId="437FEA3D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347B7B8" w14:textId="171B0542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5" w:type="pct"/>
            <w:shd w:val="clear" w:color="auto" w:fill="auto"/>
          </w:tcPr>
          <w:p w14:paraId="415FC943" w14:textId="3A70575D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2B8EAC1" w14:textId="1EC77A43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A649B" w:rsidRPr="00A24B89" w14:paraId="670DDA13" w14:textId="77777777" w:rsidTr="00C342BE">
        <w:tc>
          <w:tcPr>
            <w:tcW w:w="2301" w:type="pct"/>
          </w:tcPr>
          <w:p w14:paraId="784347B1" w14:textId="77777777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48224DC2" w14:textId="77777777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649B" w:rsidRPr="00A24B89" w14:paraId="343B6C0E" w14:textId="77777777" w:rsidTr="00C342BE">
        <w:tc>
          <w:tcPr>
            <w:tcW w:w="2301" w:type="pct"/>
            <w:shd w:val="clear" w:color="auto" w:fill="auto"/>
          </w:tcPr>
          <w:p w14:paraId="49F4E784" w14:textId="77777777" w:rsidR="006A649B" w:rsidRPr="00A24B8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5" w:type="pct"/>
            <w:shd w:val="clear" w:color="auto" w:fill="auto"/>
          </w:tcPr>
          <w:p w14:paraId="5362994E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8A023D3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28B0B01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2B31E56E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6A649B" w:rsidRPr="00A24B89" w14:paraId="365D0767" w14:textId="77777777" w:rsidTr="00C342BE">
        <w:tc>
          <w:tcPr>
            <w:tcW w:w="2301" w:type="pct"/>
            <w:shd w:val="clear" w:color="auto" w:fill="auto"/>
          </w:tcPr>
          <w:p w14:paraId="66AD1D51" w14:textId="70982568" w:rsidR="00CA3A7D" w:rsidRPr="00A24B89" w:rsidRDefault="006A649B" w:rsidP="00CA3A7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CA3A7D" w:rsidRPr="00A24B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1A4A8A2A" w14:textId="7509F43D" w:rsidR="006A649B" w:rsidRPr="00A24B89" w:rsidRDefault="00EA3361" w:rsidP="00DD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38A329A7" w14:textId="16CD1310" w:rsidR="006A649B" w:rsidRPr="00A24B89" w:rsidRDefault="006A649B" w:rsidP="00DD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24B89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6681AE94" w14:textId="14B3057B" w:rsidR="006A649B" w:rsidRPr="00A24B89" w:rsidRDefault="007A278F" w:rsidP="00DD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24B89">
              <w:t>9,744</w:t>
            </w:r>
          </w:p>
        </w:tc>
        <w:tc>
          <w:tcPr>
            <w:tcW w:w="674" w:type="pct"/>
            <w:shd w:val="clear" w:color="auto" w:fill="auto"/>
          </w:tcPr>
          <w:p w14:paraId="1813457A" w14:textId="448C08BF" w:rsidR="006A649B" w:rsidRPr="00A24B89" w:rsidRDefault="006A649B" w:rsidP="00DD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24B89">
              <w:t>9,980</w:t>
            </w:r>
          </w:p>
        </w:tc>
      </w:tr>
      <w:tr w:rsidR="00DD17F0" w:rsidRPr="00A24B89" w14:paraId="111CC16B" w14:textId="77777777" w:rsidTr="00C342BE">
        <w:tc>
          <w:tcPr>
            <w:tcW w:w="2301" w:type="pct"/>
            <w:shd w:val="clear" w:color="auto" w:fill="auto"/>
          </w:tcPr>
          <w:p w14:paraId="78F4DF51" w14:textId="541350E8" w:rsidR="00DD17F0" w:rsidRPr="00A24B89" w:rsidRDefault="00DC69FD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shd w:val="clear" w:color="auto" w:fill="auto"/>
          </w:tcPr>
          <w:p w14:paraId="6528238E" w14:textId="19EBB466" w:rsidR="00DD17F0" w:rsidRPr="00A24B89" w:rsidRDefault="00EA33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2</w:t>
            </w:r>
          </w:p>
        </w:tc>
        <w:tc>
          <w:tcPr>
            <w:tcW w:w="675" w:type="pct"/>
            <w:shd w:val="clear" w:color="auto" w:fill="auto"/>
          </w:tcPr>
          <w:p w14:paraId="4FE8E59D" w14:textId="723BC959" w:rsidR="00DD17F0" w:rsidRPr="00A24B89" w:rsidRDefault="001F296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A24B89">
              <w:t>-</w:t>
            </w:r>
          </w:p>
        </w:tc>
        <w:tc>
          <w:tcPr>
            <w:tcW w:w="675" w:type="pct"/>
            <w:shd w:val="clear" w:color="auto" w:fill="auto"/>
          </w:tcPr>
          <w:p w14:paraId="34BD8882" w14:textId="32E60BBD" w:rsidR="00DD17F0" w:rsidRPr="00A24B89" w:rsidRDefault="007A278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24B89">
              <w:t>-</w:t>
            </w:r>
          </w:p>
        </w:tc>
        <w:tc>
          <w:tcPr>
            <w:tcW w:w="674" w:type="pct"/>
            <w:shd w:val="clear" w:color="auto" w:fill="auto"/>
          </w:tcPr>
          <w:p w14:paraId="662AC036" w14:textId="3C9A34B2" w:rsidR="00DD17F0" w:rsidRPr="00A24B89" w:rsidRDefault="00DD17F0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A24B89">
              <w:t>-</w:t>
            </w:r>
          </w:p>
        </w:tc>
      </w:tr>
      <w:tr w:rsidR="006A649B" w:rsidRPr="00A24B89" w14:paraId="39830CDB" w14:textId="77777777" w:rsidTr="00C342BE">
        <w:trPr>
          <w:trHeight w:val="60"/>
        </w:trPr>
        <w:tc>
          <w:tcPr>
            <w:tcW w:w="2301" w:type="pct"/>
            <w:shd w:val="clear" w:color="auto" w:fill="auto"/>
          </w:tcPr>
          <w:p w14:paraId="52B89F3B" w14:textId="77777777" w:rsidR="006A649B" w:rsidRPr="00A24B8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0FC17BFE" w14:textId="02745C0A" w:rsidR="006A649B" w:rsidRPr="00A24B89" w:rsidRDefault="00EA33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675" w:type="pct"/>
            <w:shd w:val="clear" w:color="auto" w:fill="auto"/>
          </w:tcPr>
          <w:p w14:paraId="0CBE85C9" w14:textId="77777777" w:rsidR="006A649B" w:rsidRPr="00A24B89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041F2094" w14:textId="4CB3E746" w:rsidR="006A649B" w:rsidRPr="00A24B89" w:rsidRDefault="007A278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9,744</w:t>
            </w:r>
          </w:p>
        </w:tc>
        <w:tc>
          <w:tcPr>
            <w:tcW w:w="674" w:type="pct"/>
            <w:shd w:val="clear" w:color="auto" w:fill="auto"/>
          </w:tcPr>
          <w:p w14:paraId="393175DA" w14:textId="4DEB14C0" w:rsidR="006A649B" w:rsidRPr="00A24B89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9,980</w:t>
            </w:r>
          </w:p>
        </w:tc>
      </w:tr>
      <w:tr w:rsidR="006A649B" w:rsidRPr="00A24B89" w14:paraId="630C8401" w14:textId="77777777" w:rsidTr="00C342BE">
        <w:trPr>
          <w:trHeight w:val="60"/>
        </w:trPr>
        <w:tc>
          <w:tcPr>
            <w:tcW w:w="2301" w:type="pct"/>
            <w:shd w:val="clear" w:color="auto" w:fill="auto"/>
          </w:tcPr>
          <w:p w14:paraId="3CF3284D" w14:textId="77777777" w:rsidR="006A649B" w:rsidRPr="00A24B8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75DF540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A968BF0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C83616A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shd w:val="clear" w:color="auto" w:fill="auto"/>
          </w:tcPr>
          <w:p w14:paraId="273CD037" w14:textId="77777777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49B" w:rsidRPr="00A24B89" w14:paraId="2A34A3F9" w14:textId="77777777" w:rsidTr="00C342BE">
        <w:tc>
          <w:tcPr>
            <w:tcW w:w="2301" w:type="pct"/>
            <w:shd w:val="clear" w:color="auto" w:fill="auto"/>
          </w:tcPr>
          <w:p w14:paraId="3DB729FD" w14:textId="3F7E0078" w:rsidR="006A649B" w:rsidRPr="00A24B8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36D29A70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87B981F" w14:textId="77777777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887CA82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1C70B0A0" w14:textId="77777777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49B" w:rsidRPr="00A24B89" w14:paraId="01E9596B" w14:textId="77777777" w:rsidTr="00C342BE">
        <w:tc>
          <w:tcPr>
            <w:tcW w:w="2301" w:type="pct"/>
            <w:shd w:val="clear" w:color="auto" w:fill="auto"/>
          </w:tcPr>
          <w:p w14:paraId="408343A0" w14:textId="3B87E08A" w:rsidR="006A649B" w:rsidRPr="00A24B8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CA3A7D" w:rsidRPr="00A24B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06C62580" w14:textId="44FB9AD6" w:rsidR="006A649B" w:rsidRPr="00A24B89" w:rsidRDefault="00EA33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7A9940D7" w14:textId="5AA1669E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A24B89">
              <w:t>-</w:t>
            </w:r>
          </w:p>
        </w:tc>
        <w:tc>
          <w:tcPr>
            <w:tcW w:w="675" w:type="pct"/>
            <w:shd w:val="clear" w:color="auto" w:fill="auto"/>
          </w:tcPr>
          <w:p w14:paraId="645971CA" w14:textId="308D2F32" w:rsidR="006A649B" w:rsidRPr="00A24B89" w:rsidRDefault="007A278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A24B89">
              <w:t>252</w:t>
            </w:r>
          </w:p>
        </w:tc>
        <w:tc>
          <w:tcPr>
            <w:tcW w:w="674" w:type="pct"/>
            <w:shd w:val="clear" w:color="auto" w:fill="auto"/>
          </w:tcPr>
          <w:p w14:paraId="566F2B9F" w14:textId="3264097A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A24B89">
              <w:t>245</w:t>
            </w:r>
          </w:p>
        </w:tc>
      </w:tr>
      <w:tr w:rsidR="006A649B" w:rsidRPr="00A24B89" w14:paraId="4D75E708" w14:textId="77777777" w:rsidTr="00C342BE">
        <w:tc>
          <w:tcPr>
            <w:tcW w:w="2301" w:type="pct"/>
            <w:shd w:val="clear" w:color="auto" w:fill="auto"/>
          </w:tcPr>
          <w:p w14:paraId="2D66C678" w14:textId="31D29EA0" w:rsidR="006A649B" w:rsidRPr="00A24B8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shd w:val="clear" w:color="auto" w:fill="auto"/>
          </w:tcPr>
          <w:p w14:paraId="5AD8C707" w14:textId="7812A917" w:rsidR="006A649B" w:rsidRPr="00A24B89" w:rsidRDefault="00EA33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79</w:t>
            </w:r>
          </w:p>
        </w:tc>
        <w:tc>
          <w:tcPr>
            <w:tcW w:w="675" w:type="pct"/>
            <w:shd w:val="clear" w:color="auto" w:fill="auto"/>
          </w:tcPr>
          <w:p w14:paraId="495844CA" w14:textId="524EAA16" w:rsidR="006A649B" w:rsidRPr="00A24B89" w:rsidRDefault="006A64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24B89">
              <w:t>35</w:t>
            </w:r>
          </w:p>
        </w:tc>
        <w:tc>
          <w:tcPr>
            <w:tcW w:w="675" w:type="pct"/>
            <w:shd w:val="clear" w:color="auto" w:fill="auto"/>
          </w:tcPr>
          <w:p w14:paraId="5A53CCC7" w14:textId="33586011" w:rsidR="006A649B" w:rsidRPr="00A24B89" w:rsidRDefault="007A278F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24B89">
              <w:t>-</w:t>
            </w:r>
          </w:p>
        </w:tc>
        <w:tc>
          <w:tcPr>
            <w:tcW w:w="674" w:type="pct"/>
            <w:shd w:val="clear" w:color="auto" w:fill="auto"/>
          </w:tcPr>
          <w:p w14:paraId="5BE3CE80" w14:textId="32517319" w:rsidR="006A649B" w:rsidRPr="00A24B89" w:rsidRDefault="006A649B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24B89">
              <w:t>-</w:t>
            </w:r>
          </w:p>
        </w:tc>
      </w:tr>
      <w:tr w:rsidR="006A649B" w:rsidRPr="00A24B89" w14:paraId="3199B783" w14:textId="77777777" w:rsidTr="00C342BE">
        <w:trPr>
          <w:trHeight w:val="60"/>
        </w:trPr>
        <w:tc>
          <w:tcPr>
            <w:tcW w:w="2301" w:type="pct"/>
            <w:shd w:val="clear" w:color="auto" w:fill="auto"/>
          </w:tcPr>
          <w:p w14:paraId="1169EF8B" w14:textId="77777777" w:rsidR="006A649B" w:rsidRPr="00A24B89" w:rsidRDefault="006A649B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281768AF" w14:textId="04E6811D" w:rsidR="006A649B" w:rsidRPr="00A24B89" w:rsidRDefault="00EA33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rFonts w:hint="cs"/>
                <w:b/>
                <w:bCs/>
                <w:cs/>
              </w:rPr>
              <w:t>79</w:t>
            </w:r>
          </w:p>
        </w:tc>
        <w:tc>
          <w:tcPr>
            <w:tcW w:w="675" w:type="pct"/>
            <w:shd w:val="clear" w:color="auto" w:fill="auto"/>
          </w:tcPr>
          <w:p w14:paraId="2517DC77" w14:textId="5DC533F2" w:rsidR="006A649B" w:rsidRPr="00A24B89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35</w:t>
            </w:r>
          </w:p>
        </w:tc>
        <w:tc>
          <w:tcPr>
            <w:tcW w:w="675" w:type="pct"/>
            <w:shd w:val="clear" w:color="auto" w:fill="auto"/>
          </w:tcPr>
          <w:p w14:paraId="1F71815F" w14:textId="5F438EC1" w:rsidR="006A649B" w:rsidRPr="00A24B89" w:rsidRDefault="007A278F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252</w:t>
            </w:r>
          </w:p>
        </w:tc>
        <w:tc>
          <w:tcPr>
            <w:tcW w:w="674" w:type="pct"/>
            <w:shd w:val="clear" w:color="auto" w:fill="auto"/>
          </w:tcPr>
          <w:p w14:paraId="607CDF91" w14:textId="586249BD" w:rsidR="006A649B" w:rsidRPr="00A24B89" w:rsidRDefault="006A649B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245</w:t>
            </w:r>
          </w:p>
        </w:tc>
      </w:tr>
      <w:tr w:rsidR="006A649B" w:rsidRPr="00A24B89" w14:paraId="021E9618" w14:textId="77777777" w:rsidTr="00C342BE">
        <w:trPr>
          <w:trHeight w:val="198"/>
        </w:trPr>
        <w:tc>
          <w:tcPr>
            <w:tcW w:w="2301" w:type="pct"/>
            <w:shd w:val="clear" w:color="auto" w:fill="auto"/>
          </w:tcPr>
          <w:p w14:paraId="080CBAA2" w14:textId="77777777" w:rsidR="00333B20" w:rsidRPr="00A24B89" w:rsidRDefault="00333B20" w:rsidP="0033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EF7131" w14:textId="77777777" w:rsidR="00275798" w:rsidRPr="00A24B89" w:rsidRDefault="00275798" w:rsidP="0033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21DD66" w14:textId="77777777" w:rsidR="00D528CC" w:rsidRPr="00A24B89" w:rsidRDefault="00D528CC" w:rsidP="0033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14:paraId="3B3796D4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EA217C2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B765807" w14:textId="77777777" w:rsidR="006A649B" w:rsidRPr="00A24B89" w:rsidRDefault="006A64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561BC342" w14:textId="77777777" w:rsidR="006A649B" w:rsidRPr="00A24B89" w:rsidRDefault="006A64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1C83" w:rsidRPr="00A24B89" w14:paraId="11692E8C" w14:textId="77777777" w:rsidTr="00C342BE">
        <w:tc>
          <w:tcPr>
            <w:tcW w:w="2301" w:type="pct"/>
            <w:shd w:val="clear" w:color="auto" w:fill="auto"/>
          </w:tcPr>
          <w:p w14:paraId="2F3AEB42" w14:textId="77777777" w:rsidR="00071C83" w:rsidRPr="00A24B89" w:rsidRDefault="00071C83" w:rsidP="00071C8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656FE9CC" w14:textId="3EF263E1" w:rsidR="00071C83" w:rsidRPr="00A24B89" w:rsidRDefault="00071C83" w:rsidP="0007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1C83" w:rsidRPr="00A24B89" w14:paraId="3AA5C9D4" w14:textId="77777777" w:rsidTr="00C342BE">
        <w:tc>
          <w:tcPr>
            <w:tcW w:w="2301" w:type="pct"/>
            <w:shd w:val="clear" w:color="auto" w:fill="auto"/>
          </w:tcPr>
          <w:p w14:paraId="6A70C566" w14:textId="77777777" w:rsidR="00071C83" w:rsidRPr="00A24B89" w:rsidRDefault="00071C83" w:rsidP="00071C8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0351BA1E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715DD621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37ECA9E6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0D3EBB58" w14:textId="77777777" w:rsidR="00071C83" w:rsidRPr="00A24B89" w:rsidRDefault="00071C83" w:rsidP="00071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1C83" w:rsidRPr="00A24B89" w14:paraId="248BDEBF" w14:textId="77777777" w:rsidTr="00C342BE">
        <w:tc>
          <w:tcPr>
            <w:tcW w:w="2301" w:type="pct"/>
            <w:shd w:val="clear" w:color="auto" w:fill="auto"/>
          </w:tcPr>
          <w:p w14:paraId="1967E36E" w14:textId="4AAEEA40" w:rsidR="00071C83" w:rsidRPr="00A24B8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418CA790" w14:textId="128D6A5C" w:rsidR="00071C83" w:rsidRPr="00A24B8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24B89">
              <w:t>-</w:t>
            </w:r>
          </w:p>
        </w:tc>
        <w:tc>
          <w:tcPr>
            <w:tcW w:w="675" w:type="pct"/>
            <w:shd w:val="clear" w:color="auto" w:fill="auto"/>
          </w:tcPr>
          <w:p w14:paraId="4C05066B" w14:textId="7A56E14C" w:rsidR="00071C83" w:rsidRPr="00A24B8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77D41F2B" w14:textId="4AD86D2C" w:rsidR="00071C83" w:rsidRPr="00A24B89" w:rsidRDefault="007A278F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24B89">
              <w:t>20</w:t>
            </w:r>
          </w:p>
        </w:tc>
        <w:tc>
          <w:tcPr>
            <w:tcW w:w="674" w:type="pct"/>
            <w:shd w:val="clear" w:color="auto" w:fill="auto"/>
          </w:tcPr>
          <w:p w14:paraId="1FBCAED5" w14:textId="75F5109A" w:rsidR="00071C83" w:rsidRPr="00A24B8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24B89">
              <w:t>6</w:t>
            </w:r>
          </w:p>
        </w:tc>
      </w:tr>
      <w:tr w:rsidR="00071C83" w:rsidRPr="00A24B89" w14:paraId="44646E35" w14:textId="77777777" w:rsidTr="00C342B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523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56E7ACC6" w14:textId="77777777" w:rsidR="00071C83" w:rsidRPr="00A24B8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0DC1567" w14:textId="563602F1" w:rsidR="00071C83" w:rsidRPr="00A24B8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662DD25A" w14:textId="6E3344F2" w:rsidR="00071C83" w:rsidRPr="00A24B8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06EBC0E8" w14:textId="3693ADDB" w:rsidR="00071C83" w:rsidRPr="00A24B89" w:rsidRDefault="007A278F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20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1D544193" w14:textId="505AA840" w:rsidR="00071C83" w:rsidRPr="00A24B8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6</w:t>
            </w:r>
          </w:p>
        </w:tc>
      </w:tr>
      <w:tr w:rsidR="00071C83" w:rsidRPr="00A24B89" w14:paraId="2B60E5A8" w14:textId="77777777" w:rsidTr="00C342B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37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56650217" w14:textId="77777777" w:rsidR="00071C83" w:rsidRPr="00A24B8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C0E0AE9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41C595B0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540C6351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7A4B0738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071C83" w:rsidRPr="00A24B89" w14:paraId="4DC72D81" w14:textId="77777777" w:rsidTr="00C342B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7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5A484651" w14:textId="4E6E8D56" w:rsidR="00071C83" w:rsidRPr="00A24B8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A24B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21BE75AF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22B56F67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257F7812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262E001D" w14:textId="77777777" w:rsidR="00071C83" w:rsidRPr="00A24B89" w:rsidRDefault="00071C83" w:rsidP="0007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071C83" w:rsidRPr="00A24B89" w14:paraId="7DCF155C" w14:textId="77777777" w:rsidTr="00C342B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3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38780AEE" w14:textId="69C42C66" w:rsidR="00071C83" w:rsidRPr="00A24B8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0482F37" w14:textId="711BC83E" w:rsidR="00071C83" w:rsidRPr="00A24B8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C483A42" w14:textId="5DC5AB26" w:rsidR="00071C83" w:rsidRPr="00A24B8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9EFB166" w14:textId="17764805" w:rsidR="00071C83" w:rsidRPr="00A24B89" w:rsidRDefault="007A278F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A24B89">
              <w:t>151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1B754B1B" w14:textId="4B21E469" w:rsidR="00071C83" w:rsidRPr="00A24B89" w:rsidRDefault="00071C83" w:rsidP="00071C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-</w:t>
            </w:r>
          </w:p>
        </w:tc>
      </w:tr>
      <w:tr w:rsidR="00071C83" w:rsidRPr="00A24B89" w14:paraId="6C0D2480" w14:textId="77777777" w:rsidTr="00C342B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65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</w:tcPr>
          <w:p w14:paraId="3492D234" w14:textId="7687B552" w:rsidR="00071C83" w:rsidRPr="00A24B89" w:rsidRDefault="00071C83" w:rsidP="00071C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F96DF4A" w14:textId="51DDD38E" w:rsidR="00071C83" w:rsidRPr="00A24B8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5A01283F" w14:textId="7DDA014C" w:rsidR="00071C83" w:rsidRPr="00A24B8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7971D738" w14:textId="0981AA09" w:rsidR="00071C83" w:rsidRPr="00A24B89" w:rsidRDefault="007A278F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151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1F5A737C" w14:textId="178D42DC" w:rsidR="00071C83" w:rsidRPr="00A24B89" w:rsidRDefault="00071C83" w:rsidP="00071C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-</w:t>
            </w:r>
          </w:p>
        </w:tc>
      </w:tr>
    </w:tbl>
    <w:p w14:paraId="3192C752" w14:textId="77777777" w:rsidR="00BC4B88" w:rsidRPr="00A24B89" w:rsidRDefault="00BC4B88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D6E59" w14:textId="3C03A862" w:rsidR="00267988" w:rsidRPr="00A24B89" w:rsidRDefault="00267988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24B8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</w:p>
    <w:p w14:paraId="49DEEBA7" w14:textId="77777777" w:rsidR="00267988" w:rsidRPr="00A24B89" w:rsidRDefault="00267988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E12E230" w14:textId="6B94D9D4" w:rsidR="005628BB" w:rsidRPr="00A24B89" w:rsidRDefault="005628BB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24B8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</w:t>
      </w:r>
      <w:r w:rsidR="00961A63" w:rsidRPr="00A24B8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A24B8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</w:t>
      </w:r>
    </w:p>
    <w:p w14:paraId="49CD8911" w14:textId="77777777" w:rsidR="00101756" w:rsidRPr="00A24B89" w:rsidRDefault="00101756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060B656" w14:textId="175D2659" w:rsidR="00401B1F" w:rsidRPr="00A24B89" w:rsidRDefault="00961A63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A24B89">
        <w:rPr>
          <w:rFonts w:ascii="Angsana New" w:hAnsi="Angsana New" w:hint="cs"/>
          <w:sz w:val="30"/>
          <w:szCs w:val="30"/>
          <w:cs/>
        </w:rPr>
        <w:t>บริษัทได้</w:t>
      </w:r>
      <w:r w:rsidR="00552FCD" w:rsidRPr="00A24B89">
        <w:rPr>
          <w:rFonts w:ascii="Angsana New" w:hAnsi="Angsana New" w:hint="cs"/>
          <w:sz w:val="30"/>
          <w:szCs w:val="30"/>
          <w:cs/>
        </w:rPr>
        <w:t>ออกตั๋วสัญญาใช้เงิน</w:t>
      </w:r>
      <w:r w:rsidR="00714A4B" w:rsidRPr="00A24B89">
        <w:rPr>
          <w:rFonts w:ascii="Angsana New" w:hAnsi="Angsana New" w:hint="cs"/>
          <w:sz w:val="30"/>
          <w:szCs w:val="30"/>
          <w:cs/>
        </w:rPr>
        <w:t>แก่</w:t>
      </w:r>
      <w:r w:rsidR="00714A4B" w:rsidRPr="00A24B89">
        <w:rPr>
          <w:rFonts w:ascii="Angsana New" w:hAnsi="Angsana New"/>
          <w:sz w:val="30"/>
          <w:szCs w:val="30"/>
          <w:cs/>
        </w:rPr>
        <w:t>บริษัท บางจาก ศูนย์บริหารเงิน จำกัด</w:t>
      </w:r>
      <w:r w:rsidR="00714A4B" w:rsidRPr="00A24B89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</w:t>
      </w:r>
      <w:r w:rsidR="00401B1F" w:rsidRPr="00A24B89">
        <w:rPr>
          <w:rFonts w:ascii="Angsana New" w:hAnsi="Angsana New" w:hint="cs"/>
          <w:sz w:val="30"/>
          <w:szCs w:val="30"/>
          <w:cs/>
        </w:rPr>
        <w:t xml:space="preserve"> </w:t>
      </w:r>
      <w:r w:rsidR="00DB14F3" w:rsidRPr="00A24B89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="00401B1F" w:rsidRPr="00A24B89">
        <w:rPr>
          <w:rFonts w:ascii="Angsana New" w:hAnsi="Angsana New" w:hint="cs"/>
          <w:sz w:val="30"/>
          <w:szCs w:val="30"/>
          <w:cs/>
        </w:rPr>
        <w:t>ดังกล่าวมีกำหนดชำระคืน อัตราดอกเบี้ยและเงื่อนไขตาม</w:t>
      </w:r>
      <w:r w:rsidR="00DB14F3" w:rsidRPr="00A24B89">
        <w:rPr>
          <w:rFonts w:ascii="Angsana New" w:hAnsi="Angsana New" w:hint="cs"/>
          <w:sz w:val="30"/>
          <w:szCs w:val="30"/>
          <w:cs/>
        </w:rPr>
        <w:t>ที่ระบุในตั๋วสัญญาใช้เงิน</w:t>
      </w:r>
      <w:r w:rsidR="00401B1F" w:rsidRPr="00A24B8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B52B93" w:rsidRPr="00A24B89">
        <w:rPr>
          <w:rFonts w:ascii="Angsana New" w:hAnsi="Angsana New"/>
          <w:sz w:val="30"/>
          <w:szCs w:val="30"/>
        </w:rPr>
        <w:t xml:space="preserve">30 </w:t>
      </w:r>
      <w:r w:rsidR="00B52B93" w:rsidRPr="00A24B89">
        <w:rPr>
          <w:rFonts w:ascii="Angsana New" w:hAnsi="Angsana New"/>
          <w:sz w:val="30"/>
          <w:szCs w:val="30"/>
          <w:cs/>
        </w:rPr>
        <w:t xml:space="preserve">กันยายน </w:t>
      </w:r>
      <w:r w:rsidR="00B52B93" w:rsidRPr="00A24B89">
        <w:rPr>
          <w:rFonts w:ascii="Angsana New" w:hAnsi="Angsana New"/>
          <w:sz w:val="30"/>
          <w:szCs w:val="30"/>
        </w:rPr>
        <w:t>2567</w:t>
      </w:r>
      <w:r w:rsidR="00401B1F" w:rsidRPr="00A24B89">
        <w:rPr>
          <w:rFonts w:ascii="Angsana New" w:hAnsi="Angsana New"/>
          <w:sz w:val="30"/>
          <w:szCs w:val="30"/>
        </w:rPr>
        <w:t xml:space="preserve"> </w:t>
      </w:r>
      <w:r w:rsidR="00401B1F" w:rsidRPr="00A24B89">
        <w:rPr>
          <w:rFonts w:ascii="Angsana New" w:hAnsi="Angsana New" w:hint="cs"/>
          <w:sz w:val="30"/>
          <w:szCs w:val="30"/>
          <w:cs/>
        </w:rPr>
        <w:t>บริษัทมี</w:t>
      </w:r>
      <w:r w:rsidR="00DB14F3" w:rsidRPr="00A24B89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="00401B1F" w:rsidRPr="00A24B89">
        <w:rPr>
          <w:rFonts w:ascii="Angsana New" w:hAnsi="Angsana New" w:hint="cs"/>
          <w:sz w:val="30"/>
          <w:szCs w:val="30"/>
          <w:cs/>
        </w:rPr>
        <w:t xml:space="preserve">คงเหลือเป็นจำนวน </w:t>
      </w:r>
      <w:bookmarkStart w:id="4" w:name="_Hlk181439399"/>
      <w:r w:rsidR="00E90FB5" w:rsidRPr="00A24B89">
        <w:rPr>
          <w:rFonts w:ascii="Angsana New" w:hAnsi="Angsana New"/>
          <w:sz w:val="30"/>
          <w:szCs w:val="30"/>
        </w:rPr>
        <w:t>4</w:t>
      </w:r>
      <w:r w:rsidR="009318D5" w:rsidRPr="00A24B89">
        <w:rPr>
          <w:rFonts w:ascii="Angsana New" w:hAnsi="Angsana New"/>
          <w:sz w:val="30"/>
          <w:szCs w:val="30"/>
        </w:rPr>
        <w:t>,</w:t>
      </w:r>
      <w:r w:rsidR="00E90FB5" w:rsidRPr="00A24B89">
        <w:rPr>
          <w:rFonts w:ascii="Angsana New" w:hAnsi="Angsana New"/>
          <w:sz w:val="30"/>
          <w:szCs w:val="30"/>
        </w:rPr>
        <w:t>135</w:t>
      </w:r>
      <w:r w:rsidR="00401B1F" w:rsidRPr="00A24B89">
        <w:rPr>
          <w:rFonts w:ascii="Angsana New" w:hAnsi="Angsana New" w:hint="cs"/>
          <w:sz w:val="30"/>
          <w:szCs w:val="30"/>
          <w:cs/>
        </w:rPr>
        <w:t xml:space="preserve"> </w:t>
      </w:r>
      <w:bookmarkEnd w:id="4"/>
      <w:r w:rsidR="00401B1F" w:rsidRPr="00A24B89">
        <w:rPr>
          <w:rFonts w:ascii="Angsana New" w:hAnsi="Angsana New" w:hint="cs"/>
          <w:sz w:val="30"/>
          <w:szCs w:val="30"/>
          <w:cs/>
        </w:rPr>
        <w:t>ล้านบาท</w:t>
      </w:r>
      <w:r w:rsidR="002D2C3A" w:rsidRPr="00A24B89">
        <w:rPr>
          <w:rFonts w:ascii="Angsana New" w:hAnsi="Angsana New" w:hint="cs"/>
          <w:sz w:val="30"/>
          <w:szCs w:val="30"/>
          <w:cs/>
        </w:rPr>
        <w:t xml:space="preserve"> </w:t>
      </w:r>
      <w:r w:rsidR="005B4B40" w:rsidRPr="00A24B89">
        <w:rPr>
          <w:rFonts w:ascii="Angsana New" w:hAnsi="Angsana New"/>
          <w:i/>
          <w:iCs/>
          <w:sz w:val="30"/>
          <w:szCs w:val="30"/>
        </w:rPr>
        <w:t>(</w:t>
      </w:r>
      <w:r w:rsidR="00883E58" w:rsidRPr="00A24B89">
        <w:rPr>
          <w:rFonts w:ascii="Angsana New" w:hAnsi="Angsana New"/>
          <w:i/>
          <w:iCs/>
          <w:sz w:val="30"/>
          <w:szCs w:val="30"/>
        </w:rPr>
        <w:t>31</w:t>
      </w:r>
      <w:r w:rsidR="00401B1F" w:rsidRPr="00A24B89">
        <w:rPr>
          <w:rFonts w:ascii="Angsana New" w:hAnsi="Angsana New"/>
          <w:i/>
          <w:iCs/>
          <w:sz w:val="30"/>
          <w:szCs w:val="30"/>
        </w:rPr>
        <w:t xml:space="preserve"> </w:t>
      </w:r>
      <w:r w:rsidR="00401B1F" w:rsidRPr="00A24B8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83E58" w:rsidRPr="00A24B89">
        <w:rPr>
          <w:rFonts w:ascii="Angsana New" w:hAnsi="Angsana New"/>
          <w:i/>
          <w:iCs/>
          <w:sz w:val="30"/>
          <w:szCs w:val="30"/>
        </w:rPr>
        <w:t>2566</w:t>
      </w:r>
      <w:r w:rsidR="00401B1F" w:rsidRPr="00A24B89">
        <w:rPr>
          <w:rFonts w:ascii="Angsana New" w:hAnsi="Angsana New"/>
          <w:i/>
          <w:iCs/>
          <w:sz w:val="30"/>
          <w:szCs w:val="30"/>
        </w:rPr>
        <w:t xml:space="preserve">: </w:t>
      </w:r>
      <w:r w:rsidR="00401B1F" w:rsidRPr="00A24B89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401B1F" w:rsidRPr="00A24B89">
        <w:rPr>
          <w:rFonts w:ascii="Angsana New" w:hAnsi="Angsana New"/>
          <w:i/>
          <w:iCs/>
          <w:sz w:val="30"/>
          <w:szCs w:val="30"/>
        </w:rPr>
        <w:t>)</w:t>
      </w:r>
    </w:p>
    <w:p w14:paraId="6E1B2542" w14:textId="77777777" w:rsidR="00BC4B88" w:rsidRPr="00A24B89" w:rsidRDefault="00BC4B88" w:rsidP="00664815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1FB01F9" w14:textId="7DB2BE80" w:rsidR="00401B1F" w:rsidRPr="00A24B89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4B8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สัญญาซื้อขายน้ำมันพืชใช้แล้ว</w:t>
      </w:r>
    </w:p>
    <w:p w14:paraId="05878E00" w14:textId="77777777" w:rsidR="00401B1F" w:rsidRPr="00A24B89" w:rsidRDefault="00401B1F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C5F56B3" w14:textId="4AC3AF5D" w:rsidR="00401B1F" w:rsidRPr="00A24B89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A24B89">
        <w:rPr>
          <w:rFonts w:ascii="Angsana New" w:hAnsi="Angsana New"/>
          <w:sz w:val="30"/>
          <w:szCs w:val="30"/>
          <w:cs/>
        </w:rPr>
        <w:t>บริษัทได้ทำสัญญาซื้อขายน้ำมันพืชใช้แล้วกับกิจการร่วมค้าแห่งหนึ่ง โดยบริษัทซื้อขายน้ำมันพืชใช้แล้วในปริมาณและราคาภายใต้เงื่อนไขข้อผูกพันที่กำหนดในสัญญา</w:t>
      </w:r>
    </w:p>
    <w:p w14:paraId="2D2E19CE" w14:textId="77777777" w:rsidR="009318D5" w:rsidRPr="00A24B89" w:rsidRDefault="009318D5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1765167" w14:textId="2D726D61" w:rsidR="00401B1F" w:rsidRPr="00A24B89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4B8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สัญญาขายผลิตภัณฑ์น้ำมัน</w:t>
      </w:r>
    </w:p>
    <w:p w14:paraId="431DB6B5" w14:textId="77777777" w:rsidR="00401B1F" w:rsidRPr="00A24B89" w:rsidRDefault="00401B1F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1708F85" w14:textId="4568BAAE" w:rsidR="00D46DE4" w:rsidRPr="00A24B89" w:rsidRDefault="00401B1F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A24B89">
        <w:rPr>
          <w:rFonts w:ascii="Angsana New" w:hAnsi="Angsana New"/>
          <w:sz w:val="30"/>
          <w:szCs w:val="30"/>
          <w:cs/>
        </w:rPr>
        <w:t>บริษัทได้ทำสัญญาซื้อขายผลิตภัณฑ์น้ำมันกับกิจการร่วมค้าแห่งหนึ่ง โดยบริษัทขายผลิตภัณฑ์น้ำมันในปริมาณและราคาภายใต้เงื่อนไขข้อผูกพันที่กำหนดในสัญญา</w:t>
      </w:r>
    </w:p>
    <w:p w14:paraId="1CD49BFE" w14:textId="77777777" w:rsidR="009318D5" w:rsidRPr="00A24B89" w:rsidRDefault="009318D5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2C8FA9D" w14:textId="77777777" w:rsidR="00275798" w:rsidRPr="00A24B89" w:rsidRDefault="00275798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22354BC" w14:textId="77777777" w:rsidR="00311DC9" w:rsidRPr="00A24B89" w:rsidRDefault="00311DC9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CC9A778" w14:textId="77777777" w:rsidR="00311DC9" w:rsidRPr="00A24B89" w:rsidRDefault="00311DC9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9FCC851" w14:textId="77777777" w:rsidR="00275798" w:rsidRPr="00A24B89" w:rsidRDefault="00275798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7EE272C" w14:textId="77777777" w:rsidR="00EC0E0C" w:rsidRPr="00A24B89" w:rsidRDefault="00EC0E0C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4EF51E1" w14:textId="673E010F" w:rsidR="00313EA6" w:rsidRPr="00A24B89" w:rsidRDefault="00313EA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1DFAB691" w14:textId="77777777" w:rsidR="00A010DE" w:rsidRPr="00A24B89" w:rsidRDefault="00A010DE" w:rsidP="00436551">
      <w:pPr>
        <w:ind w:left="567"/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2"/>
        <w:gridCol w:w="1116"/>
        <w:gridCol w:w="1238"/>
        <w:gridCol w:w="1238"/>
        <w:gridCol w:w="1238"/>
      </w:tblGrid>
      <w:tr w:rsidR="00A010DE" w:rsidRPr="00A24B89" w14:paraId="0B1C900D" w14:textId="77777777" w:rsidTr="00BC4B88">
        <w:trPr>
          <w:cantSplit/>
        </w:trPr>
        <w:tc>
          <w:tcPr>
            <w:tcW w:w="4228" w:type="dxa"/>
            <w:vAlign w:val="bottom"/>
          </w:tcPr>
          <w:p w14:paraId="363AA999" w14:textId="77777777" w:rsidR="00A010DE" w:rsidRPr="00A24B89" w:rsidRDefault="00A010DE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03893305" w14:textId="77777777" w:rsidR="00A010DE" w:rsidRPr="00A24B89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176F187" w14:textId="77777777" w:rsidR="00A010DE" w:rsidRPr="00A24B89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2E5C" w:rsidRPr="00A24B89" w14:paraId="6801F665" w14:textId="77777777" w:rsidTr="00BC4B88">
        <w:trPr>
          <w:cantSplit/>
        </w:trPr>
        <w:tc>
          <w:tcPr>
            <w:tcW w:w="4228" w:type="dxa"/>
            <w:vAlign w:val="bottom"/>
          </w:tcPr>
          <w:p w14:paraId="606013FF" w14:textId="77777777" w:rsidR="00AF2E5C" w:rsidRPr="00A24B89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gridSpan w:val="2"/>
          </w:tcPr>
          <w:p w14:paraId="60EC0A95" w14:textId="06D69C85" w:rsidR="00AF2E5C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14:paraId="5A5ED403" w14:textId="7F4CB308" w:rsidR="00AF2E5C" w:rsidRPr="00A24B89" w:rsidRDefault="00AF2E5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</w:tcPr>
          <w:p w14:paraId="02F867C9" w14:textId="041099F8" w:rsidR="00AF2E5C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14:paraId="0EB244B1" w14:textId="3F8A191E" w:rsidR="00AF2E5C" w:rsidRPr="00A24B89" w:rsidRDefault="00AF2E5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F2E5C" w:rsidRPr="00A24B89" w14:paraId="4A45D28E" w14:textId="77777777" w:rsidTr="00BC4B88">
        <w:trPr>
          <w:cantSplit/>
        </w:trPr>
        <w:tc>
          <w:tcPr>
            <w:tcW w:w="4228" w:type="dxa"/>
            <w:vAlign w:val="bottom"/>
          </w:tcPr>
          <w:p w14:paraId="61CF0B8D" w14:textId="430A0B68" w:rsidR="00AF2E5C" w:rsidRPr="00A24B89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gridSpan w:val="2"/>
          </w:tcPr>
          <w:p w14:paraId="5EFB0F57" w14:textId="6EC17138" w:rsidR="00AF2E5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608864C1" w14:textId="4C32BF4D" w:rsidR="00AF2E5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6B8E2C62" w14:textId="345B7631" w:rsidR="00AF2E5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48499780" w14:textId="5F46F7B4" w:rsidR="00AF2E5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F2E5C" w:rsidRPr="00A24B89" w14:paraId="751576F4" w14:textId="77777777" w:rsidTr="00BC4B88">
        <w:trPr>
          <w:cantSplit/>
        </w:trPr>
        <w:tc>
          <w:tcPr>
            <w:tcW w:w="4228" w:type="dxa"/>
            <w:vAlign w:val="bottom"/>
            <w:hideMark/>
          </w:tcPr>
          <w:p w14:paraId="73AB6F3E" w14:textId="77777777" w:rsidR="00AF2E5C" w:rsidRPr="00A24B89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5"/>
            <w:vAlign w:val="bottom"/>
          </w:tcPr>
          <w:p w14:paraId="12D79FAD" w14:textId="77777777" w:rsidR="00AF2E5C" w:rsidRPr="00A24B89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E64C6" w:rsidRPr="00A24B89" w14:paraId="30FBB3C4" w14:textId="77777777" w:rsidTr="00BC4B88">
        <w:trPr>
          <w:cantSplit/>
        </w:trPr>
        <w:tc>
          <w:tcPr>
            <w:tcW w:w="4228" w:type="dxa"/>
            <w:hideMark/>
          </w:tcPr>
          <w:p w14:paraId="538156F1" w14:textId="77777777" w:rsidR="007E64C6" w:rsidRPr="00A24B89" w:rsidRDefault="007E64C6" w:rsidP="00533528">
            <w:pPr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  <w:gridSpan w:val="2"/>
          </w:tcPr>
          <w:p w14:paraId="23F12F66" w14:textId="7CD28338" w:rsidR="007E64C6" w:rsidRPr="00A24B89" w:rsidRDefault="002829C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21,</w:t>
            </w:r>
            <w:r w:rsidR="00FD1403" w:rsidRPr="00A24B89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238" w:type="dxa"/>
          </w:tcPr>
          <w:p w14:paraId="76B41958" w14:textId="51E2681C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21,378</w:t>
            </w:r>
          </w:p>
        </w:tc>
        <w:tc>
          <w:tcPr>
            <w:tcW w:w="1238" w:type="dxa"/>
          </w:tcPr>
          <w:p w14:paraId="763D3522" w14:textId="66244362" w:rsidR="007E64C6" w:rsidRPr="00A24B89" w:rsidRDefault="00C33B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8,979</w:t>
            </w:r>
          </w:p>
        </w:tc>
        <w:tc>
          <w:tcPr>
            <w:tcW w:w="1238" w:type="dxa"/>
          </w:tcPr>
          <w:p w14:paraId="252C5669" w14:textId="77C48864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6,630</w:t>
            </w:r>
          </w:p>
        </w:tc>
      </w:tr>
      <w:tr w:rsidR="007E64C6" w:rsidRPr="00A24B89" w14:paraId="45B8B970" w14:textId="77777777" w:rsidTr="00BC4B88">
        <w:trPr>
          <w:cantSplit/>
        </w:trPr>
        <w:tc>
          <w:tcPr>
            <w:tcW w:w="4228" w:type="dxa"/>
            <w:hideMark/>
          </w:tcPr>
          <w:p w14:paraId="432C33D4" w14:textId="77777777" w:rsidR="007E64C6" w:rsidRPr="00A24B89" w:rsidRDefault="007E64C6" w:rsidP="00533528">
            <w:pPr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8" w:type="dxa"/>
            <w:gridSpan w:val="2"/>
          </w:tcPr>
          <w:p w14:paraId="11CD2CC0" w14:textId="77777777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073A8856" w14:textId="77777777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6B8D02C3" w14:textId="77777777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1BAFE389" w14:textId="77777777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E64C6" w:rsidRPr="00A24B89" w14:paraId="05A52787" w14:textId="77777777" w:rsidTr="00BC4B88">
        <w:trPr>
          <w:cantSplit/>
        </w:trPr>
        <w:tc>
          <w:tcPr>
            <w:tcW w:w="4228" w:type="dxa"/>
            <w:hideMark/>
          </w:tcPr>
          <w:p w14:paraId="5AAEE024" w14:textId="77777777" w:rsidR="007E64C6" w:rsidRPr="00A24B89" w:rsidRDefault="007E64C6" w:rsidP="00533528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A24B89">
              <w:rPr>
                <w:rFonts w:asciiTheme="majorBidi" w:hAnsiTheme="majorBidi" w:cstheme="majorBidi"/>
              </w:rPr>
              <w:t>3</w:t>
            </w:r>
            <w:r w:rsidRPr="00A24B8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01D9B8D9" w14:textId="2F2E20F1" w:rsidR="007E64C6" w:rsidRPr="00A24B89" w:rsidRDefault="00FD14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238" w:type="dxa"/>
          </w:tcPr>
          <w:p w14:paraId="1895024D" w14:textId="02EB393F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1238" w:type="dxa"/>
          </w:tcPr>
          <w:p w14:paraId="2785F08F" w14:textId="56B674E5" w:rsidR="007E64C6" w:rsidRPr="00A24B89" w:rsidRDefault="00C33B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1238" w:type="dxa"/>
          </w:tcPr>
          <w:p w14:paraId="586A6B59" w14:textId="33903C91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260</w:t>
            </w:r>
          </w:p>
        </w:tc>
      </w:tr>
      <w:tr w:rsidR="007E64C6" w:rsidRPr="00A24B89" w14:paraId="087935BF" w14:textId="77777777" w:rsidTr="00BC4B88">
        <w:trPr>
          <w:cantSplit/>
        </w:trPr>
        <w:tc>
          <w:tcPr>
            <w:tcW w:w="4228" w:type="dxa"/>
            <w:hideMark/>
          </w:tcPr>
          <w:p w14:paraId="2BEA12A0" w14:textId="1D3AD9B7" w:rsidR="007E64C6" w:rsidRPr="00A24B89" w:rsidRDefault="007E64C6" w:rsidP="00533528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 xml:space="preserve">   </w:t>
            </w:r>
            <w:r w:rsidRPr="00A24B89">
              <w:rPr>
                <w:rFonts w:asciiTheme="majorBidi" w:hAnsiTheme="majorBidi" w:cstheme="majorBidi"/>
              </w:rPr>
              <w:t>3</w:t>
            </w:r>
            <w:r w:rsidRPr="00A24B89">
              <w:rPr>
                <w:rFonts w:asciiTheme="majorBidi" w:hAnsiTheme="majorBidi" w:cstheme="majorBidi"/>
                <w:cs/>
              </w:rPr>
              <w:t xml:space="preserve"> </w:t>
            </w:r>
            <w:r w:rsidRPr="00A24B89">
              <w:rPr>
                <w:rFonts w:asciiTheme="majorBidi" w:hAnsiTheme="majorBidi" w:cstheme="majorBidi"/>
              </w:rPr>
              <w:t>-</w:t>
            </w:r>
            <w:r w:rsidRPr="00A24B89">
              <w:rPr>
                <w:rFonts w:asciiTheme="majorBidi" w:hAnsiTheme="majorBidi" w:cstheme="majorBidi"/>
                <w:cs/>
              </w:rPr>
              <w:t xml:space="preserve"> </w:t>
            </w:r>
            <w:r w:rsidRPr="00A24B89">
              <w:rPr>
                <w:rFonts w:asciiTheme="majorBidi" w:hAnsiTheme="majorBidi" w:cstheme="majorBidi"/>
              </w:rPr>
              <w:t>6</w:t>
            </w:r>
            <w:r w:rsidRPr="00A24B8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4DD960E3" w14:textId="5FDD9126" w:rsidR="007E64C6" w:rsidRPr="00A24B89" w:rsidRDefault="002829C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1238" w:type="dxa"/>
          </w:tcPr>
          <w:p w14:paraId="2766B95C" w14:textId="36D80FBC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238" w:type="dxa"/>
          </w:tcPr>
          <w:p w14:paraId="2AE1D08B" w14:textId="54BC11E6" w:rsidR="007E64C6" w:rsidRPr="00A24B89" w:rsidRDefault="00C33B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238" w:type="dxa"/>
          </w:tcPr>
          <w:p w14:paraId="340A4155" w14:textId="55A39495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5</w:t>
            </w:r>
          </w:p>
        </w:tc>
      </w:tr>
      <w:tr w:rsidR="007E64C6" w:rsidRPr="00A24B89" w14:paraId="7376D962" w14:textId="77777777" w:rsidTr="00BC4B88">
        <w:trPr>
          <w:cantSplit/>
        </w:trPr>
        <w:tc>
          <w:tcPr>
            <w:tcW w:w="4228" w:type="dxa"/>
            <w:hideMark/>
          </w:tcPr>
          <w:p w14:paraId="2D0F8806" w14:textId="77777777" w:rsidR="007E64C6" w:rsidRPr="00A24B89" w:rsidRDefault="007E64C6" w:rsidP="00533528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 xml:space="preserve">   </w:t>
            </w:r>
            <w:r w:rsidRPr="00A24B89">
              <w:rPr>
                <w:rFonts w:asciiTheme="majorBidi" w:hAnsiTheme="majorBidi" w:cstheme="majorBidi"/>
              </w:rPr>
              <w:t>6</w:t>
            </w:r>
            <w:r w:rsidRPr="00A24B89">
              <w:rPr>
                <w:rFonts w:asciiTheme="majorBidi" w:hAnsiTheme="majorBidi" w:cstheme="majorBidi"/>
                <w:cs/>
              </w:rPr>
              <w:t xml:space="preserve"> - </w:t>
            </w:r>
            <w:r w:rsidRPr="00A24B89">
              <w:rPr>
                <w:rFonts w:asciiTheme="majorBidi" w:hAnsiTheme="majorBidi" w:cstheme="majorBidi"/>
              </w:rPr>
              <w:t>12</w:t>
            </w:r>
            <w:r w:rsidRPr="00A24B8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47E22B64" w14:textId="3E088FC1" w:rsidR="007E64C6" w:rsidRPr="00A24B89" w:rsidRDefault="002829C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238" w:type="dxa"/>
          </w:tcPr>
          <w:p w14:paraId="4AA773AB" w14:textId="5396E542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238" w:type="dxa"/>
          </w:tcPr>
          <w:p w14:paraId="150D46E2" w14:textId="4E077CD2" w:rsidR="007E64C6" w:rsidRPr="00A24B89" w:rsidRDefault="00C33B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38" w:type="dxa"/>
          </w:tcPr>
          <w:p w14:paraId="396504D3" w14:textId="1C327617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</w:t>
            </w:r>
          </w:p>
        </w:tc>
      </w:tr>
      <w:tr w:rsidR="007E64C6" w:rsidRPr="00A24B89" w14:paraId="4501F088" w14:textId="77777777" w:rsidTr="00BC4B88">
        <w:trPr>
          <w:cantSplit/>
        </w:trPr>
        <w:tc>
          <w:tcPr>
            <w:tcW w:w="4228" w:type="dxa"/>
            <w:hideMark/>
          </w:tcPr>
          <w:p w14:paraId="317E706D" w14:textId="77777777" w:rsidR="007E64C6" w:rsidRPr="00A24B89" w:rsidRDefault="007E64C6" w:rsidP="00533528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A24B89">
              <w:rPr>
                <w:rFonts w:asciiTheme="majorBidi" w:hAnsiTheme="majorBidi" w:cstheme="majorBidi"/>
              </w:rPr>
              <w:t>12</w:t>
            </w:r>
            <w:r w:rsidRPr="00A24B8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5AABC7C2" w14:textId="3CAFF398" w:rsidR="002829C5" w:rsidRPr="00A24B89" w:rsidRDefault="002829C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1,646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1B463B" w14:textId="3558417D" w:rsidR="007E64C6" w:rsidRPr="00A24B8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1,523</w:t>
            </w:r>
          </w:p>
        </w:tc>
        <w:tc>
          <w:tcPr>
            <w:tcW w:w="1238" w:type="dxa"/>
          </w:tcPr>
          <w:p w14:paraId="3061F65D" w14:textId="74862D6B" w:rsidR="007E64C6" w:rsidRPr="00A24B89" w:rsidRDefault="00C33B1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93518B7" w14:textId="4495506E" w:rsidR="007E64C6" w:rsidRPr="00A24B8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18</w:t>
            </w:r>
          </w:p>
        </w:tc>
      </w:tr>
      <w:tr w:rsidR="007E64C6" w:rsidRPr="00A24B89" w14:paraId="0CA3B20A" w14:textId="77777777" w:rsidTr="00BC4B88">
        <w:trPr>
          <w:cantSplit/>
        </w:trPr>
        <w:tc>
          <w:tcPr>
            <w:tcW w:w="4228" w:type="dxa"/>
            <w:hideMark/>
          </w:tcPr>
          <w:p w14:paraId="76757941" w14:textId="77777777" w:rsidR="007E64C6" w:rsidRPr="00A24B89" w:rsidRDefault="007E64C6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8" w:type="dxa"/>
            <w:gridSpan w:val="2"/>
          </w:tcPr>
          <w:p w14:paraId="13B9A961" w14:textId="67D75DFF" w:rsidR="007E64C6" w:rsidRPr="00A24B89" w:rsidRDefault="002829C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23,</w:t>
            </w:r>
            <w:r w:rsidR="00FD1403" w:rsidRPr="00A24B89">
              <w:rPr>
                <w:rFonts w:asciiTheme="majorBidi" w:hAnsiTheme="majorBidi" w:cstheme="majorBidi"/>
                <w:b/>
                <w:bCs/>
              </w:rPr>
              <w:t>482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4A39DF7" w14:textId="2C521151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23,831</w:t>
            </w:r>
          </w:p>
        </w:tc>
        <w:tc>
          <w:tcPr>
            <w:tcW w:w="1238" w:type="dxa"/>
          </w:tcPr>
          <w:p w14:paraId="23F0019F" w14:textId="3373998C" w:rsidR="007E64C6" w:rsidRPr="00A24B89" w:rsidRDefault="00C33B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9,279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97AF206" w14:textId="14A07C71" w:rsidR="007E64C6" w:rsidRPr="00A24B89" w:rsidRDefault="007E64C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6,915</w:t>
            </w:r>
          </w:p>
        </w:tc>
      </w:tr>
      <w:tr w:rsidR="007E64C6" w:rsidRPr="00A24B89" w14:paraId="24380343" w14:textId="77777777" w:rsidTr="00BC4B88">
        <w:trPr>
          <w:cantSplit/>
          <w:trHeight w:val="71"/>
        </w:trPr>
        <w:tc>
          <w:tcPr>
            <w:tcW w:w="4228" w:type="dxa"/>
            <w:vAlign w:val="bottom"/>
            <w:hideMark/>
          </w:tcPr>
          <w:p w14:paraId="7EF1E5A6" w14:textId="77777777" w:rsidR="007E64C6" w:rsidRPr="00A24B89" w:rsidRDefault="007E64C6" w:rsidP="00533528">
            <w:pPr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24B89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gridSpan w:val="2"/>
            <w:vAlign w:val="bottom"/>
          </w:tcPr>
          <w:p w14:paraId="2103FE1A" w14:textId="5ADB4FB3" w:rsidR="007E64C6" w:rsidRPr="00A24B89" w:rsidRDefault="002829C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(553)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137FB65" w14:textId="364B9733" w:rsidR="007E64C6" w:rsidRPr="00A24B8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(539)</w:t>
            </w:r>
          </w:p>
        </w:tc>
        <w:tc>
          <w:tcPr>
            <w:tcW w:w="1238" w:type="dxa"/>
            <w:vAlign w:val="bottom"/>
          </w:tcPr>
          <w:p w14:paraId="4BB42443" w14:textId="6FCB8BEB" w:rsidR="007E64C6" w:rsidRPr="00A24B89" w:rsidRDefault="00C33B1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8DFFE9F" w14:textId="0CDA3E94" w:rsidR="007E64C6" w:rsidRPr="00A24B89" w:rsidRDefault="007E64C6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(8)</w:t>
            </w:r>
          </w:p>
        </w:tc>
      </w:tr>
      <w:tr w:rsidR="007E64C6" w:rsidRPr="00A24B89" w14:paraId="6E29D290" w14:textId="77777777" w:rsidTr="00BC4B88">
        <w:trPr>
          <w:cantSplit/>
        </w:trPr>
        <w:tc>
          <w:tcPr>
            <w:tcW w:w="4228" w:type="dxa"/>
            <w:hideMark/>
          </w:tcPr>
          <w:p w14:paraId="13E1F197" w14:textId="77777777" w:rsidR="007E64C6" w:rsidRPr="00A24B89" w:rsidRDefault="007E64C6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8" w:type="dxa"/>
            <w:gridSpan w:val="2"/>
          </w:tcPr>
          <w:p w14:paraId="5DFDF5EF" w14:textId="61ED5B44" w:rsidR="007E64C6" w:rsidRPr="00A24B89" w:rsidRDefault="002829C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22,92</w:t>
            </w:r>
            <w:r w:rsidR="00FD1403" w:rsidRPr="00A24B89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2D0C7FC" w14:textId="16430F3E" w:rsidR="007E64C6" w:rsidRPr="00A24B89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23,292</w:t>
            </w:r>
          </w:p>
        </w:tc>
        <w:tc>
          <w:tcPr>
            <w:tcW w:w="1238" w:type="dxa"/>
          </w:tcPr>
          <w:p w14:paraId="4E94F98B" w14:textId="5F88165F" w:rsidR="007E64C6" w:rsidRPr="00A24B89" w:rsidRDefault="00C33B1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9,278</w:t>
            </w:r>
          </w:p>
        </w:tc>
        <w:tc>
          <w:tcPr>
            <w:tcW w:w="1238" w:type="dxa"/>
          </w:tcPr>
          <w:p w14:paraId="44363205" w14:textId="2078E278" w:rsidR="007E64C6" w:rsidRPr="00A24B89" w:rsidRDefault="007E64C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6,907</w:t>
            </w:r>
          </w:p>
        </w:tc>
      </w:tr>
      <w:tr w:rsidR="009F11B5" w:rsidRPr="00A24B89" w14:paraId="24D6815D" w14:textId="77777777" w:rsidTr="00BC4B88">
        <w:trPr>
          <w:cantSplit/>
        </w:trPr>
        <w:tc>
          <w:tcPr>
            <w:tcW w:w="4228" w:type="dxa"/>
          </w:tcPr>
          <w:p w14:paraId="5A7C72BB" w14:textId="77777777" w:rsidR="009F11B5" w:rsidRPr="00A24B89" w:rsidRDefault="009F11B5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8" w:type="dxa"/>
            <w:gridSpan w:val="2"/>
          </w:tcPr>
          <w:p w14:paraId="734A5934" w14:textId="77777777" w:rsidR="009F11B5" w:rsidRPr="00A24B89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064D27F7" w14:textId="77777777" w:rsidR="009F11B5" w:rsidRPr="00A24B89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5902DCCF" w14:textId="77777777" w:rsidR="009F11B5" w:rsidRPr="00A24B89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5DDDE63C" w14:textId="77777777" w:rsidR="009F11B5" w:rsidRPr="00A24B89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2E5C" w:rsidRPr="00A24B89" w14:paraId="279A328A" w14:textId="77777777" w:rsidTr="00BC4B88">
        <w:trPr>
          <w:cantSplit/>
        </w:trPr>
        <w:tc>
          <w:tcPr>
            <w:tcW w:w="4228" w:type="dxa"/>
            <w:vAlign w:val="bottom"/>
            <w:hideMark/>
          </w:tcPr>
          <w:p w14:paraId="3AECFB0C" w14:textId="328F9EED" w:rsidR="00AF2E5C" w:rsidRPr="00A24B89" w:rsidRDefault="00AF2E5C" w:rsidP="00533528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5" w:name="_Hlk102305855"/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476" w:type="dxa"/>
            <w:gridSpan w:val="3"/>
            <w:vAlign w:val="bottom"/>
          </w:tcPr>
          <w:p w14:paraId="3067CE9B" w14:textId="77777777" w:rsidR="00AF2E5C" w:rsidRPr="00A24B89" w:rsidRDefault="00AF2E5C" w:rsidP="0053352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196DE295" w14:textId="77777777" w:rsidR="00AF2E5C" w:rsidRPr="00A24B89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0792" w:rsidRPr="00A24B89" w14:paraId="6706E34A" w14:textId="77777777" w:rsidTr="00BC4B88">
        <w:trPr>
          <w:cantSplit/>
        </w:trPr>
        <w:tc>
          <w:tcPr>
            <w:tcW w:w="4350" w:type="dxa"/>
            <w:gridSpan w:val="2"/>
            <w:vAlign w:val="bottom"/>
          </w:tcPr>
          <w:p w14:paraId="6191ABC0" w14:textId="15E13CA6" w:rsidR="00090792" w:rsidRPr="00A24B89" w:rsidRDefault="00090792" w:rsidP="00533528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</w:t>
            </w:r>
            <w:r w:rsidR="00B52B93"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B52B93"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B52B93"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116" w:type="dxa"/>
            <w:vAlign w:val="bottom"/>
          </w:tcPr>
          <w:p w14:paraId="2C76D9DD" w14:textId="19871C98" w:rsidR="00090792" w:rsidRPr="00A24B89" w:rsidRDefault="002D151D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6690C973" w14:textId="625BEC47" w:rsidR="00090792" w:rsidRPr="00A24B89" w:rsidRDefault="002D151D" w:rsidP="0053352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38" w:type="dxa"/>
            <w:vAlign w:val="bottom"/>
          </w:tcPr>
          <w:p w14:paraId="5B8D3CA2" w14:textId="6AE7A0D3" w:rsidR="00090792" w:rsidRPr="00A24B89" w:rsidRDefault="002D151D" w:rsidP="0053352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545BF65B" w14:textId="1F133A71" w:rsidR="00090792" w:rsidRPr="00A24B89" w:rsidRDefault="002D151D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AF2E5C" w:rsidRPr="00A24B89" w14:paraId="594848CD" w14:textId="77777777" w:rsidTr="00BC4B88">
        <w:trPr>
          <w:cantSplit/>
        </w:trPr>
        <w:tc>
          <w:tcPr>
            <w:tcW w:w="4228" w:type="dxa"/>
            <w:vAlign w:val="bottom"/>
          </w:tcPr>
          <w:p w14:paraId="0E4A6CBF" w14:textId="77777777" w:rsidR="00AF2E5C" w:rsidRPr="00A24B89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5"/>
            <w:vAlign w:val="bottom"/>
            <w:hideMark/>
          </w:tcPr>
          <w:p w14:paraId="583A8D36" w14:textId="77777777" w:rsidR="00AF2E5C" w:rsidRPr="00A24B89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61AF4" w:rsidRPr="00A24B89" w14:paraId="08FB3C3B" w14:textId="77777777" w:rsidTr="002B5186">
        <w:trPr>
          <w:cantSplit/>
        </w:trPr>
        <w:tc>
          <w:tcPr>
            <w:tcW w:w="4228" w:type="dxa"/>
          </w:tcPr>
          <w:p w14:paraId="451DC7CC" w14:textId="77777777" w:rsidR="00161AF4" w:rsidRPr="00A24B89" w:rsidRDefault="00161AF4" w:rsidP="00161AF4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4B89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A24B89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38" w:type="dxa"/>
            <w:gridSpan w:val="2"/>
          </w:tcPr>
          <w:p w14:paraId="2286C975" w14:textId="68854147" w:rsidR="00161AF4" w:rsidRPr="00A24B89" w:rsidRDefault="002829C5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238" w:type="dxa"/>
          </w:tcPr>
          <w:p w14:paraId="27EB5A02" w14:textId="604F3102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238" w:type="dxa"/>
          </w:tcPr>
          <w:p w14:paraId="0AE8C3AA" w14:textId="405A4045" w:rsidR="00161AF4" w:rsidRPr="00A24B89" w:rsidRDefault="00C33B1D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3</w:t>
            </w:r>
            <w:r w:rsidRPr="00A24B89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238" w:type="dxa"/>
          </w:tcPr>
          <w:p w14:paraId="1EA7086F" w14:textId="4DA7C50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10</w:t>
            </w:r>
          </w:p>
        </w:tc>
      </w:tr>
      <w:tr w:rsidR="00161AF4" w:rsidRPr="00A24B89" w14:paraId="7BA647E9" w14:textId="77777777" w:rsidTr="00BC4B88">
        <w:trPr>
          <w:cantSplit/>
        </w:trPr>
        <w:tc>
          <w:tcPr>
            <w:tcW w:w="4228" w:type="dxa"/>
          </w:tcPr>
          <w:p w14:paraId="294255DD" w14:textId="77777777" w:rsidR="00161AF4" w:rsidRPr="00A24B89" w:rsidRDefault="00161AF4" w:rsidP="00161AF4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A24B89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A24B89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38" w:type="dxa"/>
            <w:gridSpan w:val="2"/>
            <w:vAlign w:val="bottom"/>
          </w:tcPr>
          <w:p w14:paraId="70E4BC20" w14:textId="3B30BC95" w:rsidR="00161AF4" w:rsidRPr="00A24B89" w:rsidRDefault="002829C5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(50)</w:t>
            </w:r>
          </w:p>
        </w:tc>
        <w:tc>
          <w:tcPr>
            <w:tcW w:w="1238" w:type="dxa"/>
            <w:vAlign w:val="bottom"/>
          </w:tcPr>
          <w:p w14:paraId="12120459" w14:textId="0A96A8EF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(22)</w:t>
            </w:r>
          </w:p>
        </w:tc>
        <w:tc>
          <w:tcPr>
            <w:tcW w:w="1238" w:type="dxa"/>
            <w:vAlign w:val="bottom"/>
          </w:tcPr>
          <w:p w14:paraId="583D9363" w14:textId="62F5E418" w:rsidR="00161AF4" w:rsidRPr="00A24B89" w:rsidRDefault="00C33B1D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(4</w:t>
            </w:r>
            <w:r w:rsidRPr="00A24B89">
              <w:rPr>
                <w:rFonts w:asciiTheme="majorBidi" w:hAnsiTheme="majorBidi" w:cstheme="majorBidi" w:hint="cs"/>
                <w:cs/>
              </w:rPr>
              <w:t>4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vAlign w:val="bottom"/>
          </w:tcPr>
          <w:p w14:paraId="4D4C1AA0" w14:textId="6DA84084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(22)</w:t>
            </w:r>
          </w:p>
        </w:tc>
      </w:tr>
    </w:tbl>
    <w:p w14:paraId="647C6FE5" w14:textId="471E60B8" w:rsidR="005F25B3" w:rsidRPr="00A24B89" w:rsidRDefault="005F25B3" w:rsidP="00AE2CDF">
      <w:pPr>
        <w:ind w:left="567"/>
        <w:jc w:val="thaiDistribute"/>
        <w:rPr>
          <w:sz w:val="20"/>
          <w:szCs w:val="20"/>
        </w:rPr>
      </w:pPr>
    </w:p>
    <w:p w14:paraId="1C793A66" w14:textId="61CB64D0" w:rsidR="009C1932" w:rsidRPr="00A24B89" w:rsidRDefault="00E0253E" w:rsidP="00AF7F7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A24B89">
        <w:rPr>
          <w:rFonts w:ascii="Angsana New" w:hAnsi="Angsana New"/>
          <w:sz w:val="30"/>
          <w:szCs w:val="30"/>
          <w:cs/>
        </w:rPr>
        <w:tab/>
      </w:r>
      <w:r w:rsidRPr="00A24B89">
        <w:rPr>
          <w:rFonts w:ascii="Angsana New" w:hAnsi="Angsana New" w:hint="cs"/>
          <w:sz w:val="30"/>
          <w:szCs w:val="30"/>
          <w:cs/>
        </w:rPr>
        <w:t>ใ</w:t>
      </w:r>
      <w:r w:rsidRPr="00A24B89">
        <w:rPr>
          <w:rFonts w:ascii="Angsana New" w:hAnsi="Angsana New"/>
          <w:sz w:val="30"/>
          <w:szCs w:val="30"/>
          <w:cs/>
        </w:rPr>
        <w:t>นระหว่างปีสิ้นสุดวันที่</w:t>
      </w:r>
      <w:r w:rsidRPr="00A24B89">
        <w:rPr>
          <w:rFonts w:ascii="Angsana New" w:hAnsi="Angsana New"/>
          <w:sz w:val="30"/>
          <w:szCs w:val="30"/>
        </w:rPr>
        <w:t xml:space="preserve"> 31 </w:t>
      </w:r>
      <w:r w:rsidRPr="00A24B89">
        <w:rPr>
          <w:rFonts w:ascii="Angsana New" w:hAnsi="Angsana New"/>
          <w:sz w:val="30"/>
          <w:szCs w:val="30"/>
          <w:cs/>
        </w:rPr>
        <w:t>ธันวาคม</w:t>
      </w:r>
      <w:r w:rsidRPr="00A24B89">
        <w:rPr>
          <w:rFonts w:ascii="Angsana New" w:hAnsi="Angsana New"/>
          <w:sz w:val="30"/>
          <w:szCs w:val="30"/>
        </w:rPr>
        <w:t> </w:t>
      </w:r>
      <w:r w:rsidR="005B4B40" w:rsidRPr="00A24B89">
        <w:rPr>
          <w:rFonts w:ascii="Angsana New" w:hAnsi="Angsana New"/>
          <w:sz w:val="30"/>
          <w:szCs w:val="30"/>
        </w:rPr>
        <w:t>2563</w:t>
      </w:r>
      <w:r w:rsidRPr="00A24B89">
        <w:rPr>
          <w:rFonts w:ascii="Angsana New" w:hAnsi="Angsana New"/>
          <w:sz w:val="30"/>
          <w:szCs w:val="30"/>
        </w:rPr>
        <w:t xml:space="preserve"> </w:t>
      </w:r>
      <w:r w:rsidRPr="00A24B89">
        <w:rPr>
          <w:rFonts w:ascii="Angsana New" w:hAnsi="Angsana New"/>
          <w:sz w:val="30"/>
          <w:szCs w:val="30"/>
          <w:cs/>
        </w:rPr>
        <w:t>ลูกหนี้การค้ารายหนึ่งของกลุ่มบริษัทเข้าสู่กระบวนการฟื้นฟูกิจการภายใต้การพิจารณาของศาลล้มละลายกลาง กลุ่มบริษัทจึงตั้งค่าเผื่อผลขาดทุน</w:t>
      </w:r>
      <w:r w:rsidR="00BC4B88" w:rsidRPr="00A24B89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Pr="00A24B89">
        <w:rPr>
          <w:rFonts w:ascii="Angsana New" w:hAnsi="Angsana New"/>
          <w:sz w:val="30"/>
          <w:szCs w:val="30"/>
          <w:cs/>
        </w:rPr>
        <w:t>เพื่อสะท้อนถึงฐานะความเสี่ยงด้านเครดิตของลูกหนี้รายดังกล่าว</w:t>
      </w:r>
      <w:r w:rsidR="00BC4B88" w:rsidRPr="00A24B89">
        <w:rPr>
          <w:rFonts w:ascii="Angsana New" w:hAnsi="Angsana New" w:hint="cs"/>
          <w:sz w:val="30"/>
          <w:szCs w:val="30"/>
          <w:cs/>
        </w:rPr>
        <w:t>และจัดประเภทลูกหนี้รายดังกล่าวเป็นสินทรัพย์ไม่หมุนเวียนอื่นในงบการเงิน</w:t>
      </w:r>
      <w:r w:rsidR="00AF7F77" w:rsidRPr="00A24B89">
        <w:rPr>
          <w:rFonts w:ascii="Angsana New" w:hAnsi="Angsana New" w:hint="cs"/>
          <w:sz w:val="30"/>
          <w:szCs w:val="30"/>
          <w:cs/>
        </w:rPr>
        <w:t xml:space="preserve"> </w:t>
      </w:r>
      <w:r w:rsidRPr="00A24B89">
        <w:rPr>
          <w:rFonts w:ascii="Angsana New" w:hAnsi="Angsana New"/>
          <w:sz w:val="30"/>
          <w:szCs w:val="30"/>
          <w:cs/>
        </w:rPr>
        <w:t xml:space="preserve">ในเดือนมิถุนายน </w:t>
      </w:r>
      <w:r w:rsidRPr="00A24B89">
        <w:rPr>
          <w:rFonts w:ascii="Angsana New" w:hAnsi="Angsana New"/>
          <w:sz w:val="30"/>
          <w:szCs w:val="30"/>
        </w:rPr>
        <w:t xml:space="preserve">2567 </w:t>
      </w:r>
      <w:r w:rsidRPr="00A24B89">
        <w:rPr>
          <w:rFonts w:ascii="Angsana New" w:hAnsi="Angsana New"/>
          <w:sz w:val="30"/>
          <w:szCs w:val="30"/>
          <w:cs/>
        </w:rPr>
        <w:t>กลุ่มบริษัทได้มีการกลับรายการค่าเผื่อผลขาดทุน</w:t>
      </w:r>
      <w:r w:rsidR="00BC4B88" w:rsidRPr="00A24B89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Pr="00A24B89">
        <w:rPr>
          <w:rFonts w:ascii="Angsana New" w:hAnsi="Angsana New"/>
          <w:sz w:val="30"/>
          <w:szCs w:val="30"/>
          <w:cs/>
        </w:rPr>
        <w:t xml:space="preserve"> ตามจำนวนที่ได้รับชำระเงินจากลูกหนี้ก</w:t>
      </w:r>
      <w:r w:rsidR="00BC4B88" w:rsidRPr="00A24B89">
        <w:rPr>
          <w:rFonts w:ascii="Angsana New" w:hAnsi="Angsana New" w:hint="cs"/>
          <w:sz w:val="30"/>
          <w:szCs w:val="30"/>
          <w:cs/>
        </w:rPr>
        <w:t>ารค้า</w:t>
      </w:r>
      <w:r w:rsidRPr="00A24B89">
        <w:rPr>
          <w:rFonts w:ascii="Angsana New" w:hAnsi="Angsana New"/>
          <w:sz w:val="30"/>
          <w:szCs w:val="30"/>
          <w:cs/>
        </w:rPr>
        <w:t>ราย</w:t>
      </w:r>
      <w:r w:rsidR="00BC4B88" w:rsidRPr="00A24B89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3A416D9A" w14:textId="77777777" w:rsidR="00AF7F77" w:rsidRPr="00A24B89" w:rsidRDefault="00AF7F77" w:rsidP="00BC4B88">
      <w:pPr>
        <w:ind w:left="567"/>
        <w:jc w:val="thaiDistribute"/>
        <w:rPr>
          <w:sz w:val="20"/>
          <w:szCs w:val="20"/>
        </w:rPr>
      </w:pPr>
    </w:p>
    <w:p w14:paraId="7157BB79" w14:textId="77777777" w:rsidR="00275798" w:rsidRPr="00A24B89" w:rsidRDefault="00275798" w:rsidP="00BC4B88">
      <w:pPr>
        <w:ind w:left="567"/>
        <w:jc w:val="thaiDistribute"/>
        <w:rPr>
          <w:sz w:val="20"/>
          <w:szCs w:val="20"/>
        </w:rPr>
      </w:pPr>
    </w:p>
    <w:p w14:paraId="2939ADB8" w14:textId="77777777" w:rsidR="00275798" w:rsidRPr="00A24B89" w:rsidRDefault="00275798" w:rsidP="00BC4B88">
      <w:pPr>
        <w:ind w:left="567"/>
        <w:jc w:val="thaiDistribute"/>
        <w:rPr>
          <w:sz w:val="20"/>
          <w:szCs w:val="20"/>
        </w:rPr>
      </w:pPr>
    </w:p>
    <w:p w14:paraId="23A6E8F3" w14:textId="77777777" w:rsidR="00275798" w:rsidRPr="00A24B89" w:rsidRDefault="00275798" w:rsidP="00BC4B88">
      <w:pPr>
        <w:ind w:left="567"/>
        <w:jc w:val="thaiDistribute"/>
        <w:rPr>
          <w:sz w:val="20"/>
          <w:szCs w:val="20"/>
        </w:rPr>
      </w:pPr>
    </w:p>
    <w:p w14:paraId="5F7AE52A" w14:textId="77777777" w:rsidR="00955EEF" w:rsidRPr="00A24B89" w:rsidRDefault="00955EEF" w:rsidP="00BC4B88">
      <w:pPr>
        <w:ind w:left="567"/>
        <w:jc w:val="thaiDistribute"/>
        <w:rPr>
          <w:sz w:val="20"/>
          <w:szCs w:val="20"/>
        </w:rPr>
      </w:pPr>
    </w:p>
    <w:p w14:paraId="24B0C3F5" w14:textId="77777777" w:rsidR="00275798" w:rsidRPr="00A24B89" w:rsidRDefault="00275798" w:rsidP="00BC4B88">
      <w:pPr>
        <w:ind w:left="567"/>
        <w:jc w:val="thaiDistribute"/>
        <w:rPr>
          <w:sz w:val="20"/>
          <w:szCs w:val="20"/>
        </w:rPr>
      </w:pPr>
    </w:p>
    <w:p w14:paraId="15A0F593" w14:textId="77777777" w:rsidR="00275798" w:rsidRPr="00A24B89" w:rsidRDefault="00275798" w:rsidP="00BC4B88">
      <w:pPr>
        <w:ind w:left="567"/>
        <w:jc w:val="thaiDistribute"/>
        <w:rPr>
          <w:sz w:val="20"/>
          <w:szCs w:val="20"/>
        </w:rPr>
      </w:pPr>
    </w:p>
    <w:p w14:paraId="20A4FF50" w14:textId="77777777" w:rsidR="00275798" w:rsidRPr="00A24B89" w:rsidRDefault="00275798" w:rsidP="00BC4B88">
      <w:pPr>
        <w:ind w:left="567"/>
        <w:jc w:val="thaiDistribute"/>
        <w:rPr>
          <w:sz w:val="20"/>
          <w:szCs w:val="20"/>
        </w:rPr>
      </w:pPr>
    </w:p>
    <w:p w14:paraId="25D030EF" w14:textId="77777777" w:rsidR="00D528CC" w:rsidRPr="00A24B89" w:rsidRDefault="00D528CC" w:rsidP="009F11B5">
      <w:pPr>
        <w:jc w:val="thaiDistribute"/>
        <w:rPr>
          <w:sz w:val="20"/>
          <w:szCs w:val="20"/>
        </w:rPr>
      </w:pPr>
    </w:p>
    <w:bookmarkEnd w:id="5"/>
    <w:p w14:paraId="19D28C72" w14:textId="6A2D6CAB" w:rsidR="00AF2E5C" w:rsidRPr="00A24B89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1E3B10D3" w14:textId="77777777" w:rsidR="00AE2CDF" w:rsidRPr="00A24B89" w:rsidRDefault="00AE2CDF" w:rsidP="008D753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1238"/>
        <w:gridCol w:w="1238"/>
        <w:gridCol w:w="1238"/>
        <w:gridCol w:w="1238"/>
      </w:tblGrid>
      <w:tr w:rsidR="00AA6F15" w:rsidRPr="00A24B89" w14:paraId="0DF8F23B" w14:textId="77777777" w:rsidTr="00430F47">
        <w:trPr>
          <w:tblHeader/>
        </w:trPr>
        <w:tc>
          <w:tcPr>
            <w:tcW w:w="4228" w:type="dxa"/>
            <w:shd w:val="clear" w:color="auto" w:fill="auto"/>
          </w:tcPr>
          <w:p w14:paraId="39144275" w14:textId="77777777" w:rsidR="00AA6F15" w:rsidRPr="00A24B8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6" w:type="dxa"/>
            <w:gridSpan w:val="2"/>
            <w:shd w:val="clear" w:color="auto" w:fill="auto"/>
          </w:tcPr>
          <w:p w14:paraId="59464FD4" w14:textId="77777777" w:rsidR="00AA6F15" w:rsidRPr="00A24B8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shd w:val="clear" w:color="auto" w:fill="auto"/>
          </w:tcPr>
          <w:p w14:paraId="7971633C" w14:textId="77777777" w:rsidR="00AA6F15" w:rsidRPr="00A24B8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F25B3" w:rsidRPr="00A24B89" w14:paraId="49E62F32" w14:textId="77777777" w:rsidTr="00430F47">
        <w:trPr>
          <w:tblHeader/>
        </w:trPr>
        <w:tc>
          <w:tcPr>
            <w:tcW w:w="4228" w:type="dxa"/>
          </w:tcPr>
          <w:p w14:paraId="407C9E29" w14:textId="77777777" w:rsidR="005F25B3" w:rsidRPr="00A24B89" w:rsidRDefault="005F25B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8" w:type="dxa"/>
          </w:tcPr>
          <w:p w14:paraId="07CC51DB" w14:textId="7E1C04E9" w:rsidR="005F25B3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14:paraId="446CF28F" w14:textId="0DD08A93" w:rsidR="005F25B3" w:rsidRPr="00A24B8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</w:tcPr>
          <w:p w14:paraId="22A2340A" w14:textId="488C2DD6" w:rsidR="005F25B3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14:paraId="43B3202D" w14:textId="63EC6B10" w:rsidR="005F25B3" w:rsidRPr="00A24B8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25B3" w:rsidRPr="00A24B89" w14:paraId="4E48FF1B" w14:textId="77777777" w:rsidTr="00430F47">
        <w:trPr>
          <w:tblHeader/>
        </w:trPr>
        <w:tc>
          <w:tcPr>
            <w:tcW w:w="4228" w:type="dxa"/>
          </w:tcPr>
          <w:p w14:paraId="2271779C" w14:textId="77777777" w:rsidR="005F25B3" w:rsidRPr="00A24B89" w:rsidRDefault="005F25B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8" w:type="dxa"/>
          </w:tcPr>
          <w:p w14:paraId="76065BA8" w14:textId="09ED6438" w:rsidR="005F25B3" w:rsidRPr="00A24B8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6CF740E0" w14:textId="3F2095D2" w:rsidR="005F25B3" w:rsidRPr="00A24B8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6480D386" w14:textId="58778474" w:rsidR="005F25B3" w:rsidRPr="00A24B8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3D3FA927" w14:textId="1F434CFB" w:rsidR="005F25B3" w:rsidRPr="00A24B8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A6F15" w:rsidRPr="00A24B89" w14:paraId="6A224DF4" w14:textId="77777777" w:rsidTr="00430F47">
        <w:trPr>
          <w:tblHeader/>
        </w:trPr>
        <w:tc>
          <w:tcPr>
            <w:tcW w:w="4228" w:type="dxa"/>
          </w:tcPr>
          <w:p w14:paraId="616F82A7" w14:textId="77777777" w:rsidR="00AA6F15" w:rsidRPr="00A24B8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2" w:type="dxa"/>
            <w:gridSpan w:val="4"/>
          </w:tcPr>
          <w:p w14:paraId="0DF42453" w14:textId="77777777" w:rsidR="00AA6F15" w:rsidRPr="00A24B89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6F15" w:rsidRPr="00A24B89" w14:paraId="01DCCCF4" w14:textId="77777777" w:rsidTr="00430F47">
        <w:tc>
          <w:tcPr>
            <w:tcW w:w="4228" w:type="dxa"/>
          </w:tcPr>
          <w:p w14:paraId="0C8C6E96" w14:textId="16A9387C" w:rsidR="00AA6F15" w:rsidRPr="00A24B89" w:rsidRDefault="005F25B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8" w:type="dxa"/>
          </w:tcPr>
          <w:p w14:paraId="027B3415" w14:textId="3D441B26" w:rsidR="00AA6F15" w:rsidRPr="00A24B89" w:rsidRDefault="00575AD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48,301</w:t>
            </w:r>
          </w:p>
        </w:tc>
        <w:tc>
          <w:tcPr>
            <w:tcW w:w="1238" w:type="dxa"/>
          </w:tcPr>
          <w:p w14:paraId="4B89B6F6" w14:textId="54AF04AE" w:rsidR="00AA6F15" w:rsidRPr="00A24B8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48,422</w:t>
            </w:r>
          </w:p>
        </w:tc>
        <w:tc>
          <w:tcPr>
            <w:tcW w:w="1238" w:type="dxa"/>
          </w:tcPr>
          <w:p w14:paraId="7D3CD116" w14:textId="337739D7" w:rsidR="00AA6F15" w:rsidRPr="00A24B89" w:rsidRDefault="005224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A24B89">
              <w:t>23,93</w:t>
            </w:r>
            <w:r w:rsidR="006E0645" w:rsidRPr="00A24B89">
              <w:t>8</w:t>
            </w:r>
          </w:p>
        </w:tc>
        <w:tc>
          <w:tcPr>
            <w:tcW w:w="1238" w:type="dxa"/>
          </w:tcPr>
          <w:p w14:paraId="212E220B" w14:textId="0EE13701" w:rsidR="00AA6F15" w:rsidRPr="00A24B8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A24B89">
              <w:t>23,872</w:t>
            </w:r>
          </w:p>
        </w:tc>
      </w:tr>
      <w:tr w:rsidR="00AA6F15" w:rsidRPr="00A24B89" w14:paraId="3069ABB8" w14:textId="77777777" w:rsidTr="00430F47">
        <w:tc>
          <w:tcPr>
            <w:tcW w:w="4228" w:type="dxa"/>
          </w:tcPr>
          <w:p w14:paraId="0EAF4EA9" w14:textId="77777777" w:rsidR="00AA6F15" w:rsidRPr="00A24B89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8" w:type="dxa"/>
          </w:tcPr>
          <w:p w14:paraId="76696EB4" w14:textId="3AE14560" w:rsidR="00AA6F15" w:rsidRPr="00A24B89" w:rsidRDefault="00575AD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(712)</w:t>
            </w:r>
          </w:p>
        </w:tc>
        <w:tc>
          <w:tcPr>
            <w:tcW w:w="1238" w:type="dxa"/>
          </w:tcPr>
          <w:p w14:paraId="45C8E0E8" w14:textId="6FEFB3AF" w:rsidR="00AA6F15" w:rsidRPr="00A24B8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(515)</w:t>
            </w:r>
          </w:p>
        </w:tc>
        <w:tc>
          <w:tcPr>
            <w:tcW w:w="1238" w:type="dxa"/>
          </w:tcPr>
          <w:p w14:paraId="46690550" w14:textId="5DD616F3" w:rsidR="00AA6F15" w:rsidRPr="00A24B89" w:rsidRDefault="006E064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(477)</w:t>
            </w:r>
          </w:p>
        </w:tc>
        <w:tc>
          <w:tcPr>
            <w:tcW w:w="1238" w:type="dxa"/>
          </w:tcPr>
          <w:p w14:paraId="45FDB085" w14:textId="53469BBE" w:rsidR="00AA6F15" w:rsidRPr="00A24B89" w:rsidRDefault="00AA6F1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A24B89">
              <w:t>(515)</w:t>
            </w:r>
          </w:p>
        </w:tc>
      </w:tr>
      <w:tr w:rsidR="00AA6F15" w:rsidRPr="00A24B89" w14:paraId="0919EA84" w14:textId="77777777" w:rsidTr="00430F47">
        <w:trPr>
          <w:trHeight w:val="58"/>
        </w:trPr>
        <w:tc>
          <w:tcPr>
            <w:tcW w:w="4228" w:type="dxa"/>
          </w:tcPr>
          <w:p w14:paraId="60ED7DAB" w14:textId="77777777" w:rsidR="00AA6F15" w:rsidRPr="00A24B89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8" w:type="dxa"/>
          </w:tcPr>
          <w:p w14:paraId="11FB026F" w14:textId="7D88F2B3" w:rsidR="00AA6F15" w:rsidRPr="00A24B89" w:rsidRDefault="00575AD8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(678)</w:t>
            </w:r>
          </w:p>
        </w:tc>
        <w:tc>
          <w:tcPr>
            <w:tcW w:w="1238" w:type="dxa"/>
          </w:tcPr>
          <w:p w14:paraId="659912B8" w14:textId="2FF07E6C" w:rsidR="00AA6F15" w:rsidRPr="00A24B89" w:rsidRDefault="00AA6F1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(67)</w:t>
            </w:r>
          </w:p>
        </w:tc>
        <w:tc>
          <w:tcPr>
            <w:tcW w:w="1238" w:type="dxa"/>
            <w:vAlign w:val="bottom"/>
          </w:tcPr>
          <w:p w14:paraId="3C70181A" w14:textId="07B22321" w:rsidR="00AA6F15" w:rsidRPr="00A24B89" w:rsidRDefault="006E064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A24B89">
              <w:t>(299)</w:t>
            </w:r>
          </w:p>
        </w:tc>
        <w:tc>
          <w:tcPr>
            <w:tcW w:w="1238" w:type="dxa"/>
            <w:vAlign w:val="bottom"/>
          </w:tcPr>
          <w:p w14:paraId="33596F91" w14:textId="46A545A4" w:rsidR="00AA6F15" w:rsidRPr="00A24B89" w:rsidRDefault="00AA6F15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A24B89">
              <w:t>-</w:t>
            </w:r>
          </w:p>
        </w:tc>
      </w:tr>
      <w:tr w:rsidR="00AA6F15" w:rsidRPr="00A24B89" w14:paraId="4E47EA50" w14:textId="77777777" w:rsidTr="00430F47">
        <w:trPr>
          <w:trHeight w:val="58"/>
        </w:trPr>
        <w:tc>
          <w:tcPr>
            <w:tcW w:w="4228" w:type="dxa"/>
          </w:tcPr>
          <w:p w14:paraId="42467F74" w14:textId="77777777" w:rsidR="00AA6F15" w:rsidRPr="00A24B89" w:rsidRDefault="00AA6F15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8" w:type="dxa"/>
          </w:tcPr>
          <w:p w14:paraId="25945325" w14:textId="197CF9A2" w:rsidR="00AA6F15" w:rsidRPr="00A24B89" w:rsidRDefault="00575AD8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46,911</w:t>
            </w:r>
          </w:p>
        </w:tc>
        <w:tc>
          <w:tcPr>
            <w:tcW w:w="1238" w:type="dxa"/>
          </w:tcPr>
          <w:p w14:paraId="4646694A" w14:textId="77467803" w:rsidR="00AA6F15" w:rsidRPr="00A24B89" w:rsidRDefault="00AA6F1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47,840</w:t>
            </w:r>
          </w:p>
        </w:tc>
        <w:tc>
          <w:tcPr>
            <w:tcW w:w="1238" w:type="dxa"/>
          </w:tcPr>
          <w:p w14:paraId="1642143A" w14:textId="1A2AA25B" w:rsidR="00AA6F15" w:rsidRPr="00A24B89" w:rsidRDefault="006E064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23,162</w:t>
            </w:r>
          </w:p>
        </w:tc>
        <w:tc>
          <w:tcPr>
            <w:tcW w:w="1238" w:type="dxa"/>
          </w:tcPr>
          <w:p w14:paraId="000EAE78" w14:textId="7E804A8E" w:rsidR="00AA6F15" w:rsidRPr="00A24B89" w:rsidRDefault="00AA6F15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23,357</w:t>
            </w:r>
          </w:p>
        </w:tc>
      </w:tr>
    </w:tbl>
    <w:p w14:paraId="4466B164" w14:textId="77777777" w:rsidR="00E428C0" w:rsidRPr="00A24B89" w:rsidRDefault="00E428C0" w:rsidP="008D753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D6BAE" w14:textId="59861CCD" w:rsidR="00F43EE1" w:rsidRPr="00A24B89" w:rsidRDefault="00F43EE1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24B89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รายการเปลี่ยนแปลงของรายการปรับลดราคาทุนให้เป็นมูลค่าสุทธิที่จะได้รับ</w:t>
      </w:r>
      <w:r w:rsidR="00B52B93" w:rsidRPr="00A24B89">
        <w:rPr>
          <w:rFonts w:asciiTheme="majorBidi" w:hAnsiTheme="majorBidi" w:cstheme="majorBidi"/>
          <w:sz w:val="30"/>
          <w:szCs w:val="30"/>
          <w:cs/>
        </w:rPr>
        <w:t>สำหรับงวดเก้าเดือน</w:t>
      </w:r>
      <w:r w:rsidR="00C536CA" w:rsidRPr="00A24B89">
        <w:rPr>
          <w:rFonts w:asciiTheme="majorBidi" w:hAnsiTheme="majorBidi" w:cstheme="majorBidi"/>
          <w:sz w:val="30"/>
          <w:szCs w:val="30"/>
          <w:cs/>
        </w:rPr>
        <w:t>สิ้น</w:t>
      </w:r>
      <w:r w:rsidRPr="00A24B89">
        <w:rPr>
          <w:rFonts w:asciiTheme="majorBidi" w:hAnsiTheme="majorBidi" w:cstheme="majorBidi"/>
          <w:sz w:val="30"/>
          <w:szCs w:val="30"/>
          <w:cs/>
        </w:rPr>
        <w:t>สุดวันที่</w:t>
      </w:r>
      <w:r w:rsidRPr="00A24B89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35B1" w:rsidRPr="00A24B89">
        <w:rPr>
          <w:rFonts w:asciiTheme="majorBidi" w:hAnsiTheme="majorBidi" w:cstheme="majorBidi"/>
          <w:sz w:val="30"/>
          <w:szCs w:val="30"/>
        </w:rPr>
        <w:t>30</w:t>
      </w:r>
      <w:r w:rsidR="00B52B93"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="00B52B93" w:rsidRPr="00A24B8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52B93" w:rsidRPr="00A24B89">
        <w:rPr>
          <w:rFonts w:asciiTheme="majorBidi" w:hAnsiTheme="majorBidi" w:cstheme="majorBidi"/>
          <w:sz w:val="30"/>
          <w:szCs w:val="30"/>
        </w:rPr>
        <w:t>2567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4B8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A24B89">
        <w:rPr>
          <w:rFonts w:asciiTheme="majorBidi" w:hAnsiTheme="majorBidi" w:cstheme="majorBidi"/>
          <w:sz w:val="30"/>
          <w:szCs w:val="30"/>
        </w:rPr>
        <w:t>2566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67067E70" w14:textId="77777777" w:rsidR="00E43C64" w:rsidRPr="00A24B89" w:rsidRDefault="00E43C64" w:rsidP="008D753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43EE1" w:rsidRPr="00A24B89" w14:paraId="0E527795" w14:textId="77777777" w:rsidTr="00FD4364">
        <w:tc>
          <w:tcPr>
            <w:tcW w:w="4230" w:type="dxa"/>
          </w:tcPr>
          <w:p w14:paraId="3D4D26C0" w14:textId="77777777" w:rsidR="00F43EE1" w:rsidRPr="00A24B8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53D4578F" w14:textId="77777777" w:rsidR="00F43EE1" w:rsidRPr="00A24B89" w:rsidRDefault="00F43EE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42FF18D" w14:textId="77777777" w:rsidR="00F43EE1" w:rsidRPr="00A24B89" w:rsidRDefault="00F43EE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A24B8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43EE1" w:rsidRPr="00A24B89" w14:paraId="4AEA2FD4" w14:textId="77777777" w:rsidTr="00FD4364">
        <w:tc>
          <w:tcPr>
            <w:tcW w:w="4230" w:type="dxa"/>
          </w:tcPr>
          <w:p w14:paraId="0CC23BF1" w14:textId="3870046B" w:rsidR="00F43EE1" w:rsidRPr="00A24B89" w:rsidRDefault="00B52B9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1237" w:type="dxa"/>
          </w:tcPr>
          <w:p w14:paraId="1282317E" w14:textId="5DF9C817" w:rsidR="00F43EE1" w:rsidRPr="00A24B8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A24B8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27B1774E" w14:textId="49B6DE2A" w:rsidR="00F43EE1" w:rsidRPr="00A24B8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A24B8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237" w:type="dxa"/>
          </w:tcPr>
          <w:p w14:paraId="5E3ABE94" w14:textId="4F5614B9" w:rsidR="00F43EE1" w:rsidRPr="00A24B8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A24B8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0EAE2C67" w14:textId="46AC9A80" w:rsidR="00455B8A" w:rsidRPr="00A24B8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55B8A" w:rsidRPr="00A24B8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F43EE1" w:rsidRPr="00A24B89" w14:paraId="51008BE6" w14:textId="77777777" w:rsidTr="00FD4364">
        <w:tc>
          <w:tcPr>
            <w:tcW w:w="4230" w:type="dxa"/>
          </w:tcPr>
          <w:p w14:paraId="1539ABA3" w14:textId="77777777" w:rsidR="00F43EE1" w:rsidRPr="00A24B89" w:rsidRDefault="00F43EE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07A5AF6" w14:textId="77777777" w:rsidR="00F43EE1" w:rsidRPr="00A24B89" w:rsidRDefault="00F43EE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A24B89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161AF4" w:rsidRPr="00A24B89" w14:paraId="6968E5EF" w14:textId="77777777" w:rsidTr="00FD4364">
        <w:tc>
          <w:tcPr>
            <w:tcW w:w="4230" w:type="dxa"/>
          </w:tcPr>
          <w:p w14:paraId="1D03CC0D" w14:textId="77777777" w:rsidR="00161AF4" w:rsidRPr="00A24B89" w:rsidRDefault="00161AF4" w:rsidP="00161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4B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37" w:type="dxa"/>
          </w:tcPr>
          <w:p w14:paraId="35B7CBDD" w14:textId="0BC2F56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582</w:t>
            </w:r>
          </w:p>
        </w:tc>
        <w:tc>
          <w:tcPr>
            <w:tcW w:w="1238" w:type="dxa"/>
          </w:tcPr>
          <w:p w14:paraId="6714BF84" w14:textId="005D79B6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61</w:t>
            </w:r>
            <w:r w:rsidRPr="00A24B89">
              <w:rPr>
                <w:rFonts w:hint="cs"/>
                <w:cs/>
              </w:rPr>
              <w:t>8</w:t>
            </w:r>
          </w:p>
        </w:tc>
        <w:tc>
          <w:tcPr>
            <w:tcW w:w="1237" w:type="dxa"/>
          </w:tcPr>
          <w:p w14:paraId="220409D1" w14:textId="1551477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515</w:t>
            </w:r>
          </w:p>
        </w:tc>
        <w:tc>
          <w:tcPr>
            <w:tcW w:w="1238" w:type="dxa"/>
          </w:tcPr>
          <w:p w14:paraId="0FF948C2" w14:textId="02AF8FEE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610</w:t>
            </w:r>
          </w:p>
        </w:tc>
      </w:tr>
      <w:tr w:rsidR="00955EEF" w:rsidRPr="00A24B89" w14:paraId="5D18D4F3" w14:textId="77777777" w:rsidTr="00FD4364">
        <w:tc>
          <w:tcPr>
            <w:tcW w:w="4230" w:type="dxa"/>
          </w:tcPr>
          <w:p w14:paraId="7849E926" w14:textId="77777777" w:rsidR="00955EEF" w:rsidRPr="00A24B89" w:rsidRDefault="00955EEF" w:rsidP="00955E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7" w:type="dxa"/>
          </w:tcPr>
          <w:p w14:paraId="46824327" w14:textId="71F5631B" w:rsidR="00955EEF" w:rsidRPr="00A24B89" w:rsidRDefault="00955EEF" w:rsidP="0095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rPr>
                <w:rFonts w:hint="cs"/>
                <w:cs/>
              </w:rPr>
              <w:t>8</w:t>
            </w:r>
            <w:r w:rsidRPr="00A24B89">
              <w:t>46</w:t>
            </w:r>
          </w:p>
        </w:tc>
        <w:tc>
          <w:tcPr>
            <w:tcW w:w="1238" w:type="dxa"/>
          </w:tcPr>
          <w:p w14:paraId="0E56FBD3" w14:textId="7963B9E2" w:rsidR="00955EEF" w:rsidRPr="00A24B89" w:rsidRDefault="00955EEF" w:rsidP="0095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297</w:t>
            </w:r>
          </w:p>
        </w:tc>
        <w:tc>
          <w:tcPr>
            <w:tcW w:w="1237" w:type="dxa"/>
            <w:shd w:val="clear" w:color="auto" w:fill="auto"/>
          </w:tcPr>
          <w:p w14:paraId="3A077A29" w14:textId="2FA9600A" w:rsidR="00955EEF" w:rsidRPr="00A24B89" w:rsidRDefault="00955EEF" w:rsidP="0095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299</w:t>
            </w:r>
          </w:p>
        </w:tc>
        <w:tc>
          <w:tcPr>
            <w:tcW w:w="1238" w:type="dxa"/>
          </w:tcPr>
          <w:p w14:paraId="4BE64CB0" w14:textId="10D5D191" w:rsidR="00955EEF" w:rsidRPr="00A24B89" w:rsidRDefault="00955EEF" w:rsidP="0095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297</w:t>
            </w:r>
          </w:p>
        </w:tc>
      </w:tr>
      <w:tr w:rsidR="00955EEF" w:rsidRPr="00A24B89" w14:paraId="4B7056FB" w14:textId="77777777" w:rsidTr="00FD4364">
        <w:trPr>
          <w:trHeight w:val="58"/>
        </w:trPr>
        <w:tc>
          <w:tcPr>
            <w:tcW w:w="4230" w:type="dxa"/>
          </w:tcPr>
          <w:p w14:paraId="1CAE6664" w14:textId="77777777" w:rsidR="00955EEF" w:rsidRPr="00A24B89" w:rsidRDefault="00955EEF" w:rsidP="00955E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37" w:type="dxa"/>
          </w:tcPr>
          <w:p w14:paraId="699AC452" w14:textId="76A35476" w:rsidR="00955EEF" w:rsidRPr="00A24B89" w:rsidRDefault="00955EEF" w:rsidP="00955E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(38)</w:t>
            </w:r>
          </w:p>
        </w:tc>
        <w:tc>
          <w:tcPr>
            <w:tcW w:w="1238" w:type="dxa"/>
          </w:tcPr>
          <w:p w14:paraId="716A6E41" w14:textId="630BEA80" w:rsidR="00955EEF" w:rsidRPr="00A24B89" w:rsidRDefault="00955EEF" w:rsidP="00955E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(324)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B14A61B" w14:textId="7F57A2E7" w:rsidR="00955EEF" w:rsidRPr="00A24B89" w:rsidRDefault="00955EEF" w:rsidP="00955E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(38)</w:t>
            </w:r>
          </w:p>
        </w:tc>
        <w:tc>
          <w:tcPr>
            <w:tcW w:w="1238" w:type="dxa"/>
            <w:vAlign w:val="bottom"/>
          </w:tcPr>
          <w:p w14:paraId="02352245" w14:textId="15B1F1DC" w:rsidR="00955EEF" w:rsidRPr="00A24B89" w:rsidRDefault="00955EEF" w:rsidP="00955E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(325)</w:t>
            </w:r>
          </w:p>
        </w:tc>
      </w:tr>
      <w:tr w:rsidR="00161AF4" w:rsidRPr="00A24B89" w14:paraId="48EB3425" w14:textId="77777777" w:rsidTr="00FD4364">
        <w:trPr>
          <w:trHeight w:val="58"/>
        </w:trPr>
        <w:tc>
          <w:tcPr>
            <w:tcW w:w="4230" w:type="dxa"/>
          </w:tcPr>
          <w:p w14:paraId="2FC5B194" w14:textId="2B2EBED9" w:rsidR="00161AF4" w:rsidRPr="00A24B89" w:rsidRDefault="00161AF4" w:rsidP="00161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7" w:type="dxa"/>
          </w:tcPr>
          <w:p w14:paraId="4E3A55CE" w14:textId="7587FFBA" w:rsidR="00161AF4" w:rsidRPr="00A24B89" w:rsidRDefault="00575AD8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1,390</w:t>
            </w:r>
          </w:p>
        </w:tc>
        <w:tc>
          <w:tcPr>
            <w:tcW w:w="1238" w:type="dxa"/>
          </w:tcPr>
          <w:p w14:paraId="2EFA8DEA" w14:textId="61B27E9C" w:rsidR="00161AF4" w:rsidRPr="00A24B89" w:rsidRDefault="00161AF4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591</w:t>
            </w:r>
          </w:p>
        </w:tc>
        <w:tc>
          <w:tcPr>
            <w:tcW w:w="1237" w:type="dxa"/>
            <w:shd w:val="clear" w:color="auto" w:fill="auto"/>
          </w:tcPr>
          <w:p w14:paraId="5D2307D2" w14:textId="3EEBE3D8" w:rsidR="00161AF4" w:rsidRPr="00A24B89" w:rsidRDefault="006E0645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776</w:t>
            </w:r>
          </w:p>
        </w:tc>
        <w:tc>
          <w:tcPr>
            <w:tcW w:w="1238" w:type="dxa"/>
          </w:tcPr>
          <w:p w14:paraId="23EFFDE0" w14:textId="79CC664F" w:rsidR="00161AF4" w:rsidRPr="00A24B89" w:rsidRDefault="00161AF4" w:rsidP="0016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582</w:t>
            </w:r>
          </w:p>
        </w:tc>
      </w:tr>
    </w:tbl>
    <w:p w14:paraId="3B6627EA" w14:textId="77777777" w:rsidR="00D135A6" w:rsidRPr="00A24B89" w:rsidRDefault="00D135A6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D987D" w14:textId="10D5931F" w:rsidR="00D46DE4" w:rsidRPr="00A24B89" w:rsidRDefault="004762B0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4B89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</w:t>
      </w:r>
      <w:r w:rsidR="00EA319F" w:rsidRPr="00A24B8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52B93" w:rsidRPr="00A24B89">
        <w:rPr>
          <w:rFonts w:asciiTheme="majorBidi" w:hAnsiTheme="majorBidi" w:cstheme="majorBidi"/>
          <w:sz w:val="30"/>
          <w:szCs w:val="30"/>
        </w:rPr>
        <w:t xml:space="preserve">30 </w:t>
      </w:r>
      <w:r w:rsidR="00B52B93" w:rsidRPr="00A24B8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52B93" w:rsidRPr="00A24B89">
        <w:rPr>
          <w:rFonts w:asciiTheme="majorBidi" w:hAnsiTheme="majorBidi" w:cstheme="majorBidi"/>
          <w:sz w:val="30"/>
          <w:szCs w:val="30"/>
        </w:rPr>
        <w:t>2567</w:t>
      </w:r>
      <w:r w:rsidR="009D036B" w:rsidRPr="00A24B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5AEA" w:rsidRPr="00A24B89">
        <w:rPr>
          <w:rFonts w:asciiTheme="majorBidi" w:hAnsiTheme="majorBidi" w:cstheme="majorBidi"/>
          <w:sz w:val="30"/>
          <w:szCs w:val="30"/>
          <w:cs/>
        </w:rPr>
        <w:t>ของ</w:t>
      </w:r>
      <w:r w:rsidR="00B25AEA" w:rsidRPr="00A24B8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25AEA" w:rsidRPr="00A24B8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56270" w:rsidRPr="00A24B8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B25AEA" w:rsidRPr="00A24B89">
        <w:rPr>
          <w:rFonts w:asciiTheme="majorBidi" w:hAnsiTheme="majorBidi" w:cstheme="majorBidi"/>
          <w:sz w:val="30"/>
          <w:szCs w:val="30"/>
          <w:cs/>
        </w:rPr>
        <w:t>ได้รวมสำรองน้ำมันตามกฎหมายไว้แล้วจำนว</w:t>
      </w:r>
      <w:r w:rsidR="00B25AEA" w:rsidRPr="00A24B89">
        <w:rPr>
          <w:rFonts w:asciiTheme="majorBidi" w:hAnsiTheme="majorBidi" w:cstheme="majorBidi" w:hint="cs"/>
          <w:sz w:val="30"/>
          <w:szCs w:val="30"/>
          <w:cs/>
        </w:rPr>
        <w:t>น</w:t>
      </w:r>
      <w:r w:rsidR="00B25AEA" w:rsidRPr="00A24B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1B0" w:rsidRPr="00A24B89">
        <w:rPr>
          <w:rFonts w:asciiTheme="majorBidi" w:hAnsiTheme="majorBidi" w:cstheme="majorBidi"/>
          <w:sz w:val="30"/>
          <w:szCs w:val="30"/>
        </w:rPr>
        <w:t>940</w:t>
      </w:r>
      <w:r w:rsidR="00963707"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="00B25AEA" w:rsidRPr="00A24B89">
        <w:rPr>
          <w:rFonts w:asciiTheme="majorBidi" w:hAnsiTheme="majorBidi" w:cstheme="majorBidi"/>
          <w:sz w:val="30"/>
          <w:szCs w:val="30"/>
          <w:cs/>
        </w:rPr>
        <w:t>ล้านลิตร คิดเป็นมูลค่า</w:t>
      </w:r>
      <w:r w:rsidR="00B25AEA"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="00B141B0" w:rsidRPr="00A24B89">
        <w:rPr>
          <w:rFonts w:asciiTheme="majorBidi" w:hAnsiTheme="majorBidi" w:cstheme="majorBidi"/>
          <w:sz w:val="30"/>
          <w:szCs w:val="30"/>
        </w:rPr>
        <w:t>17,80</w:t>
      </w:r>
      <w:r w:rsidR="00EF4E4A" w:rsidRPr="00A24B89">
        <w:rPr>
          <w:rFonts w:asciiTheme="majorBidi" w:hAnsiTheme="majorBidi" w:cstheme="majorBidi"/>
          <w:sz w:val="30"/>
          <w:szCs w:val="30"/>
        </w:rPr>
        <w:t>4</w:t>
      </w:r>
      <w:r w:rsidR="00B141B0"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="00B25AEA" w:rsidRPr="00A24B8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25AEA" w:rsidRPr="00A24B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6270" w:rsidRPr="00A24B8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E0645" w:rsidRPr="00A24B89">
        <w:rPr>
          <w:rFonts w:asciiTheme="majorBidi" w:hAnsiTheme="majorBidi" w:cstheme="majorBidi"/>
          <w:sz w:val="30"/>
          <w:szCs w:val="30"/>
        </w:rPr>
        <w:t>422</w:t>
      </w:r>
      <w:r w:rsidR="007A61E7"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="00856270" w:rsidRPr="00A24B89">
        <w:rPr>
          <w:rFonts w:asciiTheme="majorBidi" w:hAnsiTheme="majorBidi" w:cstheme="majorBidi" w:hint="cs"/>
          <w:sz w:val="30"/>
          <w:szCs w:val="30"/>
          <w:cs/>
        </w:rPr>
        <w:t>ล้านลิตร</w:t>
      </w:r>
      <w:r w:rsidR="00856270" w:rsidRPr="00A24B8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56270" w:rsidRPr="00A24B89">
        <w:rPr>
          <w:rFonts w:asciiTheme="majorBidi" w:hAnsiTheme="majorBidi" w:cstheme="majorBidi"/>
          <w:sz w:val="30"/>
          <w:szCs w:val="30"/>
          <w:cs/>
        </w:rPr>
        <w:t>คิดเป็นมูลค่า</w:t>
      </w:r>
      <w:r w:rsidR="00856270"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="006E0645" w:rsidRPr="00A24B89">
        <w:rPr>
          <w:rFonts w:asciiTheme="majorBidi" w:hAnsiTheme="majorBidi" w:cstheme="majorBidi"/>
          <w:sz w:val="30"/>
          <w:szCs w:val="30"/>
        </w:rPr>
        <w:t>8,00</w:t>
      </w:r>
      <w:r w:rsidR="00EF4E4A" w:rsidRPr="00A24B89">
        <w:rPr>
          <w:rFonts w:asciiTheme="majorBidi" w:hAnsiTheme="majorBidi" w:cstheme="majorBidi"/>
          <w:sz w:val="30"/>
          <w:szCs w:val="30"/>
        </w:rPr>
        <w:t>4</w:t>
      </w:r>
      <w:r w:rsidR="00161AF4" w:rsidRPr="00A24B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6270" w:rsidRPr="00A24B8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56270" w:rsidRPr="00A24B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6270" w:rsidRPr="00A24B89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856270" w:rsidRPr="00A24B8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D735E9" w:rsidRPr="00A24B8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3327D" w:rsidRPr="00A24B8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3327D" w:rsidRPr="00A24B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2D151D" w:rsidRPr="00A24B89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F36EDF" w:rsidRPr="00A24B8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703E7" w:rsidRPr="00A24B8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25AEA" w:rsidRPr="00A24B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7A61E7" w:rsidRPr="00A24B89">
        <w:rPr>
          <w:rFonts w:ascii="Angsana New" w:hAnsi="Angsana New"/>
          <w:i/>
          <w:iCs/>
          <w:sz w:val="30"/>
          <w:szCs w:val="30"/>
        </w:rPr>
        <w:t xml:space="preserve">738 </w:t>
      </w:r>
      <w:r w:rsidR="007A61E7" w:rsidRPr="00A24B89">
        <w:rPr>
          <w:rFonts w:ascii="Angsana New" w:hAnsi="Angsana New" w:hint="cs"/>
          <w:i/>
          <w:iCs/>
          <w:sz w:val="30"/>
          <w:szCs w:val="30"/>
          <w:cs/>
        </w:rPr>
        <w:t xml:space="preserve">ล้านลิตร คิดเป็นมูลค่า </w:t>
      </w:r>
      <w:r w:rsidR="007A61E7" w:rsidRPr="00A24B89">
        <w:rPr>
          <w:rFonts w:ascii="Angsana New" w:hAnsi="Angsana New"/>
          <w:i/>
          <w:iCs/>
          <w:sz w:val="30"/>
          <w:szCs w:val="30"/>
        </w:rPr>
        <w:t>15,601</w:t>
      </w:r>
      <w:r w:rsidR="007A61E7" w:rsidRPr="00A24B8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และจำนวน </w:t>
      </w:r>
      <w:r w:rsidR="007A61E7" w:rsidRPr="00A24B89">
        <w:rPr>
          <w:rFonts w:ascii="Angsana New" w:hAnsi="Angsana New"/>
          <w:i/>
          <w:iCs/>
          <w:sz w:val="30"/>
          <w:szCs w:val="30"/>
        </w:rPr>
        <w:t>374</w:t>
      </w:r>
      <w:r w:rsidR="007A61E7" w:rsidRPr="00A24B89">
        <w:rPr>
          <w:rFonts w:ascii="Angsana New" w:hAnsi="Angsana New" w:hint="cs"/>
          <w:i/>
          <w:iCs/>
          <w:sz w:val="30"/>
          <w:szCs w:val="30"/>
          <w:cs/>
        </w:rPr>
        <w:t xml:space="preserve"> ล้านลิตร คิดเป็นมูลค่า </w:t>
      </w:r>
      <w:r w:rsidR="007A61E7" w:rsidRPr="00A24B89">
        <w:rPr>
          <w:rFonts w:ascii="Angsana New" w:hAnsi="Angsana New"/>
          <w:i/>
          <w:iCs/>
          <w:sz w:val="30"/>
          <w:szCs w:val="30"/>
        </w:rPr>
        <w:t>7,972</w:t>
      </w:r>
      <w:r w:rsidR="007A61E7" w:rsidRPr="00A24B8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883E58" w:rsidRPr="00A24B89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="00A3327D" w:rsidRPr="00A24B8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6394658" w14:textId="77777777" w:rsidR="00E43C64" w:rsidRPr="00A24B89" w:rsidRDefault="00E43C64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19CF9262" w14:textId="77777777" w:rsidR="00275798" w:rsidRPr="00A24B8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75FF83DB" w14:textId="77777777" w:rsidR="00275798" w:rsidRPr="00A24B8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4DD0B685" w14:textId="77777777" w:rsidR="00275798" w:rsidRPr="00A24B8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4EBCE91F" w14:textId="77777777" w:rsidR="00275798" w:rsidRPr="00A24B8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2D5E0B6F" w14:textId="77777777" w:rsidR="00275798" w:rsidRPr="00A24B8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6B5959DE" w14:textId="77777777" w:rsidR="00645A50" w:rsidRPr="00A24B89" w:rsidRDefault="00645A50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7DED8903" w14:textId="77777777" w:rsidR="00645A50" w:rsidRPr="00A24B89" w:rsidRDefault="00645A50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154101CA" w14:textId="77777777" w:rsidR="00275798" w:rsidRPr="00A24B89" w:rsidRDefault="00275798" w:rsidP="00E43C6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</w:pPr>
    </w:p>
    <w:p w14:paraId="5C941CDE" w14:textId="750EF534" w:rsidR="008D753B" w:rsidRPr="00A24B89" w:rsidRDefault="0007384D" w:rsidP="00E0253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/>
          <w:b/>
          <w:bCs/>
          <w:sz w:val="30"/>
          <w:szCs w:val="30"/>
          <w:cs/>
          <w:lang w:bidi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6C8D8CE4" w14:textId="77777777" w:rsidR="008D753B" w:rsidRPr="00A24B89" w:rsidRDefault="008D753B" w:rsidP="008D753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B1E94A" w14:textId="1F7B55CA" w:rsidR="00195182" w:rsidRPr="00A24B89" w:rsidRDefault="00FA3686" w:rsidP="00EB0D4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24B89">
        <w:rPr>
          <w:rFonts w:asciiTheme="majorBidi" w:hAnsiTheme="majorBidi" w:cstheme="majorBidi"/>
          <w:sz w:val="30"/>
          <w:szCs w:val="30"/>
        </w:rPr>
        <w:t xml:space="preserve">OKEA ASA </w:t>
      </w:r>
      <w:r w:rsidRPr="00A24B89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A24B89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A24B89">
        <w:rPr>
          <w:rFonts w:asciiTheme="majorBidi" w:hAnsiTheme="majorBidi" w:cstheme="majorBidi" w:hint="cs"/>
          <w:sz w:val="30"/>
          <w:szCs w:val="30"/>
          <w:cs/>
        </w:rPr>
        <w:t>ของกลุ่</w:t>
      </w:r>
      <w:r w:rsidR="00CA3A7D" w:rsidRPr="00A24B89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A24B89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A24B89">
        <w:rPr>
          <w:rFonts w:asciiTheme="majorBidi" w:hAnsiTheme="majorBidi" w:cstheme="majorBidi"/>
          <w:sz w:val="30"/>
          <w:szCs w:val="30"/>
          <w:cs/>
        </w:rPr>
        <w:t>ได้บรรลุข้อตกลงในการจำหน่า</w:t>
      </w:r>
      <w:r w:rsidR="00505F78" w:rsidRPr="00A24B89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A24B89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สัดส่วนการลงทุนร้อยละ </w:t>
      </w:r>
      <w:r w:rsidRPr="00A24B89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="00505F78" w:rsidRPr="00A24B89">
        <w:rPr>
          <w:rFonts w:asciiTheme="majorBidi" w:hAnsiTheme="majorBidi" w:cstheme="majorBidi" w:hint="cs"/>
          <w:spacing w:val="-2"/>
          <w:sz w:val="30"/>
          <w:szCs w:val="30"/>
          <w:cs/>
        </w:rPr>
        <w:t>ใน</w:t>
      </w:r>
      <w:r w:rsidR="00505F78" w:rsidRPr="00A24B89">
        <w:rPr>
          <w:rFonts w:asciiTheme="majorBidi" w:hAnsiTheme="majorBidi" w:cstheme="majorBidi"/>
          <w:sz w:val="30"/>
          <w:szCs w:val="30"/>
          <w:cs/>
        </w:rPr>
        <w:t xml:space="preserve">แหล่งปิโตรเลียม </w:t>
      </w:r>
      <w:proofErr w:type="spellStart"/>
      <w:r w:rsidR="00505F78" w:rsidRPr="00A24B89">
        <w:rPr>
          <w:rFonts w:asciiTheme="majorBidi" w:hAnsiTheme="majorBidi" w:cstheme="majorBidi"/>
          <w:sz w:val="30"/>
          <w:szCs w:val="30"/>
        </w:rPr>
        <w:t>Yme</w:t>
      </w:r>
      <w:proofErr w:type="spellEnd"/>
      <w:r w:rsidR="00505F78"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Pr="00A24B89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ให้กับ </w:t>
      </w:r>
      <w:r w:rsidRPr="00A24B89">
        <w:rPr>
          <w:rFonts w:asciiTheme="majorBidi" w:hAnsiTheme="majorBidi" w:cstheme="majorBidi"/>
          <w:spacing w:val="-2"/>
          <w:sz w:val="30"/>
          <w:szCs w:val="30"/>
        </w:rPr>
        <w:t xml:space="preserve">Lime Petroleum AS (“Lime”) </w:t>
      </w:r>
      <w:r w:rsidRPr="00A24B89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คิดเป็นมูลค่า </w:t>
      </w:r>
      <w:r w:rsidRPr="00A24B8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CC22C6" w:rsidRPr="00A24B8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24B8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24B89">
        <w:rPr>
          <w:rFonts w:asciiTheme="majorBidi" w:hAnsiTheme="majorBidi" w:cstheme="majorBidi"/>
          <w:spacing w:val="-2"/>
          <w:sz w:val="30"/>
          <w:szCs w:val="30"/>
          <w:cs/>
        </w:rPr>
        <w:t>ล้านเหรียญสหรัฐฯ ซึ่งเป็นมูล</w:t>
      </w:r>
      <w:r w:rsidRPr="00A24B89">
        <w:rPr>
          <w:rFonts w:asciiTheme="majorBidi" w:hAnsiTheme="majorBidi" w:cstheme="majorBidi"/>
          <w:sz w:val="30"/>
          <w:szCs w:val="30"/>
          <w:cs/>
        </w:rPr>
        <w:t>ค่า</w:t>
      </w:r>
      <w:r w:rsidR="002A64F2" w:rsidRPr="00A24B89">
        <w:rPr>
          <w:rFonts w:asciiTheme="majorBidi" w:hAnsiTheme="majorBidi" w:cstheme="majorBidi"/>
          <w:sz w:val="30"/>
          <w:szCs w:val="30"/>
        </w:rPr>
        <w:br/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ที่สูงกว่ามูลค่าทางบัญชี และ </w:t>
      </w:r>
      <w:r w:rsidRPr="00A24B89">
        <w:rPr>
          <w:rFonts w:asciiTheme="majorBidi" w:hAnsiTheme="majorBidi" w:cstheme="majorBidi"/>
          <w:sz w:val="30"/>
          <w:szCs w:val="30"/>
        </w:rPr>
        <w:t xml:space="preserve">Lime 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จะเป็นผู้รับผิดชอบต้นทุนการรื้อถอนทั้งหมดของแหล่งปิโตรเลียม </w:t>
      </w:r>
      <w:proofErr w:type="spellStart"/>
      <w:r w:rsidRPr="00A24B89">
        <w:rPr>
          <w:rFonts w:asciiTheme="majorBidi" w:hAnsiTheme="majorBidi" w:cstheme="majorBidi"/>
          <w:sz w:val="30"/>
          <w:szCs w:val="30"/>
        </w:rPr>
        <w:t>Yme</w:t>
      </w:r>
      <w:proofErr w:type="spellEnd"/>
      <w:r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โดยมีการลงนามสัญญาซื้อขายแล้วเมื่อวันที่ </w:t>
      </w:r>
      <w:r w:rsidRPr="00A24B89">
        <w:rPr>
          <w:rFonts w:asciiTheme="majorBidi" w:hAnsiTheme="majorBidi" w:cstheme="majorBidi"/>
          <w:sz w:val="30"/>
          <w:szCs w:val="30"/>
        </w:rPr>
        <w:t xml:space="preserve">23 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24B89">
        <w:rPr>
          <w:rFonts w:asciiTheme="majorBidi" w:hAnsiTheme="majorBidi" w:cstheme="majorBidi"/>
          <w:sz w:val="30"/>
          <w:szCs w:val="30"/>
        </w:rPr>
        <w:t xml:space="preserve">2567 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และคาดว่าจะเสร็จสมบูรณ์ภายในสิ้นปี </w:t>
      </w:r>
      <w:r w:rsidRPr="00A24B89">
        <w:rPr>
          <w:rFonts w:asciiTheme="majorBidi" w:hAnsiTheme="majorBidi" w:cstheme="majorBidi"/>
          <w:sz w:val="30"/>
          <w:szCs w:val="30"/>
        </w:rPr>
        <w:t>2567</w:t>
      </w:r>
      <w:r w:rsidR="00EB0D46"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="00EB0D46" w:rsidRPr="00A24B89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8167E3" w:rsidRPr="00A24B8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195182" w:rsidRPr="00A24B89">
        <w:rPr>
          <w:rFonts w:asciiTheme="majorBidi" w:hAnsiTheme="majorBidi" w:cstheme="majorBidi"/>
          <w:sz w:val="30"/>
          <w:szCs w:val="30"/>
          <w:cs/>
        </w:rPr>
        <w:t>รับรู้เป็น</w:t>
      </w:r>
      <w:r w:rsidR="00EB0D46" w:rsidRPr="00A24B8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EB0D46" w:rsidRPr="00A24B89">
        <w:rPr>
          <w:rFonts w:asciiTheme="majorBidi" w:hAnsiTheme="majorBidi" w:cstheme="majorBidi"/>
          <w:sz w:val="30"/>
          <w:szCs w:val="30"/>
          <w:cs/>
        </w:rPr>
        <w:t>กลับรายการด้อยค่าของสินทรัพย์</w:t>
      </w:r>
      <w:r w:rsidR="00BC56D2" w:rsidRPr="00A24B89">
        <w:rPr>
          <w:rFonts w:asciiTheme="majorBidi" w:hAnsiTheme="majorBidi" w:cstheme="majorBidi"/>
          <w:sz w:val="30"/>
          <w:szCs w:val="30"/>
        </w:rPr>
        <w:t xml:space="preserve"> (</w:t>
      </w:r>
      <w:r w:rsidR="00BC56D2" w:rsidRPr="00A24B89">
        <w:rPr>
          <w:rFonts w:asciiTheme="majorBidi" w:hAnsiTheme="majorBidi" w:cstheme="majorBidi" w:hint="cs"/>
          <w:sz w:val="30"/>
          <w:szCs w:val="30"/>
          <w:cs/>
        </w:rPr>
        <w:t>สุทธิจากภาษีที่เกี่ยวข้อง</w:t>
      </w:r>
      <w:r w:rsidR="00BC56D2" w:rsidRPr="00A24B89">
        <w:rPr>
          <w:rFonts w:asciiTheme="majorBidi" w:hAnsiTheme="majorBidi" w:cstheme="majorBidi"/>
          <w:sz w:val="30"/>
          <w:szCs w:val="30"/>
        </w:rPr>
        <w:t>)</w:t>
      </w:r>
      <w:r w:rsidR="00BC56D2" w:rsidRPr="00A24B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62CD" w:rsidRPr="00A24B8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AA0CA2" w:rsidRPr="00A24B89">
        <w:rPr>
          <w:rFonts w:asciiTheme="majorBidi" w:hAnsiTheme="majorBidi" w:cstheme="majorBidi"/>
          <w:sz w:val="30"/>
          <w:szCs w:val="30"/>
        </w:rPr>
        <w:t>1,273</w:t>
      </w:r>
      <w:r w:rsidR="005162CD"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="005162CD" w:rsidRPr="00A24B8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B0D46" w:rsidRPr="00A24B89">
        <w:rPr>
          <w:rFonts w:asciiTheme="majorBidi" w:hAnsiTheme="majorBidi" w:cstheme="majorBidi" w:hint="cs"/>
          <w:sz w:val="30"/>
          <w:szCs w:val="30"/>
          <w:cs/>
        </w:rPr>
        <w:t>ในงบกำไรขาดทุน</w:t>
      </w:r>
      <w:r w:rsidR="00EB0D46" w:rsidRPr="00A24B89">
        <w:rPr>
          <w:rFonts w:asciiTheme="majorBidi" w:hAnsiTheme="majorBidi" w:cstheme="majorBidi"/>
          <w:sz w:val="30"/>
          <w:szCs w:val="30"/>
          <w:cs/>
        </w:rPr>
        <w:t xml:space="preserve">สำหรับงวดเก้าเดือนสิ้นสุดวันที่ </w:t>
      </w:r>
      <w:r w:rsidR="00EB0D46" w:rsidRPr="00A24B89">
        <w:rPr>
          <w:rFonts w:asciiTheme="majorBidi" w:hAnsiTheme="majorBidi" w:cstheme="majorBidi"/>
          <w:sz w:val="30"/>
          <w:szCs w:val="30"/>
        </w:rPr>
        <w:t>30</w:t>
      </w:r>
      <w:r w:rsidR="00EB0D46" w:rsidRPr="00A24B89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EB0D46" w:rsidRPr="00A24B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0D46" w:rsidRPr="00A24B89">
        <w:rPr>
          <w:rFonts w:asciiTheme="majorBidi" w:hAnsiTheme="majorBidi" w:cstheme="majorBidi"/>
          <w:sz w:val="30"/>
          <w:szCs w:val="30"/>
        </w:rPr>
        <w:t>2567</w:t>
      </w:r>
    </w:p>
    <w:p w14:paraId="7FFC9A21" w14:textId="77777777" w:rsidR="00195182" w:rsidRPr="00A24B89" w:rsidRDefault="00195182" w:rsidP="008D753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3DE2" w14:textId="1541519C" w:rsidR="008D753B" w:rsidRPr="00A24B89" w:rsidRDefault="008D753B" w:rsidP="008D753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24B89">
        <w:rPr>
          <w:rFonts w:asciiTheme="majorBidi" w:hAnsiTheme="majorBidi" w:cstheme="majorBidi"/>
          <w:spacing w:val="8"/>
          <w:sz w:val="30"/>
          <w:szCs w:val="30"/>
          <w:cs/>
        </w:rPr>
        <w:t>รายละเอียดขอ</w:t>
      </w:r>
      <w:r w:rsidR="001D569B" w:rsidRPr="00A24B89">
        <w:rPr>
          <w:rFonts w:asciiTheme="majorBidi" w:hAnsiTheme="majorBidi" w:cstheme="majorBidi" w:hint="cs"/>
          <w:spacing w:val="8"/>
          <w:sz w:val="30"/>
          <w:szCs w:val="30"/>
          <w:cs/>
        </w:rPr>
        <w:t>ง</w:t>
      </w:r>
      <w:r w:rsidRPr="00A24B89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</w:t>
      </w:r>
      <w:r w:rsidR="001D569B" w:rsidRPr="00A24B89">
        <w:rPr>
          <w:rFonts w:asciiTheme="majorBidi" w:hAnsiTheme="majorBidi" w:cstheme="majorBidi" w:hint="cs"/>
          <w:spacing w:val="8"/>
          <w:sz w:val="30"/>
          <w:szCs w:val="30"/>
          <w:cs/>
        </w:rPr>
        <w:t>และหนี้สิน</w:t>
      </w:r>
      <w:r w:rsidRPr="00A24B89">
        <w:rPr>
          <w:rFonts w:asciiTheme="majorBidi" w:hAnsiTheme="majorBidi" w:cstheme="majorBidi"/>
          <w:spacing w:val="8"/>
          <w:sz w:val="30"/>
          <w:szCs w:val="30"/>
          <w:cs/>
        </w:rPr>
        <w:t xml:space="preserve">ที่จัดประเภทเป็นถือไว้เพื่อขาย ณ วันที่ </w:t>
      </w:r>
      <w:r w:rsidRPr="00A24B89">
        <w:rPr>
          <w:rFonts w:asciiTheme="majorBidi" w:hAnsiTheme="majorBidi" w:cstheme="majorBidi"/>
          <w:spacing w:val="8"/>
          <w:sz w:val="30"/>
          <w:szCs w:val="30"/>
        </w:rPr>
        <w:t>3</w:t>
      </w:r>
      <w:r w:rsidR="007446E4" w:rsidRPr="00A24B89">
        <w:rPr>
          <w:rFonts w:asciiTheme="majorBidi" w:hAnsiTheme="majorBidi" w:cstheme="majorBidi"/>
          <w:spacing w:val="8"/>
          <w:sz w:val="30"/>
          <w:szCs w:val="30"/>
        </w:rPr>
        <w:t>0</w:t>
      </w:r>
      <w:r w:rsidRPr="00A24B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46E4" w:rsidRPr="00A24B8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A24B89">
        <w:rPr>
          <w:rFonts w:asciiTheme="majorBidi" w:hAnsiTheme="majorBidi" w:cstheme="majorBidi"/>
          <w:sz w:val="30"/>
          <w:szCs w:val="30"/>
        </w:rPr>
        <w:t>256</w:t>
      </w:r>
      <w:r w:rsidR="007446E4" w:rsidRPr="00A24B89">
        <w:rPr>
          <w:rFonts w:asciiTheme="majorBidi" w:hAnsiTheme="majorBidi" w:cstheme="majorBidi"/>
          <w:sz w:val="30"/>
          <w:szCs w:val="30"/>
        </w:rPr>
        <w:t>7</w:t>
      </w:r>
      <w:r w:rsidRPr="00A24B89">
        <w:rPr>
          <w:rFonts w:asciiTheme="majorBidi" w:hAnsiTheme="majorBidi" w:cstheme="majorBidi"/>
          <w:sz w:val="30"/>
          <w:szCs w:val="30"/>
        </w:rPr>
        <w:t xml:space="preserve"> </w:t>
      </w:r>
      <w:r w:rsidRPr="00A24B89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718FD207" w14:textId="77777777" w:rsidR="008D753B" w:rsidRPr="00A24B89" w:rsidRDefault="008D753B" w:rsidP="008D753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576" w:tblpY="46"/>
        <w:tblW w:w="9072" w:type="dxa"/>
        <w:tblLook w:val="01E0" w:firstRow="1" w:lastRow="1" w:firstColumn="1" w:lastColumn="1" w:noHBand="0" w:noVBand="0"/>
      </w:tblPr>
      <w:tblGrid>
        <w:gridCol w:w="6379"/>
        <w:gridCol w:w="2693"/>
      </w:tblGrid>
      <w:tr w:rsidR="007446E4" w:rsidRPr="00A24B89" w14:paraId="795C7DF0" w14:textId="77777777" w:rsidTr="007446E4">
        <w:trPr>
          <w:tblHeader/>
        </w:trPr>
        <w:tc>
          <w:tcPr>
            <w:tcW w:w="6379" w:type="dxa"/>
          </w:tcPr>
          <w:p w14:paraId="357948F6" w14:textId="77777777" w:rsidR="007446E4" w:rsidRPr="00A24B89" w:rsidRDefault="007446E4" w:rsidP="003D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14:paraId="302AE9EA" w14:textId="77777777" w:rsidR="007446E4" w:rsidRPr="00A24B89" w:rsidRDefault="007446E4" w:rsidP="00B82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46E4" w:rsidRPr="00A24B89" w14:paraId="6A48C05A" w14:textId="77777777" w:rsidTr="007446E4">
        <w:trPr>
          <w:tblHeader/>
        </w:trPr>
        <w:tc>
          <w:tcPr>
            <w:tcW w:w="6379" w:type="dxa"/>
          </w:tcPr>
          <w:p w14:paraId="6C584869" w14:textId="77777777" w:rsidR="007446E4" w:rsidRPr="00A24B89" w:rsidRDefault="007446E4" w:rsidP="003D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14:paraId="7086466D" w14:textId="77777777" w:rsidR="007446E4" w:rsidRPr="00A24B89" w:rsidRDefault="007446E4" w:rsidP="00B82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B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4B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446E4" w:rsidRPr="00A24B89" w14:paraId="591A9776" w14:textId="77777777" w:rsidTr="007446E4">
        <w:tc>
          <w:tcPr>
            <w:tcW w:w="6379" w:type="dxa"/>
          </w:tcPr>
          <w:p w14:paraId="0408272C" w14:textId="77777777" w:rsidR="007446E4" w:rsidRPr="00A24B89" w:rsidRDefault="007446E4" w:rsidP="0080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2693" w:type="dxa"/>
          </w:tcPr>
          <w:p w14:paraId="1709414B" w14:textId="77777777" w:rsidR="007446E4" w:rsidRPr="00A24B89" w:rsidRDefault="007446E4" w:rsidP="003D4DB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6416" w:rsidRPr="00A24B89" w14:paraId="0C7F0A99" w14:textId="77777777" w:rsidTr="007446E4">
        <w:tc>
          <w:tcPr>
            <w:tcW w:w="6379" w:type="dxa"/>
          </w:tcPr>
          <w:p w14:paraId="7F645BE7" w14:textId="0950AB46" w:rsidR="00F86416" w:rsidRPr="00A24B89" w:rsidRDefault="00F86416" w:rsidP="00F8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2693" w:type="dxa"/>
          </w:tcPr>
          <w:p w14:paraId="48269DC3" w14:textId="76C7645C" w:rsidR="00F86416" w:rsidRPr="00A24B89" w:rsidRDefault="00F86416" w:rsidP="00F8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265</w:t>
            </w:r>
          </w:p>
        </w:tc>
      </w:tr>
      <w:tr w:rsidR="00500A87" w:rsidRPr="00A24B89" w14:paraId="2AFB2D07" w14:textId="77777777" w:rsidTr="007446E4">
        <w:tc>
          <w:tcPr>
            <w:tcW w:w="6379" w:type="dxa"/>
          </w:tcPr>
          <w:p w14:paraId="5722E392" w14:textId="4A188410" w:rsidR="00500A87" w:rsidRPr="00A24B89" w:rsidRDefault="00500A87" w:rsidP="0080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สินค้าคงเหลือ</w:t>
            </w:r>
          </w:p>
        </w:tc>
        <w:tc>
          <w:tcPr>
            <w:tcW w:w="2693" w:type="dxa"/>
          </w:tcPr>
          <w:p w14:paraId="708149DA" w14:textId="1D494D40" w:rsidR="00500A87" w:rsidRPr="00A24B89" w:rsidRDefault="00500A87" w:rsidP="0050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232</w:t>
            </w:r>
          </w:p>
        </w:tc>
      </w:tr>
      <w:tr w:rsidR="007446E4" w:rsidRPr="00A24B89" w14:paraId="45D56C40" w14:textId="77777777" w:rsidTr="007446E4">
        <w:tc>
          <w:tcPr>
            <w:tcW w:w="6379" w:type="dxa"/>
          </w:tcPr>
          <w:p w14:paraId="0389D357" w14:textId="1723C4FB" w:rsidR="007446E4" w:rsidRPr="00A24B89" w:rsidRDefault="00500A87" w:rsidP="003D4DB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>สินทรัพย์เพื่อการสำรวจและผลิตปิโตรเลียม</w:t>
            </w:r>
          </w:p>
        </w:tc>
        <w:tc>
          <w:tcPr>
            <w:tcW w:w="2693" w:type="dxa"/>
          </w:tcPr>
          <w:p w14:paraId="44E2A4B4" w14:textId="3F92F325" w:rsidR="007446E4" w:rsidRPr="00A24B89" w:rsidRDefault="00500A87" w:rsidP="008E08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5,463</w:t>
            </w:r>
          </w:p>
        </w:tc>
      </w:tr>
      <w:tr w:rsidR="007446E4" w:rsidRPr="00A24B89" w14:paraId="4C9FEE72" w14:textId="77777777" w:rsidTr="007446E4">
        <w:tc>
          <w:tcPr>
            <w:tcW w:w="6379" w:type="dxa"/>
          </w:tcPr>
          <w:p w14:paraId="3D9F575B" w14:textId="6F9A19CB" w:rsidR="007446E4" w:rsidRPr="00A24B89" w:rsidRDefault="0088478D" w:rsidP="003D4DB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2693" w:type="dxa"/>
          </w:tcPr>
          <w:p w14:paraId="5DEC4856" w14:textId="3EC90184" w:rsidR="007446E4" w:rsidRPr="00A24B89" w:rsidRDefault="00706B48" w:rsidP="008E08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5</w:t>
            </w:r>
            <w:r w:rsidR="003D5965" w:rsidRPr="00A24B89">
              <w:rPr>
                <w:rFonts w:asciiTheme="majorBidi" w:hAnsiTheme="majorBidi" w:cstheme="majorBidi"/>
                <w:b/>
                <w:bCs/>
              </w:rPr>
              <w:t>,</w:t>
            </w:r>
            <w:r w:rsidR="00BD4E56" w:rsidRPr="00A24B89">
              <w:rPr>
                <w:rFonts w:asciiTheme="majorBidi" w:hAnsiTheme="majorBidi" w:cstheme="majorBidi"/>
                <w:b/>
                <w:bCs/>
              </w:rPr>
              <w:t>960</w:t>
            </w:r>
          </w:p>
        </w:tc>
      </w:tr>
      <w:tr w:rsidR="00EF4E4A" w:rsidRPr="00A24B89" w14:paraId="03E2A6E0" w14:textId="77777777" w:rsidTr="007446E4">
        <w:tc>
          <w:tcPr>
            <w:tcW w:w="6379" w:type="dxa"/>
          </w:tcPr>
          <w:p w14:paraId="51F9430D" w14:textId="77777777" w:rsidR="00EF4E4A" w:rsidRPr="00A24B89" w:rsidRDefault="00EF4E4A" w:rsidP="003D4DB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3" w:type="dxa"/>
          </w:tcPr>
          <w:p w14:paraId="628E305F" w14:textId="77777777" w:rsidR="00EF4E4A" w:rsidRPr="00A24B89" w:rsidRDefault="00EF4E4A" w:rsidP="00EF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446E4" w:rsidRPr="00A24B89" w14:paraId="1CD320C1" w14:textId="77777777" w:rsidTr="007446E4">
        <w:tc>
          <w:tcPr>
            <w:tcW w:w="6379" w:type="dxa"/>
          </w:tcPr>
          <w:p w14:paraId="2E8B7823" w14:textId="77777777" w:rsidR="007446E4" w:rsidRPr="00A24B89" w:rsidRDefault="007446E4" w:rsidP="003D4DB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2693" w:type="dxa"/>
          </w:tcPr>
          <w:p w14:paraId="65B2F0F7" w14:textId="77777777" w:rsidR="007446E4" w:rsidRPr="00A24B89" w:rsidRDefault="007446E4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500A87" w:rsidRPr="00A24B89" w14:paraId="4ECB76D6" w14:textId="77777777" w:rsidTr="007446E4">
        <w:tc>
          <w:tcPr>
            <w:tcW w:w="6379" w:type="dxa"/>
          </w:tcPr>
          <w:p w14:paraId="2B182DD2" w14:textId="43990E13" w:rsidR="00500A87" w:rsidRPr="00A24B89" w:rsidRDefault="00500A87" w:rsidP="003D4DB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693" w:type="dxa"/>
          </w:tcPr>
          <w:p w14:paraId="59A29F70" w14:textId="314E3196" w:rsidR="00500A87" w:rsidRPr="00A24B89" w:rsidRDefault="00500A8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(350)</w:t>
            </w:r>
          </w:p>
        </w:tc>
      </w:tr>
      <w:tr w:rsidR="00C95647" w:rsidRPr="00A24B89" w14:paraId="55109F97" w14:textId="77777777" w:rsidTr="007446E4">
        <w:tc>
          <w:tcPr>
            <w:tcW w:w="6379" w:type="dxa"/>
          </w:tcPr>
          <w:p w14:paraId="22F35900" w14:textId="6DF80BEB" w:rsidR="00C95647" w:rsidRPr="00A24B89" w:rsidRDefault="00C95647" w:rsidP="003D4DB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/>
                <w:cs/>
              </w:rPr>
              <w:t>ภาษีเงินได้นิติบุคคลค้างจ่าย</w:t>
            </w:r>
          </w:p>
        </w:tc>
        <w:tc>
          <w:tcPr>
            <w:tcW w:w="2693" w:type="dxa"/>
          </w:tcPr>
          <w:p w14:paraId="6CAA1C67" w14:textId="4ED258E6" w:rsidR="00C95647" w:rsidRPr="00A24B89" w:rsidRDefault="00C956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(739)</w:t>
            </w:r>
          </w:p>
        </w:tc>
      </w:tr>
      <w:tr w:rsidR="00706B48" w:rsidRPr="00A24B89" w14:paraId="76A220E9" w14:textId="77777777" w:rsidTr="007446E4">
        <w:tc>
          <w:tcPr>
            <w:tcW w:w="6379" w:type="dxa"/>
          </w:tcPr>
          <w:p w14:paraId="7CA968E1" w14:textId="32BFAC6A" w:rsidR="00706B48" w:rsidRPr="00A24B89" w:rsidRDefault="00706B48" w:rsidP="003D4DB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2693" w:type="dxa"/>
          </w:tcPr>
          <w:p w14:paraId="0A298A0F" w14:textId="28026AD8" w:rsidR="00706B48" w:rsidRPr="00A24B89" w:rsidRDefault="00706B48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(1,397)</w:t>
            </w:r>
          </w:p>
        </w:tc>
      </w:tr>
      <w:tr w:rsidR="00706B48" w:rsidRPr="00A24B89" w14:paraId="452F2664" w14:textId="77777777" w:rsidTr="007446E4">
        <w:tc>
          <w:tcPr>
            <w:tcW w:w="6379" w:type="dxa"/>
          </w:tcPr>
          <w:p w14:paraId="67872391" w14:textId="6A36B07D" w:rsidR="00706B48" w:rsidRPr="00A24B89" w:rsidRDefault="00706B48" w:rsidP="003D4DB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93" w:type="dxa"/>
          </w:tcPr>
          <w:p w14:paraId="466C5614" w14:textId="49C25964" w:rsidR="00706B48" w:rsidRPr="00A24B89" w:rsidRDefault="00706B48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(2,533)</w:t>
            </w:r>
          </w:p>
        </w:tc>
      </w:tr>
      <w:tr w:rsidR="0088478D" w:rsidRPr="00A24B89" w14:paraId="58536E6A" w14:textId="77777777" w:rsidTr="007446E4">
        <w:tc>
          <w:tcPr>
            <w:tcW w:w="6379" w:type="dxa"/>
          </w:tcPr>
          <w:p w14:paraId="192E1903" w14:textId="1FC40C41" w:rsidR="0088478D" w:rsidRPr="00A24B89" w:rsidRDefault="0088478D" w:rsidP="0088478D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2693" w:type="dxa"/>
          </w:tcPr>
          <w:p w14:paraId="18824310" w14:textId="2806DF4F" w:rsidR="0088478D" w:rsidRPr="00A24B89" w:rsidRDefault="00547738" w:rsidP="00C956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</w:t>
            </w:r>
            <w:r w:rsidR="0088478D" w:rsidRPr="00A24B89">
              <w:rPr>
                <w:rFonts w:asciiTheme="majorBidi" w:hAnsiTheme="majorBidi" w:cstheme="majorBidi"/>
              </w:rPr>
              <w:t>1,</w:t>
            </w:r>
            <w:r w:rsidR="00BD4E56" w:rsidRPr="00A24B89">
              <w:rPr>
                <w:rFonts w:asciiTheme="majorBidi" w:hAnsiTheme="majorBidi" w:cstheme="majorBidi"/>
              </w:rPr>
              <w:t>485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</w:tr>
      <w:tr w:rsidR="0088478D" w:rsidRPr="00A24B89" w14:paraId="44DACEF8" w14:textId="77777777" w:rsidTr="003C087B">
        <w:trPr>
          <w:trHeight w:val="391"/>
        </w:trPr>
        <w:tc>
          <w:tcPr>
            <w:tcW w:w="6379" w:type="dxa"/>
          </w:tcPr>
          <w:p w14:paraId="721AAF03" w14:textId="6CAD8198" w:rsidR="0088478D" w:rsidRPr="00A24B89" w:rsidRDefault="0088478D" w:rsidP="003D4DB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2693" w:type="dxa"/>
          </w:tcPr>
          <w:p w14:paraId="04B8E94D" w14:textId="541E20B6" w:rsidR="0088478D" w:rsidRPr="00A24B89" w:rsidRDefault="00547738" w:rsidP="008E08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</w:t>
            </w:r>
            <w:r w:rsidR="0088478D" w:rsidRPr="00A24B89">
              <w:rPr>
                <w:rFonts w:asciiTheme="majorBidi" w:hAnsiTheme="majorBidi" w:cstheme="majorBidi"/>
                <w:b/>
                <w:bCs/>
              </w:rPr>
              <w:t>6,</w:t>
            </w:r>
            <w:r w:rsidR="00BD4E56" w:rsidRPr="00A24B89">
              <w:rPr>
                <w:rFonts w:asciiTheme="majorBidi" w:hAnsiTheme="majorBidi" w:cstheme="majorBidi"/>
                <w:b/>
                <w:bCs/>
              </w:rPr>
              <w:t>504</w:t>
            </w:r>
            <w:r w:rsidRPr="00A24B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7110230B" w14:textId="77777777" w:rsidR="008D753B" w:rsidRPr="00A24B89" w:rsidRDefault="008D753B" w:rsidP="008D753B">
      <w:pPr>
        <w:pStyle w:val="ListParagraph"/>
        <w:tabs>
          <w:tab w:val="left" w:pos="540"/>
        </w:tabs>
        <w:ind w:left="360"/>
        <w:jc w:val="both"/>
        <w:rPr>
          <w:sz w:val="28"/>
          <w:szCs w:val="28"/>
        </w:rPr>
      </w:pPr>
    </w:p>
    <w:p w14:paraId="64D9C523" w14:textId="13ED7005" w:rsidR="008D753B" w:rsidRPr="00A24B89" w:rsidRDefault="008D753B" w:rsidP="008D753B">
      <w:pPr>
        <w:pStyle w:val="ListParagraph"/>
        <w:tabs>
          <w:tab w:val="left" w:pos="540"/>
        </w:tabs>
        <w:ind w:left="360"/>
        <w:jc w:val="both"/>
        <w:rPr>
          <w:sz w:val="28"/>
          <w:szCs w:val="28"/>
        </w:rPr>
      </w:pPr>
    </w:p>
    <w:p w14:paraId="4152BF4C" w14:textId="3AD8497C" w:rsidR="007446E4" w:rsidRPr="00A24B89" w:rsidRDefault="007446E4" w:rsidP="0088478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E35" w14:textId="0E528DF5" w:rsidR="0014201E" w:rsidRPr="00A24B89" w:rsidRDefault="00142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24B89">
        <w:rPr>
          <w:rFonts w:asciiTheme="majorBidi" w:hAnsiTheme="majorBidi" w:cstheme="majorBidi"/>
          <w:cs/>
        </w:rPr>
        <w:br w:type="page"/>
      </w:r>
    </w:p>
    <w:p w14:paraId="5C307FE9" w14:textId="79FCE148" w:rsidR="00AF2E5C" w:rsidRPr="00A24B89" w:rsidRDefault="004762B0" w:rsidP="00E0253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8E55C8"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4438CD6B" w14:textId="77777777" w:rsidR="00E43C64" w:rsidRPr="00A24B89" w:rsidRDefault="00E43C64" w:rsidP="008D753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75"/>
        <w:gridCol w:w="1275"/>
      </w:tblGrid>
      <w:tr w:rsidR="007E5D9B" w:rsidRPr="00A24B89" w14:paraId="111D900C" w14:textId="77777777" w:rsidTr="007108B7">
        <w:trPr>
          <w:trHeight w:val="400"/>
        </w:trPr>
        <w:tc>
          <w:tcPr>
            <w:tcW w:w="3612" w:type="pct"/>
          </w:tcPr>
          <w:p w14:paraId="4BA7F2F2" w14:textId="77777777" w:rsidR="007E5D9B" w:rsidRPr="00A24B8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88" w:type="pct"/>
            <w:gridSpan w:val="2"/>
          </w:tcPr>
          <w:p w14:paraId="3C292281" w14:textId="77777777" w:rsidR="007E5D9B" w:rsidRPr="00A24B8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7E5D9B" w:rsidRPr="00A24B89" w14:paraId="3B95507A" w14:textId="77777777" w:rsidTr="00C6523C">
        <w:trPr>
          <w:trHeight w:val="421"/>
        </w:trPr>
        <w:tc>
          <w:tcPr>
            <w:tcW w:w="3612" w:type="pct"/>
          </w:tcPr>
          <w:p w14:paraId="362BE664" w14:textId="04A95EBA" w:rsidR="007E5D9B" w:rsidRPr="00A24B89" w:rsidRDefault="00B52B9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A24B89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A24B89">
              <w:rPr>
                <w:b/>
                <w:bCs/>
                <w:i/>
                <w:iCs/>
              </w:rPr>
              <w:t>30</w:t>
            </w:r>
            <w:r w:rsidRPr="00A24B89">
              <w:rPr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694" w:type="pct"/>
            <w:shd w:val="clear" w:color="auto" w:fill="auto"/>
          </w:tcPr>
          <w:p w14:paraId="1E203AFD" w14:textId="6A79AEB0" w:rsidR="007E5D9B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94" w:type="pct"/>
            <w:shd w:val="clear" w:color="auto" w:fill="auto"/>
          </w:tcPr>
          <w:p w14:paraId="5583C7D0" w14:textId="58CE7D39" w:rsidR="007E5D9B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7E5D9B" w:rsidRPr="00A24B89" w14:paraId="47953B28" w14:textId="77777777" w:rsidTr="007108B7">
        <w:trPr>
          <w:trHeight w:val="421"/>
        </w:trPr>
        <w:tc>
          <w:tcPr>
            <w:tcW w:w="3612" w:type="pct"/>
          </w:tcPr>
          <w:p w14:paraId="6A3D30F5" w14:textId="77777777" w:rsidR="007E5D9B" w:rsidRPr="00A24B8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2"/>
            <w:shd w:val="clear" w:color="auto" w:fill="auto"/>
          </w:tcPr>
          <w:p w14:paraId="431995D1" w14:textId="77777777" w:rsidR="007E5D9B" w:rsidRPr="00A24B8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3D41" w:rsidRPr="00A24B89" w14:paraId="424C8B72" w14:textId="77777777" w:rsidTr="00C6523C">
        <w:trPr>
          <w:trHeight w:val="400"/>
        </w:trPr>
        <w:tc>
          <w:tcPr>
            <w:tcW w:w="3612" w:type="pct"/>
          </w:tcPr>
          <w:p w14:paraId="430B4B44" w14:textId="77777777" w:rsidR="00083D41" w:rsidRPr="00A24B89" w:rsidRDefault="00083D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A24B89">
              <w:rPr>
                <w:color w:val="000000" w:themeColor="text1"/>
                <w:cs/>
              </w:rPr>
              <w:t xml:space="preserve">ณ วันที่ </w:t>
            </w:r>
            <w:r w:rsidRPr="00A24B89">
              <w:rPr>
                <w:color w:val="000000" w:themeColor="text1"/>
              </w:rPr>
              <w:t>1</w:t>
            </w:r>
            <w:r w:rsidRPr="00A24B89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694" w:type="pct"/>
          </w:tcPr>
          <w:p w14:paraId="4E8F3BC7" w14:textId="1553A84B" w:rsidR="00083D41" w:rsidRPr="00A24B89" w:rsidRDefault="009F16D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A24B89">
              <w:t>47,491</w:t>
            </w:r>
          </w:p>
        </w:tc>
        <w:tc>
          <w:tcPr>
            <w:tcW w:w="694" w:type="pct"/>
          </w:tcPr>
          <w:p w14:paraId="67F522FF" w14:textId="1D905FD1" w:rsidR="00083D41" w:rsidRPr="00A24B89" w:rsidRDefault="00083D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A24B89">
              <w:t>18,57</w:t>
            </w:r>
            <w:r w:rsidRPr="00A24B89">
              <w:rPr>
                <w:rFonts w:hint="cs"/>
                <w:cs/>
              </w:rPr>
              <w:t>3</w:t>
            </w:r>
          </w:p>
        </w:tc>
      </w:tr>
      <w:tr w:rsidR="00083D41" w:rsidRPr="00A24B89" w14:paraId="24FB1EDC" w14:textId="77777777" w:rsidTr="00C6523C">
        <w:trPr>
          <w:trHeight w:val="400"/>
        </w:trPr>
        <w:tc>
          <w:tcPr>
            <w:tcW w:w="3612" w:type="pct"/>
          </w:tcPr>
          <w:p w14:paraId="0D8E6318" w14:textId="77777777" w:rsidR="00083D41" w:rsidRPr="00A24B89" w:rsidRDefault="00083D4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A24B89">
              <w:rPr>
                <w:rFonts w:hint="cs"/>
                <w:color w:val="000000" w:themeColor="text1"/>
                <w:cs/>
              </w:rPr>
              <w:t>เพิ่มเงินลงทุน</w:t>
            </w:r>
          </w:p>
        </w:tc>
        <w:tc>
          <w:tcPr>
            <w:tcW w:w="694" w:type="pct"/>
          </w:tcPr>
          <w:p w14:paraId="7A927932" w14:textId="1EC7162F" w:rsidR="00083D41" w:rsidRPr="00A24B89" w:rsidRDefault="00FA15F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A24B89">
              <w:t>6,4</w:t>
            </w:r>
            <w:r w:rsidR="0014201E" w:rsidRPr="00A24B89">
              <w:t>10</w:t>
            </w:r>
          </w:p>
        </w:tc>
        <w:tc>
          <w:tcPr>
            <w:tcW w:w="694" w:type="pct"/>
          </w:tcPr>
          <w:p w14:paraId="60407CA8" w14:textId="7495DDE9" w:rsidR="00083D41" w:rsidRPr="00A24B89" w:rsidRDefault="00097AF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A24B89">
              <w:t>26,776</w:t>
            </w:r>
          </w:p>
        </w:tc>
      </w:tr>
      <w:tr w:rsidR="007E5D9B" w:rsidRPr="00A24B89" w14:paraId="780A3627" w14:textId="77777777" w:rsidTr="00C6523C">
        <w:trPr>
          <w:trHeight w:val="400"/>
        </w:trPr>
        <w:tc>
          <w:tcPr>
            <w:tcW w:w="3612" w:type="pct"/>
          </w:tcPr>
          <w:p w14:paraId="368028BD" w14:textId="583BD5B4" w:rsidR="007E5D9B" w:rsidRPr="00A24B8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A24B89">
              <w:rPr>
                <w:rFonts w:hint="cs"/>
                <w:color w:val="000000" w:themeColor="text1"/>
                <w:cs/>
              </w:rPr>
              <w:t>ขาดทุนจากการด้อยค่า</w:t>
            </w:r>
          </w:p>
        </w:tc>
        <w:tc>
          <w:tcPr>
            <w:tcW w:w="694" w:type="pct"/>
          </w:tcPr>
          <w:p w14:paraId="52746A52" w14:textId="0E17F3E6" w:rsidR="007E5D9B" w:rsidRPr="00A24B89" w:rsidRDefault="00FA15FD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A24B89">
              <w:t>(6</w:t>
            </w:r>
            <w:r w:rsidR="0014201E" w:rsidRPr="00A24B89">
              <w:t>4</w:t>
            </w:r>
            <w:r w:rsidRPr="00A24B89">
              <w:t>)</w:t>
            </w:r>
          </w:p>
        </w:tc>
        <w:tc>
          <w:tcPr>
            <w:tcW w:w="694" w:type="pct"/>
          </w:tcPr>
          <w:p w14:paraId="571FBFB4" w14:textId="7CABB55D" w:rsidR="007E5D9B" w:rsidRPr="00A24B89" w:rsidRDefault="00083D4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</w:tr>
      <w:tr w:rsidR="007E5D9B" w:rsidRPr="00A24B89" w14:paraId="10A38AED" w14:textId="77777777" w:rsidTr="00C6523C">
        <w:trPr>
          <w:trHeight w:val="400"/>
        </w:trPr>
        <w:tc>
          <w:tcPr>
            <w:tcW w:w="3612" w:type="pct"/>
          </w:tcPr>
          <w:p w14:paraId="3ACC673C" w14:textId="5DD4C29A" w:rsidR="007E5D9B" w:rsidRPr="00A24B89" w:rsidRDefault="007E5D9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A24B89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="00B52B93" w:rsidRPr="00A24B89">
              <w:rPr>
                <w:b/>
                <w:bCs/>
                <w:color w:val="000000" w:themeColor="text1"/>
              </w:rPr>
              <w:t xml:space="preserve">30 </w:t>
            </w:r>
            <w:r w:rsidR="00B52B93" w:rsidRPr="00A24B89">
              <w:rPr>
                <w:b/>
                <w:bCs/>
                <w:color w:val="000000" w:themeColor="text1"/>
                <w:cs/>
              </w:rPr>
              <w:t>กันยายน</w:t>
            </w:r>
            <w:r w:rsidRPr="00A24B89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</w:p>
        </w:tc>
        <w:tc>
          <w:tcPr>
            <w:tcW w:w="694" w:type="pct"/>
          </w:tcPr>
          <w:p w14:paraId="1C15F26C" w14:textId="452C5EA4" w:rsidR="007E5D9B" w:rsidRPr="00A24B89" w:rsidRDefault="00FA15FD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53,837</w:t>
            </w:r>
          </w:p>
        </w:tc>
        <w:tc>
          <w:tcPr>
            <w:tcW w:w="694" w:type="pct"/>
          </w:tcPr>
          <w:p w14:paraId="1101E464" w14:textId="35B81DF2" w:rsidR="007E5D9B" w:rsidRPr="00A24B89" w:rsidRDefault="00097AF6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45,349</w:t>
            </w:r>
          </w:p>
        </w:tc>
      </w:tr>
    </w:tbl>
    <w:p w14:paraId="264782C9" w14:textId="4E9EF61F" w:rsidR="00225A7A" w:rsidRPr="00A24B89" w:rsidRDefault="00225A7A" w:rsidP="007446E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137A0" w14:textId="70E126D0" w:rsidR="00507F3F" w:rsidRPr="00A24B89" w:rsidRDefault="00507F3F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4B89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การเปลี่ยนแปลงเงินลงทุนในบริษัทย่อย</w:t>
      </w:r>
    </w:p>
    <w:p w14:paraId="0EAF755E" w14:textId="31182A37" w:rsidR="004A13C4" w:rsidRPr="00A24B89" w:rsidRDefault="004A13C4" w:rsidP="007446E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6AFFAE" w14:textId="77777777" w:rsidR="00130607" w:rsidRPr="00A24B89" w:rsidRDefault="00130607" w:rsidP="00F87A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4B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A24B89">
        <w:rPr>
          <w:rFonts w:asciiTheme="majorBidi" w:hAnsiTheme="majorBidi" w:cstheme="majorBidi" w:hint="cs"/>
          <w:i/>
          <w:iCs/>
          <w:sz w:val="30"/>
          <w:szCs w:val="30"/>
          <w:cs/>
        </w:rPr>
        <w:t>บีซีพีจี</w:t>
      </w:r>
      <w:r w:rsidRPr="00A24B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  <w:r w:rsidRPr="00A24B8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(มหาชน)</w:t>
      </w:r>
      <w:r w:rsidRPr="00A24B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0E6AE6D" w14:textId="77777777" w:rsidR="00130607" w:rsidRPr="00A24B89" w:rsidRDefault="00130607" w:rsidP="00F87A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37A97E" w14:textId="710E7A3F" w:rsidR="00130607" w:rsidRPr="00A24B89" w:rsidRDefault="00130607" w:rsidP="00130607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 xml:space="preserve">เมื่อวันที่ </w:t>
      </w:r>
      <w:r w:rsidRPr="00A24B89">
        <w:rPr>
          <w:rFonts w:asciiTheme="majorBidi" w:hAnsiTheme="majorBidi" w:cstheme="majorBidi"/>
        </w:rPr>
        <w:t xml:space="preserve">26 </w:t>
      </w:r>
      <w:r w:rsidRPr="00A24B89">
        <w:rPr>
          <w:rFonts w:asciiTheme="majorBidi" w:hAnsiTheme="majorBidi" w:cstheme="majorBidi" w:hint="cs"/>
          <w:cs/>
        </w:rPr>
        <w:t xml:space="preserve">มิถุนายน </w:t>
      </w:r>
      <w:r w:rsidRPr="00A24B89">
        <w:rPr>
          <w:rFonts w:asciiTheme="majorBidi" w:hAnsiTheme="majorBidi" w:cstheme="majorBidi"/>
        </w:rPr>
        <w:t>2567</w:t>
      </w:r>
      <w:r w:rsidRPr="00A24B89">
        <w:rPr>
          <w:rFonts w:asciiTheme="majorBidi" w:hAnsiTheme="majorBidi" w:cstheme="majorBidi" w:hint="cs"/>
          <w:cs/>
        </w:rPr>
        <w:t xml:space="preserve"> กลุ่ม</w:t>
      </w:r>
      <w:r w:rsidRPr="00A24B89">
        <w:rPr>
          <w:rFonts w:asciiTheme="majorBidi" w:hAnsiTheme="majorBidi" w:cstheme="majorBidi"/>
          <w:cs/>
        </w:rPr>
        <w:t>บริษัทได้จำหน่ายเงินลงทุนทั้งหมดใน</w:t>
      </w:r>
      <w:r w:rsidRPr="00A24B89">
        <w:rPr>
          <w:rFonts w:asciiTheme="majorBidi" w:hAnsiTheme="majorBidi" w:cstheme="majorBidi" w:hint="cs"/>
          <w:cs/>
        </w:rPr>
        <w:t>โครงการโรงไฟฟ้าพลังงานแสงอาทิตย์ที่ประเทศญี่ปุ่น</w:t>
      </w:r>
      <w:r w:rsidR="000017E0"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 w:hint="cs"/>
          <w:cs/>
        </w:rPr>
        <w:t xml:space="preserve">ให้แก่ </w:t>
      </w:r>
      <w:proofErr w:type="spellStart"/>
      <w:r w:rsidRPr="00A24B89">
        <w:rPr>
          <w:rFonts w:asciiTheme="majorBidi" w:hAnsiTheme="majorBidi" w:cstheme="majorBidi"/>
        </w:rPr>
        <w:t>Obton</w:t>
      </w:r>
      <w:proofErr w:type="spellEnd"/>
      <w:r w:rsidRPr="00A24B89">
        <w:rPr>
          <w:rFonts w:asciiTheme="majorBidi" w:hAnsiTheme="majorBidi" w:cstheme="majorBidi"/>
        </w:rPr>
        <w:t xml:space="preserve"> Japan GK </w:t>
      </w:r>
      <w:r w:rsidRPr="00A24B89">
        <w:rPr>
          <w:rFonts w:asciiTheme="majorBidi" w:hAnsiTheme="majorBidi" w:cstheme="majorBidi"/>
          <w:cs/>
        </w:rPr>
        <w:t xml:space="preserve">ซึ่งไม่ได้เป็นกิจการที่เกี่ยวข้องกันกับกลุ่มบริษัท </w:t>
      </w:r>
      <w:r w:rsidRPr="00A24B89">
        <w:rPr>
          <w:rFonts w:asciiTheme="majorBidi" w:hAnsiTheme="majorBidi" w:cstheme="majorBidi" w:hint="cs"/>
          <w:cs/>
        </w:rPr>
        <w:t xml:space="preserve">โดยได้รับเงินจากการจำหน่ายเงินลงทุนจำนวน </w:t>
      </w:r>
      <w:r w:rsidRPr="00A24B89">
        <w:rPr>
          <w:rFonts w:asciiTheme="majorBidi" w:hAnsiTheme="majorBidi" w:cstheme="majorBidi"/>
        </w:rPr>
        <w:t xml:space="preserve">6,005 </w:t>
      </w:r>
      <w:r w:rsidRPr="00A24B89">
        <w:rPr>
          <w:rFonts w:asciiTheme="majorBidi" w:hAnsiTheme="majorBidi" w:cstheme="majorBidi" w:hint="cs"/>
          <w:cs/>
        </w:rPr>
        <w:t xml:space="preserve">ล้านบาท ทั้งนี้ มูลค่าของสินทรัพย์สุทธิ </w:t>
      </w:r>
      <w:r w:rsidRPr="00A24B89">
        <w:rPr>
          <w:rFonts w:asciiTheme="majorBidi" w:hAnsiTheme="majorBidi" w:cstheme="majorBidi"/>
          <w:cs/>
        </w:rPr>
        <w:t>ณ</w:t>
      </w:r>
      <w:r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/>
          <w:cs/>
        </w:rPr>
        <w:t xml:space="preserve">วันดังกล่าวมีจำนวน </w:t>
      </w:r>
      <w:r w:rsidRPr="00A24B89">
        <w:rPr>
          <w:rFonts w:asciiTheme="majorBidi" w:hAnsiTheme="majorBidi" w:cstheme="majorBidi"/>
        </w:rPr>
        <w:t xml:space="preserve">3,460 </w:t>
      </w:r>
      <w:r w:rsidRPr="00A24B89">
        <w:rPr>
          <w:rFonts w:asciiTheme="majorBidi" w:hAnsiTheme="majorBidi" w:cstheme="majorBidi"/>
          <w:cs/>
        </w:rPr>
        <w:t xml:space="preserve">ล้านบาท </w:t>
      </w:r>
      <w:r w:rsidRPr="00A24B89">
        <w:rPr>
          <w:rFonts w:asciiTheme="majorBidi" w:hAnsiTheme="majorBidi" w:cstheme="majorBidi" w:hint="cs"/>
          <w:cs/>
        </w:rPr>
        <w:t>กลุ่ม</w:t>
      </w:r>
      <w:r w:rsidRPr="00A24B89">
        <w:rPr>
          <w:rFonts w:asciiTheme="majorBidi" w:hAnsiTheme="majorBidi" w:cstheme="majorBidi"/>
          <w:cs/>
        </w:rPr>
        <w:t>บริษัทรับรู้รายการ</w:t>
      </w:r>
      <w:r w:rsidR="00044B8A" w:rsidRPr="00A24B89">
        <w:rPr>
          <w:rFonts w:asciiTheme="majorBidi" w:hAnsiTheme="majorBidi" w:cstheme="majorBidi" w:hint="cs"/>
          <w:cs/>
        </w:rPr>
        <w:t>ขาดทุน</w:t>
      </w:r>
      <w:r w:rsidRPr="00A24B89">
        <w:rPr>
          <w:rFonts w:asciiTheme="majorBidi" w:hAnsiTheme="majorBidi" w:cstheme="majorBidi"/>
          <w:cs/>
        </w:rPr>
        <w:t xml:space="preserve">ที่เคยรับรู้ไว้ในกำไรขาดทุนเบ็ดเสร็จอื่นจำนวน </w:t>
      </w:r>
      <w:r w:rsidRPr="00A24B89">
        <w:rPr>
          <w:rFonts w:asciiTheme="majorBidi" w:hAnsiTheme="majorBidi" w:cstheme="majorBidi"/>
        </w:rPr>
        <w:t xml:space="preserve">7 </w:t>
      </w:r>
      <w:r w:rsidRPr="00A24B89">
        <w:rPr>
          <w:rFonts w:asciiTheme="majorBidi" w:hAnsiTheme="majorBidi" w:cstheme="majorBidi"/>
          <w:cs/>
        </w:rPr>
        <w:t xml:space="preserve">ล้านบาท รวมถึงค่าใช้จ่ายที่เกี่ยวข้องกับการจำหน่ายจำนวน </w:t>
      </w:r>
      <w:r w:rsidRPr="00A24B89">
        <w:rPr>
          <w:rFonts w:asciiTheme="majorBidi" w:hAnsiTheme="majorBidi" w:cstheme="majorBidi"/>
        </w:rPr>
        <w:t xml:space="preserve">379 </w:t>
      </w:r>
      <w:r w:rsidRPr="00A24B89">
        <w:rPr>
          <w:rFonts w:asciiTheme="majorBidi" w:hAnsiTheme="majorBidi" w:cstheme="majorBidi"/>
          <w:cs/>
        </w:rPr>
        <w:t xml:space="preserve">ล้านบาท กลุ่มบริษัทรับรู้กำไรสุทธิจากการจำหน่ายเงินลงทุนดังกล่าวเป็นจำนวน </w:t>
      </w:r>
      <w:r w:rsidRPr="00A24B89">
        <w:rPr>
          <w:rFonts w:asciiTheme="majorBidi" w:hAnsiTheme="majorBidi" w:cstheme="majorBidi"/>
        </w:rPr>
        <w:t xml:space="preserve">2,159 </w:t>
      </w:r>
      <w:r w:rsidRPr="00A24B89">
        <w:rPr>
          <w:rFonts w:asciiTheme="majorBidi" w:hAnsiTheme="majorBidi" w:cstheme="majorBidi"/>
          <w:cs/>
        </w:rPr>
        <w:t>ล้านบาท</w:t>
      </w:r>
    </w:p>
    <w:p w14:paraId="350F2AC6" w14:textId="77777777" w:rsidR="00770A49" w:rsidRPr="00A24B89" w:rsidRDefault="00770A49" w:rsidP="00F87A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77531C" w14:textId="2C7A74FC" w:rsidR="00F87A70" w:rsidRPr="00A24B89" w:rsidRDefault="004449A2" w:rsidP="00F87A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4B8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บีเอสจีเอฟ จำกัด</w:t>
      </w:r>
    </w:p>
    <w:p w14:paraId="630B09B0" w14:textId="77777777" w:rsidR="00F87A70" w:rsidRPr="00A24B89" w:rsidRDefault="00F87A70" w:rsidP="00F87A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9CB3A6" w14:textId="18DF2922" w:rsidR="00F87A70" w:rsidRPr="00A24B89" w:rsidRDefault="00F87A70" w:rsidP="00F87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 xml:space="preserve">เมื่อวันที่ </w:t>
      </w:r>
      <w:r w:rsidRPr="00A24B89">
        <w:rPr>
          <w:rFonts w:asciiTheme="majorBidi" w:hAnsiTheme="majorBidi" w:cstheme="majorBidi"/>
        </w:rPr>
        <w:t xml:space="preserve">12 </w:t>
      </w:r>
      <w:r w:rsidRPr="00A24B89">
        <w:rPr>
          <w:rFonts w:asciiTheme="majorBidi" w:hAnsiTheme="majorBidi" w:cstheme="majorBidi"/>
          <w:cs/>
        </w:rPr>
        <w:t xml:space="preserve">มกราคม </w:t>
      </w:r>
      <w:r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/>
          <w:cs/>
        </w:rPr>
        <w:t xml:space="preserve">ที่ประชุมวิสามัญผู้ถือหุ้นของ </w:t>
      </w:r>
      <w:r w:rsidRPr="00A24B89">
        <w:rPr>
          <w:rFonts w:asciiTheme="majorBidi" w:hAnsiTheme="majorBidi" w:cstheme="majorBidi" w:hint="cs"/>
          <w:cs/>
        </w:rPr>
        <w:t>บริษัท บีเอสจีเอฟ จำกัด</w:t>
      </w:r>
      <w:r w:rsidRPr="00A24B89">
        <w:rPr>
          <w:rFonts w:asciiTheme="majorBidi" w:hAnsiTheme="majorBidi" w:cstheme="majorBidi"/>
        </w:rPr>
        <w:t xml:space="preserve"> (“BSGF”) </w:t>
      </w:r>
      <w:r w:rsidRPr="00A24B89">
        <w:rPr>
          <w:rFonts w:asciiTheme="majorBidi" w:hAnsiTheme="majorBidi" w:cstheme="majorBidi"/>
          <w:cs/>
        </w:rPr>
        <w:t>ได้อนุมัติการออกหุ้น</w:t>
      </w:r>
      <w:r w:rsidRPr="00A24B89">
        <w:rPr>
          <w:rFonts w:asciiTheme="majorBidi" w:hAnsiTheme="majorBidi" w:cstheme="majorBidi"/>
          <w:spacing w:val="-2"/>
          <w:cs/>
        </w:rPr>
        <w:t xml:space="preserve">เพิ่มทุนครั้งที่ </w:t>
      </w:r>
      <w:r w:rsidRPr="00A24B89">
        <w:rPr>
          <w:rFonts w:asciiTheme="majorBidi" w:hAnsiTheme="majorBidi" w:cstheme="majorBidi"/>
          <w:spacing w:val="-2"/>
        </w:rPr>
        <w:t xml:space="preserve">1 </w:t>
      </w:r>
      <w:r w:rsidRPr="00A24B89">
        <w:rPr>
          <w:rFonts w:asciiTheme="majorBidi" w:hAnsiTheme="majorBidi" w:cstheme="majorBidi"/>
          <w:spacing w:val="-2"/>
          <w:cs/>
        </w:rPr>
        <w:t xml:space="preserve">ของปี </w:t>
      </w:r>
      <w:r w:rsidRPr="00A24B89">
        <w:rPr>
          <w:rFonts w:asciiTheme="majorBidi" w:hAnsiTheme="majorBidi" w:cstheme="majorBidi"/>
          <w:spacing w:val="-2"/>
        </w:rPr>
        <w:t xml:space="preserve">2567 </w:t>
      </w:r>
      <w:r w:rsidRPr="00A24B89">
        <w:rPr>
          <w:rFonts w:asciiTheme="majorBidi" w:hAnsiTheme="majorBidi" w:cstheme="majorBidi"/>
          <w:spacing w:val="-2"/>
          <w:cs/>
        </w:rPr>
        <w:t xml:space="preserve">เป็นทุนจดทะเบียนใหม่จำนวน </w:t>
      </w:r>
      <w:r w:rsidRPr="00A24B89">
        <w:rPr>
          <w:rFonts w:asciiTheme="majorBidi" w:hAnsiTheme="majorBidi" w:cstheme="majorBidi"/>
          <w:spacing w:val="-2"/>
        </w:rPr>
        <w:t xml:space="preserve">3,201 </w:t>
      </w:r>
      <w:r w:rsidRPr="00A24B89">
        <w:rPr>
          <w:rFonts w:asciiTheme="majorBidi" w:hAnsiTheme="majorBidi" w:cstheme="majorBidi"/>
          <w:spacing w:val="-2"/>
          <w:cs/>
        </w:rPr>
        <w:t xml:space="preserve">ล้านบาท โดยการออกหุ้นสามัญจำนวน </w:t>
      </w:r>
      <w:r w:rsidRPr="00A24B89">
        <w:rPr>
          <w:rFonts w:asciiTheme="majorBidi" w:hAnsiTheme="majorBidi" w:cstheme="majorBidi"/>
          <w:spacing w:val="-2"/>
        </w:rPr>
        <w:t xml:space="preserve">79 </w:t>
      </w:r>
      <w:r w:rsidRPr="00A24B89">
        <w:rPr>
          <w:rFonts w:asciiTheme="majorBidi" w:hAnsiTheme="majorBidi" w:cstheme="majorBidi"/>
          <w:spacing w:val="-2"/>
          <w:cs/>
        </w:rPr>
        <w:t>ล้าน</w:t>
      </w:r>
      <w:r w:rsidRPr="00A24B89">
        <w:rPr>
          <w:rFonts w:asciiTheme="majorBidi" w:hAnsiTheme="majorBidi" w:cstheme="majorBidi"/>
          <w:spacing w:val="-4"/>
          <w:cs/>
        </w:rPr>
        <w:t>หุ้น</w:t>
      </w:r>
      <w:r w:rsidRPr="00A24B89">
        <w:rPr>
          <w:rFonts w:asciiTheme="majorBidi" w:hAnsiTheme="majorBidi" w:cstheme="majorBidi"/>
          <w:cs/>
        </w:rPr>
        <w:t xml:space="preserve">และหุ้นบุริมสิทธิจำนวน </w:t>
      </w:r>
      <w:r w:rsidRPr="00A24B89">
        <w:rPr>
          <w:rFonts w:asciiTheme="majorBidi" w:hAnsiTheme="majorBidi" w:cstheme="majorBidi"/>
        </w:rPr>
        <w:t xml:space="preserve">21 </w:t>
      </w:r>
      <w:r w:rsidRPr="00A24B89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A24B89">
        <w:rPr>
          <w:rFonts w:asciiTheme="majorBidi" w:hAnsiTheme="majorBidi" w:cstheme="majorBidi"/>
        </w:rPr>
        <w:t xml:space="preserve">10 </w:t>
      </w:r>
      <w:r w:rsidRPr="00A24B89">
        <w:rPr>
          <w:rFonts w:asciiTheme="majorBidi" w:hAnsiTheme="majorBidi" w:cstheme="majorBidi"/>
          <w:cs/>
        </w:rPr>
        <w:t>บาท โดย</w:t>
      </w:r>
      <w:r w:rsidR="00ED67EC" w:rsidRPr="00A24B89">
        <w:rPr>
          <w:rFonts w:asciiTheme="majorBidi" w:hAnsiTheme="majorBidi" w:cstheme="majorBidi" w:hint="cs"/>
          <w:cs/>
        </w:rPr>
        <w:t>บริษัทและ</w:t>
      </w:r>
      <w:r w:rsidRPr="00A24B89">
        <w:rPr>
          <w:rFonts w:asciiTheme="majorBidi" w:hAnsiTheme="majorBidi" w:cstheme="majorBidi"/>
          <w:cs/>
        </w:rPr>
        <w:t>บริษัท</w:t>
      </w:r>
      <w:r w:rsidR="007D3FA8" w:rsidRPr="00A24B89">
        <w:rPr>
          <w:rFonts w:asciiTheme="majorBidi" w:hAnsiTheme="majorBidi" w:cstheme="majorBidi"/>
        </w:rPr>
        <w:t xml:space="preserve"> </w:t>
      </w:r>
      <w:r w:rsidR="008D5D29" w:rsidRPr="00A24B89">
        <w:rPr>
          <w:rFonts w:asciiTheme="majorBidi" w:hAnsiTheme="majorBidi" w:cstheme="majorBidi" w:hint="cs"/>
          <w:cs/>
        </w:rPr>
        <w:t xml:space="preserve">บีบีจีไอ จำกัด </w:t>
      </w:r>
      <w:r w:rsidR="008D5D29" w:rsidRPr="00A24B89">
        <w:rPr>
          <w:rFonts w:asciiTheme="majorBidi" w:hAnsiTheme="majorBidi" w:cstheme="majorBidi"/>
        </w:rPr>
        <w:t>(</w:t>
      </w:r>
      <w:r w:rsidR="008D5D29" w:rsidRPr="00A24B89">
        <w:rPr>
          <w:rFonts w:asciiTheme="majorBidi" w:hAnsiTheme="majorBidi" w:cstheme="majorBidi" w:hint="cs"/>
          <w:cs/>
        </w:rPr>
        <w:t>มหาชน</w:t>
      </w:r>
      <w:r w:rsidR="008D5D29" w:rsidRPr="00A24B89">
        <w:rPr>
          <w:rFonts w:asciiTheme="majorBidi" w:hAnsiTheme="majorBidi" w:cstheme="majorBidi"/>
        </w:rPr>
        <w:t>)</w:t>
      </w:r>
      <w:r w:rsidR="008D5D29" w:rsidRPr="00A24B89">
        <w:rPr>
          <w:rFonts w:asciiTheme="majorBidi" w:hAnsiTheme="majorBidi" w:cstheme="majorBidi" w:hint="cs"/>
          <w:cs/>
        </w:rPr>
        <w:t xml:space="preserve"> </w:t>
      </w:r>
      <w:r w:rsidR="007D3FA8" w:rsidRPr="00A24B89">
        <w:rPr>
          <w:rFonts w:asciiTheme="majorBidi" w:hAnsiTheme="majorBidi" w:cstheme="majorBidi"/>
        </w:rPr>
        <w:t xml:space="preserve">(“BBGI”) </w:t>
      </w:r>
      <w:r w:rsidRPr="00A24B89">
        <w:rPr>
          <w:rFonts w:asciiTheme="majorBidi" w:hAnsiTheme="majorBidi" w:cstheme="majorBidi"/>
          <w:cs/>
        </w:rPr>
        <w:t>ได้ชำระค่าหุ้น</w:t>
      </w:r>
      <w:r w:rsidR="00221F2D" w:rsidRPr="00A24B89">
        <w:rPr>
          <w:rFonts w:asciiTheme="majorBidi" w:hAnsiTheme="majorBidi" w:cstheme="majorBidi" w:hint="cs"/>
          <w:cs/>
        </w:rPr>
        <w:t>เพิ่มทุน</w:t>
      </w:r>
      <w:r w:rsidRPr="00A24B89">
        <w:rPr>
          <w:rFonts w:asciiTheme="majorBidi" w:hAnsiTheme="majorBidi" w:cstheme="majorBidi"/>
          <w:cs/>
        </w:rPr>
        <w:t xml:space="preserve">จำนวน </w:t>
      </w:r>
      <w:r w:rsidRPr="00A24B89">
        <w:rPr>
          <w:rFonts w:asciiTheme="majorBidi" w:hAnsiTheme="majorBidi" w:cstheme="majorBidi"/>
        </w:rPr>
        <w:t xml:space="preserve">800 </w:t>
      </w:r>
      <w:r w:rsidRPr="00A24B89">
        <w:rPr>
          <w:rFonts w:asciiTheme="majorBidi" w:hAnsiTheme="majorBidi" w:cstheme="majorBidi"/>
          <w:cs/>
        </w:rPr>
        <w:t>ล้านบาท</w:t>
      </w:r>
      <w:r w:rsidR="00ED67EC"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/>
          <w:cs/>
        </w:rPr>
        <w:t>แล</w:t>
      </w:r>
      <w:r w:rsidR="008D5D29" w:rsidRPr="00A24B89">
        <w:rPr>
          <w:rFonts w:asciiTheme="majorBidi" w:hAnsiTheme="majorBidi" w:cstheme="majorBidi" w:hint="cs"/>
          <w:cs/>
        </w:rPr>
        <w:t xml:space="preserve">ะ </w:t>
      </w:r>
      <w:r w:rsidR="00ED67EC" w:rsidRPr="00A24B89">
        <w:rPr>
          <w:rFonts w:asciiTheme="majorBidi" w:hAnsiTheme="majorBidi" w:cstheme="majorBidi"/>
        </w:rPr>
        <w:t xml:space="preserve">200 </w:t>
      </w:r>
      <w:r w:rsidR="008D5D29" w:rsidRPr="00A24B89">
        <w:rPr>
          <w:rFonts w:asciiTheme="majorBidi" w:hAnsiTheme="majorBidi" w:cstheme="majorBidi" w:hint="cs"/>
          <w:cs/>
        </w:rPr>
        <w:t>ล้านบาท</w:t>
      </w:r>
      <w:r w:rsidR="009E30CB" w:rsidRPr="00A24B89">
        <w:rPr>
          <w:rFonts w:asciiTheme="majorBidi" w:hAnsiTheme="majorBidi" w:cstheme="majorBidi" w:hint="cs"/>
          <w:cs/>
        </w:rPr>
        <w:t xml:space="preserve"> </w:t>
      </w:r>
      <w:r w:rsidR="008D5D29" w:rsidRPr="00A24B89">
        <w:rPr>
          <w:rFonts w:asciiTheme="majorBidi" w:hAnsiTheme="majorBidi" w:cstheme="majorBidi" w:hint="cs"/>
          <w:cs/>
        </w:rPr>
        <w:t>แล้วตามลำดับ</w:t>
      </w:r>
      <w:r w:rsidR="00ED67EC"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/>
          <w:cs/>
        </w:rPr>
        <w:t>ใน</w:t>
      </w:r>
      <w:r w:rsidR="009E30CB" w:rsidRPr="00A24B89">
        <w:rPr>
          <w:rFonts w:asciiTheme="majorBidi" w:hAnsiTheme="majorBidi" w:cstheme="majorBidi" w:hint="cs"/>
          <w:cs/>
        </w:rPr>
        <w:t>เดือน</w:t>
      </w:r>
      <w:r w:rsidRPr="00A24B89">
        <w:rPr>
          <w:rFonts w:asciiTheme="majorBidi" w:hAnsiTheme="majorBidi" w:cstheme="majorBidi"/>
          <w:cs/>
        </w:rPr>
        <w:t xml:space="preserve">มกราคม </w:t>
      </w:r>
      <w:r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/>
          <w:cs/>
        </w:rPr>
        <w:t>ตามสัดส่วนการ</w:t>
      </w:r>
      <w:r w:rsidR="008D5D29" w:rsidRPr="00A24B89">
        <w:rPr>
          <w:rFonts w:asciiTheme="majorBidi" w:hAnsiTheme="majorBidi" w:cstheme="majorBidi" w:hint="cs"/>
          <w:cs/>
        </w:rPr>
        <w:t>ลงทุน</w:t>
      </w:r>
      <w:r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 w:hint="cs"/>
          <w:cs/>
        </w:rPr>
        <w:t xml:space="preserve">ซึ่ง </w:t>
      </w:r>
      <w:r w:rsidRPr="00A24B89">
        <w:rPr>
          <w:rFonts w:asciiTheme="majorBidi" w:hAnsiTheme="majorBidi" w:cstheme="majorBidi"/>
        </w:rPr>
        <w:t xml:space="preserve">BSGF </w:t>
      </w:r>
      <w:r w:rsidRPr="00A24B89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ได้นำเงินเพิ่มทุนนี้เข้าจดทะเบียนในเดือนมกราคม </w:t>
      </w:r>
      <w:r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 w:hint="cs"/>
          <w:cs/>
        </w:rPr>
        <w:t>โดยสัดส่วนการถือหุ้นไม่มีการเปลี่ยนแปลง</w:t>
      </w:r>
    </w:p>
    <w:p w14:paraId="4EE9CB04" w14:textId="77777777" w:rsidR="00F87A70" w:rsidRPr="00A24B89" w:rsidRDefault="00F87A70" w:rsidP="00F87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5C792A6B" w14:textId="77777777" w:rsidR="00D528CC" w:rsidRPr="00A24B89" w:rsidRDefault="00D528CC" w:rsidP="00F87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1207D2AC" w14:textId="2E410BB5" w:rsidR="00031E11" w:rsidRPr="00A24B89" w:rsidRDefault="00F87A70" w:rsidP="00031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bookmarkStart w:id="6" w:name="_Hlk150153021"/>
      <w:r w:rsidRPr="00A24B89">
        <w:rPr>
          <w:rFonts w:asciiTheme="majorBidi" w:hAnsiTheme="majorBidi" w:cstheme="majorBidi"/>
          <w:cs/>
        </w:rPr>
        <w:lastRenderedPageBreak/>
        <w:t>เมื่อ</w:t>
      </w:r>
      <w:bookmarkEnd w:id="6"/>
      <w:r w:rsidRPr="00A24B89">
        <w:rPr>
          <w:rFonts w:asciiTheme="majorBidi" w:hAnsiTheme="majorBidi" w:cstheme="majorBidi"/>
          <w:cs/>
        </w:rPr>
        <w:t xml:space="preserve">วันที่ </w:t>
      </w:r>
      <w:r w:rsidRPr="00A24B89">
        <w:rPr>
          <w:rFonts w:asciiTheme="majorBidi" w:hAnsiTheme="majorBidi" w:cstheme="majorBidi"/>
        </w:rPr>
        <w:t xml:space="preserve">19 </w:t>
      </w:r>
      <w:r w:rsidRPr="00A24B89">
        <w:rPr>
          <w:rFonts w:asciiTheme="majorBidi" w:hAnsiTheme="majorBidi" w:cstheme="majorBidi"/>
          <w:cs/>
        </w:rPr>
        <w:t xml:space="preserve">เมษายน </w:t>
      </w:r>
      <w:r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/>
          <w:cs/>
        </w:rPr>
        <w:t xml:space="preserve">ที่ประชุมสามัญผู้ถือหุ้นของ </w:t>
      </w:r>
      <w:r w:rsidRPr="00A24B89">
        <w:rPr>
          <w:rFonts w:asciiTheme="majorBidi" w:hAnsiTheme="majorBidi" w:cstheme="majorBidi"/>
        </w:rPr>
        <w:t xml:space="preserve">BSGF </w:t>
      </w:r>
      <w:r w:rsidRPr="00A24B89">
        <w:rPr>
          <w:rFonts w:asciiTheme="majorBidi" w:hAnsiTheme="majorBidi" w:cstheme="majorBidi"/>
          <w:cs/>
        </w:rPr>
        <w:t xml:space="preserve">ได้อนุมัติการออกหุ้นเพิ่มทุนครั้งที่ </w:t>
      </w:r>
      <w:r w:rsidRPr="00A24B89">
        <w:rPr>
          <w:rFonts w:asciiTheme="majorBidi" w:hAnsiTheme="majorBidi" w:cstheme="majorBidi"/>
        </w:rPr>
        <w:t xml:space="preserve">2 </w:t>
      </w:r>
      <w:r w:rsidRPr="00A24B89">
        <w:rPr>
          <w:rFonts w:asciiTheme="majorBidi" w:hAnsiTheme="majorBidi" w:cstheme="majorBidi"/>
          <w:cs/>
        </w:rPr>
        <w:t xml:space="preserve">ของปี </w:t>
      </w:r>
      <w:r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/>
          <w:cs/>
        </w:rPr>
        <w:t xml:space="preserve">เป็นทุนจดทะเบียนใหม่จำนวน </w:t>
      </w:r>
      <w:r w:rsidRPr="00A24B89">
        <w:rPr>
          <w:rFonts w:asciiTheme="majorBidi" w:hAnsiTheme="majorBidi" w:cstheme="majorBidi"/>
        </w:rPr>
        <w:t xml:space="preserve">4,201 </w:t>
      </w:r>
      <w:r w:rsidRPr="00A24B89">
        <w:rPr>
          <w:rFonts w:asciiTheme="majorBidi" w:hAnsiTheme="majorBidi" w:cstheme="majorBidi"/>
          <w:cs/>
        </w:rPr>
        <w:t xml:space="preserve">ล้านบาท </w:t>
      </w:r>
      <w:r w:rsidR="00AA7A20" w:rsidRPr="00A24B89">
        <w:rPr>
          <w:rFonts w:asciiTheme="majorBidi" w:hAnsiTheme="majorBidi" w:cstheme="majorBidi"/>
          <w:spacing w:val="-2"/>
          <w:cs/>
        </w:rPr>
        <w:t>โดยการออก</w:t>
      </w:r>
      <w:r w:rsidRPr="00A24B89">
        <w:rPr>
          <w:rFonts w:asciiTheme="majorBidi" w:hAnsiTheme="majorBidi" w:cstheme="majorBidi"/>
          <w:cs/>
        </w:rPr>
        <w:t xml:space="preserve">หุ้นสามัญจำนวน </w:t>
      </w:r>
      <w:r w:rsidRPr="00A24B89">
        <w:rPr>
          <w:rFonts w:asciiTheme="majorBidi" w:hAnsiTheme="majorBidi" w:cstheme="majorBidi"/>
        </w:rPr>
        <w:t xml:space="preserve">79 </w:t>
      </w:r>
      <w:r w:rsidRPr="00A24B89">
        <w:rPr>
          <w:rFonts w:asciiTheme="majorBidi" w:hAnsiTheme="majorBidi" w:cstheme="majorBidi"/>
          <w:cs/>
        </w:rPr>
        <w:t xml:space="preserve">ล้านหุ้นและหุ้นบุริมสิทธิจำนวน </w:t>
      </w:r>
      <w:r w:rsidRPr="00A24B89">
        <w:rPr>
          <w:rFonts w:asciiTheme="majorBidi" w:hAnsiTheme="majorBidi" w:cstheme="majorBidi"/>
        </w:rPr>
        <w:t xml:space="preserve">21 </w:t>
      </w:r>
      <w:r w:rsidRPr="00A24B89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A24B89">
        <w:rPr>
          <w:rFonts w:asciiTheme="majorBidi" w:hAnsiTheme="majorBidi" w:cstheme="majorBidi"/>
        </w:rPr>
        <w:t xml:space="preserve">10 </w:t>
      </w:r>
      <w:r w:rsidRPr="00A24B89">
        <w:rPr>
          <w:rFonts w:asciiTheme="majorBidi" w:hAnsiTheme="majorBidi" w:cstheme="majorBidi"/>
          <w:cs/>
        </w:rPr>
        <w:t xml:space="preserve">บาท </w:t>
      </w:r>
      <w:r w:rsidR="008D5D29" w:rsidRPr="00A24B89">
        <w:rPr>
          <w:rFonts w:asciiTheme="majorBidi" w:hAnsiTheme="majorBidi" w:cstheme="majorBidi" w:hint="cs"/>
          <w:cs/>
        </w:rPr>
        <w:t>โดยบริษัทและ</w:t>
      </w:r>
      <w:r w:rsidR="007D3FA8" w:rsidRPr="00A24B89">
        <w:rPr>
          <w:rFonts w:asciiTheme="majorBidi" w:hAnsiTheme="majorBidi" w:cstheme="majorBidi"/>
        </w:rPr>
        <w:t xml:space="preserve"> </w:t>
      </w:r>
      <w:r w:rsidR="007D3FA8" w:rsidRPr="00A24B89">
        <w:rPr>
          <w:rFonts w:asciiTheme="majorBidi" w:hAnsiTheme="majorBidi" w:cstheme="majorBidi"/>
          <w:spacing w:val="-4"/>
        </w:rPr>
        <w:t>BBGI</w:t>
      </w:r>
      <w:r w:rsidR="008D5D29" w:rsidRPr="00A24B89">
        <w:rPr>
          <w:rFonts w:asciiTheme="majorBidi" w:hAnsiTheme="majorBidi" w:cstheme="majorBidi" w:hint="cs"/>
          <w:spacing w:val="-4"/>
          <w:cs/>
        </w:rPr>
        <w:t xml:space="preserve"> </w:t>
      </w:r>
      <w:r w:rsidRPr="00A24B89">
        <w:rPr>
          <w:rFonts w:asciiTheme="majorBidi" w:hAnsiTheme="majorBidi" w:cstheme="majorBidi"/>
          <w:cs/>
        </w:rPr>
        <w:t>ได้ชำระค่าหุ้น</w:t>
      </w:r>
      <w:r w:rsidRPr="00A24B89">
        <w:rPr>
          <w:rFonts w:asciiTheme="majorBidi" w:hAnsiTheme="majorBidi" w:cstheme="majorBidi" w:hint="cs"/>
          <w:cs/>
        </w:rPr>
        <w:t>เพิ่มทุน</w:t>
      </w:r>
      <w:r w:rsidRPr="00A24B89">
        <w:rPr>
          <w:rFonts w:asciiTheme="majorBidi" w:hAnsiTheme="majorBidi" w:cstheme="majorBidi"/>
          <w:cs/>
        </w:rPr>
        <w:t xml:space="preserve">จำนวน </w:t>
      </w:r>
      <w:r w:rsidRPr="00A24B89">
        <w:rPr>
          <w:rFonts w:asciiTheme="majorBidi" w:hAnsiTheme="majorBidi" w:cstheme="majorBidi"/>
        </w:rPr>
        <w:t xml:space="preserve">800 </w:t>
      </w:r>
      <w:r w:rsidRPr="00A24B89">
        <w:rPr>
          <w:rFonts w:asciiTheme="majorBidi" w:hAnsiTheme="majorBidi" w:cstheme="majorBidi"/>
          <w:cs/>
        </w:rPr>
        <w:t>ล้านบาท</w:t>
      </w:r>
      <w:r w:rsidR="00ED67EC" w:rsidRPr="00A24B89">
        <w:rPr>
          <w:rFonts w:asciiTheme="majorBidi" w:hAnsiTheme="majorBidi" w:cstheme="majorBidi" w:hint="cs"/>
          <w:cs/>
        </w:rPr>
        <w:t xml:space="preserve"> </w:t>
      </w:r>
      <w:r w:rsidR="00ED67EC" w:rsidRPr="00A24B89">
        <w:rPr>
          <w:rFonts w:asciiTheme="majorBidi" w:hAnsiTheme="majorBidi" w:cstheme="majorBidi"/>
          <w:spacing w:val="-4"/>
          <w:cs/>
        </w:rPr>
        <w:t>แล</w:t>
      </w:r>
      <w:r w:rsidR="00ED67EC" w:rsidRPr="00A24B89">
        <w:rPr>
          <w:rFonts w:asciiTheme="majorBidi" w:hAnsiTheme="majorBidi" w:cstheme="majorBidi" w:hint="cs"/>
          <w:spacing w:val="-4"/>
          <w:cs/>
        </w:rPr>
        <w:t xml:space="preserve">ะ </w:t>
      </w:r>
      <w:r w:rsidR="00ED67EC" w:rsidRPr="00A24B89">
        <w:rPr>
          <w:rFonts w:asciiTheme="majorBidi" w:hAnsiTheme="majorBidi" w:cstheme="majorBidi"/>
          <w:spacing w:val="-4"/>
        </w:rPr>
        <w:t xml:space="preserve">200 </w:t>
      </w:r>
      <w:r w:rsidR="00ED67EC" w:rsidRPr="00A24B89">
        <w:rPr>
          <w:rFonts w:asciiTheme="majorBidi" w:hAnsiTheme="majorBidi" w:cstheme="majorBidi" w:hint="cs"/>
          <w:spacing w:val="-4"/>
          <w:cs/>
        </w:rPr>
        <w:t>ล้านบาท แล้วตามลำดับ</w:t>
      </w:r>
      <w:r w:rsidR="00ED67EC" w:rsidRPr="00A24B89">
        <w:rPr>
          <w:rFonts w:asciiTheme="majorBidi" w:hAnsiTheme="majorBidi" w:cstheme="majorBidi"/>
          <w:spacing w:val="-4"/>
        </w:rPr>
        <w:t xml:space="preserve"> </w:t>
      </w:r>
      <w:r w:rsidRPr="00A24B89">
        <w:rPr>
          <w:rFonts w:asciiTheme="majorBidi" w:hAnsiTheme="majorBidi" w:cstheme="majorBidi"/>
          <w:cs/>
        </w:rPr>
        <w:t>ใน</w:t>
      </w:r>
      <w:r w:rsidRPr="00A24B89">
        <w:rPr>
          <w:rFonts w:asciiTheme="majorBidi" w:hAnsiTheme="majorBidi" w:cstheme="majorBidi" w:hint="cs"/>
          <w:cs/>
        </w:rPr>
        <w:t>เดือน</w:t>
      </w:r>
      <w:r w:rsidRPr="00A24B89">
        <w:rPr>
          <w:rFonts w:asciiTheme="majorBidi" w:hAnsiTheme="majorBidi" w:cstheme="majorBidi"/>
          <w:cs/>
        </w:rPr>
        <w:t xml:space="preserve">เมษายน </w:t>
      </w:r>
      <w:r w:rsidRPr="00A24B89">
        <w:rPr>
          <w:rFonts w:asciiTheme="majorBidi" w:hAnsiTheme="majorBidi" w:cstheme="majorBidi"/>
        </w:rPr>
        <w:t xml:space="preserve">2567 </w:t>
      </w:r>
      <w:r w:rsidR="00221F2D" w:rsidRPr="00A24B89">
        <w:rPr>
          <w:rFonts w:asciiTheme="majorBidi" w:hAnsiTheme="majorBidi" w:cstheme="majorBidi"/>
          <w:cs/>
        </w:rPr>
        <w:t>ตามสัดส่วนการ</w:t>
      </w:r>
      <w:r w:rsidR="00221F2D" w:rsidRPr="00A24B89">
        <w:rPr>
          <w:rFonts w:asciiTheme="majorBidi" w:hAnsiTheme="majorBidi" w:cstheme="majorBidi" w:hint="cs"/>
          <w:cs/>
        </w:rPr>
        <w:t>ลงทุน</w:t>
      </w:r>
      <w:r w:rsidR="00221F2D" w:rsidRPr="00A24B89">
        <w:rPr>
          <w:rFonts w:asciiTheme="majorBidi" w:hAnsiTheme="majorBidi" w:cstheme="majorBidi"/>
        </w:rPr>
        <w:t xml:space="preserve"> </w:t>
      </w:r>
      <w:r w:rsidR="00221F2D" w:rsidRPr="00A24B89">
        <w:rPr>
          <w:rFonts w:asciiTheme="majorBidi" w:hAnsiTheme="majorBidi" w:cstheme="majorBidi" w:hint="cs"/>
          <w:cs/>
        </w:rPr>
        <w:t xml:space="preserve">ซึ่ง </w:t>
      </w:r>
      <w:r w:rsidRPr="00A24B89">
        <w:rPr>
          <w:rFonts w:asciiTheme="majorBidi" w:hAnsiTheme="majorBidi" w:cstheme="majorBidi"/>
        </w:rPr>
        <w:t xml:space="preserve">BSGF </w:t>
      </w:r>
      <w:r w:rsidRPr="00A24B89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ได้นำเงินเพิ่มทุนนี้เข้าจดทะเบียนในเดือนพฤษภาคม </w:t>
      </w:r>
      <w:r w:rsidRPr="00A24B89">
        <w:rPr>
          <w:rFonts w:asciiTheme="majorBidi" w:hAnsiTheme="majorBidi" w:cstheme="majorBidi"/>
        </w:rPr>
        <w:t>2567</w:t>
      </w:r>
      <w:r w:rsidR="00770A49" w:rsidRPr="00A24B89">
        <w:rPr>
          <w:rFonts w:asciiTheme="majorBidi" w:hAnsiTheme="majorBidi" w:cstheme="majorBidi" w:hint="cs"/>
          <w:cs/>
        </w:rPr>
        <w:t xml:space="preserve"> โดยสัดส่วนการถือหุ้น</w:t>
      </w:r>
      <w:r w:rsidR="00770A49" w:rsidRPr="00A24B89">
        <w:rPr>
          <w:rFonts w:asciiTheme="majorBidi" w:hAnsiTheme="majorBidi" w:cstheme="majorBidi"/>
          <w:cs/>
        </w:rPr>
        <w:tab/>
      </w:r>
      <w:r w:rsidR="00770A49" w:rsidRPr="00A24B89">
        <w:rPr>
          <w:rFonts w:asciiTheme="majorBidi" w:hAnsiTheme="majorBidi" w:cstheme="majorBidi" w:hint="cs"/>
          <w:cs/>
        </w:rPr>
        <w:t>ไม่มีการเปลี่ยนแปลง</w:t>
      </w:r>
    </w:p>
    <w:p w14:paraId="41122582" w14:textId="77777777" w:rsidR="001F40CC" w:rsidRPr="00A24B89" w:rsidRDefault="001F40CC" w:rsidP="00031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2F368955" w14:textId="07FB500E" w:rsidR="001F40CC" w:rsidRPr="00A24B89" w:rsidRDefault="001F40CC" w:rsidP="001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 w:hint="cs"/>
          <w:cs/>
        </w:rPr>
        <w:t>ต่อมา</w:t>
      </w:r>
      <w:r w:rsidRPr="00A24B89">
        <w:rPr>
          <w:rFonts w:asciiTheme="majorBidi" w:hAnsiTheme="majorBidi" w:cstheme="majorBidi"/>
          <w:cs/>
        </w:rPr>
        <w:t xml:space="preserve">เมื่อวันที่ </w:t>
      </w:r>
      <w:r w:rsidRPr="00A24B89">
        <w:rPr>
          <w:rFonts w:asciiTheme="majorBidi" w:hAnsiTheme="majorBidi" w:cstheme="majorBidi"/>
        </w:rPr>
        <w:t xml:space="preserve">8 </w:t>
      </w:r>
      <w:r w:rsidRPr="00A24B89">
        <w:rPr>
          <w:rFonts w:asciiTheme="majorBidi" w:hAnsiTheme="majorBidi" w:cstheme="majorBidi"/>
          <w:cs/>
        </w:rPr>
        <w:t xml:space="preserve">สิงหาคม </w:t>
      </w:r>
      <w:r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/>
          <w:cs/>
        </w:rPr>
        <w:t>ที่ประชุม</w:t>
      </w:r>
      <w:r w:rsidR="0021754C" w:rsidRPr="00A24B89">
        <w:rPr>
          <w:rFonts w:asciiTheme="majorBidi" w:hAnsiTheme="majorBidi" w:cstheme="majorBidi" w:hint="cs"/>
          <w:cs/>
        </w:rPr>
        <w:t>วิ</w:t>
      </w:r>
      <w:r w:rsidRPr="00A24B89">
        <w:rPr>
          <w:rFonts w:asciiTheme="majorBidi" w:hAnsiTheme="majorBidi" w:cstheme="majorBidi"/>
          <w:cs/>
        </w:rPr>
        <w:t xml:space="preserve">สามัญผู้ถือหุ้นของ </w:t>
      </w:r>
      <w:r w:rsidRPr="00A24B89">
        <w:rPr>
          <w:rFonts w:asciiTheme="majorBidi" w:hAnsiTheme="majorBidi" w:cstheme="majorBidi"/>
        </w:rPr>
        <w:t xml:space="preserve">BSGF </w:t>
      </w:r>
      <w:r w:rsidRPr="00A24B89">
        <w:rPr>
          <w:rFonts w:asciiTheme="majorBidi" w:hAnsiTheme="majorBidi" w:cstheme="majorBidi"/>
          <w:cs/>
        </w:rPr>
        <w:t xml:space="preserve">ได้อนุมัติการออกหุ้นเพิ่มทุนครั้งที่ </w:t>
      </w:r>
      <w:r w:rsidRPr="00A24B89">
        <w:rPr>
          <w:rFonts w:asciiTheme="majorBidi" w:hAnsiTheme="majorBidi" w:cstheme="majorBidi"/>
        </w:rPr>
        <w:t xml:space="preserve">3 </w:t>
      </w:r>
      <w:r w:rsidRPr="00A24B89">
        <w:rPr>
          <w:rFonts w:asciiTheme="majorBidi" w:hAnsiTheme="majorBidi" w:cstheme="majorBidi"/>
          <w:cs/>
        </w:rPr>
        <w:t xml:space="preserve">ของปี </w:t>
      </w:r>
      <w:r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/>
          <w:cs/>
        </w:rPr>
        <w:t xml:space="preserve">เป็นทุนจดทะเบียนใหม่จำนวน </w:t>
      </w:r>
      <w:r w:rsidRPr="00A24B89">
        <w:rPr>
          <w:rFonts w:asciiTheme="majorBidi" w:hAnsiTheme="majorBidi" w:cstheme="majorBidi"/>
        </w:rPr>
        <w:t>6,</w:t>
      </w:r>
      <w:r w:rsidR="009B3CFF" w:rsidRPr="00A24B89">
        <w:rPr>
          <w:rFonts w:asciiTheme="majorBidi" w:hAnsiTheme="majorBidi" w:cstheme="majorBidi"/>
        </w:rPr>
        <w:t>201</w:t>
      </w:r>
      <w:r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/>
          <w:cs/>
        </w:rPr>
        <w:t xml:space="preserve">ล้านบาท </w:t>
      </w:r>
      <w:r w:rsidR="00AA7A20" w:rsidRPr="00A24B89">
        <w:rPr>
          <w:rFonts w:asciiTheme="majorBidi" w:hAnsiTheme="majorBidi" w:cstheme="majorBidi"/>
          <w:spacing w:val="-2"/>
          <w:cs/>
        </w:rPr>
        <w:t>โดยการออก</w:t>
      </w:r>
      <w:r w:rsidR="00221F2D" w:rsidRPr="00A24B89">
        <w:rPr>
          <w:rFonts w:asciiTheme="majorBidi" w:hAnsiTheme="majorBidi" w:cstheme="majorBidi"/>
          <w:cs/>
        </w:rPr>
        <w:t>หุ้น</w:t>
      </w:r>
      <w:r w:rsidRPr="00A24B89">
        <w:rPr>
          <w:rFonts w:asciiTheme="majorBidi" w:hAnsiTheme="majorBidi" w:cstheme="majorBidi"/>
          <w:cs/>
        </w:rPr>
        <w:t xml:space="preserve">สามัญจำนวน </w:t>
      </w:r>
      <w:r w:rsidRPr="00A24B89">
        <w:rPr>
          <w:rFonts w:asciiTheme="majorBidi" w:hAnsiTheme="majorBidi" w:cstheme="majorBidi"/>
        </w:rPr>
        <w:t xml:space="preserve">158 </w:t>
      </w:r>
      <w:r w:rsidRPr="00A24B89">
        <w:rPr>
          <w:rFonts w:asciiTheme="majorBidi" w:hAnsiTheme="majorBidi" w:cstheme="majorBidi"/>
          <w:cs/>
        </w:rPr>
        <w:t xml:space="preserve">ล้านหุ้นและหุ้นบุริมสิทธิจำนวน </w:t>
      </w:r>
      <w:r w:rsidRPr="00A24B89">
        <w:rPr>
          <w:rFonts w:asciiTheme="majorBidi" w:hAnsiTheme="majorBidi" w:cstheme="majorBidi"/>
        </w:rPr>
        <w:t xml:space="preserve">42 </w:t>
      </w:r>
      <w:r w:rsidRPr="00A24B89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A24B89">
        <w:rPr>
          <w:rFonts w:asciiTheme="majorBidi" w:hAnsiTheme="majorBidi" w:cstheme="majorBidi"/>
        </w:rPr>
        <w:t xml:space="preserve">10 </w:t>
      </w:r>
      <w:r w:rsidRPr="00A24B89">
        <w:rPr>
          <w:rFonts w:asciiTheme="majorBidi" w:hAnsiTheme="majorBidi" w:cstheme="majorBidi"/>
          <w:cs/>
        </w:rPr>
        <w:t>บาท โดยบริษัท</w:t>
      </w:r>
      <w:r w:rsidR="00221F2D" w:rsidRPr="00A24B89">
        <w:rPr>
          <w:rFonts w:asciiTheme="majorBidi" w:hAnsiTheme="majorBidi" w:cstheme="majorBidi" w:hint="cs"/>
          <w:cs/>
        </w:rPr>
        <w:t>และ</w:t>
      </w:r>
      <w:r w:rsidR="00221F2D" w:rsidRPr="00A24B89">
        <w:rPr>
          <w:rFonts w:asciiTheme="majorBidi" w:hAnsiTheme="majorBidi" w:cstheme="majorBidi"/>
        </w:rPr>
        <w:t xml:space="preserve"> </w:t>
      </w:r>
      <w:r w:rsidR="00221F2D" w:rsidRPr="00A24B89">
        <w:rPr>
          <w:rFonts w:asciiTheme="majorBidi" w:hAnsiTheme="majorBidi" w:cstheme="majorBidi"/>
          <w:spacing w:val="-4"/>
        </w:rPr>
        <w:t>BBGI</w:t>
      </w:r>
      <w:r w:rsidR="00221F2D" w:rsidRPr="00A24B89">
        <w:rPr>
          <w:rFonts w:asciiTheme="majorBidi" w:hAnsiTheme="majorBidi" w:cstheme="majorBidi" w:hint="cs"/>
          <w:spacing w:val="-4"/>
          <w:cs/>
        </w:rPr>
        <w:t xml:space="preserve"> </w:t>
      </w:r>
      <w:r w:rsidRPr="00A24B89">
        <w:rPr>
          <w:rFonts w:asciiTheme="majorBidi" w:hAnsiTheme="majorBidi" w:cstheme="majorBidi"/>
          <w:cs/>
        </w:rPr>
        <w:t>ได้ชำระค่าหุ้น</w:t>
      </w:r>
      <w:r w:rsidR="00514283" w:rsidRPr="00A24B89">
        <w:rPr>
          <w:rFonts w:asciiTheme="majorBidi" w:hAnsiTheme="majorBidi" w:cstheme="majorBidi" w:hint="cs"/>
          <w:cs/>
        </w:rPr>
        <w:t>เพิ่มทุน</w:t>
      </w:r>
      <w:r w:rsidRPr="00A24B89">
        <w:rPr>
          <w:rFonts w:asciiTheme="majorBidi" w:hAnsiTheme="majorBidi" w:cstheme="majorBidi"/>
          <w:cs/>
        </w:rPr>
        <w:t xml:space="preserve">จำนวน </w:t>
      </w:r>
      <w:r w:rsidRPr="00A24B89">
        <w:rPr>
          <w:rFonts w:asciiTheme="majorBidi" w:hAnsiTheme="majorBidi" w:cstheme="majorBidi"/>
        </w:rPr>
        <w:t xml:space="preserve">1,600 </w:t>
      </w:r>
      <w:r w:rsidRPr="00A24B89">
        <w:rPr>
          <w:rFonts w:asciiTheme="majorBidi" w:hAnsiTheme="majorBidi" w:cstheme="majorBidi"/>
          <w:cs/>
        </w:rPr>
        <w:t>ล้านบาท</w:t>
      </w:r>
      <w:r w:rsidR="00EC4655" w:rsidRPr="00A24B89">
        <w:rPr>
          <w:rFonts w:asciiTheme="majorBidi" w:hAnsiTheme="majorBidi" w:cstheme="majorBidi" w:hint="cs"/>
          <w:cs/>
        </w:rPr>
        <w:t xml:space="preserve"> </w:t>
      </w:r>
      <w:r w:rsidR="00221F2D" w:rsidRPr="00A24B89">
        <w:rPr>
          <w:rFonts w:asciiTheme="majorBidi" w:hAnsiTheme="majorBidi" w:cstheme="majorBidi"/>
          <w:spacing w:val="-4"/>
          <w:cs/>
        </w:rPr>
        <w:t>แล</w:t>
      </w:r>
      <w:r w:rsidR="00221F2D" w:rsidRPr="00A24B89">
        <w:rPr>
          <w:rFonts w:asciiTheme="majorBidi" w:hAnsiTheme="majorBidi" w:cstheme="majorBidi" w:hint="cs"/>
          <w:spacing w:val="-4"/>
          <w:cs/>
        </w:rPr>
        <w:t xml:space="preserve">ะ </w:t>
      </w:r>
      <w:r w:rsidR="00221F2D" w:rsidRPr="00A24B89">
        <w:rPr>
          <w:rFonts w:asciiTheme="majorBidi" w:hAnsiTheme="majorBidi" w:cstheme="majorBidi"/>
          <w:spacing w:val="-4"/>
        </w:rPr>
        <w:t xml:space="preserve">400 </w:t>
      </w:r>
      <w:r w:rsidR="00221F2D" w:rsidRPr="00A24B89">
        <w:rPr>
          <w:rFonts w:asciiTheme="majorBidi" w:hAnsiTheme="majorBidi" w:cstheme="majorBidi" w:hint="cs"/>
          <w:spacing w:val="-4"/>
          <w:cs/>
        </w:rPr>
        <w:t>ล้านบาท แล้วตามลำดับ</w:t>
      </w:r>
      <w:r w:rsidR="00221F2D" w:rsidRPr="00A24B89">
        <w:rPr>
          <w:rFonts w:asciiTheme="majorBidi" w:hAnsiTheme="majorBidi" w:cstheme="majorBidi"/>
          <w:spacing w:val="-4"/>
        </w:rPr>
        <w:t xml:space="preserve"> </w:t>
      </w:r>
      <w:r w:rsidRPr="00A24B89">
        <w:rPr>
          <w:rFonts w:asciiTheme="majorBidi" w:hAnsiTheme="majorBidi" w:cstheme="majorBidi"/>
          <w:cs/>
        </w:rPr>
        <w:t>ใน</w:t>
      </w:r>
      <w:r w:rsidR="00470955" w:rsidRPr="00A24B89">
        <w:rPr>
          <w:rFonts w:asciiTheme="majorBidi" w:hAnsiTheme="majorBidi" w:cstheme="majorBidi" w:hint="cs"/>
          <w:cs/>
        </w:rPr>
        <w:t>เดือน</w:t>
      </w:r>
      <w:r w:rsidRPr="00A24B89">
        <w:rPr>
          <w:rFonts w:asciiTheme="majorBidi" w:hAnsiTheme="majorBidi" w:cstheme="majorBidi"/>
          <w:cs/>
        </w:rPr>
        <w:t xml:space="preserve">สิงหาคม </w:t>
      </w:r>
      <w:r w:rsidRPr="00A24B89">
        <w:rPr>
          <w:rFonts w:asciiTheme="majorBidi" w:hAnsiTheme="majorBidi" w:cstheme="majorBidi"/>
        </w:rPr>
        <w:t xml:space="preserve">2567 </w:t>
      </w:r>
      <w:r w:rsidR="0080672A" w:rsidRPr="00A24B89">
        <w:rPr>
          <w:rFonts w:asciiTheme="majorBidi" w:hAnsiTheme="majorBidi" w:cstheme="majorBidi"/>
          <w:cs/>
        </w:rPr>
        <w:t>ตามสัดส่วนการ</w:t>
      </w:r>
      <w:r w:rsidR="0080672A" w:rsidRPr="00A24B89">
        <w:rPr>
          <w:rFonts w:asciiTheme="majorBidi" w:hAnsiTheme="majorBidi" w:cstheme="majorBidi" w:hint="cs"/>
          <w:cs/>
        </w:rPr>
        <w:t>ลงทุน</w:t>
      </w:r>
      <w:r w:rsidR="0080672A" w:rsidRPr="00A24B89">
        <w:rPr>
          <w:rFonts w:asciiTheme="majorBidi" w:hAnsiTheme="majorBidi" w:cstheme="majorBidi"/>
        </w:rPr>
        <w:t xml:space="preserve"> </w:t>
      </w:r>
      <w:r w:rsidR="0080672A" w:rsidRPr="00A24B89">
        <w:rPr>
          <w:rFonts w:asciiTheme="majorBidi" w:hAnsiTheme="majorBidi" w:cstheme="majorBidi" w:hint="cs"/>
          <w:cs/>
        </w:rPr>
        <w:t xml:space="preserve">ซึ่ง </w:t>
      </w:r>
      <w:r w:rsidRPr="00A24B89">
        <w:rPr>
          <w:rFonts w:asciiTheme="majorBidi" w:hAnsiTheme="majorBidi" w:cstheme="majorBidi"/>
        </w:rPr>
        <w:t xml:space="preserve">BSGF </w:t>
      </w:r>
      <w:r w:rsidRPr="00A24B89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ได้นำเงินเพิ่มทุนนี้เข้าจดทะเบียนในเดือนสิงหาคม </w:t>
      </w:r>
      <w:r w:rsidRPr="00A24B89">
        <w:rPr>
          <w:rFonts w:asciiTheme="majorBidi" w:hAnsiTheme="majorBidi" w:cstheme="majorBidi"/>
        </w:rPr>
        <w:t>2567</w:t>
      </w:r>
      <w:r w:rsidR="00F86416" w:rsidRPr="00A24B89">
        <w:rPr>
          <w:rFonts w:asciiTheme="majorBidi" w:hAnsiTheme="majorBidi" w:cstheme="majorBidi" w:hint="cs"/>
          <w:cs/>
        </w:rPr>
        <w:t xml:space="preserve"> โดยสัดส่วนการถือหุ้น</w:t>
      </w:r>
      <w:r w:rsidR="00F86416" w:rsidRPr="00A24B89">
        <w:rPr>
          <w:rFonts w:asciiTheme="majorBidi" w:hAnsiTheme="majorBidi" w:cstheme="majorBidi"/>
          <w:cs/>
        </w:rPr>
        <w:tab/>
      </w:r>
      <w:r w:rsidR="00F86416" w:rsidRPr="00A24B89">
        <w:rPr>
          <w:rFonts w:asciiTheme="majorBidi" w:hAnsiTheme="majorBidi" w:cstheme="majorBidi" w:hint="cs"/>
          <w:cs/>
        </w:rPr>
        <w:t>ไม่มีการเปลี่ยนแปลง</w:t>
      </w:r>
    </w:p>
    <w:p w14:paraId="1C384AAA" w14:textId="77777777" w:rsidR="00B13117" w:rsidRPr="00A24B89" w:rsidRDefault="00B13117" w:rsidP="00031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14DE0D2D" w14:textId="77777777" w:rsidR="00B13117" w:rsidRPr="00A24B89" w:rsidRDefault="00B13117" w:rsidP="00B1311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4B89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A24B89">
        <w:rPr>
          <w:rFonts w:asciiTheme="majorBidi" w:hAnsiTheme="majorBidi" w:cstheme="majorBidi"/>
          <w:i/>
          <w:iCs/>
          <w:sz w:val="30"/>
          <w:szCs w:val="30"/>
        </w:rPr>
        <w:t> </w:t>
      </w:r>
      <w:r w:rsidRPr="00A24B89">
        <w:rPr>
          <w:rFonts w:asciiTheme="majorBidi" w:hAnsiTheme="majorBidi" w:cstheme="majorBidi"/>
          <w:i/>
          <w:iCs/>
          <w:sz w:val="30"/>
          <w:szCs w:val="30"/>
          <w:cs/>
        </w:rPr>
        <w:t>บีซีพีอาร์ จำกัด</w:t>
      </w:r>
    </w:p>
    <w:p w14:paraId="10627885" w14:textId="77777777" w:rsidR="00B13117" w:rsidRPr="00A24B89" w:rsidRDefault="00B13117" w:rsidP="00EC4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3C07D787" w14:textId="7093EC0A" w:rsidR="009B3CFF" w:rsidRPr="00A24B89" w:rsidRDefault="00B13117" w:rsidP="00EC4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  <w:sectPr w:rsidR="009B3CFF" w:rsidRPr="00A24B89" w:rsidSect="00B54E1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408"/>
        </w:sectPr>
      </w:pPr>
      <w:r w:rsidRPr="00A24B89">
        <w:rPr>
          <w:rFonts w:asciiTheme="majorBidi" w:hAnsiTheme="majorBidi" w:cstheme="majorBidi"/>
          <w:cs/>
        </w:rPr>
        <w:t xml:space="preserve">เมื่อวันที่ </w:t>
      </w:r>
      <w:r w:rsidRPr="00A24B89">
        <w:rPr>
          <w:rFonts w:asciiTheme="majorBidi" w:hAnsiTheme="majorBidi" w:cstheme="majorBidi"/>
        </w:rPr>
        <w:t xml:space="preserve">27 </w:t>
      </w:r>
      <w:r w:rsidRPr="00A24B89">
        <w:rPr>
          <w:rFonts w:asciiTheme="majorBidi" w:hAnsiTheme="majorBidi" w:cstheme="majorBidi"/>
          <w:cs/>
        </w:rPr>
        <w:t xml:space="preserve">มิถุนายน </w:t>
      </w:r>
      <w:r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/>
          <w:cs/>
        </w:rPr>
        <w:t>ที่ประชุมคณะกรรมการบริษัท</w:t>
      </w:r>
      <w:r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/>
          <w:cs/>
        </w:rPr>
        <w:t>ได้อนุมัติเพิ่มทุนในฐานะผู้ถือหุ้น</w:t>
      </w:r>
      <w:r w:rsidR="00B63A5E" w:rsidRPr="00A24B89">
        <w:rPr>
          <w:rFonts w:asciiTheme="majorBidi" w:hAnsiTheme="majorBidi" w:cstheme="majorBidi"/>
          <w:cs/>
        </w:rPr>
        <w:t>บริษัท</w:t>
      </w:r>
      <w:r w:rsidR="00B63A5E" w:rsidRPr="00A24B89">
        <w:rPr>
          <w:rFonts w:asciiTheme="majorBidi" w:hAnsiTheme="majorBidi" w:cstheme="majorBidi"/>
        </w:rPr>
        <w:t> </w:t>
      </w:r>
      <w:r w:rsidR="00B63A5E" w:rsidRPr="00A24B89">
        <w:rPr>
          <w:rFonts w:asciiTheme="majorBidi" w:hAnsiTheme="majorBidi" w:cstheme="majorBidi"/>
          <w:cs/>
        </w:rPr>
        <w:t>บีซีพีอาร์ จำกัด</w:t>
      </w:r>
      <w:r w:rsidR="00EC4655" w:rsidRPr="00A24B89">
        <w:rPr>
          <w:rFonts w:asciiTheme="majorBidi" w:hAnsiTheme="majorBidi" w:cstheme="majorBidi"/>
        </w:rPr>
        <w:t xml:space="preserve"> (“BCPRTH”)</w:t>
      </w:r>
      <w:r w:rsidR="00B63A5E" w:rsidRPr="00A24B89">
        <w:rPr>
          <w:rFonts w:asciiTheme="majorBidi" w:hAnsiTheme="majorBidi" w:cstheme="majorBidi"/>
        </w:rPr>
        <w:t xml:space="preserve"> </w:t>
      </w:r>
      <w:r w:rsidR="00706B48" w:rsidRPr="00A24B89">
        <w:rPr>
          <w:rFonts w:asciiTheme="majorBidi" w:hAnsiTheme="majorBidi" w:cstheme="majorBidi"/>
          <w:cs/>
        </w:rPr>
        <w:t xml:space="preserve">เป็นทุนจดทะเบียนใหม่จำนวน </w:t>
      </w:r>
      <w:r w:rsidR="00706B48" w:rsidRPr="00A24B89">
        <w:rPr>
          <w:rFonts w:asciiTheme="majorBidi" w:hAnsiTheme="majorBidi" w:cstheme="majorBidi"/>
        </w:rPr>
        <w:t xml:space="preserve">2,536 </w:t>
      </w:r>
      <w:r w:rsidR="00706B48" w:rsidRPr="00A24B89">
        <w:rPr>
          <w:rFonts w:asciiTheme="majorBidi" w:hAnsiTheme="majorBidi" w:cstheme="majorBidi"/>
          <w:cs/>
        </w:rPr>
        <w:t xml:space="preserve">ล้านบาท </w:t>
      </w:r>
      <w:r w:rsidR="009B3CFF" w:rsidRPr="00A24B89">
        <w:rPr>
          <w:rFonts w:asciiTheme="majorBidi" w:hAnsiTheme="majorBidi" w:cstheme="majorBidi"/>
          <w:cs/>
        </w:rPr>
        <w:t>โดยการออกหุ้นสามัญ</w:t>
      </w:r>
      <w:r w:rsidR="009B3CFF" w:rsidRPr="00A24B89">
        <w:rPr>
          <w:rFonts w:asciiTheme="majorBidi" w:hAnsiTheme="majorBidi" w:cstheme="majorBidi" w:hint="cs"/>
          <w:cs/>
        </w:rPr>
        <w:t xml:space="preserve"> </w:t>
      </w:r>
      <w:r w:rsidR="009B3CFF" w:rsidRPr="00A24B89">
        <w:rPr>
          <w:rFonts w:asciiTheme="majorBidi" w:hAnsiTheme="majorBidi" w:cstheme="majorBidi"/>
          <w:cs/>
        </w:rPr>
        <w:t xml:space="preserve">จำนวน </w:t>
      </w:r>
      <w:r w:rsidRPr="00A24B89">
        <w:rPr>
          <w:rFonts w:asciiTheme="majorBidi" w:hAnsiTheme="majorBidi" w:cstheme="majorBidi"/>
        </w:rPr>
        <w:t xml:space="preserve">18.75 </w:t>
      </w:r>
      <w:r w:rsidRPr="00A24B89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A24B89">
        <w:rPr>
          <w:rFonts w:asciiTheme="majorBidi" w:hAnsiTheme="majorBidi" w:cstheme="majorBidi"/>
        </w:rPr>
        <w:t xml:space="preserve">100 </w:t>
      </w:r>
      <w:r w:rsidRPr="00A24B89">
        <w:rPr>
          <w:rFonts w:asciiTheme="majorBidi" w:hAnsiTheme="majorBidi" w:cstheme="majorBidi"/>
          <w:cs/>
        </w:rPr>
        <w:t>บาท โด</w:t>
      </w:r>
      <w:r w:rsidR="00B63A5E" w:rsidRPr="00A24B89">
        <w:rPr>
          <w:rFonts w:asciiTheme="majorBidi" w:hAnsiTheme="majorBidi" w:cstheme="majorBidi" w:hint="cs"/>
          <w:cs/>
        </w:rPr>
        <w:t>ย</w:t>
      </w:r>
      <w:r w:rsidRPr="00A24B89">
        <w:rPr>
          <w:rFonts w:asciiTheme="majorBidi" w:hAnsiTheme="majorBidi" w:cstheme="majorBidi"/>
          <w:cs/>
        </w:rPr>
        <w:t xml:space="preserve">บริษัทได้ชำระค่าหุ้นจำนวน </w:t>
      </w:r>
      <w:r w:rsidRPr="00A24B89">
        <w:rPr>
          <w:rFonts w:asciiTheme="majorBidi" w:hAnsiTheme="majorBidi" w:cstheme="majorBidi"/>
        </w:rPr>
        <w:t xml:space="preserve">1,875 </w:t>
      </w:r>
      <w:r w:rsidRPr="00A24B89">
        <w:rPr>
          <w:rFonts w:asciiTheme="majorBidi" w:hAnsiTheme="majorBidi" w:cstheme="majorBidi"/>
          <w:cs/>
        </w:rPr>
        <w:t>ล้านบาท</w:t>
      </w:r>
      <w:r w:rsidR="00B63A5E"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/>
          <w:cs/>
        </w:rPr>
        <w:t xml:space="preserve">แล้วในวันที่ </w:t>
      </w:r>
      <w:r w:rsidRPr="00A24B89">
        <w:rPr>
          <w:rFonts w:asciiTheme="majorBidi" w:hAnsiTheme="majorBidi" w:cstheme="majorBidi"/>
        </w:rPr>
        <w:t xml:space="preserve">2 </w:t>
      </w:r>
      <w:r w:rsidRPr="00A24B89">
        <w:rPr>
          <w:rFonts w:asciiTheme="majorBidi" w:hAnsiTheme="majorBidi" w:cstheme="majorBidi"/>
          <w:cs/>
        </w:rPr>
        <w:t xml:space="preserve">กรกฎาคม </w:t>
      </w:r>
      <w:r w:rsidRPr="00A24B89">
        <w:rPr>
          <w:rFonts w:asciiTheme="majorBidi" w:hAnsiTheme="majorBidi" w:cstheme="majorBidi"/>
        </w:rPr>
        <w:t>2567</w:t>
      </w:r>
      <w:r w:rsidR="00EC4655" w:rsidRPr="00A24B89">
        <w:rPr>
          <w:rFonts w:asciiTheme="majorBidi" w:hAnsiTheme="majorBidi" w:cstheme="majorBidi"/>
        </w:rPr>
        <w:t xml:space="preserve"> </w:t>
      </w:r>
      <w:r w:rsidR="00470955" w:rsidRPr="00A24B89">
        <w:rPr>
          <w:rFonts w:asciiTheme="majorBidi" w:hAnsiTheme="majorBidi" w:cstheme="majorBidi" w:hint="cs"/>
          <w:cs/>
        </w:rPr>
        <w:t xml:space="preserve">และ </w:t>
      </w:r>
      <w:r w:rsidR="00EC4655" w:rsidRPr="00A24B89">
        <w:rPr>
          <w:rFonts w:asciiTheme="majorBidi" w:hAnsiTheme="majorBidi" w:cstheme="majorBidi"/>
        </w:rPr>
        <w:t xml:space="preserve">BCPRTH </w:t>
      </w:r>
      <w:r w:rsidR="00EC4655" w:rsidRPr="00A24B89">
        <w:rPr>
          <w:rFonts w:asciiTheme="majorBidi" w:hAnsiTheme="majorBidi" w:cstheme="majorBidi"/>
          <w:cs/>
        </w:rPr>
        <w:t>ได้นำเงินเพิ่มทุนนี้เข้าจดทะเบียนในเดือน</w:t>
      </w:r>
      <w:r w:rsidR="00EC4655" w:rsidRPr="00A24B89">
        <w:rPr>
          <w:rFonts w:asciiTheme="majorBidi" w:hAnsiTheme="majorBidi" w:cstheme="majorBidi" w:hint="cs"/>
          <w:cs/>
        </w:rPr>
        <w:t>กรกฎา</w:t>
      </w:r>
      <w:r w:rsidR="00EC4655" w:rsidRPr="00A24B89">
        <w:rPr>
          <w:rFonts w:asciiTheme="majorBidi" w:hAnsiTheme="majorBidi" w:cstheme="majorBidi"/>
          <w:cs/>
        </w:rPr>
        <w:t xml:space="preserve">คม </w:t>
      </w:r>
      <w:r w:rsidR="00EC4655" w:rsidRPr="00A24B89">
        <w:rPr>
          <w:rFonts w:asciiTheme="majorBidi" w:hAnsiTheme="majorBidi" w:cstheme="majorBidi"/>
        </w:rPr>
        <w:t>2567</w:t>
      </w:r>
      <w:r w:rsidR="00706B48" w:rsidRPr="00A24B89">
        <w:rPr>
          <w:rFonts w:asciiTheme="majorBidi" w:hAnsiTheme="majorBidi" w:cstheme="majorBidi" w:hint="cs"/>
          <w:cs/>
        </w:rPr>
        <w:t xml:space="preserve"> โดยสัดส่วนการถือหุ้น</w:t>
      </w:r>
      <w:r w:rsidR="00706B48" w:rsidRPr="00A24B89">
        <w:rPr>
          <w:rFonts w:asciiTheme="majorBidi" w:hAnsiTheme="majorBidi" w:cstheme="majorBidi"/>
          <w:cs/>
        </w:rPr>
        <w:tab/>
      </w:r>
      <w:r w:rsidR="00706B48" w:rsidRPr="00A24B89">
        <w:rPr>
          <w:rFonts w:asciiTheme="majorBidi" w:hAnsiTheme="majorBidi" w:cstheme="majorBidi" w:hint="cs"/>
          <w:cs/>
        </w:rPr>
        <w:t>ไม่มีการเปลี่ยนแปลง</w:t>
      </w:r>
    </w:p>
    <w:p w14:paraId="5FC885A9" w14:textId="4263D4E4" w:rsidR="00CD48DF" w:rsidRPr="00A24B89" w:rsidRDefault="004762B0" w:rsidP="00C93613">
      <w:pPr>
        <w:pStyle w:val="BodyText2"/>
        <w:tabs>
          <w:tab w:val="decimal" w:pos="540"/>
        </w:tabs>
        <w:spacing w:line="240" w:lineRule="atLeast"/>
        <w:ind w:left="0" w:firstLine="0"/>
        <w:jc w:val="left"/>
        <w:rPr>
          <w:rFonts w:asciiTheme="majorBidi" w:hAnsiTheme="majorBidi" w:cstheme="majorBidi"/>
          <w:sz w:val="30"/>
          <w:szCs w:val="30"/>
        </w:rPr>
      </w:pPr>
      <w:r w:rsidRPr="00A24B8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A24B8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52B93" w:rsidRPr="00A24B89">
        <w:rPr>
          <w:rFonts w:asciiTheme="majorBidi" w:hAnsiTheme="majorBidi" w:cstheme="majorBidi"/>
          <w:sz w:val="30"/>
          <w:szCs w:val="30"/>
        </w:rPr>
        <w:t xml:space="preserve">30 </w:t>
      </w:r>
      <w:r w:rsidR="00B52B93" w:rsidRPr="00A24B8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52B93" w:rsidRPr="00A24B89">
        <w:rPr>
          <w:rFonts w:asciiTheme="majorBidi" w:hAnsiTheme="majorBidi" w:cstheme="majorBidi"/>
          <w:sz w:val="30"/>
          <w:szCs w:val="30"/>
        </w:rPr>
        <w:t>2567</w:t>
      </w:r>
      <w:r w:rsidR="00FF6346" w:rsidRPr="00A24B8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A24B89">
        <w:rPr>
          <w:rFonts w:asciiTheme="majorBidi" w:hAnsiTheme="majorBidi" w:cstheme="majorBidi"/>
          <w:sz w:val="30"/>
          <w:szCs w:val="30"/>
        </w:rPr>
        <w:t>31</w:t>
      </w:r>
      <w:r w:rsidR="00FF6346" w:rsidRPr="00A24B8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D151D" w:rsidRPr="00A24B89">
        <w:rPr>
          <w:rFonts w:asciiTheme="majorBidi" w:hAnsiTheme="majorBidi" w:cstheme="majorBidi"/>
          <w:sz w:val="30"/>
          <w:szCs w:val="30"/>
        </w:rPr>
        <w:t>2566</w:t>
      </w:r>
      <w:r w:rsidR="00B8432C" w:rsidRPr="00A24B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4B89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</w:t>
      </w:r>
      <w:r w:rsidR="00B52B93" w:rsidRPr="00A24B89">
        <w:rPr>
          <w:rFonts w:asciiTheme="majorBidi" w:hAnsiTheme="majorBidi" w:cstheme="majorBidi"/>
          <w:sz w:val="30"/>
          <w:szCs w:val="30"/>
          <w:cs/>
        </w:rPr>
        <w:t xml:space="preserve">สำหรับงวดเก้าเดือนสิ้นสุดวันที่ </w:t>
      </w:r>
      <w:r w:rsidR="00B52B93" w:rsidRPr="00A24B89">
        <w:rPr>
          <w:rFonts w:asciiTheme="majorBidi" w:hAnsiTheme="majorBidi" w:cstheme="majorBidi"/>
          <w:sz w:val="30"/>
          <w:szCs w:val="30"/>
        </w:rPr>
        <w:t>30</w:t>
      </w:r>
      <w:r w:rsidR="00B52B93" w:rsidRPr="00A24B89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B90217" w:rsidRPr="00A24B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4B8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668DAF" w14:textId="77777777" w:rsidR="00AF2E5C" w:rsidRPr="00A24B89" w:rsidRDefault="00AF2E5C" w:rsidP="00533528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01"/>
        <w:gridCol w:w="425"/>
        <w:gridCol w:w="949"/>
        <w:gridCol w:w="950"/>
        <w:gridCol w:w="47"/>
        <w:gridCol w:w="903"/>
        <w:gridCol w:w="949"/>
        <w:gridCol w:w="950"/>
        <w:gridCol w:w="950"/>
        <w:gridCol w:w="949"/>
        <w:gridCol w:w="950"/>
        <w:gridCol w:w="950"/>
        <w:gridCol w:w="949"/>
        <w:gridCol w:w="950"/>
        <w:gridCol w:w="950"/>
      </w:tblGrid>
      <w:tr w:rsidR="00AF2E5C" w:rsidRPr="00A24B89" w14:paraId="35589D10" w14:textId="77777777" w:rsidTr="00513155">
        <w:trPr>
          <w:cantSplit/>
          <w:tblHeader/>
        </w:trPr>
        <w:tc>
          <w:tcPr>
            <w:tcW w:w="3101" w:type="dxa"/>
          </w:tcPr>
          <w:p w14:paraId="44563BEE" w14:textId="77777777" w:rsidR="00AF2E5C" w:rsidRPr="00A24B89" w:rsidRDefault="00AF2E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45ECA2" w14:textId="77777777" w:rsidR="00AF2E5C" w:rsidRPr="00A24B89" w:rsidRDefault="00AF2E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6" w:type="dxa"/>
            <w:gridSpan w:val="13"/>
          </w:tcPr>
          <w:p w14:paraId="0493CE29" w14:textId="77777777" w:rsidR="00AF2E5C" w:rsidRPr="00A24B89" w:rsidRDefault="00AF2E5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93E35" w:rsidRPr="00A24B89" w14:paraId="74EB1A72" w14:textId="77777777" w:rsidTr="00D46DE4">
        <w:trPr>
          <w:cantSplit/>
          <w:tblHeader/>
        </w:trPr>
        <w:tc>
          <w:tcPr>
            <w:tcW w:w="3101" w:type="dxa"/>
          </w:tcPr>
          <w:p w14:paraId="3441A5B0" w14:textId="77777777" w:rsidR="00A93E35" w:rsidRPr="00A24B89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7E2BE6" w14:textId="77777777" w:rsidR="00A93E35" w:rsidRPr="00A24B89" w:rsidRDefault="00A93E3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64670406" w14:textId="43491177" w:rsidR="00A93E35" w:rsidRPr="00A24B89" w:rsidRDefault="0025285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899" w:type="dxa"/>
            <w:gridSpan w:val="3"/>
            <w:vAlign w:val="bottom"/>
          </w:tcPr>
          <w:p w14:paraId="5F12427A" w14:textId="51D4E697" w:rsidR="00A93E35" w:rsidRPr="00A24B89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0" w:type="dxa"/>
            <w:gridSpan w:val="2"/>
            <w:vAlign w:val="bottom"/>
          </w:tcPr>
          <w:p w14:paraId="5A8D3C87" w14:textId="6F9F0E9C" w:rsidR="00A93E35" w:rsidRPr="00A24B89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99" w:type="dxa"/>
            <w:gridSpan w:val="2"/>
            <w:vAlign w:val="bottom"/>
          </w:tcPr>
          <w:p w14:paraId="7757EAB2" w14:textId="44007C1F" w:rsidR="00A93E35" w:rsidRPr="00A24B89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99" w:type="dxa"/>
            <w:gridSpan w:val="2"/>
            <w:vAlign w:val="bottom"/>
          </w:tcPr>
          <w:p w14:paraId="02D39ED6" w14:textId="61A67811" w:rsidR="00A93E35" w:rsidRPr="00A24B89" w:rsidRDefault="00A93E3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900" w:type="dxa"/>
            <w:gridSpan w:val="2"/>
          </w:tcPr>
          <w:p w14:paraId="3E66A812" w14:textId="77777777" w:rsidR="00252855" w:rsidRPr="00A24B89" w:rsidRDefault="00252855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  <w:p w14:paraId="0B812813" w14:textId="29BBFF9A" w:rsidR="00A93E35" w:rsidRPr="00A24B89" w:rsidRDefault="00C536CA" w:rsidP="00533528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</w:t>
            </w:r>
            <w:r w:rsidR="00B52B93" w:rsidRPr="00A24B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เก้า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เดือน</w:t>
            </w:r>
            <w:r w:rsidR="00177B73"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D308F0" w:rsidRPr="00A24B89" w14:paraId="752272C1" w14:textId="77777777" w:rsidTr="00D46DE4">
        <w:trPr>
          <w:cantSplit/>
          <w:tblHeader/>
        </w:trPr>
        <w:tc>
          <w:tcPr>
            <w:tcW w:w="3101" w:type="dxa"/>
          </w:tcPr>
          <w:p w14:paraId="07FD3B44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753A2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17B01C9C" w14:textId="6705C906" w:rsidR="00D308F0" w:rsidRPr="00A24B89" w:rsidRDefault="00B52B93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50" w:type="dxa"/>
          </w:tcPr>
          <w:p w14:paraId="5A464D55" w14:textId="4E51DDCE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  <w:gridSpan w:val="2"/>
          </w:tcPr>
          <w:p w14:paraId="5611ACB7" w14:textId="1A3E05C6" w:rsidR="00D308F0" w:rsidRPr="00A24B89" w:rsidRDefault="00B52B93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49" w:type="dxa"/>
          </w:tcPr>
          <w:p w14:paraId="7F1BC577" w14:textId="5110E1E7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</w:tcPr>
          <w:p w14:paraId="67735007" w14:textId="537147A2" w:rsidR="00D308F0" w:rsidRPr="00A24B89" w:rsidRDefault="00B52B93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50" w:type="dxa"/>
          </w:tcPr>
          <w:p w14:paraId="4DD208AA" w14:textId="21C5B223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49" w:type="dxa"/>
          </w:tcPr>
          <w:p w14:paraId="0DA33FB9" w14:textId="013DC883" w:rsidR="00D308F0" w:rsidRPr="00A24B89" w:rsidRDefault="00B52B93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50" w:type="dxa"/>
          </w:tcPr>
          <w:p w14:paraId="4AD04724" w14:textId="59D38BBE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</w:tcPr>
          <w:p w14:paraId="33460CFE" w14:textId="72E5123C" w:rsidR="00D308F0" w:rsidRPr="00A24B89" w:rsidRDefault="00B52B93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49" w:type="dxa"/>
          </w:tcPr>
          <w:p w14:paraId="216D28BE" w14:textId="5C3C5163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50" w:type="dxa"/>
          </w:tcPr>
          <w:p w14:paraId="73C0CAE6" w14:textId="7488B8AF" w:rsidR="00D308F0" w:rsidRPr="00A24B89" w:rsidRDefault="00B52B93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50" w:type="dxa"/>
          </w:tcPr>
          <w:p w14:paraId="4634DD81" w14:textId="0A020BA9" w:rsidR="00D308F0" w:rsidRPr="00A24B89" w:rsidRDefault="00B52B93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</w:tr>
      <w:tr w:rsidR="00D308F0" w:rsidRPr="00A24B89" w14:paraId="78E4C869" w14:textId="77777777" w:rsidTr="00D46DE4">
        <w:trPr>
          <w:cantSplit/>
          <w:tblHeader/>
        </w:trPr>
        <w:tc>
          <w:tcPr>
            <w:tcW w:w="3101" w:type="dxa"/>
          </w:tcPr>
          <w:p w14:paraId="7D99AC74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9E3BE" w14:textId="3EEEDC34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5E229E67" w14:textId="76245612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7123BFF7" w14:textId="4E858D47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  <w:gridSpan w:val="2"/>
          </w:tcPr>
          <w:p w14:paraId="03884BD0" w14:textId="0334C773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49" w:type="dxa"/>
          </w:tcPr>
          <w:p w14:paraId="1ED11F64" w14:textId="614D20BD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</w:tcPr>
          <w:p w14:paraId="57ADF4FA" w14:textId="5910F534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479BF6C2" w14:textId="4E887C9E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49" w:type="dxa"/>
          </w:tcPr>
          <w:p w14:paraId="45564572" w14:textId="40F25FF1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19B2FF82" w14:textId="52D2AB93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</w:tcPr>
          <w:p w14:paraId="0300D095" w14:textId="0ECE6DB6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49" w:type="dxa"/>
          </w:tcPr>
          <w:p w14:paraId="514E9A00" w14:textId="4A280CAD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50" w:type="dxa"/>
          </w:tcPr>
          <w:p w14:paraId="4F76E2D8" w14:textId="43538A0F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0" w:type="dxa"/>
          </w:tcPr>
          <w:p w14:paraId="1EE95814" w14:textId="788404E2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D308F0" w:rsidRPr="00A24B89" w14:paraId="4FADE3C4" w14:textId="77777777" w:rsidTr="00F240F7">
        <w:trPr>
          <w:cantSplit/>
          <w:tblHeader/>
        </w:trPr>
        <w:tc>
          <w:tcPr>
            <w:tcW w:w="3101" w:type="dxa"/>
          </w:tcPr>
          <w:p w14:paraId="497EBDC0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424299" w14:textId="23FA969C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46" w:type="dxa"/>
            <w:gridSpan w:val="3"/>
            <w:vAlign w:val="center"/>
          </w:tcPr>
          <w:p w14:paraId="0C4C941E" w14:textId="77777777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450" w:type="dxa"/>
            <w:gridSpan w:val="10"/>
            <w:vAlign w:val="center"/>
          </w:tcPr>
          <w:p w14:paraId="01B9CB03" w14:textId="63C20BD7" w:rsidR="00D308F0" w:rsidRPr="00A24B89" w:rsidRDefault="00D308F0" w:rsidP="00D308F0">
            <w:pPr>
              <w:pStyle w:val="acctfourfigures"/>
              <w:tabs>
                <w:tab w:val="clear" w:pos="765"/>
              </w:tabs>
              <w:spacing w:line="26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D308F0" w:rsidRPr="00A24B89" w14:paraId="0595740E" w14:textId="77777777" w:rsidTr="00D46DE4">
        <w:trPr>
          <w:cantSplit/>
        </w:trPr>
        <w:tc>
          <w:tcPr>
            <w:tcW w:w="3101" w:type="dxa"/>
          </w:tcPr>
          <w:p w14:paraId="563F50FB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25" w:type="dxa"/>
          </w:tcPr>
          <w:p w14:paraId="56128BAB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2084FAD6" w14:textId="77777777" w:rsidR="00D308F0" w:rsidRPr="00A24B89" w:rsidRDefault="00D308F0" w:rsidP="00D308F0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2897A3CF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396"/>
              </w:tabs>
              <w:spacing w:line="260" w:lineRule="exact"/>
              <w:ind w:left="-79"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0" w:type="dxa"/>
            <w:gridSpan w:val="2"/>
          </w:tcPr>
          <w:p w14:paraId="5C73FB4A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3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9" w:type="dxa"/>
          </w:tcPr>
          <w:p w14:paraId="687C1D79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3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7C8391C1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374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5E7BA168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374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9" w:type="dxa"/>
          </w:tcPr>
          <w:p w14:paraId="47EBFC35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56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43374689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18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0" w:type="dxa"/>
          </w:tcPr>
          <w:p w14:paraId="3A99C1F9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9" w:type="dxa"/>
          </w:tcPr>
          <w:p w14:paraId="37B33CE2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0" w:type="dxa"/>
          </w:tcPr>
          <w:p w14:paraId="72337241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56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0" w:type="dxa"/>
          </w:tcPr>
          <w:p w14:paraId="3AB324BF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83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D308F0" w:rsidRPr="00A24B89" w14:paraId="5DC570DB" w14:textId="77777777" w:rsidTr="00D46DE4">
        <w:trPr>
          <w:cantSplit/>
        </w:trPr>
        <w:tc>
          <w:tcPr>
            <w:tcW w:w="3101" w:type="dxa"/>
          </w:tcPr>
          <w:p w14:paraId="5191E732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บางจากกรีนเนท จำกัด</w:t>
            </w:r>
          </w:p>
        </w:tc>
        <w:tc>
          <w:tcPr>
            <w:tcW w:w="425" w:type="dxa"/>
          </w:tcPr>
          <w:p w14:paraId="655F4626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313099B" w14:textId="5F9205B5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49.00</w:t>
            </w:r>
          </w:p>
        </w:tc>
        <w:tc>
          <w:tcPr>
            <w:tcW w:w="950" w:type="dxa"/>
            <w:vAlign w:val="bottom"/>
          </w:tcPr>
          <w:p w14:paraId="5C644511" w14:textId="087014F3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49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0DBA7B24" w14:textId="13B2F9CC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949" w:type="dxa"/>
            <w:vAlign w:val="bottom"/>
          </w:tcPr>
          <w:p w14:paraId="4612BF03" w14:textId="7470CF46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950" w:type="dxa"/>
            <w:vAlign w:val="bottom"/>
          </w:tcPr>
          <w:p w14:paraId="5836B300" w14:textId="3A9F3F6F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57DE9D5" w14:textId="46B77BC1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49" w:type="dxa"/>
            <w:vAlign w:val="bottom"/>
          </w:tcPr>
          <w:p w14:paraId="0A805A43" w14:textId="79F8FB2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7913738F" w14:textId="07D9673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7A453021" w14:textId="3FFFF04F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4B545381" w14:textId="3D0D5A69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</w:tcPr>
          <w:p w14:paraId="7D145CE4" w14:textId="1A3C6E4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113C9FA6" w14:textId="5F73827D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D308F0" w:rsidRPr="00A24B89" w14:paraId="06E2A795" w14:textId="77777777" w:rsidTr="00430D07">
        <w:trPr>
          <w:cantSplit/>
        </w:trPr>
        <w:tc>
          <w:tcPr>
            <w:tcW w:w="3101" w:type="dxa"/>
          </w:tcPr>
          <w:p w14:paraId="7A875B52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บีซีพีจี จำกัด (มหาชน)</w:t>
            </w:r>
          </w:p>
        </w:tc>
        <w:tc>
          <w:tcPr>
            <w:tcW w:w="425" w:type="dxa"/>
          </w:tcPr>
          <w:p w14:paraId="35C749DB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9693425" w14:textId="1DDA383D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57.81</w:t>
            </w:r>
          </w:p>
        </w:tc>
        <w:tc>
          <w:tcPr>
            <w:tcW w:w="950" w:type="dxa"/>
            <w:vAlign w:val="bottom"/>
          </w:tcPr>
          <w:p w14:paraId="14024443" w14:textId="1077C1C6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/>
                <w:sz w:val="24"/>
                <w:szCs w:val="24"/>
                <w:lang w:val="en-US" w:bidi="th-TH"/>
              </w:rPr>
              <w:t>57.81</w:t>
            </w:r>
          </w:p>
        </w:tc>
        <w:tc>
          <w:tcPr>
            <w:tcW w:w="950" w:type="dxa"/>
            <w:gridSpan w:val="2"/>
            <w:vAlign w:val="bottom"/>
          </w:tcPr>
          <w:p w14:paraId="3601897E" w14:textId="4A2B6A5C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14,</w:t>
            </w:r>
            <w:r w:rsidRPr="00A24B89">
              <w:rPr>
                <w:sz w:val="24"/>
                <w:szCs w:val="24"/>
              </w:rPr>
              <w:t>979</w:t>
            </w:r>
          </w:p>
        </w:tc>
        <w:tc>
          <w:tcPr>
            <w:tcW w:w="949" w:type="dxa"/>
            <w:vAlign w:val="bottom"/>
          </w:tcPr>
          <w:p w14:paraId="740487BA" w14:textId="11F2330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14,</w:t>
            </w:r>
            <w:r w:rsidRPr="00A24B89">
              <w:rPr>
                <w:sz w:val="24"/>
                <w:szCs w:val="24"/>
              </w:rPr>
              <w:t>979</w:t>
            </w:r>
          </w:p>
        </w:tc>
        <w:tc>
          <w:tcPr>
            <w:tcW w:w="950" w:type="dxa"/>
            <w:vAlign w:val="bottom"/>
          </w:tcPr>
          <w:p w14:paraId="6CD7EC6B" w14:textId="0A5149A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10,333</w:t>
            </w:r>
          </w:p>
        </w:tc>
        <w:tc>
          <w:tcPr>
            <w:tcW w:w="950" w:type="dxa"/>
            <w:vAlign w:val="bottom"/>
          </w:tcPr>
          <w:p w14:paraId="3295BCD5" w14:textId="6FA26D7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10,333</w:t>
            </w:r>
          </w:p>
        </w:tc>
        <w:tc>
          <w:tcPr>
            <w:tcW w:w="949" w:type="dxa"/>
            <w:vAlign w:val="bottom"/>
          </w:tcPr>
          <w:p w14:paraId="357A09E0" w14:textId="5FC7BAA4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5D9AFB1" w14:textId="17EDF91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B35E08F" w14:textId="58B2E80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10,333</w:t>
            </w:r>
          </w:p>
        </w:tc>
        <w:tc>
          <w:tcPr>
            <w:tcW w:w="949" w:type="dxa"/>
            <w:vAlign w:val="bottom"/>
          </w:tcPr>
          <w:p w14:paraId="4CF49DD3" w14:textId="226FADEE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10,333</w:t>
            </w:r>
          </w:p>
        </w:tc>
        <w:tc>
          <w:tcPr>
            <w:tcW w:w="950" w:type="dxa"/>
          </w:tcPr>
          <w:p w14:paraId="5F577341" w14:textId="160AAB67" w:rsidR="00D308F0" w:rsidRPr="00A24B89" w:rsidRDefault="00205A97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</w:rPr>
              <w:t>433</w:t>
            </w:r>
          </w:p>
        </w:tc>
        <w:tc>
          <w:tcPr>
            <w:tcW w:w="950" w:type="dxa"/>
            <w:shd w:val="clear" w:color="auto" w:fill="auto"/>
          </w:tcPr>
          <w:p w14:paraId="38ED6905" w14:textId="1D554995" w:rsidR="00D308F0" w:rsidRPr="00A24B89" w:rsidRDefault="00192E8B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432</w:t>
            </w:r>
          </w:p>
        </w:tc>
      </w:tr>
      <w:tr w:rsidR="00D308F0" w:rsidRPr="00A24B89" w14:paraId="30272F24" w14:textId="77777777" w:rsidTr="009A3CC7">
        <w:trPr>
          <w:cantSplit/>
        </w:trPr>
        <w:tc>
          <w:tcPr>
            <w:tcW w:w="3101" w:type="dxa"/>
          </w:tcPr>
          <w:p w14:paraId="64C91DBF" w14:textId="1FE680C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ศรีราชา จำกัด (มหาชน)</w:t>
            </w:r>
          </w:p>
        </w:tc>
        <w:tc>
          <w:tcPr>
            <w:tcW w:w="425" w:type="dxa"/>
          </w:tcPr>
          <w:p w14:paraId="12870F58" w14:textId="0DE37A8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62645193" w14:textId="128ADB3D" w:rsidR="00D308F0" w:rsidRPr="00A24B89" w:rsidRDefault="009A3CC7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81</w:t>
            </w:r>
            <w:r w:rsidR="00D308F0" w:rsidRPr="00A24B8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20</w:t>
            </w:r>
          </w:p>
        </w:tc>
        <w:tc>
          <w:tcPr>
            <w:tcW w:w="950" w:type="dxa"/>
            <w:vAlign w:val="bottom"/>
          </w:tcPr>
          <w:p w14:paraId="3D9A4D7E" w14:textId="18E8016C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24B89">
              <w:rPr>
                <w:rFonts w:ascii="Angsana New" w:hAnsi="Angsana New"/>
                <w:sz w:val="24"/>
                <w:szCs w:val="24"/>
                <w:lang w:val="en-US" w:bidi="th-TH"/>
              </w:rPr>
              <w:t>76.34</w:t>
            </w: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39BB37D" w14:textId="23EE1A9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17,0</w:t>
            </w:r>
            <w:r w:rsidR="0093671F" w:rsidRPr="00A24B89">
              <w:rPr>
                <w:sz w:val="24"/>
                <w:szCs w:val="24"/>
              </w:rPr>
              <w:t>75</w:t>
            </w:r>
          </w:p>
        </w:tc>
        <w:tc>
          <w:tcPr>
            <w:tcW w:w="949" w:type="dxa"/>
            <w:vAlign w:val="bottom"/>
          </w:tcPr>
          <w:p w14:paraId="67419EA5" w14:textId="6430E62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17,075</w:t>
            </w:r>
          </w:p>
        </w:tc>
        <w:tc>
          <w:tcPr>
            <w:tcW w:w="950" w:type="dxa"/>
            <w:vAlign w:val="bottom"/>
          </w:tcPr>
          <w:p w14:paraId="5B7010C8" w14:textId="19E73056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27,</w:t>
            </w:r>
            <w:r w:rsidR="00205A97" w:rsidRPr="00A24B89">
              <w:rPr>
                <w:rFonts w:hint="cs"/>
                <w:sz w:val="24"/>
                <w:szCs w:val="24"/>
                <w:cs/>
              </w:rPr>
              <w:t>9</w:t>
            </w:r>
            <w:r w:rsidR="0014201E" w:rsidRPr="00A24B89">
              <w:rPr>
                <w:rFonts w:hint="cs"/>
                <w:sz w:val="24"/>
                <w:szCs w:val="24"/>
                <w:cs/>
              </w:rPr>
              <w:t>30</w:t>
            </w:r>
          </w:p>
        </w:tc>
        <w:tc>
          <w:tcPr>
            <w:tcW w:w="950" w:type="dxa"/>
            <w:vAlign w:val="bottom"/>
          </w:tcPr>
          <w:p w14:paraId="7540B79F" w14:textId="00454B6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26,595</w:t>
            </w:r>
          </w:p>
        </w:tc>
        <w:tc>
          <w:tcPr>
            <w:tcW w:w="949" w:type="dxa"/>
            <w:vAlign w:val="bottom"/>
          </w:tcPr>
          <w:p w14:paraId="4ED14F57" w14:textId="0C501DB1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EDD8AC1" w14:textId="28412ABC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420F943" w14:textId="30338BF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27,</w:t>
            </w:r>
            <w:r w:rsidR="00E927CA" w:rsidRPr="00A24B89">
              <w:rPr>
                <w:sz w:val="24"/>
                <w:szCs w:val="24"/>
              </w:rPr>
              <w:t>930</w:t>
            </w:r>
          </w:p>
        </w:tc>
        <w:tc>
          <w:tcPr>
            <w:tcW w:w="949" w:type="dxa"/>
            <w:vAlign w:val="bottom"/>
          </w:tcPr>
          <w:p w14:paraId="20074F71" w14:textId="3B204E0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26,595</w:t>
            </w:r>
          </w:p>
        </w:tc>
        <w:tc>
          <w:tcPr>
            <w:tcW w:w="950" w:type="dxa"/>
          </w:tcPr>
          <w:p w14:paraId="537F5C32" w14:textId="68DB3942" w:rsidR="00D308F0" w:rsidRPr="00A24B89" w:rsidRDefault="00205A97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</w:rPr>
              <w:t>879</w:t>
            </w:r>
          </w:p>
        </w:tc>
        <w:tc>
          <w:tcPr>
            <w:tcW w:w="950" w:type="dxa"/>
            <w:shd w:val="clear" w:color="auto" w:fill="auto"/>
          </w:tcPr>
          <w:p w14:paraId="5800C234" w14:textId="58886AA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A24B89" w14:paraId="68E021A4" w14:textId="77777777" w:rsidTr="00430D07">
        <w:trPr>
          <w:cantSplit/>
        </w:trPr>
        <w:tc>
          <w:tcPr>
            <w:tcW w:w="3101" w:type="dxa"/>
          </w:tcPr>
          <w:p w14:paraId="4043AC89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รีเทล จำกัด</w:t>
            </w:r>
          </w:p>
        </w:tc>
        <w:tc>
          <w:tcPr>
            <w:tcW w:w="425" w:type="dxa"/>
          </w:tcPr>
          <w:p w14:paraId="7F3EE074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2A35B66E" w14:textId="6C5E5D8F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100.00</w:t>
            </w:r>
          </w:p>
        </w:tc>
        <w:tc>
          <w:tcPr>
            <w:tcW w:w="950" w:type="dxa"/>
            <w:vAlign w:val="bottom"/>
          </w:tcPr>
          <w:p w14:paraId="69A47034" w14:textId="577C13BB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6471575A" w14:textId="706461ED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49" w:type="dxa"/>
            <w:vAlign w:val="bottom"/>
          </w:tcPr>
          <w:p w14:paraId="6B30F714" w14:textId="0E49910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50" w:type="dxa"/>
            <w:vAlign w:val="bottom"/>
          </w:tcPr>
          <w:p w14:paraId="50839CDF" w14:textId="345F903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50" w:type="dxa"/>
            <w:vAlign w:val="bottom"/>
          </w:tcPr>
          <w:p w14:paraId="6425F259" w14:textId="4E1302D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49" w:type="dxa"/>
            <w:vAlign w:val="bottom"/>
          </w:tcPr>
          <w:p w14:paraId="1ECF2A48" w14:textId="788FC94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C95DFDB" w14:textId="1C963D9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6CB983E9" w14:textId="5684184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49" w:type="dxa"/>
            <w:vAlign w:val="bottom"/>
          </w:tcPr>
          <w:p w14:paraId="24067A0E" w14:textId="7955F53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1,500</w:t>
            </w:r>
          </w:p>
        </w:tc>
        <w:tc>
          <w:tcPr>
            <w:tcW w:w="950" w:type="dxa"/>
          </w:tcPr>
          <w:p w14:paraId="27854108" w14:textId="2B10575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3E1C907F" w14:textId="53C53E9D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A24B89" w14:paraId="3BE560A0" w14:textId="77777777" w:rsidTr="00430D07">
        <w:trPr>
          <w:cantSplit/>
        </w:trPr>
        <w:tc>
          <w:tcPr>
            <w:tcW w:w="3101" w:type="dxa"/>
          </w:tcPr>
          <w:p w14:paraId="797771AF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BCP Innovation Pte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A24B89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425" w:type="dxa"/>
          </w:tcPr>
          <w:p w14:paraId="76512FFF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23AB395B" w14:textId="75363C6D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7AC42B4D" w14:textId="04B44765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52BE219B" w14:textId="645C6B2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49" w:type="dxa"/>
            <w:vAlign w:val="bottom"/>
          </w:tcPr>
          <w:p w14:paraId="631C223B" w14:textId="453BDA12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50" w:type="dxa"/>
            <w:vAlign w:val="bottom"/>
          </w:tcPr>
          <w:p w14:paraId="495A12FD" w14:textId="512CFD6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50" w:type="dxa"/>
            <w:vAlign w:val="bottom"/>
          </w:tcPr>
          <w:p w14:paraId="1F9760C9" w14:textId="672D611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49" w:type="dxa"/>
            <w:vAlign w:val="bottom"/>
          </w:tcPr>
          <w:p w14:paraId="0D68AF94" w14:textId="3F2A32B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42468DB" w14:textId="4AC47BB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3D753DB" w14:textId="24A4C29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49" w:type="dxa"/>
            <w:vAlign w:val="bottom"/>
          </w:tcPr>
          <w:p w14:paraId="76B8B82B" w14:textId="1E693F4E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1,790</w:t>
            </w:r>
          </w:p>
        </w:tc>
        <w:tc>
          <w:tcPr>
            <w:tcW w:w="950" w:type="dxa"/>
          </w:tcPr>
          <w:p w14:paraId="277E51FE" w14:textId="02D6817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950" w:type="dxa"/>
            <w:shd w:val="clear" w:color="auto" w:fill="auto"/>
          </w:tcPr>
          <w:p w14:paraId="341C473B" w14:textId="054025EE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A24B89" w14:paraId="44DBC33F" w14:textId="77777777" w:rsidTr="00430D07">
        <w:trPr>
          <w:cantSplit/>
        </w:trPr>
        <w:tc>
          <w:tcPr>
            <w:tcW w:w="3101" w:type="dxa"/>
          </w:tcPr>
          <w:p w14:paraId="69B8AAD2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BCP Trading Pte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A24B89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425" w:type="dxa"/>
          </w:tcPr>
          <w:p w14:paraId="6C7E2C2D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F71BE26" w14:textId="3CB91EA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09987EC4" w14:textId="5866863E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3A43D934" w14:textId="19F164E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991</w:t>
            </w:r>
          </w:p>
        </w:tc>
        <w:tc>
          <w:tcPr>
            <w:tcW w:w="949" w:type="dxa"/>
            <w:vAlign w:val="bottom"/>
          </w:tcPr>
          <w:p w14:paraId="57F07BFA" w14:textId="7225ADA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991</w:t>
            </w:r>
          </w:p>
        </w:tc>
        <w:tc>
          <w:tcPr>
            <w:tcW w:w="950" w:type="dxa"/>
            <w:vAlign w:val="bottom"/>
          </w:tcPr>
          <w:p w14:paraId="3FD108BA" w14:textId="460132D4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50" w:type="dxa"/>
            <w:vAlign w:val="bottom"/>
          </w:tcPr>
          <w:p w14:paraId="5148986B" w14:textId="1B01E26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49" w:type="dxa"/>
            <w:vAlign w:val="bottom"/>
          </w:tcPr>
          <w:p w14:paraId="690C1A55" w14:textId="50E862AF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05B2A70" w14:textId="0E34A184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477D252" w14:textId="5FC9464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49" w:type="dxa"/>
            <w:vAlign w:val="bottom"/>
          </w:tcPr>
          <w:p w14:paraId="53CC6024" w14:textId="2B23BA1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707</w:t>
            </w:r>
          </w:p>
        </w:tc>
        <w:tc>
          <w:tcPr>
            <w:tcW w:w="950" w:type="dxa"/>
          </w:tcPr>
          <w:p w14:paraId="62912270" w14:textId="7A305D5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74E308F6" w14:textId="3DCEAF6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A24B89" w14:paraId="221A6EB2" w14:textId="77777777" w:rsidTr="00430D07">
        <w:trPr>
          <w:cantSplit/>
        </w:trPr>
        <w:tc>
          <w:tcPr>
            <w:tcW w:w="3101" w:type="dxa"/>
            <w:shd w:val="clear" w:color="auto" w:fill="auto"/>
          </w:tcPr>
          <w:p w14:paraId="3DDE27B8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บีบีจีไอ จำกัด (มหาชน)</w:t>
            </w:r>
          </w:p>
        </w:tc>
        <w:tc>
          <w:tcPr>
            <w:tcW w:w="425" w:type="dxa"/>
            <w:shd w:val="clear" w:color="auto" w:fill="auto"/>
          </w:tcPr>
          <w:p w14:paraId="0EA6A3E6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9EA712B" w14:textId="24D9CCA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45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2044475" w14:textId="4E83901D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45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8C2FB12" w14:textId="4C395F2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3,615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B26AEB8" w14:textId="091769DC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3,615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6097FC4" w14:textId="3707B88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5776184" w14:textId="41F3EA46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FE4BA3B" w14:textId="7E1EA2FF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4C92288" w14:textId="6A135D5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33E7E9E" w14:textId="47994F6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49" w:type="dxa"/>
            <w:vAlign w:val="bottom"/>
          </w:tcPr>
          <w:p w14:paraId="1F8C4A9E" w14:textId="619E2AB6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2,145</w:t>
            </w:r>
          </w:p>
        </w:tc>
        <w:tc>
          <w:tcPr>
            <w:tcW w:w="950" w:type="dxa"/>
          </w:tcPr>
          <w:p w14:paraId="6417535B" w14:textId="412304B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A3A7D" w:rsidRPr="00A24B89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950" w:type="dxa"/>
            <w:vAlign w:val="bottom"/>
          </w:tcPr>
          <w:p w14:paraId="6DE5C098" w14:textId="23801CE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3</w:t>
            </w:r>
            <w:r w:rsidR="00192E8B" w:rsidRPr="00A24B89">
              <w:rPr>
                <w:sz w:val="24"/>
                <w:szCs w:val="24"/>
              </w:rPr>
              <w:t>2</w:t>
            </w:r>
          </w:p>
        </w:tc>
      </w:tr>
      <w:tr w:rsidR="00D308F0" w:rsidRPr="00A24B89" w14:paraId="51081DA5" w14:textId="77777777" w:rsidTr="00D46DE4">
        <w:trPr>
          <w:cantSplit/>
        </w:trPr>
        <w:tc>
          <w:tcPr>
            <w:tcW w:w="3101" w:type="dxa"/>
            <w:shd w:val="clear" w:color="auto" w:fill="auto"/>
          </w:tcPr>
          <w:p w14:paraId="6B1576A8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บีซีพีอาร์ จำกัด</w:t>
            </w:r>
          </w:p>
        </w:tc>
        <w:tc>
          <w:tcPr>
            <w:tcW w:w="425" w:type="dxa"/>
            <w:shd w:val="clear" w:color="auto" w:fill="auto"/>
          </w:tcPr>
          <w:p w14:paraId="3175FCA0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66947B1" w14:textId="528CF04B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FF0024D" w14:textId="339377DC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5953C3C" w14:textId="20A26C9A" w:rsidR="00D308F0" w:rsidRPr="00A24B89" w:rsidRDefault="00205A97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2,536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93491BB" w14:textId="06D035A6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661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0C774CC" w14:textId="6CA4D939" w:rsidR="00D308F0" w:rsidRPr="00A24B89" w:rsidRDefault="00205A97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2,536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ED882FC" w14:textId="5AB249E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661</w:t>
            </w:r>
          </w:p>
        </w:tc>
        <w:tc>
          <w:tcPr>
            <w:tcW w:w="949" w:type="dxa"/>
            <w:shd w:val="clear" w:color="auto" w:fill="auto"/>
          </w:tcPr>
          <w:p w14:paraId="6325E552" w14:textId="534D511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(162)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FDB6A95" w14:textId="5ABA12B9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(162)</w:t>
            </w:r>
          </w:p>
        </w:tc>
        <w:tc>
          <w:tcPr>
            <w:tcW w:w="950" w:type="dxa"/>
            <w:shd w:val="clear" w:color="auto" w:fill="auto"/>
          </w:tcPr>
          <w:p w14:paraId="5F94B044" w14:textId="7B2F52B1" w:rsidR="00D308F0" w:rsidRPr="00A24B89" w:rsidRDefault="00205A97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2,374</w:t>
            </w:r>
          </w:p>
        </w:tc>
        <w:tc>
          <w:tcPr>
            <w:tcW w:w="949" w:type="dxa"/>
            <w:vAlign w:val="bottom"/>
          </w:tcPr>
          <w:p w14:paraId="663B0E3F" w14:textId="31DF9404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499</w:t>
            </w:r>
          </w:p>
        </w:tc>
        <w:tc>
          <w:tcPr>
            <w:tcW w:w="950" w:type="dxa"/>
          </w:tcPr>
          <w:p w14:paraId="029E7629" w14:textId="308CACF2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427AC42" w14:textId="7E71552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A24B89" w14:paraId="7AB379B4" w14:textId="77777777" w:rsidTr="001C181D">
        <w:trPr>
          <w:cantSplit/>
        </w:trPr>
        <w:tc>
          <w:tcPr>
            <w:tcW w:w="3101" w:type="dxa"/>
          </w:tcPr>
          <w:p w14:paraId="1A11F1F8" w14:textId="17BD869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เอ็นเนอร์ยี จำกัด</w:t>
            </w:r>
          </w:p>
        </w:tc>
        <w:tc>
          <w:tcPr>
            <w:tcW w:w="425" w:type="dxa"/>
          </w:tcPr>
          <w:p w14:paraId="3D7C83F8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6CDFA8DE" w14:textId="03EB4DFC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5B5E3C71" w14:textId="6CE038E0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49419530" w14:textId="422DD3A9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49" w:type="dxa"/>
            <w:vAlign w:val="bottom"/>
          </w:tcPr>
          <w:p w14:paraId="74053FFB" w14:textId="29FE0EA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50" w:type="dxa"/>
            <w:vAlign w:val="bottom"/>
          </w:tcPr>
          <w:p w14:paraId="08746F75" w14:textId="04A9C3A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50" w:type="dxa"/>
            <w:vAlign w:val="bottom"/>
          </w:tcPr>
          <w:p w14:paraId="75E484F0" w14:textId="48F16EE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49" w:type="dxa"/>
            <w:vAlign w:val="bottom"/>
          </w:tcPr>
          <w:p w14:paraId="5ACCD62F" w14:textId="5660B091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F41B198" w14:textId="0C5B74D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6472356" w14:textId="273C767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49" w:type="dxa"/>
            <w:vAlign w:val="bottom"/>
          </w:tcPr>
          <w:p w14:paraId="42234B52" w14:textId="115ADB4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1,020</w:t>
            </w:r>
          </w:p>
        </w:tc>
        <w:tc>
          <w:tcPr>
            <w:tcW w:w="950" w:type="dxa"/>
          </w:tcPr>
          <w:p w14:paraId="5F0D61A7" w14:textId="1FD382F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F682DD8" w14:textId="2B9DC10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A24B89" w14:paraId="24FA0935" w14:textId="77777777" w:rsidTr="001C181D">
        <w:trPr>
          <w:cantSplit/>
        </w:trPr>
        <w:tc>
          <w:tcPr>
            <w:tcW w:w="3101" w:type="dxa"/>
          </w:tcPr>
          <w:p w14:paraId="5250DE1C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อินโนเวชั่น จำกัด</w:t>
            </w:r>
          </w:p>
        </w:tc>
        <w:tc>
          <w:tcPr>
            <w:tcW w:w="425" w:type="dxa"/>
          </w:tcPr>
          <w:p w14:paraId="0365AB6C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6E6DFA24" w14:textId="751B5CC3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0C2221DB" w14:textId="2D9C56B1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14797BE5" w14:textId="5BEDA1C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49" w:type="dxa"/>
            <w:vAlign w:val="bottom"/>
          </w:tcPr>
          <w:p w14:paraId="1392AF8D" w14:textId="048F450F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50" w:type="dxa"/>
            <w:vAlign w:val="bottom"/>
          </w:tcPr>
          <w:p w14:paraId="7D655FE7" w14:textId="7FC3F3AC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50" w:type="dxa"/>
            <w:vAlign w:val="bottom"/>
          </w:tcPr>
          <w:p w14:paraId="351D1D26" w14:textId="0759B4AF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49" w:type="dxa"/>
            <w:vAlign w:val="bottom"/>
          </w:tcPr>
          <w:p w14:paraId="38F41AF0" w14:textId="56629EA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7BA44C1" w14:textId="028DBB8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FEC523E" w14:textId="559928A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49" w:type="dxa"/>
            <w:vAlign w:val="bottom"/>
          </w:tcPr>
          <w:p w14:paraId="781BDBDA" w14:textId="5C75ECE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165</w:t>
            </w:r>
          </w:p>
        </w:tc>
        <w:tc>
          <w:tcPr>
            <w:tcW w:w="950" w:type="dxa"/>
          </w:tcPr>
          <w:p w14:paraId="5FCE3766" w14:textId="10547A1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53031FA" w14:textId="1CA10CE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A24B89" w14:paraId="26B53B98" w14:textId="77777777" w:rsidTr="001C181D">
        <w:trPr>
          <w:cantSplit/>
        </w:trPr>
        <w:tc>
          <w:tcPr>
            <w:tcW w:w="3101" w:type="dxa"/>
          </w:tcPr>
          <w:p w14:paraId="273FF160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บีทีเอสจี จำกัด </w:t>
            </w:r>
          </w:p>
        </w:tc>
        <w:tc>
          <w:tcPr>
            <w:tcW w:w="425" w:type="dxa"/>
          </w:tcPr>
          <w:p w14:paraId="5B1BAF6A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5025508C" w14:textId="35C2A91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vAlign w:val="bottom"/>
          </w:tcPr>
          <w:p w14:paraId="428FD8EF" w14:textId="35032694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51.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50" w:type="dxa"/>
            <w:gridSpan w:val="2"/>
            <w:vAlign w:val="bottom"/>
          </w:tcPr>
          <w:p w14:paraId="23822D01" w14:textId="64DF0C6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200</w:t>
            </w:r>
          </w:p>
        </w:tc>
        <w:tc>
          <w:tcPr>
            <w:tcW w:w="949" w:type="dxa"/>
            <w:vAlign w:val="bottom"/>
          </w:tcPr>
          <w:p w14:paraId="54055395" w14:textId="7D2C2A7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200</w:t>
            </w:r>
          </w:p>
        </w:tc>
        <w:tc>
          <w:tcPr>
            <w:tcW w:w="950" w:type="dxa"/>
            <w:vAlign w:val="bottom"/>
          </w:tcPr>
          <w:p w14:paraId="6B645B42" w14:textId="1B68000D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50" w:type="dxa"/>
            <w:vAlign w:val="bottom"/>
          </w:tcPr>
          <w:p w14:paraId="040DF4E8" w14:textId="085D4C4C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49" w:type="dxa"/>
            <w:vAlign w:val="bottom"/>
          </w:tcPr>
          <w:p w14:paraId="26791A8F" w14:textId="206DC07E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EFCB539" w14:textId="6BDA10D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FC0F3F2" w14:textId="6FB9EA81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49" w:type="dxa"/>
            <w:vAlign w:val="bottom"/>
          </w:tcPr>
          <w:p w14:paraId="785B5324" w14:textId="370333F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102</w:t>
            </w:r>
          </w:p>
        </w:tc>
        <w:tc>
          <w:tcPr>
            <w:tcW w:w="950" w:type="dxa"/>
          </w:tcPr>
          <w:p w14:paraId="6291902D" w14:textId="13DD03A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554F12F" w14:textId="5A04BACC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A24B89" w14:paraId="4470D2CA" w14:textId="77777777" w:rsidTr="00D46DE4">
        <w:trPr>
          <w:cantSplit/>
        </w:trPr>
        <w:tc>
          <w:tcPr>
            <w:tcW w:w="3101" w:type="dxa"/>
          </w:tcPr>
          <w:p w14:paraId="11BBED72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425" w:type="dxa"/>
          </w:tcPr>
          <w:p w14:paraId="7190DCDE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5D76222A" w14:textId="07DDA1C3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49.00</w:t>
            </w:r>
          </w:p>
        </w:tc>
        <w:tc>
          <w:tcPr>
            <w:tcW w:w="950" w:type="dxa"/>
            <w:vAlign w:val="bottom"/>
          </w:tcPr>
          <w:p w14:paraId="1809864B" w14:textId="774EA2E4" w:rsidR="00D308F0" w:rsidRPr="00A24B8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49.00</w:t>
            </w:r>
          </w:p>
        </w:tc>
        <w:tc>
          <w:tcPr>
            <w:tcW w:w="950" w:type="dxa"/>
            <w:gridSpan w:val="2"/>
            <w:vAlign w:val="bottom"/>
          </w:tcPr>
          <w:p w14:paraId="4071A757" w14:textId="16A39EF1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949" w:type="dxa"/>
            <w:vAlign w:val="bottom"/>
          </w:tcPr>
          <w:p w14:paraId="632D8201" w14:textId="19B01AF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63E1528D" w14:textId="28D516ED" w:rsidR="00D308F0" w:rsidRPr="00A24B89" w:rsidRDefault="009A27AA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5628E488" w14:textId="2E7FCEAE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79D4122A" w14:textId="2D7E685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7C9D084" w14:textId="230ED1D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4512A26" w14:textId="36043777" w:rsidR="00D308F0" w:rsidRPr="00A24B89" w:rsidRDefault="009A27AA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49" w:type="dxa"/>
            <w:vAlign w:val="bottom"/>
          </w:tcPr>
          <w:p w14:paraId="68CAD79B" w14:textId="0D6657DE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8BE536A" w14:textId="20E1C6B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892D7E2" w14:textId="5CCD05D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-</w:t>
            </w:r>
          </w:p>
        </w:tc>
      </w:tr>
      <w:tr w:rsidR="00D308F0" w:rsidRPr="00A24B89" w14:paraId="651D732A" w14:textId="77777777" w:rsidTr="001C181D">
        <w:trPr>
          <w:cantSplit/>
        </w:trPr>
        <w:tc>
          <w:tcPr>
            <w:tcW w:w="3101" w:type="dxa"/>
          </w:tcPr>
          <w:p w14:paraId="3753797B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กรุงเทพขนส่งเชื้อเพลิงทางท่อ</w:t>
            </w:r>
          </w:p>
          <w:p w14:paraId="18684551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และโลจิสติกส์ จำกัด</w:t>
            </w:r>
          </w:p>
        </w:tc>
        <w:tc>
          <w:tcPr>
            <w:tcW w:w="425" w:type="dxa"/>
          </w:tcPr>
          <w:p w14:paraId="733801E6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6ADCDB7" w14:textId="5C93777A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950" w:type="dxa"/>
            <w:vAlign w:val="bottom"/>
          </w:tcPr>
          <w:p w14:paraId="14B9B462" w14:textId="2B0862CB" w:rsidR="00D308F0" w:rsidRPr="00A24B8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950" w:type="dxa"/>
            <w:gridSpan w:val="2"/>
            <w:vAlign w:val="bottom"/>
          </w:tcPr>
          <w:p w14:paraId="3349D158" w14:textId="2DAAE7B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49" w:type="dxa"/>
            <w:vAlign w:val="bottom"/>
          </w:tcPr>
          <w:p w14:paraId="31F0EA39" w14:textId="4A05CD21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50" w:type="dxa"/>
            <w:vAlign w:val="bottom"/>
          </w:tcPr>
          <w:p w14:paraId="02564A9A" w14:textId="6CE5D3D4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50" w:type="dxa"/>
            <w:vAlign w:val="bottom"/>
          </w:tcPr>
          <w:p w14:paraId="4378AAC5" w14:textId="78DD14CE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49" w:type="dxa"/>
            <w:vAlign w:val="bottom"/>
          </w:tcPr>
          <w:p w14:paraId="073C2396" w14:textId="657648F1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EB906A8" w14:textId="37950ADE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B4134F1" w14:textId="52C53D52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49" w:type="dxa"/>
            <w:vAlign w:val="bottom"/>
          </w:tcPr>
          <w:p w14:paraId="0F99008F" w14:textId="0EC686A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800</w:t>
            </w:r>
          </w:p>
        </w:tc>
        <w:tc>
          <w:tcPr>
            <w:tcW w:w="950" w:type="dxa"/>
          </w:tcPr>
          <w:p w14:paraId="2BC32F64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B71CED" w14:textId="79FDDC2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ADDAC08" w14:textId="36F302B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08F0" w:rsidRPr="00A24B89" w14:paraId="6CEC284B" w14:textId="77777777" w:rsidTr="00D46DE4">
        <w:trPr>
          <w:cantSplit/>
        </w:trPr>
        <w:tc>
          <w:tcPr>
            <w:tcW w:w="3101" w:type="dxa"/>
          </w:tcPr>
          <w:p w14:paraId="35D7FE4E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บีเอสจีเอฟ จำกัด</w:t>
            </w:r>
          </w:p>
        </w:tc>
        <w:tc>
          <w:tcPr>
            <w:tcW w:w="425" w:type="dxa"/>
          </w:tcPr>
          <w:p w14:paraId="3A43CD54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2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5628E4EF" w14:textId="205B61A8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24B89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950" w:type="dxa"/>
            <w:vAlign w:val="bottom"/>
          </w:tcPr>
          <w:p w14:paraId="79E3815C" w14:textId="7E056F4A" w:rsidR="00D308F0" w:rsidRPr="00A24B8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950" w:type="dxa"/>
            <w:gridSpan w:val="2"/>
            <w:vAlign w:val="bottom"/>
          </w:tcPr>
          <w:p w14:paraId="27E68CC7" w14:textId="0AE8617E" w:rsidR="00D308F0" w:rsidRPr="00A24B89" w:rsidRDefault="00122AB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="00D308F0" w:rsidRPr="00A24B89">
              <w:rPr>
                <w:rFonts w:asciiTheme="majorBidi" w:hAnsiTheme="majorBidi" w:cstheme="majorBidi"/>
                <w:sz w:val="24"/>
                <w:szCs w:val="24"/>
              </w:rPr>
              <w:t>,201</w:t>
            </w:r>
          </w:p>
        </w:tc>
        <w:tc>
          <w:tcPr>
            <w:tcW w:w="949" w:type="dxa"/>
            <w:vAlign w:val="bottom"/>
          </w:tcPr>
          <w:p w14:paraId="52B36690" w14:textId="6D729CC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2,201</w:t>
            </w:r>
          </w:p>
        </w:tc>
        <w:tc>
          <w:tcPr>
            <w:tcW w:w="950" w:type="dxa"/>
            <w:vAlign w:val="bottom"/>
          </w:tcPr>
          <w:p w14:paraId="47728BF6" w14:textId="4A4E6651" w:rsidR="00D308F0" w:rsidRPr="00A24B89" w:rsidRDefault="00205A97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4,96</w:t>
            </w:r>
            <w:r w:rsidR="0014201E" w:rsidRPr="00A24B89">
              <w:rPr>
                <w:rFonts w:hint="cs"/>
                <w:sz w:val="24"/>
                <w:szCs w:val="24"/>
                <w:cs/>
              </w:rPr>
              <w:t>0</w:t>
            </w:r>
          </w:p>
        </w:tc>
        <w:tc>
          <w:tcPr>
            <w:tcW w:w="950" w:type="dxa"/>
            <w:vAlign w:val="bottom"/>
          </w:tcPr>
          <w:p w14:paraId="10703A8E" w14:textId="029CD48F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1,760</w:t>
            </w:r>
          </w:p>
        </w:tc>
        <w:tc>
          <w:tcPr>
            <w:tcW w:w="949" w:type="dxa"/>
          </w:tcPr>
          <w:p w14:paraId="3C83196D" w14:textId="05D9363F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14:paraId="0C733B26" w14:textId="75AA0DDB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BB0DE65" w14:textId="526C0796" w:rsidR="00D308F0" w:rsidRPr="00A24B89" w:rsidRDefault="00205A97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4</w:t>
            </w:r>
            <w:r w:rsidR="00D308F0" w:rsidRPr="00A24B89">
              <w:rPr>
                <w:sz w:val="24"/>
                <w:szCs w:val="24"/>
              </w:rPr>
              <w:t>,</w:t>
            </w:r>
            <w:r w:rsidRPr="00A24B89">
              <w:rPr>
                <w:sz w:val="24"/>
                <w:szCs w:val="24"/>
              </w:rPr>
              <w:t>9</w:t>
            </w:r>
            <w:r w:rsidR="00D308F0" w:rsidRPr="00A24B89">
              <w:rPr>
                <w:sz w:val="24"/>
                <w:szCs w:val="24"/>
              </w:rPr>
              <w:t>6</w:t>
            </w:r>
            <w:r w:rsidR="00321A25" w:rsidRPr="00A24B89">
              <w:rPr>
                <w:sz w:val="24"/>
                <w:szCs w:val="24"/>
              </w:rPr>
              <w:t>0</w:t>
            </w:r>
          </w:p>
        </w:tc>
        <w:tc>
          <w:tcPr>
            <w:tcW w:w="949" w:type="dxa"/>
            <w:vAlign w:val="bottom"/>
          </w:tcPr>
          <w:p w14:paraId="0B50AE5F" w14:textId="4E0F522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1,760</w:t>
            </w:r>
          </w:p>
        </w:tc>
        <w:tc>
          <w:tcPr>
            <w:tcW w:w="950" w:type="dxa"/>
          </w:tcPr>
          <w:p w14:paraId="313E38A5" w14:textId="1AF2BECC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B0FEC61" w14:textId="52D1316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08F0" w:rsidRPr="00A24B89" w14:paraId="45CC0EF0" w14:textId="77777777" w:rsidTr="00D46DE4">
        <w:trPr>
          <w:cantSplit/>
        </w:trPr>
        <w:tc>
          <w:tcPr>
            <w:tcW w:w="3101" w:type="dxa"/>
          </w:tcPr>
          <w:p w14:paraId="3AD2A408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425" w:type="dxa"/>
            <w:vAlign w:val="bottom"/>
          </w:tcPr>
          <w:p w14:paraId="3DEB9834" w14:textId="16B72BA0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60" w:lineRule="exact"/>
              <w:ind w:left="217" w:right="-450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23ADFCE" w14:textId="6CBE37CE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50.40</w:t>
            </w:r>
          </w:p>
        </w:tc>
        <w:tc>
          <w:tcPr>
            <w:tcW w:w="950" w:type="dxa"/>
            <w:vAlign w:val="bottom"/>
          </w:tcPr>
          <w:p w14:paraId="77A89E4D" w14:textId="4D015946" w:rsidR="00D308F0" w:rsidRPr="00A24B8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50.40</w:t>
            </w:r>
          </w:p>
        </w:tc>
        <w:tc>
          <w:tcPr>
            <w:tcW w:w="950" w:type="dxa"/>
            <w:gridSpan w:val="2"/>
            <w:vAlign w:val="bottom"/>
          </w:tcPr>
          <w:p w14:paraId="1ACDE038" w14:textId="4C6DC4F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126</w:t>
            </w:r>
          </w:p>
        </w:tc>
        <w:tc>
          <w:tcPr>
            <w:tcW w:w="949" w:type="dxa"/>
            <w:vAlign w:val="bottom"/>
          </w:tcPr>
          <w:p w14:paraId="671F7BB7" w14:textId="37751BE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126</w:t>
            </w:r>
          </w:p>
        </w:tc>
        <w:tc>
          <w:tcPr>
            <w:tcW w:w="950" w:type="dxa"/>
            <w:vAlign w:val="bottom"/>
          </w:tcPr>
          <w:p w14:paraId="3DD9FE3D" w14:textId="38BC7E82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6</w:t>
            </w:r>
            <w:r w:rsidRPr="00A24B89">
              <w:rPr>
                <w:sz w:val="24"/>
                <w:szCs w:val="24"/>
              </w:rPr>
              <w:t>4</w:t>
            </w:r>
          </w:p>
        </w:tc>
        <w:tc>
          <w:tcPr>
            <w:tcW w:w="950" w:type="dxa"/>
            <w:vAlign w:val="bottom"/>
          </w:tcPr>
          <w:p w14:paraId="6EFB2D12" w14:textId="08F5B971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6</w:t>
            </w:r>
            <w:r w:rsidRPr="00A24B89">
              <w:rPr>
                <w:sz w:val="24"/>
                <w:szCs w:val="24"/>
              </w:rPr>
              <w:t>4</w:t>
            </w:r>
          </w:p>
        </w:tc>
        <w:tc>
          <w:tcPr>
            <w:tcW w:w="949" w:type="dxa"/>
          </w:tcPr>
          <w:p w14:paraId="34FCED3F" w14:textId="6CFE8EF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(64)</w:t>
            </w:r>
          </w:p>
        </w:tc>
        <w:tc>
          <w:tcPr>
            <w:tcW w:w="950" w:type="dxa"/>
          </w:tcPr>
          <w:p w14:paraId="66265E54" w14:textId="66D5C4E6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14:paraId="68FDB18D" w14:textId="56AAC431" w:rsidR="00D308F0" w:rsidRPr="00A24B89" w:rsidRDefault="0014201E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679163C8" w14:textId="13953B6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</w:rPr>
              <w:t>64</w:t>
            </w:r>
          </w:p>
        </w:tc>
        <w:tc>
          <w:tcPr>
            <w:tcW w:w="950" w:type="dxa"/>
          </w:tcPr>
          <w:p w14:paraId="4FADEFA2" w14:textId="6D8E65A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ECEFCFB" w14:textId="04C36A45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08F0" w:rsidRPr="00A24B89" w14:paraId="7D35CE54" w14:textId="77777777" w:rsidTr="00D46DE4">
        <w:trPr>
          <w:cantSplit/>
        </w:trPr>
        <w:tc>
          <w:tcPr>
            <w:tcW w:w="3101" w:type="dxa"/>
          </w:tcPr>
          <w:p w14:paraId="36E2FB70" w14:textId="458A1A0F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425" w:type="dxa"/>
            <w:vAlign w:val="bottom"/>
          </w:tcPr>
          <w:p w14:paraId="3CD4C337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60" w:lineRule="exact"/>
              <w:ind w:left="217" w:right="-450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4951F26A" w14:textId="586FC881" w:rsidR="00D308F0" w:rsidRPr="00A24B89" w:rsidRDefault="00D308F0" w:rsidP="00D308F0">
            <w:pPr>
              <w:pStyle w:val="acctfourfigures"/>
              <w:tabs>
                <w:tab w:val="clear" w:pos="765"/>
                <w:tab w:val="decimal" w:pos="428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100.00</w:t>
            </w:r>
          </w:p>
        </w:tc>
        <w:tc>
          <w:tcPr>
            <w:tcW w:w="950" w:type="dxa"/>
            <w:vAlign w:val="bottom"/>
          </w:tcPr>
          <w:p w14:paraId="67CDB9C0" w14:textId="4417920F" w:rsidR="00D308F0" w:rsidRPr="00A24B8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100.00</w:t>
            </w:r>
          </w:p>
        </w:tc>
        <w:tc>
          <w:tcPr>
            <w:tcW w:w="950" w:type="dxa"/>
            <w:gridSpan w:val="2"/>
            <w:vAlign w:val="bottom"/>
          </w:tcPr>
          <w:p w14:paraId="5A5BF482" w14:textId="294D329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49" w:type="dxa"/>
            <w:vAlign w:val="bottom"/>
          </w:tcPr>
          <w:p w14:paraId="14BFFF70" w14:textId="2FAAC75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50" w:type="dxa"/>
            <w:vAlign w:val="bottom"/>
          </w:tcPr>
          <w:p w14:paraId="24B727DB" w14:textId="324E0736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50" w:type="dxa"/>
            <w:vAlign w:val="bottom"/>
          </w:tcPr>
          <w:p w14:paraId="2180D0EE" w14:textId="51E4C533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49" w:type="dxa"/>
          </w:tcPr>
          <w:p w14:paraId="65DC022A" w14:textId="4836930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</w:tcPr>
          <w:p w14:paraId="444BFEF1" w14:textId="6E3768AD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32803CCB" w14:textId="15F9A3BC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49" w:type="dxa"/>
            <w:vAlign w:val="bottom"/>
          </w:tcPr>
          <w:p w14:paraId="7CA8F808" w14:textId="3BA52E5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950" w:type="dxa"/>
          </w:tcPr>
          <w:p w14:paraId="79404543" w14:textId="0ADEDE2A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1AE0D02" w14:textId="6C36BECD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308F0" w:rsidRPr="00A24B89" w14:paraId="34DBB159" w14:textId="77777777" w:rsidTr="00D46DE4">
        <w:trPr>
          <w:cantSplit/>
        </w:trPr>
        <w:tc>
          <w:tcPr>
            <w:tcW w:w="3101" w:type="dxa"/>
          </w:tcPr>
          <w:p w14:paraId="4D3091B0" w14:textId="45CBA392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42" w:right="-20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รีไฟเนอรี่ ออฟติไมซ์เซชั่น แอนด์ </w:t>
            </w:r>
            <w:r w:rsidR="00707DB3" w:rsidRPr="00A24B8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A24B89">
              <w:rPr>
                <w:rFonts w:asciiTheme="majorBidi" w:hAnsiTheme="majorBidi" w:cstheme="majorBidi"/>
                <w:sz w:val="24"/>
                <w:szCs w:val="24"/>
                <w:cs/>
              </w:rPr>
              <w:t>ซินเนอร์ยี่ เอนเตอร์ไพรส์ จำกัด</w:t>
            </w:r>
          </w:p>
        </w:tc>
        <w:tc>
          <w:tcPr>
            <w:tcW w:w="425" w:type="dxa"/>
            <w:vAlign w:val="bottom"/>
          </w:tcPr>
          <w:p w14:paraId="5B51F53D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60" w:lineRule="exact"/>
              <w:ind w:left="217" w:right="-450"/>
              <w:contextualSpacing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7239F901" w14:textId="25762ED4" w:rsidR="00D308F0" w:rsidRPr="00A24B8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4B89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950" w:type="dxa"/>
            <w:vAlign w:val="bottom"/>
          </w:tcPr>
          <w:p w14:paraId="35127F05" w14:textId="7C072750" w:rsidR="00D308F0" w:rsidRPr="00A24B89" w:rsidRDefault="00D308F0" w:rsidP="00D308F0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ind w:right="-28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24B89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950" w:type="dxa"/>
            <w:gridSpan w:val="2"/>
            <w:vAlign w:val="bottom"/>
          </w:tcPr>
          <w:p w14:paraId="219FACC6" w14:textId="7889E5D8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1</w:t>
            </w:r>
          </w:p>
        </w:tc>
        <w:tc>
          <w:tcPr>
            <w:tcW w:w="949" w:type="dxa"/>
            <w:vAlign w:val="bottom"/>
          </w:tcPr>
          <w:p w14:paraId="05B3E620" w14:textId="5981766D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619003F5" w14:textId="76776F1E" w:rsidR="00D308F0" w:rsidRPr="00A24B8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6CF4BFE4" w14:textId="4D77D95D" w:rsidR="00D308F0" w:rsidRPr="00A24B8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70B3C351" w14:textId="77777777" w:rsidR="00D308F0" w:rsidRPr="00A24B8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  <w:p w14:paraId="047291A2" w14:textId="3B58EEB7" w:rsidR="00D308F0" w:rsidRPr="00A24B8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14:paraId="47A181F6" w14:textId="77777777" w:rsidR="00D308F0" w:rsidRPr="00A24B8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  <w:p w14:paraId="3A499472" w14:textId="76557A33" w:rsidR="00D308F0" w:rsidRPr="00A24B8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3D0B3C7" w14:textId="250B2F34" w:rsidR="00D308F0" w:rsidRPr="00A24B8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1</w:t>
            </w:r>
          </w:p>
        </w:tc>
        <w:tc>
          <w:tcPr>
            <w:tcW w:w="949" w:type="dxa"/>
            <w:vAlign w:val="bottom"/>
          </w:tcPr>
          <w:p w14:paraId="688DB561" w14:textId="7BCA0BB1" w:rsidR="00D308F0" w:rsidRPr="00A24B8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14:paraId="1F742D25" w14:textId="22FD95C0" w:rsidR="00D308F0" w:rsidRPr="00A24B8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6F4B54A" w14:textId="2A667B23" w:rsidR="00D308F0" w:rsidRPr="00A24B89" w:rsidRDefault="00D308F0" w:rsidP="00D308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  <w:cs/>
              </w:rPr>
            </w:pPr>
            <w:r w:rsidRPr="00A24B89">
              <w:rPr>
                <w:sz w:val="24"/>
                <w:szCs w:val="24"/>
              </w:rPr>
              <w:t>-</w:t>
            </w:r>
          </w:p>
        </w:tc>
      </w:tr>
      <w:tr w:rsidR="00D308F0" w:rsidRPr="00A24B89" w14:paraId="33B33D99" w14:textId="77777777" w:rsidTr="00D46DE4">
        <w:trPr>
          <w:cantSplit/>
        </w:trPr>
        <w:tc>
          <w:tcPr>
            <w:tcW w:w="3101" w:type="dxa"/>
          </w:tcPr>
          <w:p w14:paraId="4065DA4A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14:paraId="1E741F34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5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67DDCAF5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2BFF444" w14:textId="77777777" w:rsidR="00D308F0" w:rsidRPr="00A24B89" w:rsidRDefault="00D308F0" w:rsidP="00D308F0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590AB7AF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B358C65" w14:textId="77777777" w:rsidR="00D308F0" w:rsidRPr="00A24B89" w:rsidRDefault="00D308F0" w:rsidP="00D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057ADAC" w14:textId="12CE5E11" w:rsidR="00D308F0" w:rsidRPr="00A24B89" w:rsidRDefault="00205A97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  <w:cs/>
              </w:rPr>
            </w:pPr>
            <w:r w:rsidRPr="00A24B89">
              <w:rPr>
                <w:b/>
                <w:bCs/>
                <w:sz w:val="24"/>
                <w:szCs w:val="24"/>
              </w:rPr>
              <w:t>54</w:t>
            </w:r>
            <w:r w:rsidR="00D308F0" w:rsidRPr="00A24B89">
              <w:rPr>
                <w:b/>
                <w:bCs/>
                <w:sz w:val="24"/>
                <w:szCs w:val="24"/>
              </w:rPr>
              <w:t>,</w:t>
            </w:r>
            <w:r w:rsidRPr="00A24B89">
              <w:rPr>
                <w:b/>
                <w:bCs/>
                <w:sz w:val="24"/>
                <w:szCs w:val="24"/>
              </w:rPr>
              <w:t>06</w:t>
            </w:r>
            <w:r w:rsidR="009A27AA" w:rsidRPr="00A24B89">
              <w:rPr>
                <w:rFonts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950" w:type="dxa"/>
            <w:vAlign w:val="bottom"/>
          </w:tcPr>
          <w:p w14:paraId="5EAE750D" w14:textId="22456D44" w:rsidR="00D308F0" w:rsidRPr="00A24B8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A24B89">
              <w:rPr>
                <w:b/>
                <w:bCs/>
                <w:sz w:val="24"/>
                <w:szCs w:val="24"/>
              </w:rPr>
              <w:t>47,653</w:t>
            </w:r>
          </w:p>
        </w:tc>
        <w:tc>
          <w:tcPr>
            <w:tcW w:w="949" w:type="dxa"/>
            <w:vAlign w:val="bottom"/>
          </w:tcPr>
          <w:p w14:paraId="65CD5E32" w14:textId="15D2F9E1" w:rsidR="00D308F0" w:rsidRPr="00A24B8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A24B89">
              <w:rPr>
                <w:b/>
                <w:bCs/>
                <w:sz w:val="24"/>
                <w:szCs w:val="24"/>
              </w:rPr>
              <w:t>(226)</w:t>
            </w:r>
          </w:p>
        </w:tc>
        <w:tc>
          <w:tcPr>
            <w:tcW w:w="950" w:type="dxa"/>
            <w:vAlign w:val="bottom"/>
          </w:tcPr>
          <w:p w14:paraId="12A38247" w14:textId="268706EF" w:rsidR="00D308F0" w:rsidRPr="00A24B8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A24B89">
              <w:rPr>
                <w:rFonts w:hint="cs"/>
                <w:b/>
                <w:bCs/>
                <w:sz w:val="24"/>
                <w:szCs w:val="24"/>
              </w:rPr>
              <w:t>(16</w:t>
            </w:r>
            <w:r w:rsidRPr="00A24B89">
              <w:rPr>
                <w:b/>
                <w:bCs/>
                <w:sz w:val="24"/>
                <w:szCs w:val="24"/>
              </w:rPr>
              <w:t>2</w:t>
            </w:r>
            <w:r w:rsidRPr="00A24B89">
              <w:rPr>
                <w:rFonts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50" w:type="dxa"/>
          </w:tcPr>
          <w:p w14:paraId="25C996AA" w14:textId="07F81325" w:rsidR="00D308F0" w:rsidRPr="00A24B89" w:rsidRDefault="00205A97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A24B89">
              <w:rPr>
                <w:rFonts w:hint="cs"/>
                <w:b/>
                <w:bCs/>
                <w:sz w:val="24"/>
                <w:szCs w:val="24"/>
                <w:cs/>
              </w:rPr>
              <w:t>53</w:t>
            </w:r>
            <w:r w:rsidR="00D308F0" w:rsidRPr="00A24B89">
              <w:rPr>
                <w:b/>
                <w:bCs/>
                <w:sz w:val="24"/>
                <w:szCs w:val="24"/>
              </w:rPr>
              <w:t>,</w:t>
            </w:r>
            <w:r w:rsidRPr="00A24B89">
              <w:rPr>
                <w:rFonts w:hint="cs"/>
                <w:b/>
                <w:bCs/>
                <w:sz w:val="24"/>
                <w:szCs w:val="24"/>
                <w:cs/>
              </w:rPr>
              <w:t>83</w:t>
            </w:r>
            <w:r w:rsidRPr="00A24B89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49" w:type="dxa"/>
            <w:vAlign w:val="bottom"/>
          </w:tcPr>
          <w:p w14:paraId="41A5CC6D" w14:textId="75746349" w:rsidR="00D308F0" w:rsidRPr="00A24B89" w:rsidRDefault="00D308F0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  <w:cs/>
              </w:rPr>
            </w:pPr>
            <w:r w:rsidRPr="00A24B89">
              <w:rPr>
                <w:b/>
                <w:bCs/>
                <w:sz w:val="24"/>
                <w:szCs w:val="24"/>
              </w:rPr>
              <w:t>47,491</w:t>
            </w:r>
          </w:p>
        </w:tc>
        <w:tc>
          <w:tcPr>
            <w:tcW w:w="950" w:type="dxa"/>
            <w:vAlign w:val="bottom"/>
          </w:tcPr>
          <w:p w14:paraId="10A0552E" w14:textId="45934955" w:rsidR="00D308F0" w:rsidRPr="00A24B89" w:rsidRDefault="009A27AA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A24B89">
              <w:rPr>
                <w:rFonts w:hint="cs"/>
                <w:b/>
                <w:bCs/>
                <w:sz w:val="24"/>
                <w:szCs w:val="24"/>
                <w:cs/>
              </w:rPr>
              <w:t>2</w:t>
            </w:r>
            <w:r w:rsidR="00D308F0" w:rsidRPr="00A24B89">
              <w:rPr>
                <w:b/>
                <w:bCs/>
                <w:sz w:val="24"/>
                <w:szCs w:val="24"/>
              </w:rPr>
              <w:t>,</w:t>
            </w:r>
            <w:r w:rsidRPr="00A24B89">
              <w:rPr>
                <w:rFonts w:hint="cs"/>
                <w:b/>
                <w:bCs/>
                <w:sz w:val="24"/>
                <w:szCs w:val="24"/>
                <w:cs/>
              </w:rPr>
              <w:t>26</w:t>
            </w:r>
            <w:r w:rsidR="00CA3A7D" w:rsidRPr="00A24B89">
              <w:rPr>
                <w:rFonts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50" w:type="dxa"/>
            <w:vAlign w:val="bottom"/>
          </w:tcPr>
          <w:p w14:paraId="71F0888B" w14:textId="26F42751" w:rsidR="00D308F0" w:rsidRPr="00A24B89" w:rsidRDefault="00192E8B" w:rsidP="00D308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b/>
                <w:bCs/>
                <w:sz w:val="24"/>
                <w:szCs w:val="24"/>
              </w:rPr>
            </w:pPr>
            <w:r w:rsidRPr="00A24B89">
              <w:rPr>
                <w:b/>
                <w:bCs/>
                <w:sz w:val="24"/>
                <w:szCs w:val="24"/>
              </w:rPr>
              <w:t>505</w:t>
            </w:r>
          </w:p>
        </w:tc>
      </w:tr>
    </w:tbl>
    <w:p w14:paraId="43C1DE01" w14:textId="13804AD2" w:rsidR="00AF2E5C" w:rsidRPr="00A24B89" w:rsidRDefault="00AF2E5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  <w:sectPr w:rsidR="00AF2E5C" w:rsidRPr="00A24B89" w:rsidSect="00C21744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ECEED9" w14:textId="51A1F4F0" w:rsidR="00F421FF" w:rsidRPr="00A24B89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8" w:name="OLE_LINK11"/>
      <w:bookmarkStart w:id="9" w:name="OLE_LINK12"/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A24B89" w:rsidRDefault="0066035F" w:rsidP="00533528">
      <w:pPr>
        <w:pStyle w:val="ListParagraph"/>
        <w:ind w:left="540"/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18"/>
        <w:gridCol w:w="1220"/>
        <w:gridCol w:w="1218"/>
        <w:gridCol w:w="1217"/>
      </w:tblGrid>
      <w:tr w:rsidR="007E5D9B" w:rsidRPr="00A24B89" w14:paraId="7241F6BF" w14:textId="77777777" w:rsidTr="007E5D9B">
        <w:trPr>
          <w:tblHeader/>
        </w:trPr>
        <w:tc>
          <w:tcPr>
            <w:tcW w:w="2348" w:type="pct"/>
          </w:tcPr>
          <w:p w14:paraId="13EE4E69" w14:textId="77777777" w:rsidR="007E5D9B" w:rsidRPr="00A24B8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2"/>
          </w:tcPr>
          <w:p w14:paraId="7892492B" w14:textId="77777777" w:rsidR="007E5D9B" w:rsidRPr="00A24B8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</w:tcPr>
          <w:p w14:paraId="1F0DDF73" w14:textId="77777777" w:rsidR="007E5D9B" w:rsidRPr="00A24B8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5D9B" w:rsidRPr="00A24B89" w14:paraId="451428F0" w14:textId="77777777" w:rsidTr="007E5D9B">
        <w:trPr>
          <w:trHeight w:val="182"/>
          <w:tblHeader/>
        </w:trPr>
        <w:tc>
          <w:tcPr>
            <w:tcW w:w="2348" w:type="pct"/>
          </w:tcPr>
          <w:p w14:paraId="67A3F186" w14:textId="76DCF8B2" w:rsidR="007E5D9B" w:rsidRPr="00A24B89" w:rsidRDefault="00B52B9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663" w:type="pct"/>
          </w:tcPr>
          <w:p w14:paraId="14354AC8" w14:textId="2ED9FF80" w:rsidR="007E5D9B" w:rsidRPr="00A24B8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64" w:type="pct"/>
          </w:tcPr>
          <w:p w14:paraId="5B828AAF" w14:textId="7F447365" w:rsidR="007E5D9B" w:rsidRPr="00A24B8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63" w:type="pct"/>
          </w:tcPr>
          <w:p w14:paraId="3A0F45F9" w14:textId="326479C3" w:rsidR="007E5D9B" w:rsidRPr="00A24B8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62" w:type="pct"/>
          </w:tcPr>
          <w:p w14:paraId="76FC3898" w14:textId="631BD351" w:rsidR="007E5D9B" w:rsidRPr="00A24B89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2566</w:t>
            </w:r>
          </w:p>
        </w:tc>
      </w:tr>
      <w:tr w:rsidR="007E5D9B" w:rsidRPr="00A24B89" w14:paraId="3249E224" w14:textId="77777777" w:rsidTr="005D5DC0">
        <w:trPr>
          <w:tblHeader/>
        </w:trPr>
        <w:tc>
          <w:tcPr>
            <w:tcW w:w="2348" w:type="pct"/>
          </w:tcPr>
          <w:p w14:paraId="317353A2" w14:textId="77777777" w:rsidR="007E5D9B" w:rsidRPr="00A24B8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2" w:type="pct"/>
            <w:gridSpan w:val="4"/>
            <w:vAlign w:val="center"/>
          </w:tcPr>
          <w:p w14:paraId="5D8AD63E" w14:textId="77777777" w:rsidR="007E5D9B" w:rsidRPr="00A24B89" w:rsidRDefault="007E5D9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7E98" w:rsidRPr="00A24B89" w14:paraId="39431D09" w14:textId="77777777" w:rsidTr="00582A8E">
        <w:tc>
          <w:tcPr>
            <w:tcW w:w="2348" w:type="pct"/>
          </w:tcPr>
          <w:p w14:paraId="15E68CDB" w14:textId="77777777" w:rsidR="007F7E98" w:rsidRPr="00A24B8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</w:rPr>
              <w:t>1</w:t>
            </w:r>
            <w:r w:rsidRPr="00A24B8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1A252BE1" w14:textId="1599BBD1" w:rsidR="007F7E98" w:rsidRPr="00A24B89" w:rsidRDefault="004F700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28,349</w:t>
            </w:r>
          </w:p>
        </w:tc>
        <w:tc>
          <w:tcPr>
            <w:tcW w:w="664" w:type="pct"/>
            <w:vAlign w:val="bottom"/>
          </w:tcPr>
          <w:p w14:paraId="1F112437" w14:textId="2D5EF17B" w:rsidR="007F7E98" w:rsidRPr="00A24B8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1,852</w:t>
            </w:r>
          </w:p>
        </w:tc>
        <w:tc>
          <w:tcPr>
            <w:tcW w:w="663" w:type="pct"/>
            <w:vAlign w:val="bottom"/>
          </w:tcPr>
          <w:p w14:paraId="6FA724C6" w14:textId="01E9D40D" w:rsidR="007F7E98" w:rsidRPr="00A24B89" w:rsidRDefault="004F700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662" w:type="pct"/>
            <w:vAlign w:val="bottom"/>
          </w:tcPr>
          <w:p w14:paraId="7A3AB51D" w14:textId="7DF257BB" w:rsidR="007F7E98" w:rsidRPr="00A24B89" w:rsidRDefault="007F7E9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307</w:t>
            </w:r>
          </w:p>
        </w:tc>
      </w:tr>
      <w:tr w:rsidR="00161AF4" w:rsidRPr="00A24B89" w14:paraId="2D47F971" w14:textId="77777777" w:rsidTr="00582A8E">
        <w:tc>
          <w:tcPr>
            <w:tcW w:w="2348" w:type="pct"/>
          </w:tcPr>
          <w:p w14:paraId="4F9B3524" w14:textId="169C96BF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hint="cs"/>
                <w:cs/>
              </w:rPr>
              <w:t>ได้มาจากการซื้อธุรกิจ</w:t>
            </w:r>
          </w:p>
        </w:tc>
        <w:tc>
          <w:tcPr>
            <w:tcW w:w="663" w:type="pct"/>
            <w:vAlign w:val="bottom"/>
          </w:tcPr>
          <w:p w14:paraId="10528012" w14:textId="3A8134C6" w:rsidR="00161AF4" w:rsidRPr="00A24B89" w:rsidRDefault="0078649D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4" w:type="pct"/>
            <w:vAlign w:val="bottom"/>
          </w:tcPr>
          <w:p w14:paraId="4807EBC9" w14:textId="65DE65D1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5,708</w:t>
            </w:r>
          </w:p>
        </w:tc>
        <w:tc>
          <w:tcPr>
            <w:tcW w:w="663" w:type="pct"/>
            <w:vAlign w:val="bottom"/>
          </w:tcPr>
          <w:p w14:paraId="72ED4F2A" w14:textId="7FE2F09E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1502F399" w14:textId="4035CFBD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</w:tr>
      <w:tr w:rsidR="00161AF4" w:rsidRPr="00A24B89" w14:paraId="4F4B2F44" w14:textId="77777777" w:rsidTr="00552CCC">
        <w:tc>
          <w:tcPr>
            <w:tcW w:w="2348" w:type="pct"/>
          </w:tcPr>
          <w:p w14:paraId="07A39416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2974B1F0" w14:textId="0CFFF967" w:rsidR="00161AF4" w:rsidRPr="00A24B89" w:rsidRDefault="0078649D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(3,666)</w:t>
            </w:r>
          </w:p>
        </w:tc>
        <w:tc>
          <w:tcPr>
            <w:tcW w:w="664" w:type="pct"/>
            <w:vAlign w:val="bottom"/>
          </w:tcPr>
          <w:p w14:paraId="7CDB0286" w14:textId="102D9839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(17)</w:t>
            </w:r>
          </w:p>
        </w:tc>
        <w:tc>
          <w:tcPr>
            <w:tcW w:w="663" w:type="pct"/>
            <w:vAlign w:val="bottom"/>
          </w:tcPr>
          <w:p w14:paraId="78FCD3AD" w14:textId="76363CF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6517D93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</w:tr>
      <w:tr w:rsidR="00161AF4" w:rsidRPr="00A24B89" w14:paraId="5FB19850" w14:textId="77777777" w:rsidTr="00582A8E">
        <w:tc>
          <w:tcPr>
            <w:tcW w:w="2348" w:type="pct"/>
          </w:tcPr>
          <w:p w14:paraId="2EA45E54" w14:textId="47BC2E8E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5488B170" w14:textId="4ECB92CC" w:rsidR="00161AF4" w:rsidRPr="00A24B89" w:rsidRDefault="00C95647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96</w:t>
            </w:r>
            <w:r w:rsidR="00F86416" w:rsidRPr="00A24B8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64" w:type="pct"/>
            <w:vAlign w:val="bottom"/>
          </w:tcPr>
          <w:p w14:paraId="1B0BEC3B" w14:textId="5EB5F2BA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663" w:type="pct"/>
            <w:vAlign w:val="bottom"/>
          </w:tcPr>
          <w:p w14:paraId="33726568" w14:textId="19CE8723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46A915AE" w14:textId="253751BD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</w:tr>
      <w:tr w:rsidR="00161AF4" w:rsidRPr="00A24B89" w14:paraId="190D953B" w14:textId="77777777" w:rsidTr="00582A8E">
        <w:tc>
          <w:tcPr>
            <w:tcW w:w="2348" w:type="pct"/>
          </w:tcPr>
          <w:p w14:paraId="3A5CAED4" w14:textId="2C9EFFA5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321A25" w:rsidRPr="00A24B89">
              <w:rPr>
                <w:rFonts w:asciiTheme="majorBidi" w:hAnsiTheme="majorBidi" w:cstheme="majorBidi"/>
              </w:rPr>
              <w:t xml:space="preserve"> (</w:t>
            </w:r>
            <w:r w:rsidRPr="00A24B89">
              <w:rPr>
                <w:rFonts w:asciiTheme="majorBidi" w:hAnsiTheme="majorBidi" w:cstheme="majorBidi"/>
                <w:cs/>
              </w:rPr>
              <w:t>ขาดทุน</w:t>
            </w:r>
            <w:r w:rsidR="00321A25" w:rsidRPr="00A24B89">
              <w:rPr>
                <w:rFonts w:asciiTheme="majorBidi" w:hAnsiTheme="majorBidi" w:cstheme="majorBidi"/>
              </w:rPr>
              <w:t xml:space="preserve">) </w:t>
            </w:r>
            <w:r w:rsidRPr="00A24B89">
              <w:rPr>
                <w:rFonts w:asciiTheme="majorBidi" w:hAnsiTheme="majorBidi" w:cstheme="majorBidi"/>
                <w:cs/>
              </w:rPr>
              <w:t>เบ็ดเสร็จอื่นจากเงินลงทุน</w:t>
            </w:r>
            <w:r w:rsidRPr="00A24B89">
              <w:rPr>
                <w:rFonts w:asciiTheme="majorBidi" w:hAnsiTheme="majorBidi" w:cstheme="majorBidi" w:hint="cs"/>
                <w:cs/>
              </w:rPr>
              <w:t>ใน</w:t>
            </w:r>
            <w:r w:rsidRPr="00A24B89">
              <w:rPr>
                <w:rFonts w:asciiTheme="majorBidi" w:hAnsiTheme="majorBidi" w:cstheme="majorBidi"/>
                <w:cs/>
              </w:rPr>
              <w:t>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2A11D2BE" w14:textId="54358949" w:rsidR="00161AF4" w:rsidRPr="00A24B89" w:rsidRDefault="00C95647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51</w:t>
            </w:r>
          </w:p>
        </w:tc>
        <w:tc>
          <w:tcPr>
            <w:tcW w:w="664" w:type="pct"/>
            <w:vAlign w:val="bottom"/>
          </w:tcPr>
          <w:p w14:paraId="08CE8B8F" w14:textId="44C5AF1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(39)</w:t>
            </w:r>
          </w:p>
        </w:tc>
        <w:tc>
          <w:tcPr>
            <w:tcW w:w="663" w:type="pct"/>
            <w:vAlign w:val="bottom"/>
          </w:tcPr>
          <w:p w14:paraId="76CC99D4" w14:textId="2322F94C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223652A7" w14:textId="35FF1A71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61AF4" w:rsidRPr="00A24B89" w14:paraId="581CF42F" w14:textId="77777777" w:rsidTr="00582A8E">
        <w:tc>
          <w:tcPr>
            <w:tcW w:w="2348" w:type="pct"/>
          </w:tcPr>
          <w:p w14:paraId="48282E61" w14:textId="7A74853F" w:rsidR="00161AF4" w:rsidRPr="00A24B89" w:rsidRDefault="0078649D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hint="cs"/>
                <w:cs/>
              </w:rPr>
              <w:t>กลับรายการ (</w:t>
            </w:r>
            <w:r w:rsidR="00161AF4" w:rsidRPr="00A24B89">
              <w:rPr>
                <w:rFonts w:asciiTheme="majorBidi" w:hAnsiTheme="majorBidi"/>
                <w:cs/>
              </w:rPr>
              <w:t>ขาดทุน</w:t>
            </w:r>
            <w:r w:rsidRPr="00A24B89">
              <w:rPr>
                <w:rFonts w:asciiTheme="majorBidi" w:hAnsiTheme="majorBidi" w:hint="cs"/>
                <w:cs/>
              </w:rPr>
              <w:t xml:space="preserve">) </w:t>
            </w:r>
            <w:r w:rsidR="00161AF4" w:rsidRPr="00A24B89">
              <w:rPr>
                <w:rFonts w:asciiTheme="majorBidi" w:hAnsiTheme="majorBidi"/>
                <w:cs/>
              </w:rPr>
              <w:t>จากการด้อยค่า</w:t>
            </w:r>
          </w:p>
        </w:tc>
        <w:tc>
          <w:tcPr>
            <w:tcW w:w="663" w:type="pct"/>
            <w:vAlign w:val="bottom"/>
          </w:tcPr>
          <w:p w14:paraId="48881269" w14:textId="06109392" w:rsidR="00161AF4" w:rsidRPr="00A24B89" w:rsidRDefault="0078649D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(7</w:t>
            </w:r>
            <w:r w:rsidR="00F86416" w:rsidRPr="00A24B89">
              <w:rPr>
                <w:rFonts w:asciiTheme="majorBidi" w:hAnsiTheme="majorBidi" w:cstheme="majorBidi"/>
              </w:rPr>
              <w:t>4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27371173" w14:textId="5D5B16B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663" w:type="pct"/>
            <w:vAlign w:val="bottom"/>
          </w:tcPr>
          <w:p w14:paraId="06A53150" w14:textId="0C738600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A6176F3" w14:textId="46E87435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</w:tr>
      <w:tr w:rsidR="00161AF4" w:rsidRPr="00A24B89" w14:paraId="7F2B384A" w14:textId="77777777" w:rsidTr="00582A8E">
        <w:tc>
          <w:tcPr>
            <w:tcW w:w="2348" w:type="pct"/>
          </w:tcPr>
          <w:p w14:paraId="5FB669A2" w14:textId="4A8A19EB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2737B9E6" w14:textId="47A0A46A" w:rsidR="00161AF4" w:rsidRPr="00A24B89" w:rsidRDefault="0078649D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(1,0</w:t>
            </w:r>
            <w:r w:rsidR="00C95647" w:rsidRPr="00A24B89">
              <w:rPr>
                <w:rFonts w:asciiTheme="majorBidi" w:hAnsiTheme="majorBidi" w:cstheme="majorBidi" w:hint="cs"/>
                <w:cs/>
              </w:rPr>
              <w:t>76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1FE38233" w14:textId="6A17417E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15,</w:t>
            </w:r>
            <w:r w:rsidRPr="00A24B89">
              <w:rPr>
                <w:rFonts w:asciiTheme="majorBidi" w:hAnsiTheme="majorBidi" w:cstheme="majorBidi" w:hint="cs"/>
                <w:cs/>
              </w:rPr>
              <w:t>56</w:t>
            </w:r>
            <w:r w:rsidRPr="00A24B8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63" w:type="pct"/>
            <w:vAlign w:val="bottom"/>
          </w:tcPr>
          <w:p w14:paraId="7606A99A" w14:textId="0FC29933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8A5794B" w14:textId="3FA46349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</w:tr>
      <w:tr w:rsidR="00161AF4" w:rsidRPr="00A24B89" w14:paraId="5214EACB" w14:textId="77777777" w:rsidTr="00BD733C">
        <w:tc>
          <w:tcPr>
            <w:tcW w:w="2348" w:type="pct"/>
          </w:tcPr>
          <w:p w14:paraId="381B6D70" w14:textId="77777777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79C1C96C" w14:textId="41DD9090" w:rsidR="00161AF4" w:rsidRPr="00A24B89" w:rsidRDefault="0078649D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2,039</w:t>
            </w:r>
          </w:p>
        </w:tc>
        <w:tc>
          <w:tcPr>
            <w:tcW w:w="664" w:type="pct"/>
            <w:vAlign w:val="bottom"/>
          </w:tcPr>
          <w:p w14:paraId="1A591C76" w14:textId="02C5F9ED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67A5A7D1" w14:textId="2C199408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450</w:t>
            </w:r>
          </w:p>
        </w:tc>
        <w:tc>
          <w:tcPr>
            <w:tcW w:w="662" w:type="pct"/>
            <w:vAlign w:val="bottom"/>
          </w:tcPr>
          <w:p w14:paraId="5923EBAB" w14:textId="39F87771" w:rsidR="00161AF4" w:rsidRPr="00A24B89" w:rsidRDefault="00161AF4" w:rsidP="0016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8649D" w:rsidRPr="00A24B89" w14:paraId="68D9AF6F" w14:textId="77777777" w:rsidTr="00BD733C">
        <w:tc>
          <w:tcPr>
            <w:tcW w:w="2348" w:type="pct"/>
          </w:tcPr>
          <w:p w14:paraId="60C3D8DA" w14:textId="3CEB964A" w:rsidR="0078649D" w:rsidRPr="00A24B89" w:rsidRDefault="0078649D" w:rsidP="0078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/>
                <w:cs/>
              </w:rPr>
              <w:t>จัดประเภทใหม่</w:t>
            </w:r>
          </w:p>
        </w:tc>
        <w:tc>
          <w:tcPr>
            <w:tcW w:w="663" w:type="pct"/>
            <w:vAlign w:val="bottom"/>
          </w:tcPr>
          <w:p w14:paraId="54630307" w14:textId="31C35369" w:rsidR="0078649D" w:rsidRPr="00A24B89" w:rsidRDefault="0078649D" w:rsidP="0078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(95)</w:t>
            </w:r>
          </w:p>
        </w:tc>
        <w:tc>
          <w:tcPr>
            <w:tcW w:w="664" w:type="pct"/>
            <w:vAlign w:val="bottom"/>
          </w:tcPr>
          <w:p w14:paraId="75780998" w14:textId="2D63AD53" w:rsidR="0078649D" w:rsidRPr="00A24B89" w:rsidRDefault="0078649D" w:rsidP="0078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1914F532" w14:textId="63FD1C3F" w:rsidR="0078649D" w:rsidRPr="00A24B89" w:rsidRDefault="0078649D" w:rsidP="0078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540F4512" w14:textId="00318797" w:rsidR="0078649D" w:rsidRPr="00A24B89" w:rsidRDefault="0078649D" w:rsidP="0078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</w:tr>
      <w:tr w:rsidR="0078649D" w:rsidRPr="00A24B89" w14:paraId="57280918" w14:textId="77777777" w:rsidTr="00582A8E">
        <w:tc>
          <w:tcPr>
            <w:tcW w:w="2348" w:type="pct"/>
          </w:tcPr>
          <w:p w14:paraId="47488AE1" w14:textId="4F3D8403" w:rsidR="0078649D" w:rsidRPr="00A24B89" w:rsidRDefault="0078649D" w:rsidP="0078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ปรับปรุงมูลค่าเงินลงทุน</w:t>
            </w:r>
          </w:p>
        </w:tc>
        <w:tc>
          <w:tcPr>
            <w:tcW w:w="663" w:type="pct"/>
            <w:vAlign w:val="bottom"/>
          </w:tcPr>
          <w:p w14:paraId="4504B8F9" w14:textId="424DA73F" w:rsidR="0078649D" w:rsidRPr="00A24B89" w:rsidRDefault="0078649D" w:rsidP="0078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</w:t>
            </w:r>
            <w:r w:rsidRPr="00A24B89">
              <w:rPr>
                <w:rFonts w:asciiTheme="majorBidi" w:hAnsiTheme="majorBidi" w:cstheme="majorBidi" w:hint="cs"/>
                <w:cs/>
              </w:rPr>
              <w:t>87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6138FD20" w14:textId="09F2E2D6" w:rsidR="0078649D" w:rsidRPr="00A24B89" w:rsidRDefault="0078649D" w:rsidP="0078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62539834" w14:textId="6C50B877" w:rsidR="0078649D" w:rsidRPr="00A24B89" w:rsidRDefault="0078649D" w:rsidP="0078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3C02EC17" w14:textId="3E45C619" w:rsidR="0078649D" w:rsidRPr="00A24B89" w:rsidRDefault="0078649D" w:rsidP="0078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</w:tr>
      <w:tr w:rsidR="0078649D" w:rsidRPr="00A24B89" w14:paraId="6487E8B4" w14:textId="77777777" w:rsidTr="00582A8E">
        <w:tc>
          <w:tcPr>
            <w:tcW w:w="2348" w:type="pct"/>
          </w:tcPr>
          <w:p w14:paraId="1A0E910D" w14:textId="4D577621" w:rsidR="0078649D" w:rsidRPr="00A24B89" w:rsidRDefault="0078649D" w:rsidP="0078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663" w:type="pct"/>
            <w:vAlign w:val="bottom"/>
          </w:tcPr>
          <w:p w14:paraId="0478BB52" w14:textId="433302BE" w:rsidR="0078649D" w:rsidRPr="00A24B89" w:rsidRDefault="0078649D" w:rsidP="00786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26,</w:t>
            </w:r>
            <w:r w:rsidR="00C95647" w:rsidRPr="00A24B89">
              <w:rPr>
                <w:rFonts w:asciiTheme="majorBidi" w:hAnsiTheme="majorBidi" w:cstheme="majorBidi" w:hint="cs"/>
                <w:b/>
                <w:bCs/>
                <w:cs/>
              </w:rPr>
              <w:t>409</w:t>
            </w:r>
          </w:p>
        </w:tc>
        <w:tc>
          <w:tcPr>
            <w:tcW w:w="664" w:type="pct"/>
            <w:vAlign w:val="bottom"/>
          </w:tcPr>
          <w:p w14:paraId="26B6E646" w14:textId="12816806" w:rsidR="0078649D" w:rsidRPr="00A24B89" w:rsidRDefault="0078649D" w:rsidP="00786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24,140</w:t>
            </w:r>
          </w:p>
        </w:tc>
        <w:tc>
          <w:tcPr>
            <w:tcW w:w="663" w:type="pct"/>
            <w:vAlign w:val="bottom"/>
          </w:tcPr>
          <w:p w14:paraId="51ACC8B8" w14:textId="635048D6" w:rsidR="0078649D" w:rsidRPr="00A24B89" w:rsidRDefault="0078649D" w:rsidP="00786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685</w:t>
            </w:r>
          </w:p>
        </w:tc>
        <w:tc>
          <w:tcPr>
            <w:tcW w:w="662" w:type="pct"/>
            <w:vAlign w:val="bottom"/>
          </w:tcPr>
          <w:p w14:paraId="6C9D2B02" w14:textId="21D0C142" w:rsidR="0078649D" w:rsidRPr="00A24B89" w:rsidRDefault="0078649D" w:rsidP="00786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307</w:t>
            </w:r>
          </w:p>
        </w:tc>
      </w:tr>
    </w:tbl>
    <w:p w14:paraId="19E3E417" w14:textId="77777777" w:rsidR="0066035F" w:rsidRPr="00A24B89" w:rsidRDefault="0066035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002E8843" w14:textId="33A9F334" w:rsidR="00AE5C41" w:rsidRPr="00A24B89" w:rsidRDefault="00AE5C4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A24B89">
        <w:rPr>
          <w:rFonts w:asciiTheme="majorBidi" w:hAnsiTheme="majorBidi" w:cstheme="majorBidi"/>
          <w:i/>
          <w:iCs/>
          <w:cs/>
          <w:lang w:val="en-GB"/>
        </w:rPr>
        <w:t>การเปลี่ยนแปลงเงินลงทุนใน</w:t>
      </w:r>
      <w:r w:rsidR="00EB4D05" w:rsidRPr="00A24B89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A24B89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4B61BE19" w14:textId="793D1E78" w:rsidR="00AE5C41" w:rsidRPr="00A24B89" w:rsidRDefault="00AE5C4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126AB930" w14:textId="77777777" w:rsidR="00E22425" w:rsidRPr="00A24B89" w:rsidRDefault="00E22425" w:rsidP="00533528">
      <w:pPr>
        <w:autoSpaceDE w:val="0"/>
        <w:autoSpaceDN w:val="0"/>
        <w:ind w:left="567"/>
        <w:jc w:val="thaiDistribute"/>
        <w:rPr>
          <w:i/>
          <w:iCs/>
        </w:rPr>
      </w:pPr>
      <w:r w:rsidRPr="00A24B89">
        <w:rPr>
          <w:i/>
          <w:iCs/>
          <w:cs/>
        </w:rPr>
        <w:t>บริษัท ประทุมวันสมาร์ทดิสทริคท์คูลลิ่ง จำกัด</w:t>
      </w:r>
    </w:p>
    <w:p w14:paraId="234F1665" w14:textId="77777777" w:rsidR="00E22425" w:rsidRPr="00A24B89" w:rsidRDefault="00E22425" w:rsidP="00533528">
      <w:pPr>
        <w:autoSpaceDE w:val="0"/>
        <w:autoSpaceDN w:val="0"/>
        <w:ind w:left="567"/>
        <w:jc w:val="thaiDistribute"/>
      </w:pPr>
    </w:p>
    <w:p w14:paraId="2C1ADDC2" w14:textId="38F0B302" w:rsidR="00E22425" w:rsidRPr="00A24B89" w:rsidRDefault="00E22425" w:rsidP="00533528">
      <w:pPr>
        <w:autoSpaceDE w:val="0"/>
        <w:autoSpaceDN w:val="0"/>
        <w:ind w:left="567"/>
        <w:jc w:val="thaiDistribute"/>
      </w:pPr>
      <w:r w:rsidRPr="00A24B89">
        <w:rPr>
          <w:cs/>
        </w:rPr>
        <w:t xml:space="preserve">เมื่อวันที่ </w:t>
      </w:r>
      <w:r w:rsidRPr="00A24B89">
        <w:t xml:space="preserve">9 </w:t>
      </w:r>
      <w:r w:rsidRPr="00A24B89">
        <w:rPr>
          <w:rFonts w:hint="cs"/>
          <w:cs/>
        </w:rPr>
        <w:t xml:space="preserve">มกราคม </w:t>
      </w:r>
      <w:r w:rsidRPr="00A24B89">
        <w:t xml:space="preserve">2567 </w:t>
      </w:r>
      <w:r w:rsidRPr="00A24B89">
        <w:rPr>
          <w:rFonts w:hint="cs"/>
          <w:cs/>
        </w:rPr>
        <w:t>บริษัท ประทุมวันสมาร์ทดิสทริคท์คูลลิ่ง จำกัด</w:t>
      </w:r>
      <w:r w:rsidRPr="00A24B89">
        <w:t xml:space="preserve"> (“PSDC”) </w:t>
      </w:r>
      <w:r w:rsidRPr="00A24B89">
        <w:rPr>
          <w:rFonts w:hint="cs"/>
          <w:cs/>
        </w:rPr>
        <w:t>ซึ่งเป็นบริษัทร่วมของกลุ่มบริษัท ได้เรียกชำระทุนหุ้นสามัญ จำนวน</w:t>
      </w:r>
      <w:r w:rsidRPr="00A24B89">
        <w:t xml:space="preserve"> 85 </w:t>
      </w:r>
      <w:r w:rsidRPr="00A24B89">
        <w:rPr>
          <w:rFonts w:hint="cs"/>
          <w:cs/>
        </w:rPr>
        <w:t>ล้านบาท และบริษัทย่อย</w:t>
      </w:r>
      <w:r w:rsidR="00C314D8" w:rsidRPr="00A24B89">
        <w:rPr>
          <w:rFonts w:hint="cs"/>
          <w:cs/>
        </w:rPr>
        <w:t>ของกลุ่มบริษัท</w:t>
      </w:r>
      <w:r w:rsidRPr="00A24B89">
        <w:rPr>
          <w:rFonts w:hint="cs"/>
          <w:cs/>
        </w:rPr>
        <w:t xml:space="preserve">ได้ชำระค่าหุ้นร้อยละ </w:t>
      </w:r>
      <w:r w:rsidRPr="00A24B89">
        <w:t>44</w:t>
      </w:r>
      <w:r w:rsidRPr="00A24B89">
        <w:rPr>
          <w:rFonts w:hint="cs"/>
          <w:cs/>
        </w:rPr>
        <w:t xml:space="preserve"> ของจำนวนดังกล่าวตามสัดส่วนการถือหุ้น คิดเป็นจำนวนเงิน</w:t>
      </w:r>
      <w:r w:rsidRPr="00A24B89">
        <w:t> 37</w:t>
      </w:r>
      <w:r w:rsidRPr="00A24B89">
        <w:rPr>
          <w:rFonts w:hint="cs"/>
          <w:cs/>
        </w:rPr>
        <w:t xml:space="preserve"> ล้านบาท</w:t>
      </w:r>
    </w:p>
    <w:p w14:paraId="36DBC37D" w14:textId="77777777" w:rsidR="004D01D7" w:rsidRPr="00A24B89" w:rsidRDefault="004D01D7" w:rsidP="004D01D7">
      <w:pPr>
        <w:ind w:left="567"/>
        <w:jc w:val="thaiDistribute"/>
      </w:pPr>
    </w:p>
    <w:p w14:paraId="38ADC69A" w14:textId="4F4A8FB2" w:rsidR="004D01D7" w:rsidRPr="00A24B89" w:rsidRDefault="0009541F" w:rsidP="004D01D7">
      <w:pPr>
        <w:ind w:left="567"/>
        <w:jc w:val="thaiDistribute"/>
      </w:pPr>
      <w:r w:rsidRPr="00A24B89">
        <w:rPr>
          <w:rFonts w:hint="cs"/>
          <w:cs/>
        </w:rPr>
        <w:t>ต่อมา</w:t>
      </w:r>
      <w:r w:rsidR="004D01D7" w:rsidRPr="00A24B89">
        <w:rPr>
          <w:cs/>
        </w:rPr>
        <w:t xml:space="preserve">เมื่อวันที่ </w:t>
      </w:r>
      <w:r w:rsidR="004D01D7" w:rsidRPr="00A24B89">
        <w:t xml:space="preserve">12 </w:t>
      </w:r>
      <w:r w:rsidR="004D01D7" w:rsidRPr="00A24B89">
        <w:rPr>
          <w:rFonts w:hint="cs"/>
          <w:cs/>
        </w:rPr>
        <w:t>กรกฎาคม</w:t>
      </w:r>
      <w:r w:rsidR="004D01D7" w:rsidRPr="00A24B89">
        <w:rPr>
          <w:cs/>
        </w:rPr>
        <w:t xml:space="preserve"> </w:t>
      </w:r>
      <w:r w:rsidR="004D01D7" w:rsidRPr="00A24B89">
        <w:t xml:space="preserve">2567 </w:t>
      </w:r>
      <w:r w:rsidR="004D01D7" w:rsidRPr="00A24B89">
        <w:rPr>
          <w:cs/>
        </w:rPr>
        <w:t>บริษัท</w:t>
      </w:r>
      <w:r w:rsidR="004D01D7" w:rsidRPr="00A24B89">
        <w:rPr>
          <w:rFonts w:hint="cs"/>
          <w:cs/>
        </w:rPr>
        <w:t>ย่อยของกลุ่มบริษัท</w:t>
      </w:r>
      <w:r w:rsidR="004D01D7" w:rsidRPr="00A24B89">
        <w:rPr>
          <w:cs/>
        </w:rPr>
        <w:t>ได้</w:t>
      </w:r>
      <w:r w:rsidR="004D01D7" w:rsidRPr="00A24B89">
        <w:rPr>
          <w:rFonts w:hint="cs"/>
          <w:cs/>
        </w:rPr>
        <w:t>ซื้อ</w:t>
      </w:r>
      <w:r w:rsidR="004D01D7" w:rsidRPr="00A24B89">
        <w:rPr>
          <w:cs/>
        </w:rPr>
        <w:t>หุ้นสามัญใน</w:t>
      </w:r>
      <w:r w:rsidR="004D01D7" w:rsidRPr="00A24B89">
        <w:t xml:space="preserve"> PSDC</w:t>
      </w:r>
      <w:r w:rsidR="004D01D7" w:rsidRPr="00A24B89">
        <w:rPr>
          <w:cs/>
        </w:rPr>
        <w:t xml:space="preserve"> จำนวน</w:t>
      </w:r>
      <w:r w:rsidR="004D01D7" w:rsidRPr="00A24B89">
        <w:t xml:space="preserve"> 279,348 </w:t>
      </w:r>
      <w:r w:rsidR="004D01D7" w:rsidRPr="00A24B89">
        <w:rPr>
          <w:cs/>
        </w:rPr>
        <w:t xml:space="preserve">หุ้น </w:t>
      </w:r>
      <w:r w:rsidR="004D01D7" w:rsidRPr="00A24B89">
        <w:rPr>
          <w:rFonts w:hint="cs"/>
          <w:cs/>
        </w:rPr>
        <w:t>จาก</w:t>
      </w:r>
      <w:r w:rsidR="004D01D7" w:rsidRPr="00A24B89">
        <w:rPr>
          <w:cs/>
        </w:rPr>
        <w:t xml:space="preserve">บริษัท </w:t>
      </w:r>
      <w:r w:rsidR="004D01D7" w:rsidRPr="00A24B89">
        <w:rPr>
          <w:rFonts w:hint="cs"/>
          <w:cs/>
        </w:rPr>
        <w:t xml:space="preserve">ทีม คอนซัลติ้ง เอนจิเนียริ่ง แอนด์ แมเนจเมนท์ จำกัด </w:t>
      </w:r>
      <w:r w:rsidR="004D01D7" w:rsidRPr="00A24B89">
        <w:t>(</w:t>
      </w:r>
      <w:r w:rsidR="004D01D7" w:rsidRPr="00A24B89">
        <w:rPr>
          <w:rFonts w:hint="cs"/>
          <w:cs/>
        </w:rPr>
        <w:t>มหาชน</w:t>
      </w:r>
      <w:r w:rsidR="004D01D7" w:rsidRPr="00A24B89">
        <w:t xml:space="preserve">) </w:t>
      </w:r>
      <w:r w:rsidR="004D01D7" w:rsidRPr="00A24B89">
        <w:rPr>
          <w:cs/>
        </w:rPr>
        <w:t>ซึ่งเป็นบริษัทผู้ร่วมลงทุนและไม่ได้เป็นกิจการที่เกี่ยวข้องกันกับกลุ่มบริษัท</w:t>
      </w:r>
      <w:r w:rsidR="004D01D7" w:rsidRPr="00A24B89">
        <w:t xml:space="preserve"> </w:t>
      </w:r>
      <w:r w:rsidR="004D01D7" w:rsidRPr="00A24B89">
        <w:rPr>
          <w:cs/>
        </w:rPr>
        <w:t xml:space="preserve">เป็นจำนวนเงิน </w:t>
      </w:r>
      <w:r w:rsidR="004D01D7" w:rsidRPr="00A24B89">
        <w:t xml:space="preserve">18 </w:t>
      </w:r>
      <w:r w:rsidR="004D01D7" w:rsidRPr="00A24B89">
        <w:rPr>
          <w:cs/>
        </w:rPr>
        <w:t>ล้านบาท ผลจากการลงทุนดังกล่าวทำให้สัดส่วนการถือหุ้นของ</w:t>
      </w:r>
      <w:r w:rsidR="004D01D7" w:rsidRPr="00A24B89">
        <w:rPr>
          <w:rFonts w:hint="cs"/>
          <w:cs/>
        </w:rPr>
        <w:t>กลุ่ม</w:t>
      </w:r>
      <w:r w:rsidR="004D01D7" w:rsidRPr="00A24B89">
        <w:rPr>
          <w:cs/>
        </w:rPr>
        <w:t>บริษัท</w:t>
      </w:r>
      <w:r w:rsidR="004D01D7" w:rsidRPr="00A24B89">
        <w:rPr>
          <w:rFonts w:hint="cs"/>
          <w:spacing w:val="4"/>
          <w:cs/>
        </w:rPr>
        <w:t>เพิ่มขึ้น</w:t>
      </w:r>
      <w:r w:rsidR="004D01D7" w:rsidRPr="00A24B89">
        <w:rPr>
          <w:spacing w:val="4"/>
          <w:cs/>
        </w:rPr>
        <w:t xml:space="preserve">จากร้อยละ </w:t>
      </w:r>
      <w:r w:rsidR="004D01D7" w:rsidRPr="00A24B89">
        <w:rPr>
          <w:spacing w:val="4"/>
        </w:rPr>
        <w:t>44</w:t>
      </w:r>
      <w:r w:rsidR="004D01D7" w:rsidRPr="00A24B89">
        <w:rPr>
          <w:spacing w:val="4"/>
          <w:cs/>
        </w:rPr>
        <w:t xml:space="preserve"> เป็นร้อยละ</w:t>
      </w:r>
      <w:r w:rsidR="004D01D7" w:rsidRPr="00A24B89">
        <w:rPr>
          <w:cs/>
        </w:rPr>
        <w:t xml:space="preserve"> </w:t>
      </w:r>
      <w:r w:rsidR="004D01D7" w:rsidRPr="00A24B89">
        <w:t xml:space="preserve">51 </w:t>
      </w:r>
      <w:r w:rsidR="004D01D7" w:rsidRPr="00A24B89">
        <w:rPr>
          <w:rFonts w:hint="cs"/>
          <w:cs/>
        </w:rPr>
        <w:t xml:space="preserve">และมีอำนาจควบคุม ซึ่งส่งผลให้เงินลงทุนใน </w:t>
      </w:r>
      <w:r w:rsidR="004D01D7" w:rsidRPr="00A24B89">
        <w:t>PSDC</w:t>
      </w:r>
      <w:r w:rsidR="004D01D7" w:rsidRPr="00A24B89">
        <w:rPr>
          <w:rFonts w:hint="cs"/>
          <w:cs/>
        </w:rPr>
        <w:t xml:space="preserve"> </w:t>
      </w:r>
      <w:r w:rsidR="004D01D7" w:rsidRPr="00A24B89">
        <w:rPr>
          <w:cs/>
        </w:rPr>
        <w:t>เปลี่ยน</w:t>
      </w:r>
      <w:r w:rsidR="004D01D7" w:rsidRPr="00A24B89">
        <w:rPr>
          <w:rFonts w:hint="cs"/>
          <w:cs/>
        </w:rPr>
        <w:t>จาก</w:t>
      </w:r>
      <w:r w:rsidR="004D01D7" w:rsidRPr="00A24B89">
        <w:rPr>
          <w:cs/>
        </w:rPr>
        <w:t>เงินลงทุนในบริษัท</w:t>
      </w:r>
      <w:r w:rsidR="004D01D7" w:rsidRPr="00A24B89">
        <w:rPr>
          <w:rFonts w:hint="cs"/>
          <w:cs/>
        </w:rPr>
        <w:t>ร่วม</w:t>
      </w:r>
      <w:r w:rsidR="004D01D7" w:rsidRPr="00A24B89">
        <w:rPr>
          <w:cs/>
        </w:rPr>
        <w:t>เป็นเงินลงทุนในบริษัท</w:t>
      </w:r>
      <w:r w:rsidR="004D01D7" w:rsidRPr="00A24B89">
        <w:rPr>
          <w:rFonts w:hint="cs"/>
          <w:cs/>
        </w:rPr>
        <w:t>ย่อย</w:t>
      </w:r>
    </w:p>
    <w:p w14:paraId="54162BB4" w14:textId="3225AC81" w:rsidR="00FD1403" w:rsidRPr="00A24B89" w:rsidRDefault="00FD1403" w:rsidP="00533528">
      <w:pPr>
        <w:autoSpaceDE w:val="0"/>
        <w:autoSpaceDN w:val="0"/>
        <w:ind w:left="567"/>
        <w:jc w:val="thaiDistribute"/>
        <w:rPr>
          <w:i/>
          <w:iCs/>
        </w:rPr>
      </w:pPr>
      <w:r w:rsidRPr="00A24B89">
        <w:rPr>
          <w:i/>
          <w:iCs/>
        </w:rPr>
        <w:lastRenderedPageBreak/>
        <w:t>Carroll County Energy Holdings LLC</w:t>
      </w:r>
    </w:p>
    <w:p w14:paraId="5BAF7FF7" w14:textId="77777777" w:rsidR="00FD1403" w:rsidRPr="00A24B89" w:rsidRDefault="00FD1403" w:rsidP="00533528">
      <w:pPr>
        <w:autoSpaceDE w:val="0"/>
        <w:autoSpaceDN w:val="0"/>
        <w:ind w:left="567"/>
        <w:jc w:val="thaiDistribute"/>
        <w:rPr>
          <w:i/>
          <w:iCs/>
        </w:rPr>
      </w:pPr>
    </w:p>
    <w:p w14:paraId="704D38A6" w14:textId="48BE0546" w:rsidR="00FD1403" w:rsidRPr="00A24B89" w:rsidRDefault="00FD1403" w:rsidP="00FD1403">
      <w:pPr>
        <w:autoSpaceDE w:val="0"/>
        <w:autoSpaceDN w:val="0"/>
        <w:ind w:left="567"/>
        <w:jc w:val="thaiDistribute"/>
        <w:rPr>
          <w:cs/>
        </w:rPr>
      </w:pPr>
      <w:bookmarkStart w:id="10" w:name="_Hlk180157129"/>
      <w:r w:rsidRPr="00A24B89">
        <w:rPr>
          <w:cs/>
        </w:rPr>
        <w:t xml:space="preserve">เมื่อวันที่ </w:t>
      </w:r>
      <w:r w:rsidRPr="00A24B89">
        <w:t xml:space="preserve">28 </w:t>
      </w:r>
      <w:r w:rsidRPr="00A24B89">
        <w:rPr>
          <w:cs/>
        </w:rPr>
        <w:t xml:space="preserve">สิงหาคม </w:t>
      </w:r>
      <w:r w:rsidRPr="00A24B89">
        <w:t xml:space="preserve">2567 BCPG CCE Holding LLC (“BCHL”) </w:t>
      </w:r>
      <w:r w:rsidRPr="00A24B89">
        <w:rPr>
          <w:cs/>
        </w:rPr>
        <w:t>ซึ่งเป็นบริษัทย่อยทางอ้อมของ</w:t>
      </w:r>
      <w:r w:rsidRPr="00A24B89">
        <w:rPr>
          <w:rFonts w:hint="cs"/>
          <w:cs/>
        </w:rPr>
        <w:t>กลุ่ม</w:t>
      </w:r>
      <w:r w:rsidRPr="00A24B89">
        <w:rPr>
          <w:cs/>
        </w:rPr>
        <w:t>บริษัท</w:t>
      </w:r>
      <w:r w:rsidRPr="00A24B89">
        <w:rPr>
          <w:rFonts w:hint="cs"/>
          <w:cs/>
        </w:rPr>
        <w:t xml:space="preserve"> </w:t>
      </w:r>
      <w:r w:rsidRPr="00A24B89">
        <w:rPr>
          <w:cs/>
        </w:rPr>
        <w:t>ได้รับ</w:t>
      </w:r>
      <w:r w:rsidRPr="00A24B89">
        <w:rPr>
          <w:rFonts w:hint="cs"/>
          <w:cs/>
        </w:rPr>
        <w:t xml:space="preserve">เงินคืนจากการลงทุนใน </w:t>
      </w:r>
      <w:bookmarkStart w:id="11" w:name="_Hlk180613517"/>
      <w:r w:rsidRPr="00A24B89">
        <w:t>Carroll County Energy Holdings LLC (“CCEH”)</w:t>
      </w:r>
      <w:bookmarkEnd w:id="11"/>
      <w:r w:rsidRPr="00A24B89">
        <w:rPr>
          <w:rFonts w:hint="cs"/>
          <w:cs/>
        </w:rPr>
        <w:t xml:space="preserve"> เป็น</w:t>
      </w:r>
      <w:r w:rsidRPr="00A24B89">
        <w:rPr>
          <w:cs/>
        </w:rPr>
        <w:t>จำนวน</w:t>
      </w:r>
      <w:r w:rsidR="00CC220A" w:rsidRPr="00A24B89">
        <w:t xml:space="preserve"> 3 </w:t>
      </w:r>
      <w:r w:rsidRPr="00A24B89">
        <w:rPr>
          <w:cs/>
        </w:rPr>
        <w:t>ล้านเหรียญ</w:t>
      </w:r>
      <w:r w:rsidRPr="00A24B89">
        <w:rPr>
          <w:rFonts w:hint="cs"/>
          <w:cs/>
        </w:rPr>
        <w:t>สหรัฐฯ</w:t>
      </w:r>
      <w:r w:rsidRPr="00A24B89">
        <w:rPr>
          <w:cs/>
        </w:rPr>
        <w:t xml:space="preserve"> </w:t>
      </w:r>
      <w:r w:rsidRPr="00A24B89">
        <w:t>(</w:t>
      </w:r>
      <w:r w:rsidRPr="00A24B89">
        <w:rPr>
          <w:cs/>
        </w:rPr>
        <w:t xml:space="preserve">ประมาณ </w:t>
      </w:r>
      <w:r w:rsidRPr="00A24B89">
        <w:t xml:space="preserve">87 </w:t>
      </w:r>
      <w:r w:rsidRPr="00A24B89">
        <w:rPr>
          <w:cs/>
        </w:rPr>
        <w:t>ล้านบาท</w:t>
      </w:r>
      <w:r w:rsidRPr="00A24B89">
        <w:t>)</w:t>
      </w:r>
      <w:r w:rsidRPr="00A24B89">
        <w:rPr>
          <w:cs/>
        </w:rPr>
        <w:t xml:space="preserve"> จาก </w:t>
      </w:r>
      <w:r w:rsidRPr="00A24B89">
        <w:t xml:space="preserve">730 Carroll, LLC. </w:t>
      </w:r>
      <w:r w:rsidRPr="00A24B89">
        <w:rPr>
          <w:rFonts w:hint="cs"/>
          <w:cs/>
        </w:rPr>
        <w:t xml:space="preserve">ซึ่งเป็นบริษัทผู้ขาย ทั้งนี้ </w:t>
      </w:r>
      <w:r w:rsidRPr="00A24B89">
        <w:t xml:space="preserve">BCHL </w:t>
      </w:r>
      <w:r w:rsidRPr="00A24B89">
        <w:rPr>
          <w:rFonts w:hint="cs"/>
          <w:cs/>
        </w:rPr>
        <w:t xml:space="preserve">ได้เข้าลงทุนในสัดส่วนร้อยละ </w:t>
      </w:r>
      <w:r w:rsidRPr="00A24B89">
        <w:t xml:space="preserve">40 </w:t>
      </w:r>
      <w:r w:rsidRPr="00A24B89">
        <w:rPr>
          <w:rFonts w:hint="cs"/>
          <w:cs/>
        </w:rPr>
        <w:t xml:space="preserve">ของหุ้นทั้งหมดใน </w:t>
      </w:r>
      <w:r w:rsidRPr="00A24B89">
        <w:t xml:space="preserve">CCEH </w:t>
      </w:r>
      <w:r w:rsidRPr="00A24B89">
        <w:rPr>
          <w:rFonts w:hint="cs"/>
          <w:cs/>
        </w:rPr>
        <w:t xml:space="preserve">ในไตรมาสที่ </w:t>
      </w:r>
      <w:r w:rsidRPr="00A24B89">
        <w:t xml:space="preserve">4 </w:t>
      </w:r>
      <w:r w:rsidRPr="00A24B89">
        <w:rPr>
          <w:rFonts w:hint="cs"/>
          <w:cs/>
        </w:rPr>
        <w:t xml:space="preserve">ของปี </w:t>
      </w:r>
      <w:r w:rsidRPr="00A24B89">
        <w:t xml:space="preserve">2566 </w:t>
      </w:r>
      <w:r w:rsidRPr="00A24B89">
        <w:rPr>
          <w:rFonts w:hint="cs"/>
          <w:cs/>
        </w:rPr>
        <w:t xml:space="preserve">การได้รับเงินคืนดังกล่าวเป็นไปตามเงื่อนไขการปรับมูลค่าเงินลงทุนตาม </w:t>
      </w:r>
      <w:r w:rsidRPr="00A24B89">
        <w:t xml:space="preserve">Market Performance </w:t>
      </w:r>
      <w:r w:rsidRPr="00A24B89">
        <w:rPr>
          <w:rFonts w:hint="cs"/>
          <w:cs/>
        </w:rPr>
        <w:t>ซึ่งระบุอยู่ในสัญญาซื้อขายหุ้น</w:t>
      </w:r>
      <w:r w:rsidR="00CC220A" w:rsidRPr="00A24B89">
        <w:t xml:space="preserve"> </w:t>
      </w:r>
      <w:r w:rsidRPr="00A24B89">
        <w:rPr>
          <w:rFonts w:hint="cs"/>
          <w:cs/>
        </w:rPr>
        <w:t>กลุ่มบริษัทจึงรับรู้รายการดังกล่าวเป็นรายการปรับปรุงกับเงินลงทุนในการร่วมค้า</w:t>
      </w:r>
    </w:p>
    <w:bookmarkEnd w:id="10"/>
    <w:p w14:paraId="023CC48E" w14:textId="77777777" w:rsidR="00FD1403" w:rsidRPr="00A24B89" w:rsidRDefault="00FD1403" w:rsidP="00533528">
      <w:pPr>
        <w:autoSpaceDE w:val="0"/>
        <w:autoSpaceDN w:val="0"/>
        <w:ind w:left="567"/>
        <w:jc w:val="thaiDistribute"/>
        <w:rPr>
          <w:i/>
          <w:iCs/>
        </w:rPr>
      </w:pPr>
    </w:p>
    <w:p w14:paraId="20B06FF7" w14:textId="71977D51" w:rsidR="00E22425" w:rsidRPr="00A24B89" w:rsidRDefault="00E22425" w:rsidP="00533528">
      <w:pPr>
        <w:autoSpaceDE w:val="0"/>
        <w:autoSpaceDN w:val="0"/>
        <w:ind w:left="567"/>
        <w:jc w:val="thaiDistribute"/>
        <w:rPr>
          <w:i/>
          <w:iCs/>
          <w:cs/>
        </w:rPr>
      </w:pPr>
      <w:r w:rsidRPr="00A24B89">
        <w:rPr>
          <w:i/>
          <w:iCs/>
        </w:rPr>
        <w:t>Impact Energy Asia Development Limited</w:t>
      </w:r>
    </w:p>
    <w:p w14:paraId="2BC41958" w14:textId="77777777" w:rsidR="00E22425" w:rsidRPr="00A24B89" w:rsidRDefault="00E22425" w:rsidP="00533528">
      <w:pPr>
        <w:autoSpaceDE w:val="0"/>
        <w:autoSpaceDN w:val="0"/>
        <w:ind w:left="567"/>
        <w:jc w:val="thaiDistribute"/>
      </w:pPr>
    </w:p>
    <w:p w14:paraId="3541B1A2" w14:textId="4EE6243D" w:rsidR="0093548C" w:rsidRPr="00A24B89" w:rsidRDefault="0093548C" w:rsidP="0093548C">
      <w:pPr>
        <w:autoSpaceDE w:val="0"/>
        <w:autoSpaceDN w:val="0"/>
        <w:ind w:left="567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>ในระหว่างงวด</w:t>
      </w:r>
      <w:r w:rsidRPr="00A24B89">
        <w:rPr>
          <w:rFonts w:asciiTheme="majorBidi" w:hAnsiTheme="majorBidi" w:cstheme="majorBidi" w:hint="cs"/>
          <w:cs/>
        </w:rPr>
        <w:t>เก้าเดือน</w:t>
      </w:r>
      <w:r w:rsidRPr="00A24B89">
        <w:rPr>
          <w:rFonts w:asciiTheme="majorBidi" w:hAnsiTheme="majorBidi" w:cstheme="majorBidi"/>
          <w:cs/>
        </w:rPr>
        <w:t xml:space="preserve">สิ้นสุดวันที่ </w:t>
      </w:r>
      <w:r w:rsidRPr="00A24B89">
        <w:rPr>
          <w:rFonts w:asciiTheme="majorBidi" w:hAnsiTheme="majorBidi" w:cstheme="majorBidi"/>
        </w:rPr>
        <w:t xml:space="preserve">30 </w:t>
      </w:r>
      <w:r w:rsidRPr="00A24B89">
        <w:rPr>
          <w:rFonts w:asciiTheme="majorBidi" w:hAnsiTheme="majorBidi" w:cstheme="majorBidi"/>
          <w:cs/>
        </w:rPr>
        <w:t>กันยายน</w:t>
      </w:r>
      <w:r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/>
        </w:rPr>
        <w:t xml:space="preserve">2567 Impact Energy Asia Development Limited </w:t>
      </w:r>
      <w:r w:rsidRPr="00A24B89">
        <w:rPr>
          <w:rFonts w:asciiTheme="majorBidi" w:hAnsiTheme="majorBidi" w:cstheme="majorBidi" w:hint="cs"/>
          <w:cs/>
        </w:rPr>
        <w:t xml:space="preserve">ซึ่งเป็นการร่วมค้าของ </w:t>
      </w:r>
      <w:r w:rsidRPr="00A24B89">
        <w:rPr>
          <w:rFonts w:asciiTheme="majorBidi" w:hAnsiTheme="majorBidi" w:cstheme="majorBidi"/>
        </w:rPr>
        <w:t xml:space="preserve">Indochina Development and Operation Holdings Pte. Ltd. (“IDO”) </w:t>
      </w:r>
      <w:r w:rsidRPr="00A24B89">
        <w:rPr>
          <w:rFonts w:asciiTheme="majorBidi" w:hAnsiTheme="majorBidi" w:cstheme="majorBidi" w:hint="cs"/>
          <w:cs/>
        </w:rPr>
        <w:t xml:space="preserve">ซึ่งเป็นบริษัทย่อยทางอ้อมของกลุ่มบริษัท </w:t>
      </w:r>
      <w:r w:rsidRPr="00A24B89">
        <w:rPr>
          <w:rFonts w:asciiTheme="majorBidi" w:hAnsiTheme="majorBidi" w:cstheme="majorBidi"/>
          <w:cs/>
        </w:rPr>
        <w:t xml:space="preserve">ได้เรียกชำระทุนจำนวน </w:t>
      </w:r>
      <w:r w:rsidRPr="00A24B89">
        <w:rPr>
          <w:rFonts w:asciiTheme="majorBidi" w:hAnsiTheme="majorBidi" w:cstheme="majorBidi"/>
        </w:rPr>
        <w:t xml:space="preserve">81 </w:t>
      </w:r>
      <w:r w:rsidRPr="00A24B89">
        <w:rPr>
          <w:rFonts w:asciiTheme="majorBidi" w:hAnsiTheme="majorBidi" w:cstheme="majorBidi"/>
          <w:cs/>
        </w:rPr>
        <w:t xml:space="preserve">ล้านเหรียญสหรัฐฯ ทั้งนี้ </w:t>
      </w:r>
      <w:r w:rsidRPr="00A24B89">
        <w:rPr>
          <w:rFonts w:asciiTheme="majorBidi" w:hAnsiTheme="majorBidi" w:cstheme="majorBidi"/>
        </w:rPr>
        <w:t xml:space="preserve">IDO </w:t>
      </w:r>
      <w:r w:rsidRPr="00A24B89">
        <w:rPr>
          <w:rFonts w:asciiTheme="majorBidi" w:hAnsiTheme="majorBidi" w:cstheme="majorBidi"/>
          <w:cs/>
        </w:rPr>
        <w:t xml:space="preserve">ได้ชำระค่าหุ้นร้อยละ </w:t>
      </w:r>
      <w:r w:rsidRPr="00A24B89">
        <w:rPr>
          <w:rFonts w:asciiTheme="majorBidi" w:hAnsiTheme="majorBidi" w:cstheme="majorBidi"/>
        </w:rPr>
        <w:t xml:space="preserve">45 </w:t>
      </w:r>
      <w:r w:rsidRPr="00A24B89">
        <w:rPr>
          <w:rFonts w:asciiTheme="majorBidi" w:hAnsiTheme="majorBidi" w:cstheme="majorBidi"/>
          <w:cs/>
        </w:rPr>
        <w:t xml:space="preserve">ของจำนวนดังกล่าวตามสัดส่วนการถือหุ้น คิดเป็นจำนวนเงิน </w:t>
      </w:r>
      <w:r w:rsidRPr="00A24B89">
        <w:rPr>
          <w:rFonts w:asciiTheme="majorBidi" w:hAnsiTheme="majorBidi" w:cstheme="majorBidi"/>
        </w:rPr>
        <w:t xml:space="preserve">36 </w:t>
      </w:r>
      <w:r w:rsidRPr="00A24B89">
        <w:rPr>
          <w:rFonts w:asciiTheme="majorBidi" w:hAnsiTheme="majorBidi" w:cstheme="majorBidi"/>
          <w:cs/>
        </w:rPr>
        <w:t xml:space="preserve">ล้านเหรียญสหรัฐฯ (ประมาณ </w:t>
      </w:r>
      <w:r w:rsidRPr="00A24B89">
        <w:rPr>
          <w:rFonts w:asciiTheme="majorBidi" w:hAnsiTheme="majorBidi" w:cstheme="majorBidi"/>
        </w:rPr>
        <w:t xml:space="preserve">1,291 </w:t>
      </w:r>
      <w:r w:rsidRPr="00A24B89">
        <w:rPr>
          <w:rFonts w:asciiTheme="majorBidi" w:hAnsiTheme="majorBidi" w:cstheme="majorBidi"/>
          <w:cs/>
        </w:rPr>
        <w:t>ล้านบาท)</w:t>
      </w:r>
    </w:p>
    <w:p w14:paraId="493D92A4" w14:textId="77777777" w:rsidR="0093548C" w:rsidRPr="00A24B89" w:rsidRDefault="0093548C" w:rsidP="00533528">
      <w:pPr>
        <w:autoSpaceDE w:val="0"/>
        <w:autoSpaceDN w:val="0"/>
        <w:ind w:left="567"/>
        <w:jc w:val="thaiDistribute"/>
      </w:pPr>
    </w:p>
    <w:p w14:paraId="2C502049" w14:textId="43FFC99F" w:rsidR="00DB580A" w:rsidRPr="00A24B89" w:rsidRDefault="00DB580A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A24B89">
        <w:rPr>
          <w:rFonts w:asciiTheme="majorBidi" w:hAnsiTheme="majorBidi" w:cstheme="majorBidi"/>
          <w:i/>
          <w:iCs/>
        </w:rPr>
        <w:t xml:space="preserve">Monsoon Wind Power </w:t>
      </w:r>
      <w:r w:rsidR="004C22B9" w:rsidRPr="00A24B89">
        <w:rPr>
          <w:rFonts w:asciiTheme="majorBidi" w:hAnsiTheme="majorBidi" w:cstheme="majorBidi"/>
          <w:i/>
          <w:iCs/>
        </w:rPr>
        <w:t>Co., Ltd.</w:t>
      </w:r>
      <w:r w:rsidRPr="00A24B89">
        <w:rPr>
          <w:rFonts w:asciiTheme="majorBidi" w:hAnsiTheme="majorBidi" w:cstheme="majorBidi" w:hint="cs"/>
          <w:i/>
          <w:iCs/>
          <w:cs/>
        </w:rPr>
        <w:t xml:space="preserve"> </w:t>
      </w:r>
    </w:p>
    <w:p w14:paraId="18F35E99" w14:textId="77777777" w:rsidR="00DB580A" w:rsidRPr="00A24B89" w:rsidRDefault="00DB580A" w:rsidP="00E906F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80D166" w14:textId="7BFE2822" w:rsidR="00DB580A" w:rsidRPr="00A24B89" w:rsidRDefault="00D11D63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>ในระหว่างงวด</w:t>
      </w:r>
      <w:r w:rsidRPr="00A24B89">
        <w:rPr>
          <w:rFonts w:asciiTheme="majorBidi" w:hAnsiTheme="majorBidi" w:cstheme="majorBidi" w:hint="cs"/>
          <w:cs/>
        </w:rPr>
        <w:t>เก้าเดือน</w:t>
      </w:r>
      <w:r w:rsidRPr="00A24B89">
        <w:rPr>
          <w:rFonts w:asciiTheme="majorBidi" w:hAnsiTheme="majorBidi" w:cstheme="majorBidi"/>
          <w:cs/>
        </w:rPr>
        <w:t xml:space="preserve">สิ้นสุดวันที่ </w:t>
      </w:r>
      <w:r w:rsidRPr="00A24B89">
        <w:rPr>
          <w:rFonts w:asciiTheme="majorBidi" w:hAnsiTheme="majorBidi" w:cstheme="majorBidi"/>
        </w:rPr>
        <w:t xml:space="preserve">30 </w:t>
      </w:r>
      <w:r w:rsidRPr="00A24B89">
        <w:rPr>
          <w:rFonts w:asciiTheme="majorBidi" w:hAnsiTheme="majorBidi" w:cstheme="majorBidi"/>
          <w:cs/>
        </w:rPr>
        <w:t>กันยายน</w:t>
      </w:r>
      <w:r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/>
        </w:rPr>
        <w:t xml:space="preserve">2567 </w:t>
      </w:r>
      <w:r w:rsidR="00DB580A" w:rsidRPr="00A24B89">
        <w:rPr>
          <w:rFonts w:asciiTheme="majorBidi" w:hAnsiTheme="majorBidi" w:cstheme="majorBidi" w:hint="cs"/>
          <w:cs/>
        </w:rPr>
        <w:t xml:space="preserve">ที่ประชุมคณะกรรมการของ </w:t>
      </w:r>
      <w:r w:rsidR="00DB580A" w:rsidRPr="00A24B89">
        <w:rPr>
          <w:rFonts w:asciiTheme="majorBidi" w:hAnsiTheme="majorBidi" w:cstheme="majorBidi"/>
        </w:rPr>
        <w:t xml:space="preserve">Monsoon Wind Power </w:t>
      </w:r>
      <w:r w:rsidR="004C22B9" w:rsidRPr="00A24B89">
        <w:rPr>
          <w:rFonts w:asciiTheme="majorBidi" w:hAnsiTheme="majorBidi" w:cstheme="majorBidi"/>
        </w:rPr>
        <w:t>Co., Ltd.</w:t>
      </w:r>
      <w:r w:rsidR="00DB580A" w:rsidRPr="00A24B89">
        <w:rPr>
          <w:rFonts w:asciiTheme="majorBidi" w:hAnsiTheme="majorBidi" w:cstheme="majorBidi"/>
        </w:rPr>
        <w:t xml:space="preserve"> (“MWP”) </w:t>
      </w:r>
      <w:r w:rsidR="00DB580A" w:rsidRPr="00A24B89">
        <w:rPr>
          <w:rFonts w:asciiTheme="majorBidi" w:hAnsiTheme="majorBidi" w:cstheme="majorBidi" w:hint="cs"/>
          <w:cs/>
        </w:rPr>
        <w:t xml:space="preserve">ซึ่งดำเนินธุรกิจโครงการโรงไฟฟ้าพลังงานลมขนาดกำลังผลิต </w:t>
      </w:r>
      <w:r w:rsidR="00DB580A" w:rsidRPr="00A24B89">
        <w:rPr>
          <w:rFonts w:asciiTheme="majorBidi" w:hAnsiTheme="majorBidi" w:cstheme="majorBidi"/>
        </w:rPr>
        <w:t xml:space="preserve">600 </w:t>
      </w:r>
      <w:r w:rsidR="00DB580A" w:rsidRPr="00A24B89">
        <w:rPr>
          <w:rFonts w:asciiTheme="majorBidi" w:hAnsiTheme="majorBidi" w:cstheme="majorBidi" w:hint="cs"/>
          <w:cs/>
        </w:rPr>
        <w:t>เมกะวัตต์ ที่อยู่ระหว่างการพัฒนาในประเทศลาว โดย</w:t>
      </w:r>
      <w:r w:rsidR="00DB580A" w:rsidRPr="00A24B89">
        <w:rPr>
          <w:rFonts w:asciiTheme="majorBidi" w:hAnsiTheme="majorBidi" w:cstheme="majorBidi"/>
        </w:rPr>
        <w:t xml:space="preserve"> Impact Energy Asia Development Limited (“IEAD”) </w:t>
      </w:r>
      <w:r w:rsidR="00DB580A" w:rsidRPr="00A24B89">
        <w:rPr>
          <w:rFonts w:asciiTheme="majorBidi" w:hAnsiTheme="majorBidi" w:cstheme="majorBidi" w:hint="cs"/>
          <w:cs/>
        </w:rPr>
        <w:t xml:space="preserve">ซึ่งเป็นการร่วมค้าทางอ้อมของกลุ่มบริษัท และ </w:t>
      </w:r>
      <w:r w:rsidR="00DB580A" w:rsidRPr="00A24B89">
        <w:rPr>
          <w:rFonts w:asciiTheme="majorBidi" w:hAnsiTheme="majorBidi" w:cstheme="majorBidi"/>
        </w:rPr>
        <w:t xml:space="preserve">SMP AS. Pte. Ltd. (“SMPAS”) </w:t>
      </w:r>
      <w:r w:rsidR="00DB580A" w:rsidRPr="00A24B89">
        <w:rPr>
          <w:rFonts w:asciiTheme="majorBidi" w:hAnsiTheme="majorBidi" w:cstheme="majorBidi" w:hint="cs"/>
          <w:cs/>
        </w:rPr>
        <w:t xml:space="preserve">ซึ่งเป็นบริษัทย่อยทางอ้อมของกลุ่มบริษัท ถือหุ้นร้อยละ </w:t>
      </w:r>
      <w:r w:rsidR="00DB580A" w:rsidRPr="00A24B89">
        <w:rPr>
          <w:rFonts w:asciiTheme="majorBidi" w:hAnsiTheme="majorBidi" w:cstheme="majorBidi"/>
        </w:rPr>
        <w:t xml:space="preserve">85 </w:t>
      </w:r>
      <w:r w:rsidR="00DB580A" w:rsidRPr="00A24B89">
        <w:rPr>
          <w:rFonts w:asciiTheme="majorBidi" w:hAnsiTheme="majorBidi" w:cstheme="majorBidi" w:hint="cs"/>
          <w:cs/>
        </w:rPr>
        <w:t xml:space="preserve">และร้อยละ </w:t>
      </w:r>
      <w:r w:rsidR="00DB580A" w:rsidRPr="00A24B89">
        <w:rPr>
          <w:rFonts w:asciiTheme="majorBidi" w:hAnsiTheme="majorBidi" w:cstheme="majorBidi"/>
        </w:rPr>
        <w:t xml:space="preserve">10 </w:t>
      </w:r>
      <w:r w:rsidR="00DB580A" w:rsidRPr="00A24B89">
        <w:rPr>
          <w:rFonts w:asciiTheme="majorBidi" w:hAnsiTheme="majorBidi" w:cstheme="majorBidi" w:hint="cs"/>
          <w:cs/>
        </w:rPr>
        <w:t xml:space="preserve">ตามลำดับ ได้มีมติอนุมัติเรียกชำระค่าหุ้นเพิ่มเติมจำนวน </w:t>
      </w:r>
      <w:r w:rsidRPr="00A24B89">
        <w:rPr>
          <w:rFonts w:asciiTheme="majorBidi" w:hAnsiTheme="majorBidi" w:cstheme="majorBidi"/>
        </w:rPr>
        <w:t xml:space="preserve">73 </w:t>
      </w:r>
      <w:r w:rsidR="00DB580A" w:rsidRPr="00A24B89">
        <w:rPr>
          <w:rFonts w:asciiTheme="majorBidi" w:hAnsiTheme="majorBidi" w:cstheme="majorBidi" w:hint="cs"/>
          <w:cs/>
        </w:rPr>
        <w:t xml:space="preserve">ล้านเหรียญสหรัฐฯ โดย </w:t>
      </w:r>
      <w:r w:rsidR="00DB580A" w:rsidRPr="00A24B89">
        <w:rPr>
          <w:rFonts w:asciiTheme="majorBidi" w:hAnsiTheme="majorBidi" w:cstheme="majorBidi"/>
        </w:rPr>
        <w:t xml:space="preserve">IEAD </w:t>
      </w:r>
      <w:r w:rsidR="00DB580A" w:rsidRPr="00A24B89">
        <w:rPr>
          <w:rFonts w:asciiTheme="majorBidi" w:hAnsiTheme="majorBidi" w:cstheme="majorBidi" w:hint="cs"/>
          <w:cs/>
        </w:rPr>
        <w:t xml:space="preserve">และ </w:t>
      </w:r>
      <w:r w:rsidR="00DB580A" w:rsidRPr="00A24B89">
        <w:rPr>
          <w:rFonts w:asciiTheme="majorBidi" w:hAnsiTheme="majorBidi" w:cstheme="majorBidi"/>
        </w:rPr>
        <w:t xml:space="preserve">SMPAS </w:t>
      </w:r>
      <w:r w:rsidR="00DB580A" w:rsidRPr="00A24B89">
        <w:rPr>
          <w:rFonts w:asciiTheme="majorBidi" w:hAnsiTheme="majorBidi" w:cstheme="majorBidi" w:hint="cs"/>
          <w:cs/>
        </w:rPr>
        <w:t xml:space="preserve">ได้ชำระค่าหุ้นดังกล่าวตามสัดส่วนการถือหุ้น คิดเป็นจำนวนเงิน </w:t>
      </w:r>
      <w:r w:rsidRPr="00A24B89">
        <w:rPr>
          <w:rFonts w:asciiTheme="majorBidi" w:hAnsiTheme="majorBidi" w:cstheme="majorBidi"/>
        </w:rPr>
        <w:t>62</w:t>
      </w:r>
      <w:r w:rsidR="00DB580A" w:rsidRPr="00A24B89">
        <w:rPr>
          <w:rFonts w:asciiTheme="majorBidi" w:hAnsiTheme="majorBidi" w:cstheme="majorBidi"/>
        </w:rPr>
        <w:t xml:space="preserve"> </w:t>
      </w:r>
      <w:r w:rsidR="00DB580A" w:rsidRPr="00A24B89">
        <w:rPr>
          <w:rFonts w:asciiTheme="majorBidi" w:hAnsiTheme="majorBidi" w:cstheme="majorBidi" w:hint="cs"/>
          <w:cs/>
        </w:rPr>
        <w:t xml:space="preserve">ล้านเหรียญสหรัฐฯ และ </w:t>
      </w:r>
      <w:r w:rsidR="00E23978" w:rsidRPr="00A24B89">
        <w:rPr>
          <w:rFonts w:asciiTheme="majorBidi" w:hAnsiTheme="majorBidi" w:cstheme="majorBidi"/>
        </w:rPr>
        <w:t>7</w:t>
      </w:r>
      <w:r w:rsidR="00DB580A" w:rsidRPr="00A24B89">
        <w:rPr>
          <w:rFonts w:asciiTheme="majorBidi" w:hAnsiTheme="majorBidi" w:cstheme="majorBidi"/>
        </w:rPr>
        <w:t xml:space="preserve"> </w:t>
      </w:r>
      <w:r w:rsidR="00DB580A" w:rsidRPr="00A24B89">
        <w:rPr>
          <w:rFonts w:asciiTheme="majorBidi" w:hAnsiTheme="majorBidi" w:cstheme="majorBidi" w:hint="cs"/>
          <w:cs/>
        </w:rPr>
        <w:t xml:space="preserve">ล้านเหรียญสหรัฐฯ ตามลำดับ (ประมาณ </w:t>
      </w:r>
      <w:r w:rsidR="00E23978" w:rsidRPr="00A24B89">
        <w:rPr>
          <w:rFonts w:asciiTheme="majorBidi" w:hAnsiTheme="majorBidi" w:cstheme="majorBidi"/>
        </w:rPr>
        <w:t>2,</w:t>
      </w:r>
      <w:r w:rsidRPr="00A24B89">
        <w:rPr>
          <w:rFonts w:asciiTheme="majorBidi" w:hAnsiTheme="majorBidi" w:cstheme="majorBidi"/>
        </w:rPr>
        <w:t>221</w:t>
      </w:r>
      <w:r w:rsidR="00DB580A" w:rsidRPr="00A24B89">
        <w:rPr>
          <w:rFonts w:asciiTheme="majorBidi" w:hAnsiTheme="majorBidi" w:cstheme="majorBidi"/>
        </w:rPr>
        <w:t xml:space="preserve"> </w:t>
      </w:r>
      <w:r w:rsidR="00DB580A" w:rsidRPr="00A24B89">
        <w:rPr>
          <w:rFonts w:asciiTheme="majorBidi" w:hAnsiTheme="majorBidi" w:cstheme="majorBidi" w:hint="cs"/>
          <w:cs/>
        </w:rPr>
        <w:t xml:space="preserve">ล้านบาท และ </w:t>
      </w:r>
      <w:r w:rsidR="00E23978" w:rsidRPr="00A24B89">
        <w:rPr>
          <w:rFonts w:asciiTheme="majorBidi" w:hAnsiTheme="majorBidi" w:cstheme="majorBidi"/>
        </w:rPr>
        <w:t>2</w:t>
      </w:r>
      <w:r w:rsidRPr="00A24B89">
        <w:rPr>
          <w:rFonts w:asciiTheme="majorBidi" w:hAnsiTheme="majorBidi" w:cstheme="majorBidi"/>
        </w:rPr>
        <w:t>61</w:t>
      </w:r>
      <w:r w:rsidR="00DB580A" w:rsidRPr="00A24B89">
        <w:rPr>
          <w:rFonts w:asciiTheme="majorBidi" w:hAnsiTheme="majorBidi" w:cstheme="majorBidi"/>
        </w:rPr>
        <w:t xml:space="preserve"> </w:t>
      </w:r>
      <w:r w:rsidR="00DB580A" w:rsidRPr="00A24B89">
        <w:rPr>
          <w:rFonts w:asciiTheme="majorBidi" w:hAnsiTheme="majorBidi" w:cstheme="majorBidi" w:hint="cs"/>
          <w:cs/>
        </w:rPr>
        <w:t>ล้านบาท ตามลำดับ)</w:t>
      </w:r>
    </w:p>
    <w:p w14:paraId="29F423F9" w14:textId="77777777" w:rsidR="00DB580A" w:rsidRPr="00A24B89" w:rsidRDefault="00DB580A" w:rsidP="00E906F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E5D4F8" w14:textId="6387CCD7" w:rsidR="00E22425" w:rsidRPr="00A24B89" w:rsidRDefault="00E22425" w:rsidP="0053352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A24B89">
        <w:rPr>
          <w:rFonts w:asciiTheme="majorBidi" w:hAnsiTheme="majorBidi" w:cstheme="majorBidi"/>
          <w:i/>
          <w:iCs/>
          <w:cs/>
        </w:rPr>
        <w:t xml:space="preserve">บริษัท ธนโชคน้ำมันพืช </w:t>
      </w:r>
      <w:r w:rsidR="006B1A80" w:rsidRPr="00A24B89">
        <w:rPr>
          <w:rFonts w:asciiTheme="majorBidi" w:hAnsiTheme="majorBidi" w:cstheme="majorBidi"/>
          <w:i/>
          <w:iCs/>
        </w:rPr>
        <w:t>(</w:t>
      </w:r>
      <w:r w:rsidR="000F072F" w:rsidRPr="00A24B89">
        <w:rPr>
          <w:rFonts w:asciiTheme="majorBidi" w:hAnsiTheme="majorBidi" w:cstheme="majorBidi"/>
          <w:i/>
          <w:iCs/>
        </w:rPr>
        <w:t>2012</w:t>
      </w:r>
      <w:r w:rsidR="006B1A80" w:rsidRPr="00A24B89">
        <w:rPr>
          <w:rFonts w:asciiTheme="majorBidi" w:hAnsiTheme="majorBidi" w:cstheme="majorBidi"/>
          <w:i/>
          <w:iCs/>
        </w:rPr>
        <w:t>)</w:t>
      </w:r>
      <w:r w:rsidRPr="00A24B89">
        <w:rPr>
          <w:rFonts w:asciiTheme="majorBidi" w:hAnsiTheme="majorBidi" w:cstheme="majorBidi" w:hint="cs"/>
          <w:i/>
          <w:iCs/>
          <w:cs/>
        </w:rPr>
        <w:t xml:space="preserve"> จำกัด</w:t>
      </w:r>
    </w:p>
    <w:p w14:paraId="0627FCC6" w14:textId="77777777" w:rsidR="00E22425" w:rsidRPr="00A24B89" w:rsidRDefault="00E22425" w:rsidP="00E906F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99CE8" w14:textId="2ACB6732" w:rsidR="00770A49" w:rsidRPr="00A24B89" w:rsidRDefault="00E22425" w:rsidP="005608B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  <w:sectPr w:rsidR="00770A49" w:rsidRPr="00A24B89" w:rsidSect="00C21744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A24B89">
        <w:rPr>
          <w:rFonts w:asciiTheme="majorBidi" w:hAnsiTheme="majorBidi" w:cstheme="majorBidi"/>
          <w:cs/>
        </w:rPr>
        <w:t xml:space="preserve">เมื่อวันที่ </w:t>
      </w:r>
      <w:r w:rsidRPr="00A24B89">
        <w:rPr>
          <w:rFonts w:asciiTheme="majorBidi" w:hAnsiTheme="majorBidi" w:cstheme="majorBidi"/>
        </w:rPr>
        <w:t>26</w:t>
      </w:r>
      <w:r w:rsidRPr="00A24B89">
        <w:rPr>
          <w:rFonts w:asciiTheme="majorBidi" w:hAnsiTheme="majorBidi" w:cstheme="majorBidi" w:hint="cs"/>
          <w:cs/>
        </w:rPr>
        <w:t xml:space="preserve"> ธันวาคม </w:t>
      </w:r>
      <w:r w:rsidRPr="00A24B89">
        <w:rPr>
          <w:rFonts w:asciiTheme="majorBidi" w:hAnsiTheme="majorBidi" w:cstheme="majorBidi"/>
        </w:rPr>
        <w:t xml:space="preserve">2566 </w:t>
      </w:r>
      <w:r w:rsidRPr="00A24B89">
        <w:rPr>
          <w:rFonts w:asciiTheme="majorBidi" w:hAnsiTheme="majorBidi" w:cstheme="majorBidi" w:hint="cs"/>
          <w:cs/>
        </w:rPr>
        <w:t xml:space="preserve">บริษัทได้ลงนามในสัญญาร่วมทุนและสัญญาระหว่างผู้ถือหุ้นเพื่อเข้าซื้อเงินลงทุนในสัดส่วนร้อยละ </w:t>
      </w:r>
      <w:r w:rsidRPr="00A24B89">
        <w:rPr>
          <w:rFonts w:asciiTheme="majorBidi" w:hAnsiTheme="majorBidi" w:cstheme="majorBidi"/>
        </w:rPr>
        <w:t>45</w:t>
      </w:r>
      <w:r w:rsidRPr="00A24B89">
        <w:rPr>
          <w:rFonts w:asciiTheme="majorBidi" w:hAnsiTheme="majorBidi" w:cstheme="majorBidi" w:hint="cs"/>
          <w:cs/>
        </w:rPr>
        <w:t xml:space="preserve"> ในบริษัท ธนโชคน้ำมันพืช </w:t>
      </w:r>
      <w:r w:rsidRPr="00A24B89">
        <w:rPr>
          <w:rFonts w:asciiTheme="majorBidi" w:hAnsiTheme="majorBidi" w:cstheme="majorBidi"/>
        </w:rPr>
        <w:t>(2012)</w:t>
      </w:r>
      <w:r w:rsidRPr="00A24B89">
        <w:rPr>
          <w:rFonts w:asciiTheme="majorBidi" w:hAnsiTheme="majorBidi" w:cstheme="majorBidi" w:hint="cs"/>
          <w:cs/>
        </w:rPr>
        <w:t xml:space="preserve"> จำกัด </w:t>
      </w:r>
      <w:r w:rsidR="00A00055" w:rsidRPr="00A24B89">
        <w:rPr>
          <w:rFonts w:asciiTheme="majorBidi" w:hAnsiTheme="majorBidi" w:cstheme="majorBidi"/>
        </w:rPr>
        <w:t xml:space="preserve">(“TCV”) </w:t>
      </w:r>
      <w:r w:rsidRPr="00A24B89">
        <w:rPr>
          <w:rFonts w:asciiTheme="majorBidi" w:hAnsiTheme="majorBidi" w:cstheme="majorBidi" w:hint="cs"/>
          <w:cs/>
        </w:rPr>
        <w:t xml:space="preserve">ซึ่งเป็นบริษัทที่ประกอบธุรกิจจัดหาและจำหน่ายน้ำมันปรุงอาหารใช้แล้ว </w:t>
      </w:r>
      <w:r w:rsidRPr="00A24B89">
        <w:rPr>
          <w:rFonts w:asciiTheme="majorBidi" w:hAnsiTheme="majorBidi" w:cstheme="majorBidi"/>
        </w:rPr>
        <w:t xml:space="preserve">(Used Cooking Oil) </w:t>
      </w:r>
      <w:r w:rsidRPr="00A24B89">
        <w:rPr>
          <w:rFonts w:asciiTheme="majorBidi" w:hAnsiTheme="majorBidi" w:cstheme="majorBidi" w:hint="cs"/>
          <w:cs/>
        </w:rPr>
        <w:t xml:space="preserve">ในวงเงินไม่เกิน </w:t>
      </w:r>
      <w:r w:rsidRPr="00A24B89">
        <w:rPr>
          <w:rFonts w:asciiTheme="majorBidi" w:hAnsiTheme="majorBidi" w:cstheme="majorBidi"/>
        </w:rPr>
        <w:t>450</w:t>
      </w:r>
      <w:r w:rsidRPr="00A24B89">
        <w:rPr>
          <w:rFonts w:asciiTheme="majorBidi" w:hAnsiTheme="majorBidi" w:cstheme="majorBidi" w:hint="cs"/>
          <w:cs/>
        </w:rPr>
        <w:t xml:space="preserve"> ล้านบาท </w:t>
      </w:r>
      <w:r w:rsidR="00450430" w:rsidRPr="00A24B89">
        <w:rPr>
          <w:rFonts w:asciiTheme="majorBidi" w:hAnsiTheme="majorBidi" w:cstheme="majorBidi" w:hint="cs"/>
          <w:cs/>
        </w:rPr>
        <w:t>ซึ่งบริษัทได้ชำระค่าหุ้นเพิ่มทุนครั้งแรกจำนวน</w:t>
      </w:r>
      <w:r w:rsidR="00644695" w:rsidRPr="00A24B89">
        <w:rPr>
          <w:rFonts w:asciiTheme="majorBidi" w:hAnsiTheme="majorBidi" w:cstheme="majorBidi" w:hint="cs"/>
          <w:cs/>
        </w:rPr>
        <w:t xml:space="preserve"> </w:t>
      </w:r>
      <w:r w:rsidR="00450430" w:rsidRPr="00A24B89">
        <w:rPr>
          <w:rFonts w:asciiTheme="majorBidi" w:hAnsiTheme="majorBidi" w:cstheme="majorBidi"/>
        </w:rPr>
        <w:t>150</w:t>
      </w:r>
      <w:r w:rsidR="00450430" w:rsidRPr="00A24B89">
        <w:rPr>
          <w:rFonts w:asciiTheme="majorBidi" w:hAnsiTheme="majorBidi" w:cstheme="majorBidi" w:hint="cs"/>
          <w:cs/>
        </w:rPr>
        <w:t xml:space="preserve"> ล้านบาทในวันที่ </w:t>
      </w:r>
      <w:r w:rsidR="00450430" w:rsidRPr="00A24B89">
        <w:rPr>
          <w:rFonts w:asciiTheme="majorBidi" w:hAnsiTheme="majorBidi" w:cstheme="majorBidi"/>
        </w:rPr>
        <w:t xml:space="preserve">28 </w:t>
      </w:r>
      <w:r w:rsidR="00450430" w:rsidRPr="00A24B89">
        <w:rPr>
          <w:rFonts w:asciiTheme="majorBidi" w:hAnsiTheme="majorBidi" w:cstheme="majorBidi" w:hint="cs"/>
          <w:cs/>
        </w:rPr>
        <w:t xml:space="preserve">ธันวาคม </w:t>
      </w:r>
      <w:r w:rsidR="00450430" w:rsidRPr="00A24B89">
        <w:rPr>
          <w:rFonts w:asciiTheme="majorBidi" w:hAnsiTheme="majorBidi" w:cstheme="majorBidi"/>
        </w:rPr>
        <w:t>2566</w:t>
      </w:r>
      <w:r w:rsidR="00450430" w:rsidRPr="00A24B89">
        <w:rPr>
          <w:rFonts w:asciiTheme="majorBidi" w:hAnsiTheme="majorBidi" w:cstheme="majorBidi" w:hint="cs"/>
          <w:cs/>
        </w:rPr>
        <w:t xml:space="preserve"> </w:t>
      </w:r>
      <w:r w:rsidR="00450430" w:rsidRPr="00A24B89">
        <w:rPr>
          <w:rFonts w:asciiTheme="majorBidi" w:hAnsiTheme="majorBidi" w:cstheme="majorBidi"/>
          <w:cs/>
        </w:rPr>
        <w:t>บริษัทได้รับโอนหุ้น</w:t>
      </w:r>
      <w:r w:rsidR="00450430" w:rsidRPr="00A24B89">
        <w:rPr>
          <w:rFonts w:asciiTheme="majorBidi" w:hAnsiTheme="majorBidi" w:cstheme="majorBidi" w:hint="cs"/>
          <w:cs/>
        </w:rPr>
        <w:t>ใน</w:t>
      </w:r>
      <w:r w:rsidR="00450430" w:rsidRPr="00A24B89">
        <w:rPr>
          <w:rFonts w:asciiTheme="majorBidi" w:hAnsiTheme="majorBidi" w:cstheme="majorBidi"/>
          <w:cs/>
        </w:rPr>
        <w:t>วันที่</w:t>
      </w:r>
      <w:r w:rsidR="006B1A80" w:rsidRPr="00A24B89">
        <w:rPr>
          <w:rFonts w:asciiTheme="majorBidi" w:hAnsiTheme="majorBidi" w:cstheme="majorBidi" w:hint="cs"/>
          <w:cs/>
        </w:rPr>
        <w:t xml:space="preserve"> </w:t>
      </w:r>
      <w:r w:rsidR="00450430" w:rsidRPr="00A24B89">
        <w:rPr>
          <w:rFonts w:asciiTheme="majorBidi" w:hAnsiTheme="majorBidi" w:cstheme="majorBidi"/>
        </w:rPr>
        <w:t>5</w:t>
      </w:r>
      <w:r w:rsidR="00450430" w:rsidRPr="00A24B89">
        <w:rPr>
          <w:rFonts w:asciiTheme="majorBidi" w:hAnsiTheme="majorBidi" w:cstheme="majorBidi"/>
          <w:cs/>
        </w:rPr>
        <w:t xml:space="preserve"> มกราคม </w:t>
      </w:r>
      <w:r w:rsidR="00450430" w:rsidRPr="00A24B89">
        <w:rPr>
          <w:rFonts w:asciiTheme="majorBidi" w:hAnsiTheme="majorBidi" w:cstheme="majorBidi"/>
        </w:rPr>
        <w:t>2567</w:t>
      </w:r>
      <w:r w:rsidR="00450430" w:rsidRPr="00A24B89">
        <w:rPr>
          <w:rFonts w:asciiTheme="majorBidi" w:hAnsiTheme="majorBidi" w:cstheme="majorBidi"/>
          <w:cs/>
        </w:rPr>
        <w:t xml:space="preserve"> เป็นที่</w:t>
      </w:r>
      <w:r w:rsidR="00450430" w:rsidRPr="00A24B89">
        <w:rPr>
          <w:rFonts w:asciiTheme="majorBidi" w:hAnsiTheme="majorBidi" w:cstheme="majorBidi"/>
          <w:cs/>
        </w:rPr>
        <w:lastRenderedPageBreak/>
        <w:t>เรียบร้อยแล้ว</w:t>
      </w:r>
      <w:r w:rsidR="00450430" w:rsidRPr="00A24B89">
        <w:rPr>
          <w:rFonts w:asciiTheme="majorBidi" w:hAnsiTheme="majorBidi" w:cstheme="majorBidi" w:hint="cs"/>
          <w:cs/>
        </w:rPr>
        <w:t xml:space="preserve"> ทั้งนี้มีสิ่งตอบแทนที่คาดว่าจะต้องจ่ายจำนวน </w:t>
      </w:r>
      <w:r w:rsidR="00450430" w:rsidRPr="00A24B89">
        <w:rPr>
          <w:rFonts w:asciiTheme="majorBidi" w:hAnsiTheme="majorBidi" w:cstheme="majorBidi"/>
        </w:rPr>
        <w:t>300</w:t>
      </w:r>
      <w:r w:rsidR="00450430" w:rsidRPr="00A24B89">
        <w:rPr>
          <w:rFonts w:asciiTheme="majorBidi" w:hAnsiTheme="majorBidi" w:cstheme="majorBidi" w:hint="cs"/>
          <w:cs/>
        </w:rPr>
        <w:t xml:space="preserve"> ล้านบาท ภายในปี </w:t>
      </w:r>
      <w:r w:rsidR="00450430" w:rsidRPr="00A24B89">
        <w:rPr>
          <w:rFonts w:asciiTheme="majorBidi" w:hAnsiTheme="majorBidi" w:cstheme="majorBidi"/>
        </w:rPr>
        <w:t>2567</w:t>
      </w:r>
      <w:r w:rsidR="00450430" w:rsidRPr="00A24B89">
        <w:rPr>
          <w:rFonts w:asciiTheme="majorBidi" w:hAnsiTheme="majorBidi" w:cstheme="majorBidi" w:hint="cs"/>
          <w:cs/>
        </w:rPr>
        <w:t xml:space="preserve"> และ </w:t>
      </w:r>
      <w:r w:rsidR="00450430" w:rsidRPr="00A24B89">
        <w:rPr>
          <w:rFonts w:asciiTheme="majorBidi" w:hAnsiTheme="majorBidi" w:cstheme="majorBidi"/>
        </w:rPr>
        <w:t>2568</w:t>
      </w:r>
      <w:r w:rsidR="00450430" w:rsidRPr="00A24B89">
        <w:rPr>
          <w:rFonts w:asciiTheme="majorBidi" w:hAnsiTheme="majorBidi" w:cstheme="majorBidi" w:hint="cs"/>
          <w:cs/>
        </w:rPr>
        <w:t xml:space="preserve"> โดยแบ่งชำระครั้งแรกจำนวน </w:t>
      </w:r>
      <w:r w:rsidR="00450430" w:rsidRPr="00A24B89">
        <w:rPr>
          <w:rFonts w:asciiTheme="majorBidi" w:hAnsiTheme="majorBidi" w:cstheme="majorBidi"/>
        </w:rPr>
        <w:t>150</w:t>
      </w:r>
      <w:r w:rsidR="00450430" w:rsidRPr="00A24B89">
        <w:rPr>
          <w:rFonts w:asciiTheme="majorBidi" w:hAnsiTheme="majorBidi" w:cstheme="majorBidi" w:hint="cs"/>
          <w:cs/>
        </w:rPr>
        <w:t xml:space="preserve"> ล้านบาท และครั้งที่สองจำนวน </w:t>
      </w:r>
      <w:r w:rsidR="00450430" w:rsidRPr="00A24B89">
        <w:rPr>
          <w:rFonts w:asciiTheme="majorBidi" w:hAnsiTheme="majorBidi" w:cstheme="majorBidi"/>
        </w:rPr>
        <w:t>150</w:t>
      </w:r>
      <w:r w:rsidR="00450430" w:rsidRPr="00A24B89">
        <w:rPr>
          <w:rFonts w:asciiTheme="majorBidi" w:hAnsiTheme="majorBidi" w:cstheme="majorBidi" w:hint="cs"/>
          <w:cs/>
        </w:rPr>
        <w:t xml:space="preserve"> ล้านบาท ตามลำดับ เมื่อ</w:t>
      </w:r>
      <w:r w:rsidR="00A00055" w:rsidRPr="00A24B89">
        <w:rPr>
          <w:rFonts w:asciiTheme="majorBidi" w:hAnsiTheme="majorBidi" w:cstheme="majorBidi"/>
        </w:rPr>
        <w:t xml:space="preserve"> TCV</w:t>
      </w:r>
      <w:r w:rsidR="00450430" w:rsidRPr="00A24B89">
        <w:rPr>
          <w:rFonts w:asciiTheme="majorBidi" w:hAnsiTheme="majorBidi" w:cstheme="majorBidi" w:hint="cs"/>
          <w:cs/>
        </w:rPr>
        <w:t xml:space="preserve"> สามารถสร้างผลงานตามดัชนีชี้วัดผลงานหรือความสำเร็จของงาน (</w:t>
      </w:r>
      <w:r w:rsidR="00450430" w:rsidRPr="00A24B89">
        <w:rPr>
          <w:rFonts w:asciiTheme="majorBidi" w:hAnsiTheme="majorBidi" w:cstheme="majorBidi" w:hint="cs"/>
        </w:rPr>
        <w:t>KPI)</w:t>
      </w:r>
      <w:r w:rsidR="00450430" w:rsidRPr="00A24B89">
        <w:rPr>
          <w:rFonts w:asciiTheme="majorBidi" w:hAnsiTheme="majorBidi" w:cstheme="majorBidi" w:hint="cs"/>
          <w:cs/>
        </w:rPr>
        <w:t xml:space="preserve"> ได้ตามเงื่อนไขที่ระบุในสัญญา ณ วันที่ </w:t>
      </w:r>
      <w:r w:rsidR="00B52B93" w:rsidRPr="00A24B89">
        <w:rPr>
          <w:rFonts w:asciiTheme="majorBidi" w:hAnsiTheme="majorBidi" w:cstheme="majorBidi"/>
        </w:rPr>
        <w:t xml:space="preserve">30 </w:t>
      </w:r>
      <w:r w:rsidR="00B52B93" w:rsidRPr="00A24B89">
        <w:rPr>
          <w:rFonts w:asciiTheme="majorBidi" w:hAnsiTheme="majorBidi" w:cstheme="majorBidi"/>
          <w:cs/>
        </w:rPr>
        <w:t xml:space="preserve">กันยายน </w:t>
      </w:r>
      <w:r w:rsidR="00B52B93" w:rsidRPr="00A24B89">
        <w:rPr>
          <w:rFonts w:asciiTheme="majorBidi" w:hAnsiTheme="majorBidi" w:cstheme="majorBidi"/>
        </w:rPr>
        <w:t>2567</w:t>
      </w:r>
      <w:r w:rsidR="00450430" w:rsidRPr="00A24B89">
        <w:rPr>
          <w:rFonts w:asciiTheme="majorBidi" w:hAnsiTheme="majorBidi" w:cstheme="majorBidi"/>
          <w:cs/>
        </w:rPr>
        <w:t xml:space="preserve"> </w:t>
      </w:r>
      <w:r w:rsidR="00450430" w:rsidRPr="00A24B89">
        <w:rPr>
          <w:rFonts w:asciiTheme="majorBidi" w:hAnsiTheme="majorBidi" w:cstheme="majorBidi" w:hint="cs"/>
          <w:cs/>
        </w:rPr>
        <w:t>บริษัทได้รับรู้สิ่งตอบแทนที่คาดว่าจะต้องจ่ายดังกล่าวเป็นหนี้สินหมุนเวียนอื่นในงบฐานะการเงินรวมและ</w:t>
      </w:r>
      <w:r w:rsidR="005608B3" w:rsidRPr="00A24B89">
        <w:rPr>
          <w:rFonts w:asciiTheme="majorBidi" w:hAnsiTheme="majorBidi" w:cstheme="majorBidi" w:hint="cs"/>
          <w:cs/>
        </w:rPr>
        <w:t>งบฐานะการเงิน</w:t>
      </w:r>
      <w:r w:rsidR="00450430" w:rsidRPr="00A24B89">
        <w:rPr>
          <w:rFonts w:asciiTheme="majorBidi" w:hAnsiTheme="majorBidi" w:cstheme="majorBidi" w:hint="cs"/>
          <w:cs/>
        </w:rPr>
        <w:t>เฉพาะกิจการ</w:t>
      </w:r>
    </w:p>
    <w:p w14:paraId="1D677599" w14:textId="1FC18A13" w:rsidR="0047512C" w:rsidRPr="00A24B89" w:rsidRDefault="006E6CFE" w:rsidP="00533528">
      <w:pPr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lastRenderedPageBreak/>
        <w:tab/>
      </w:r>
      <w:r w:rsidR="00D42518" w:rsidRPr="00A24B89">
        <w:rPr>
          <w:rFonts w:asciiTheme="majorBidi" w:hAnsiTheme="majorBidi" w:cstheme="majorBidi"/>
          <w:cs/>
        </w:rPr>
        <w:t>เงินลงทุนในบริษัทร่วมและการร่วมค้า</w:t>
      </w:r>
      <w:r w:rsidR="00D42518" w:rsidRPr="00A24B89">
        <w:rPr>
          <w:rFonts w:asciiTheme="majorBidi" w:hAnsiTheme="majorBidi" w:cstheme="majorBidi"/>
          <w:rtl/>
          <w:cs/>
        </w:rPr>
        <w:t xml:space="preserve"> </w:t>
      </w:r>
      <w:r w:rsidR="004F429F" w:rsidRPr="00A24B89">
        <w:rPr>
          <w:rFonts w:asciiTheme="majorBidi" w:hAnsiTheme="majorBidi" w:cstheme="majorBidi"/>
          <w:cs/>
        </w:rPr>
        <w:t>ณ</w:t>
      </w:r>
      <w:r w:rsidR="004F429F" w:rsidRPr="00A24B89">
        <w:rPr>
          <w:rFonts w:asciiTheme="majorBidi" w:hAnsiTheme="majorBidi" w:cstheme="majorBidi"/>
          <w:rtl/>
          <w:cs/>
        </w:rPr>
        <w:t xml:space="preserve"> </w:t>
      </w:r>
      <w:r w:rsidR="004F429F" w:rsidRPr="00A24B89">
        <w:rPr>
          <w:rFonts w:asciiTheme="majorBidi" w:hAnsiTheme="majorBidi" w:cstheme="majorBidi"/>
          <w:cs/>
        </w:rPr>
        <w:t>วันที่</w:t>
      </w:r>
      <w:r w:rsidR="009207F6" w:rsidRPr="00A24B89">
        <w:rPr>
          <w:rFonts w:asciiTheme="majorBidi" w:hAnsiTheme="majorBidi" w:cstheme="majorBidi"/>
          <w:cs/>
        </w:rPr>
        <w:t xml:space="preserve"> </w:t>
      </w:r>
      <w:r w:rsidR="00B52B93" w:rsidRPr="00A24B89">
        <w:rPr>
          <w:rFonts w:asciiTheme="majorBidi" w:hAnsiTheme="majorBidi" w:cstheme="majorBidi"/>
        </w:rPr>
        <w:t xml:space="preserve">30 </w:t>
      </w:r>
      <w:r w:rsidR="00B52B93" w:rsidRPr="00A24B89">
        <w:rPr>
          <w:rFonts w:asciiTheme="majorBidi" w:hAnsiTheme="majorBidi" w:cstheme="majorBidi"/>
          <w:cs/>
        </w:rPr>
        <w:t xml:space="preserve">กันยายน </w:t>
      </w:r>
      <w:r w:rsidR="00B52B93" w:rsidRPr="00A24B89">
        <w:rPr>
          <w:rFonts w:asciiTheme="majorBidi" w:hAnsiTheme="majorBidi" w:cstheme="majorBidi"/>
        </w:rPr>
        <w:t>2567</w:t>
      </w:r>
      <w:r w:rsidR="004F429F" w:rsidRPr="00A24B89">
        <w:rPr>
          <w:rFonts w:asciiTheme="majorBidi" w:hAnsiTheme="majorBidi" w:cstheme="majorBidi"/>
          <w:cs/>
        </w:rPr>
        <w:t xml:space="preserve"> และ </w:t>
      </w:r>
      <w:r w:rsidR="006F1E95" w:rsidRPr="00A24B89">
        <w:rPr>
          <w:rFonts w:asciiTheme="majorBidi" w:hAnsiTheme="majorBidi" w:cstheme="majorBidi"/>
        </w:rPr>
        <w:t>31</w:t>
      </w:r>
      <w:r w:rsidR="004F429F" w:rsidRPr="00A24B89">
        <w:rPr>
          <w:rFonts w:asciiTheme="majorBidi" w:hAnsiTheme="majorBidi" w:cstheme="majorBidi"/>
          <w:cs/>
        </w:rPr>
        <w:t xml:space="preserve"> ธันวาคม </w:t>
      </w:r>
      <w:r w:rsidR="002D151D" w:rsidRPr="00A24B89">
        <w:rPr>
          <w:rFonts w:asciiTheme="majorBidi" w:hAnsiTheme="majorBidi" w:cstheme="majorBidi"/>
        </w:rPr>
        <w:t>2566</w:t>
      </w:r>
      <w:r w:rsidR="00A64B6A" w:rsidRPr="00A24B89">
        <w:rPr>
          <w:rFonts w:asciiTheme="majorBidi" w:hAnsiTheme="majorBidi" w:cstheme="majorBidi"/>
          <w:cs/>
        </w:rPr>
        <w:t xml:space="preserve"> </w:t>
      </w:r>
      <w:r w:rsidR="0047512C" w:rsidRPr="00A24B89">
        <w:rPr>
          <w:rFonts w:asciiTheme="majorBidi" w:hAnsiTheme="majorBidi" w:cstheme="majorBidi"/>
          <w:cs/>
        </w:rPr>
        <w:t>และเงินปันผลรับจากเงินลงทุน</w:t>
      </w:r>
      <w:r w:rsidR="00B52B93" w:rsidRPr="00A24B89">
        <w:rPr>
          <w:rFonts w:asciiTheme="majorBidi" w:hAnsiTheme="majorBidi" w:cstheme="majorBidi"/>
          <w:cs/>
        </w:rPr>
        <w:t xml:space="preserve">สำหรับงวดเก้าเดือนสิ้นสุดวันที่ </w:t>
      </w:r>
      <w:r w:rsidR="00B52B93" w:rsidRPr="00A24B89">
        <w:rPr>
          <w:rFonts w:asciiTheme="majorBidi" w:hAnsiTheme="majorBidi" w:cstheme="majorBidi"/>
        </w:rPr>
        <w:t>30</w:t>
      </w:r>
      <w:r w:rsidR="00B52B93" w:rsidRPr="00A24B89">
        <w:rPr>
          <w:rFonts w:asciiTheme="majorBidi" w:hAnsiTheme="majorBidi" w:cstheme="majorBidi"/>
          <w:cs/>
        </w:rPr>
        <w:t xml:space="preserve"> กันยายน</w:t>
      </w:r>
      <w:r w:rsidRPr="00A24B89">
        <w:rPr>
          <w:rFonts w:asciiTheme="majorBidi" w:hAnsiTheme="majorBidi" w:cstheme="majorBidi"/>
          <w:cs/>
        </w:rPr>
        <w:t xml:space="preserve"> </w:t>
      </w:r>
      <w:r w:rsidR="0047512C" w:rsidRPr="00A24B89">
        <w:rPr>
          <w:rFonts w:asciiTheme="majorBidi" w:hAnsiTheme="majorBidi" w:cstheme="majorBidi"/>
          <w:cs/>
        </w:rPr>
        <w:t>มีดังนี้</w:t>
      </w:r>
    </w:p>
    <w:p w14:paraId="38FCA74A" w14:textId="77777777" w:rsidR="00F96DE6" w:rsidRPr="00A24B89" w:rsidRDefault="00F96DE6" w:rsidP="00533528">
      <w:pPr>
        <w:rPr>
          <w:rFonts w:asciiTheme="majorBidi" w:hAnsiTheme="majorBidi" w:cstheme="majorBidi"/>
          <w:sz w:val="20"/>
          <w:szCs w:val="20"/>
        </w:rPr>
      </w:pPr>
    </w:p>
    <w:p w14:paraId="17A4A300" w14:textId="77777777" w:rsidR="00A117EC" w:rsidRPr="00A24B89" w:rsidRDefault="00A117E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"/>
          <w:szCs w:val="2"/>
        </w:rPr>
      </w:pPr>
    </w:p>
    <w:tbl>
      <w:tblPr>
        <w:tblW w:w="1516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836"/>
        <w:gridCol w:w="277"/>
        <w:gridCol w:w="859"/>
        <w:gridCol w:w="860"/>
        <w:gridCol w:w="860"/>
        <w:gridCol w:w="860"/>
        <w:gridCol w:w="860"/>
        <w:gridCol w:w="860"/>
        <w:gridCol w:w="863"/>
        <w:gridCol w:w="860"/>
        <w:gridCol w:w="860"/>
        <w:gridCol w:w="860"/>
        <w:gridCol w:w="860"/>
        <w:gridCol w:w="860"/>
        <w:gridCol w:w="860"/>
        <w:gridCol w:w="873"/>
      </w:tblGrid>
      <w:tr w:rsidR="00C702AC" w:rsidRPr="00A24B89" w14:paraId="4CFEDF2C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220DEA2E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0ADD9C83" w14:textId="0B24C582" w:rsidR="00C702AC" w:rsidRPr="00A24B89" w:rsidRDefault="00C702A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5" w:type="dxa"/>
            <w:gridSpan w:val="14"/>
          </w:tcPr>
          <w:p w14:paraId="72CA1119" w14:textId="77777777" w:rsidR="00C702AC" w:rsidRPr="00A24B89" w:rsidRDefault="00C702A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4B8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C702AC" w:rsidRPr="00A24B89" w14:paraId="2052481C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68C474D2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53C29453" w14:textId="2023E9B9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719" w:type="dxa"/>
            <w:gridSpan w:val="2"/>
            <w:vAlign w:val="bottom"/>
          </w:tcPr>
          <w:p w14:paraId="6AC10D8A" w14:textId="77777777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A24B89">
              <w:rPr>
                <w:rFonts w:ascii="Angsana New" w:hAnsi="Angsana New" w:hint="cs"/>
                <w:szCs w:val="22"/>
                <w:cs/>
                <w:lang w:bidi="th-TH"/>
              </w:rPr>
              <w:t>สัดส่วนความเป็นเ</w:t>
            </w:r>
            <w:r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>จ้าของ</w:t>
            </w:r>
          </w:p>
        </w:tc>
        <w:tc>
          <w:tcPr>
            <w:tcW w:w="1720" w:type="dxa"/>
            <w:gridSpan w:val="2"/>
            <w:vAlign w:val="bottom"/>
          </w:tcPr>
          <w:p w14:paraId="0B315BBA" w14:textId="77777777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24B89">
              <w:rPr>
                <w:rFonts w:ascii="Angsana New" w:hAnsi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20" w:type="dxa"/>
            <w:gridSpan w:val="2"/>
            <w:vAlign w:val="bottom"/>
          </w:tcPr>
          <w:p w14:paraId="7F9893F5" w14:textId="77777777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24B89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23" w:type="dxa"/>
            <w:gridSpan w:val="2"/>
            <w:vAlign w:val="bottom"/>
          </w:tcPr>
          <w:p w14:paraId="1B711059" w14:textId="77777777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24B89">
              <w:rPr>
                <w:rFonts w:ascii="Angsana New" w:hAnsi="Angsana New" w:hint="cs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20" w:type="dxa"/>
            <w:gridSpan w:val="2"/>
            <w:vAlign w:val="bottom"/>
          </w:tcPr>
          <w:p w14:paraId="5B8CE100" w14:textId="77777777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24B89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20" w:type="dxa"/>
            <w:gridSpan w:val="2"/>
            <w:vAlign w:val="bottom"/>
          </w:tcPr>
          <w:p w14:paraId="46A09F75" w14:textId="77777777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733" w:type="dxa"/>
            <w:gridSpan w:val="2"/>
          </w:tcPr>
          <w:p w14:paraId="04BFCF86" w14:textId="77777777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เงินปันผลรับสำหรับ</w:t>
            </w:r>
          </w:p>
          <w:p w14:paraId="1B1218E8" w14:textId="7D69ED19" w:rsidR="00C702AC" w:rsidRPr="00A24B89" w:rsidRDefault="00C536CA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งวด</w:t>
            </w:r>
            <w:r w:rsidR="00B52B93"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>เก้า</w:t>
            </w: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เดือน</w:t>
            </w:r>
            <w:r w:rsidR="00C702AC" w:rsidRPr="00A24B89">
              <w:rPr>
                <w:rFonts w:ascii="Angsana New" w:hAnsi="Angsana New"/>
                <w:szCs w:val="22"/>
                <w:cs/>
                <w:lang w:val="en-US" w:bidi="th-TH"/>
              </w:rPr>
              <w:t>สิ้นสุดวันที่</w:t>
            </w:r>
          </w:p>
        </w:tc>
      </w:tr>
      <w:tr w:rsidR="00C702AC" w:rsidRPr="00A24B89" w14:paraId="5616F3CF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24E4A547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72A5687C" w14:textId="13B2A319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59" w:type="dxa"/>
          </w:tcPr>
          <w:p w14:paraId="4EA65921" w14:textId="54C4E052" w:rsidR="00C702AC" w:rsidRPr="00A24B89" w:rsidRDefault="00B52B93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60" w:type="dxa"/>
          </w:tcPr>
          <w:p w14:paraId="5EB61909" w14:textId="6D350881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0AEB4424" w14:textId="46FCAD36" w:rsidR="00C702AC" w:rsidRPr="00A24B89" w:rsidRDefault="00B52B93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60" w:type="dxa"/>
          </w:tcPr>
          <w:p w14:paraId="7EA1D2B2" w14:textId="19A7C6FB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211CEAA8" w14:textId="671E6D60" w:rsidR="00C702AC" w:rsidRPr="00A24B89" w:rsidRDefault="00B52B93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60" w:type="dxa"/>
          </w:tcPr>
          <w:p w14:paraId="6D62E966" w14:textId="6956E22A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3" w:type="dxa"/>
          </w:tcPr>
          <w:p w14:paraId="06A0DB01" w14:textId="3A09039E" w:rsidR="00C702AC" w:rsidRPr="00A24B89" w:rsidRDefault="00B52B93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60" w:type="dxa"/>
          </w:tcPr>
          <w:p w14:paraId="63FE6D08" w14:textId="7DBD30BA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32A9CA89" w14:textId="572B644B" w:rsidR="00C702AC" w:rsidRPr="00A24B89" w:rsidRDefault="00B52B93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60" w:type="dxa"/>
          </w:tcPr>
          <w:p w14:paraId="36CBC28F" w14:textId="66B77668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41F3CB28" w14:textId="1D95ABDB" w:rsidR="00C702AC" w:rsidRPr="00A24B89" w:rsidRDefault="00B52B93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60" w:type="dxa"/>
          </w:tcPr>
          <w:p w14:paraId="40C583E4" w14:textId="430369B4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60" w:type="dxa"/>
          </w:tcPr>
          <w:p w14:paraId="74618ACE" w14:textId="0B3A3D65" w:rsidR="00C702AC" w:rsidRPr="00A24B89" w:rsidRDefault="00B52B93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73" w:type="dxa"/>
          </w:tcPr>
          <w:p w14:paraId="5D16FDE4" w14:textId="66FC3A35" w:rsidR="00C702AC" w:rsidRPr="00A24B89" w:rsidRDefault="00B52B93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</w:tr>
      <w:tr w:rsidR="00C702AC" w:rsidRPr="00A24B89" w14:paraId="54791B69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0FA52D1F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4EC0B4A9" w14:textId="5CD1C2F7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59" w:type="dxa"/>
          </w:tcPr>
          <w:p w14:paraId="51DF8C4A" w14:textId="5EB83C69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0815C502" w14:textId="682F480C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46339433" w14:textId="598ED341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43C94464" w14:textId="0F37684E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1B517E55" w14:textId="7BC783E6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206839BB" w14:textId="076C74EC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3" w:type="dxa"/>
          </w:tcPr>
          <w:p w14:paraId="597B6CE9" w14:textId="3BCBA420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6F0E0666" w14:textId="11C4D44F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08187C81" w14:textId="35D7FD96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2E6D27AC" w14:textId="05F5B821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2C97BDEA" w14:textId="313C404A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60" w:type="dxa"/>
          </w:tcPr>
          <w:p w14:paraId="545D77F9" w14:textId="6DF34E17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860" w:type="dxa"/>
          </w:tcPr>
          <w:p w14:paraId="20D06D9E" w14:textId="63092663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2567</w:t>
            </w:r>
          </w:p>
        </w:tc>
        <w:tc>
          <w:tcPr>
            <w:tcW w:w="873" w:type="dxa"/>
          </w:tcPr>
          <w:p w14:paraId="7709F7EC" w14:textId="04AF09D8" w:rsidR="00C702A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</w:tr>
      <w:tr w:rsidR="00C702AC" w:rsidRPr="00A24B89" w14:paraId="73ECB473" w14:textId="77777777" w:rsidTr="005030EF">
        <w:trPr>
          <w:cantSplit/>
          <w:trHeight w:val="283"/>
          <w:tblHeader/>
        </w:trPr>
        <w:tc>
          <w:tcPr>
            <w:tcW w:w="2836" w:type="dxa"/>
          </w:tcPr>
          <w:p w14:paraId="38BAE397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7" w:type="dxa"/>
          </w:tcPr>
          <w:p w14:paraId="74B9F716" w14:textId="198A4291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19" w:type="dxa"/>
            <w:gridSpan w:val="2"/>
          </w:tcPr>
          <w:p w14:paraId="14DF83EA" w14:textId="109B2DB3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336" w:type="dxa"/>
            <w:gridSpan w:val="12"/>
          </w:tcPr>
          <w:p w14:paraId="2BBFB0C1" w14:textId="48E33A39" w:rsidR="00C702AC" w:rsidRPr="00A24B89" w:rsidRDefault="00C702A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 w:hint="cs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C702AC" w:rsidRPr="00A24B89" w14:paraId="4BDB2424" w14:textId="77777777" w:rsidTr="005030EF">
        <w:trPr>
          <w:cantSplit/>
          <w:trHeight w:val="283"/>
        </w:trPr>
        <w:tc>
          <w:tcPr>
            <w:tcW w:w="2836" w:type="dxa"/>
          </w:tcPr>
          <w:p w14:paraId="62463CC7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24B89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77" w:type="dxa"/>
          </w:tcPr>
          <w:p w14:paraId="3B96938E" w14:textId="72A3412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59" w:type="dxa"/>
            <w:vAlign w:val="bottom"/>
          </w:tcPr>
          <w:p w14:paraId="1AA792B1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9B35D8E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118CE7A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FB5F983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331CC3D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8751C19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7FC3C00C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3AB8BD1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71F835A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EFEF6E6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2652C247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4FF3E6C6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5AE9109F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A2F83AC" w14:textId="77777777" w:rsidR="00C702AC" w:rsidRPr="00A24B89" w:rsidRDefault="00C702A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</w:tr>
      <w:tr w:rsidR="002131C5" w:rsidRPr="00A24B89" w14:paraId="3D13E106" w14:textId="77777777" w:rsidTr="005030EF">
        <w:trPr>
          <w:cantSplit/>
          <w:trHeight w:val="283"/>
        </w:trPr>
        <w:tc>
          <w:tcPr>
            <w:tcW w:w="2836" w:type="dxa"/>
          </w:tcPr>
          <w:p w14:paraId="04635C4B" w14:textId="77777777" w:rsidR="002131C5" w:rsidRPr="00A24B8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บริษัท เคหะสุขประชา จำกัด (มหาชน)</w:t>
            </w:r>
          </w:p>
        </w:tc>
        <w:tc>
          <w:tcPr>
            <w:tcW w:w="277" w:type="dxa"/>
          </w:tcPr>
          <w:p w14:paraId="72D85500" w14:textId="45EF26AB" w:rsidR="002131C5" w:rsidRPr="00A24B89" w:rsidRDefault="002131C5" w:rsidP="002131C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041E432" w14:textId="10C1E92B" w:rsidR="002131C5" w:rsidRPr="00A24B89" w:rsidRDefault="002131C5" w:rsidP="002131C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DC5477" w14:textId="2CD4496A" w:rsidR="002131C5" w:rsidRPr="00A24B89" w:rsidRDefault="002131C5" w:rsidP="002131C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 w:hint="cs"/>
                <w:szCs w:val="22"/>
                <w:cs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1A12E46" w14:textId="58701C85" w:rsidR="002131C5" w:rsidRPr="00A24B8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F79137C" w14:textId="430AAEEF" w:rsidR="002131C5" w:rsidRPr="00A24B8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860" w:type="dxa"/>
            <w:vAlign w:val="bottom"/>
          </w:tcPr>
          <w:p w14:paraId="62ED7701" w14:textId="6F75A408" w:rsidR="002131C5" w:rsidRPr="00A24B8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125</w:t>
            </w:r>
          </w:p>
        </w:tc>
        <w:tc>
          <w:tcPr>
            <w:tcW w:w="860" w:type="dxa"/>
            <w:vAlign w:val="bottom"/>
          </w:tcPr>
          <w:p w14:paraId="4AFB3E0D" w14:textId="369D2D33" w:rsidR="002131C5" w:rsidRPr="00A24B8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125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238846A6" w14:textId="1C1EA39F" w:rsidR="002131C5" w:rsidRPr="00A24B89" w:rsidRDefault="00D74AB1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40</w:t>
            </w:r>
          </w:p>
        </w:tc>
        <w:tc>
          <w:tcPr>
            <w:tcW w:w="860" w:type="dxa"/>
            <w:vAlign w:val="bottom"/>
          </w:tcPr>
          <w:p w14:paraId="3E0B248C" w14:textId="76715631" w:rsidR="002131C5" w:rsidRPr="00A24B8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52</w:t>
            </w:r>
          </w:p>
        </w:tc>
        <w:tc>
          <w:tcPr>
            <w:tcW w:w="860" w:type="dxa"/>
            <w:vAlign w:val="bottom"/>
          </w:tcPr>
          <w:p w14:paraId="4C85EB52" w14:textId="2A993BE8" w:rsidR="002131C5" w:rsidRPr="00A24B89" w:rsidRDefault="00770A49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(</w:t>
            </w:r>
            <w:r w:rsidR="00D74AB1" w:rsidRPr="00A24B89">
              <w:rPr>
                <w:rFonts w:hint="cs"/>
                <w:sz w:val="22"/>
                <w:szCs w:val="22"/>
                <w:cs/>
              </w:rPr>
              <w:t>40</w:t>
            </w:r>
            <w:r w:rsidRPr="00A24B89">
              <w:rPr>
                <w:sz w:val="22"/>
                <w:szCs w:val="22"/>
              </w:rPr>
              <w:t>)</w:t>
            </w:r>
          </w:p>
        </w:tc>
        <w:tc>
          <w:tcPr>
            <w:tcW w:w="860" w:type="dxa"/>
            <w:vAlign w:val="bottom"/>
          </w:tcPr>
          <w:p w14:paraId="48A1882C" w14:textId="77777777" w:rsidR="002131C5" w:rsidRPr="00A24B8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7F1E296" w14:textId="6F589144" w:rsidR="002131C5" w:rsidRPr="00A24B89" w:rsidRDefault="00604617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158E9632" w14:textId="6D7B38AF" w:rsidR="002131C5" w:rsidRPr="00A24B8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52</w:t>
            </w:r>
          </w:p>
        </w:tc>
        <w:tc>
          <w:tcPr>
            <w:tcW w:w="860" w:type="dxa"/>
            <w:vAlign w:val="bottom"/>
          </w:tcPr>
          <w:p w14:paraId="1A24BFD4" w14:textId="10FB76F9" w:rsidR="002131C5" w:rsidRPr="00A24B89" w:rsidRDefault="002F39E7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EDFDC52" w14:textId="5C123F1B" w:rsidR="002131C5" w:rsidRPr="00A24B89" w:rsidRDefault="002131C5" w:rsidP="0021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A24B89" w14:paraId="6E18692F" w14:textId="77777777" w:rsidTr="005030EF">
        <w:trPr>
          <w:cantSplit/>
          <w:trHeight w:val="283"/>
        </w:trPr>
        <w:tc>
          <w:tcPr>
            <w:tcW w:w="2836" w:type="dxa"/>
          </w:tcPr>
          <w:p w14:paraId="3EAC759A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บริษัท ไบโอม จำกัด</w:t>
            </w:r>
          </w:p>
        </w:tc>
        <w:tc>
          <w:tcPr>
            <w:tcW w:w="277" w:type="dxa"/>
          </w:tcPr>
          <w:p w14:paraId="7928674A" w14:textId="00DA6FB2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E0F73A0" w14:textId="7A1AC30D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D390C6" w14:textId="1A4FE70D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C65D8FE" w14:textId="6002FB0C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4252AE" w14:textId="0AA9C54C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860" w:type="dxa"/>
            <w:vAlign w:val="bottom"/>
          </w:tcPr>
          <w:p w14:paraId="4D6A9ED9" w14:textId="0F22C58A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83</w:t>
            </w:r>
          </w:p>
        </w:tc>
        <w:tc>
          <w:tcPr>
            <w:tcW w:w="860" w:type="dxa"/>
            <w:vAlign w:val="bottom"/>
          </w:tcPr>
          <w:p w14:paraId="0E5CC92C" w14:textId="781922E4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83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189E4466" w14:textId="16C4DD7A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75</w:t>
            </w:r>
          </w:p>
        </w:tc>
        <w:tc>
          <w:tcPr>
            <w:tcW w:w="860" w:type="dxa"/>
            <w:vAlign w:val="bottom"/>
          </w:tcPr>
          <w:p w14:paraId="0AB2C55D" w14:textId="4B887B48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77</w:t>
            </w:r>
          </w:p>
        </w:tc>
        <w:tc>
          <w:tcPr>
            <w:tcW w:w="860" w:type="dxa"/>
            <w:vAlign w:val="bottom"/>
          </w:tcPr>
          <w:p w14:paraId="074A3F21" w14:textId="3D00DF70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46648D4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A8C06A1" w14:textId="4B29DF93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75</w:t>
            </w:r>
          </w:p>
        </w:tc>
        <w:tc>
          <w:tcPr>
            <w:tcW w:w="860" w:type="dxa"/>
            <w:vAlign w:val="bottom"/>
          </w:tcPr>
          <w:p w14:paraId="08E70650" w14:textId="7D14BDC8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77</w:t>
            </w:r>
          </w:p>
        </w:tc>
        <w:tc>
          <w:tcPr>
            <w:tcW w:w="860" w:type="dxa"/>
            <w:vAlign w:val="bottom"/>
          </w:tcPr>
          <w:p w14:paraId="21E9EAE7" w14:textId="1A0FF6FE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E57078" w14:textId="365117A6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A24B89" w14:paraId="4B3BC849" w14:textId="77777777" w:rsidTr="005030EF">
        <w:trPr>
          <w:cantSplit/>
          <w:trHeight w:val="283"/>
        </w:trPr>
        <w:tc>
          <w:tcPr>
            <w:tcW w:w="2836" w:type="dxa"/>
          </w:tcPr>
          <w:p w14:paraId="398815C1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บริษัท ดาต้า คาเฟ่ จำกัด</w:t>
            </w:r>
          </w:p>
        </w:tc>
        <w:tc>
          <w:tcPr>
            <w:tcW w:w="277" w:type="dxa"/>
          </w:tcPr>
          <w:p w14:paraId="34B75352" w14:textId="1358FAA0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8045231" w14:textId="6FB9BEE8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35.00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8D22719" w14:textId="1C6BD68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35.00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132C952" w14:textId="6D65E84D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12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461FD18" w14:textId="39AEC65E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12</w:t>
            </w:r>
          </w:p>
        </w:tc>
        <w:tc>
          <w:tcPr>
            <w:tcW w:w="860" w:type="dxa"/>
            <w:vAlign w:val="bottom"/>
          </w:tcPr>
          <w:p w14:paraId="1E37654D" w14:textId="4400F1B6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</w:rPr>
              <w:t>35</w:t>
            </w:r>
          </w:p>
        </w:tc>
        <w:tc>
          <w:tcPr>
            <w:tcW w:w="860" w:type="dxa"/>
            <w:vAlign w:val="bottom"/>
          </w:tcPr>
          <w:p w14:paraId="4E35FDCF" w14:textId="31462E3A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35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0856C8F1" w14:textId="0F14B0BF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3</w:t>
            </w:r>
            <w:r w:rsidR="00671B35" w:rsidRPr="00A24B89">
              <w:rPr>
                <w:rFonts w:hint="cs"/>
                <w:sz w:val="22"/>
                <w:szCs w:val="22"/>
                <w:cs/>
              </w:rPr>
              <w:t>7</w:t>
            </w:r>
          </w:p>
        </w:tc>
        <w:tc>
          <w:tcPr>
            <w:tcW w:w="860" w:type="dxa"/>
            <w:vAlign w:val="bottom"/>
          </w:tcPr>
          <w:p w14:paraId="046777C2" w14:textId="4DA4B345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42</w:t>
            </w:r>
          </w:p>
        </w:tc>
        <w:tc>
          <w:tcPr>
            <w:tcW w:w="860" w:type="dxa"/>
            <w:vAlign w:val="bottom"/>
          </w:tcPr>
          <w:p w14:paraId="1069F56B" w14:textId="658895A4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4BF8B63A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F73BD4B" w14:textId="08B60805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3</w:t>
            </w:r>
            <w:r w:rsidR="00671B35" w:rsidRPr="00A24B89">
              <w:rPr>
                <w:rFonts w:hint="cs"/>
                <w:sz w:val="22"/>
                <w:szCs w:val="22"/>
                <w:cs/>
              </w:rPr>
              <w:t>7</w:t>
            </w:r>
          </w:p>
        </w:tc>
        <w:tc>
          <w:tcPr>
            <w:tcW w:w="860" w:type="dxa"/>
            <w:vAlign w:val="bottom"/>
          </w:tcPr>
          <w:p w14:paraId="3631A124" w14:textId="645C9038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42</w:t>
            </w:r>
          </w:p>
        </w:tc>
        <w:tc>
          <w:tcPr>
            <w:tcW w:w="860" w:type="dxa"/>
            <w:vAlign w:val="bottom"/>
          </w:tcPr>
          <w:p w14:paraId="28FFB314" w14:textId="71831B27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85C74D" w14:textId="3780BBE8" w:rsidR="00992815" w:rsidRPr="00A24B89" w:rsidRDefault="000A7F9B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1</w:t>
            </w:r>
          </w:p>
        </w:tc>
      </w:tr>
      <w:tr w:rsidR="00992815" w:rsidRPr="00A24B89" w14:paraId="22A8D569" w14:textId="77777777" w:rsidTr="005030EF">
        <w:trPr>
          <w:cantSplit/>
          <w:trHeight w:val="283"/>
        </w:trPr>
        <w:tc>
          <w:tcPr>
            <w:tcW w:w="2836" w:type="dxa"/>
          </w:tcPr>
          <w:p w14:paraId="6A77E0E1" w14:textId="4A254E78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บริษัท มีที่ มีเงิน จำกัด</w:t>
            </w:r>
            <w:r w:rsidRPr="00A24B89">
              <w:rPr>
                <w:rFonts w:hint="cs"/>
                <w:sz w:val="22"/>
                <w:szCs w:val="22"/>
              </w:rPr>
              <w:t xml:space="preserve">   </w:t>
            </w:r>
          </w:p>
        </w:tc>
        <w:tc>
          <w:tcPr>
            <w:tcW w:w="277" w:type="dxa"/>
          </w:tcPr>
          <w:p w14:paraId="224E102C" w14:textId="53C363E3" w:rsidR="00992815" w:rsidRPr="00A24B89" w:rsidRDefault="00992815" w:rsidP="00992815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7CF3F21" w14:textId="43DDCDC8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4B591FB" w14:textId="73BA9D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20.00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4AE1E7A" w14:textId="798DD638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1,000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6D4156C" w14:textId="7FD18519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1,000</w:t>
            </w:r>
          </w:p>
        </w:tc>
        <w:tc>
          <w:tcPr>
            <w:tcW w:w="860" w:type="dxa"/>
            <w:vAlign w:val="bottom"/>
          </w:tcPr>
          <w:p w14:paraId="0146A7AE" w14:textId="73459DE5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200</w:t>
            </w:r>
          </w:p>
        </w:tc>
        <w:tc>
          <w:tcPr>
            <w:tcW w:w="860" w:type="dxa"/>
            <w:vAlign w:val="bottom"/>
          </w:tcPr>
          <w:p w14:paraId="0E9B70B7" w14:textId="7427D7FD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200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7C3FE04A" w14:textId="3AB4A059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2</w:t>
            </w:r>
            <w:r w:rsidR="00671B35" w:rsidRPr="00A24B89">
              <w:rPr>
                <w:rFonts w:hint="cs"/>
                <w:sz w:val="22"/>
                <w:szCs w:val="22"/>
                <w:cs/>
              </w:rPr>
              <w:t>2</w:t>
            </w:r>
            <w:r w:rsidR="00882FEE" w:rsidRPr="00A24B89">
              <w:rPr>
                <w:sz w:val="22"/>
                <w:szCs w:val="22"/>
              </w:rPr>
              <w:t>8</w:t>
            </w:r>
          </w:p>
        </w:tc>
        <w:tc>
          <w:tcPr>
            <w:tcW w:w="860" w:type="dxa"/>
            <w:vAlign w:val="bottom"/>
          </w:tcPr>
          <w:p w14:paraId="398C6AFC" w14:textId="00644340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20</w:t>
            </w:r>
            <w:r w:rsidRPr="00A24B89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860" w:type="dxa"/>
            <w:vAlign w:val="bottom"/>
          </w:tcPr>
          <w:p w14:paraId="5AF11D96" w14:textId="43E19922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6F08EDBD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44955B3A" w14:textId="5A7C70C4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22</w:t>
            </w:r>
            <w:r w:rsidR="00882FEE" w:rsidRPr="00A24B89">
              <w:rPr>
                <w:sz w:val="22"/>
                <w:szCs w:val="22"/>
              </w:rPr>
              <w:t>8</w:t>
            </w:r>
          </w:p>
        </w:tc>
        <w:tc>
          <w:tcPr>
            <w:tcW w:w="860" w:type="dxa"/>
            <w:vAlign w:val="bottom"/>
          </w:tcPr>
          <w:p w14:paraId="30D9ABBE" w14:textId="2E4F77FA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20</w:t>
            </w:r>
            <w:r w:rsidRPr="00A24B89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860" w:type="dxa"/>
            <w:vAlign w:val="bottom"/>
          </w:tcPr>
          <w:p w14:paraId="299E728A" w14:textId="4DB59FCD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E9CDBCB" w14:textId="34A35300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A24B89" w14:paraId="78490961" w14:textId="77777777" w:rsidTr="005030EF">
        <w:trPr>
          <w:cantSplit/>
          <w:trHeight w:val="283"/>
        </w:trPr>
        <w:tc>
          <w:tcPr>
            <w:tcW w:w="2836" w:type="dxa"/>
          </w:tcPr>
          <w:p w14:paraId="420FEEBE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Transitus Energy</w:t>
            </w:r>
            <w:r w:rsidRPr="00A24B89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A24B89">
              <w:rPr>
                <w:rFonts w:hint="cs"/>
                <w:sz w:val="22"/>
                <w:szCs w:val="22"/>
              </w:rPr>
              <w:t>Ltd.</w:t>
            </w:r>
          </w:p>
        </w:tc>
        <w:tc>
          <w:tcPr>
            <w:tcW w:w="277" w:type="dxa"/>
          </w:tcPr>
          <w:p w14:paraId="7846C171" w14:textId="54560331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D7804C3" w14:textId="2F2C431B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40.10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05B784C" w14:textId="4D4C31DE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40.10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022ABB7" w14:textId="5160131C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D22567B" w14:textId="2EE10459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95CA611" w14:textId="50C73EAB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34</w:t>
            </w:r>
          </w:p>
        </w:tc>
        <w:tc>
          <w:tcPr>
            <w:tcW w:w="860" w:type="dxa"/>
            <w:vAlign w:val="bottom"/>
          </w:tcPr>
          <w:p w14:paraId="525BBDE8" w14:textId="112C7CD6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34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24913E0E" w14:textId="295B19A8" w:rsidR="00992815" w:rsidRPr="00A24B89" w:rsidRDefault="00770A49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36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3067194" w14:textId="1022C8A1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34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9403A71" w14:textId="794320CA" w:rsidR="00992815" w:rsidRPr="00A24B89" w:rsidRDefault="00770A49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(34)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00EEEAD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7E70C5C" w14:textId="57DB2CC6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</w:t>
            </w:r>
          </w:p>
        </w:tc>
        <w:tc>
          <w:tcPr>
            <w:tcW w:w="860" w:type="dxa"/>
            <w:vAlign w:val="bottom"/>
          </w:tcPr>
          <w:p w14:paraId="65D1F106" w14:textId="431F947E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34</w:t>
            </w:r>
          </w:p>
        </w:tc>
        <w:tc>
          <w:tcPr>
            <w:tcW w:w="860" w:type="dxa"/>
            <w:vAlign w:val="bottom"/>
          </w:tcPr>
          <w:p w14:paraId="42185795" w14:textId="4BC06665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AE4D841" w14:textId="2CED05A4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A24B89" w14:paraId="12458F82" w14:textId="77777777" w:rsidTr="005030EF">
        <w:trPr>
          <w:cantSplit/>
          <w:trHeight w:val="283"/>
        </w:trPr>
        <w:tc>
          <w:tcPr>
            <w:tcW w:w="2836" w:type="dxa"/>
          </w:tcPr>
          <w:p w14:paraId="24F9D14A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Nam Tai Hydropower Co., Ltd.</w:t>
            </w:r>
          </w:p>
        </w:tc>
        <w:tc>
          <w:tcPr>
            <w:tcW w:w="277" w:type="dxa"/>
          </w:tcPr>
          <w:p w14:paraId="1EDED1E3" w14:textId="68BC6801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526A84F" w14:textId="5017274B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713DD68" w14:textId="52F51059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021982C" w14:textId="6DCA013F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319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3D7D56E" w14:textId="3C7A55A8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319</w:t>
            </w:r>
          </w:p>
        </w:tc>
        <w:tc>
          <w:tcPr>
            <w:tcW w:w="860" w:type="dxa"/>
            <w:vAlign w:val="bottom"/>
          </w:tcPr>
          <w:p w14:paraId="1A23CA22" w14:textId="06BC164B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90</w:t>
            </w:r>
          </w:p>
        </w:tc>
        <w:tc>
          <w:tcPr>
            <w:tcW w:w="860" w:type="dxa"/>
            <w:vAlign w:val="bottom"/>
          </w:tcPr>
          <w:p w14:paraId="6A0E46C7" w14:textId="79B3A49F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90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0BE249F" w14:textId="6D7C71AC" w:rsidR="00992815" w:rsidRPr="00A24B89" w:rsidRDefault="0060461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598FC9EB" w14:textId="0173B20B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17</w:t>
            </w:r>
          </w:p>
        </w:tc>
        <w:tc>
          <w:tcPr>
            <w:tcW w:w="860" w:type="dxa"/>
            <w:vAlign w:val="bottom"/>
          </w:tcPr>
          <w:p w14:paraId="7C421442" w14:textId="1A3C8441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0E102AA8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D411A1E" w14:textId="7CAC0C16" w:rsidR="00992815" w:rsidRPr="00A24B89" w:rsidRDefault="0060461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6593B562" w14:textId="195D342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17</w:t>
            </w:r>
          </w:p>
        </w:tc>
        <w:tc>
          <w:tcPr>
            <w:tcW w:w="860" w:type="dxa"/>
            <w:vAlign w:val="bottom"/>
          </w:tcPr>
          <w:p w14:paraId="6EA24B30" w14:textId="2F251240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32B616D" w14:textId="011DFE09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A24B89" w14:paraId="5EC33500" w14:textId="77777777" w:rsidTr="005030EF">
        <w:trPr>
          <w:cantSplit/>
          <w:trHeight w:val="283"/>
        </w:trPr>
        <w:tc>
          <w:tcPr>
            <w:tcW w:w="2836" w:type="dxa"/>
          </w:tcPr>
          <w:p w14:paraId="02D6509A" w14:textId="2EF3E76A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17" w:hanging="120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77" w:type="dxa"/>
          </w:tcPr>
          <w:p w14:paraId="72DED1E0" w14:textId="49CE1834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926657A" w14:textId="2738B9C4" w:rsidR="00992815" w:rsidRPr="00A24B89" w:rsidRDefault="00031E11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10FE7D8" w14:textId="59040638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44.00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A3DF9DF" w14:textId="44259E06" w:rsidR="00992815" w:rsidRPr="00A24B89" w:rsidRDefault="00031E11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6A7C6E4" w14:textId="51D328A9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135</w:t>
            </w:r>
          </w:p>
        </w:tc>
        <w:tc>
          <w:tcPr>
            <w:tcW w:w="860" w:type="dxa"/>
            <w:vAlign w:val="bottom"/>
          </w:tcPr>
          <w:p w14:paraId="3D85E6D4" w14:textId="20E114D4" w:rsidR="00992815" w:rsidRPr="00A24B89" w:rsidRDefault="00031E11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4F5303A" w14:textId="778E9149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59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D47F969" w14:textId="5A21D33C" w:rsidR="00992815" w:rsidRPr="00A24B89" w:rsidRDefault="0060461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2D3810E8" w14:textId="6B451C3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58</w:t>
            </w:r>
          </w:p>
        </w:tc>
        <w:tc>
          <w:tcPr>
            <w:tcW w:w="860" w:type="dxa"/>
            <w:vAlign w:val="bottom"/>
          </w:tcPr>
          <w:p w14:paraId="5AED4D00" w14:textId="1EAA68B0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5CAFE618" w14:textId="0F740B96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31B128A" w14:textId="36B5EF59" w:rsidR="00992815" w:rsidRPr="00A24B89" w:rsidRDefault="0060461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20A32096" w14:textId="38C22B58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58</w:t>
            </w:r>
          </w:p>
        </w:tc>
        <w:tc>
          <w:tcPr>
            <w:tcW w:w="860" w:type="dxa"/>
            <w:vAlign w:val="bottom"/>
          </w:tcPr>
          <w:p w14:paraId="2D25D5E9" w14:textId="3C39E7C2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F8C270F" w14:textId="76544B26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A24B89" w14:paraId="2E013325" w14:textId="77777777" w:rsidTr="005030EF">
        <w:trPr>
          <w:cantSplit/>
          <w:trHeight w:val="283"/>
        </w:trPr>
        <w:tc>
          <w:tcPr>
            <w:tcW w:w="2836" w:type="dxa"/>
          </w:tcPr>
          <w:p w14:paraId="023F1DF1" w14:textId="6977464E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  <w:cs/>
              </w:rPr>
              <w:t>บริษัท ท่อส่งปิโตรเลียมไทย จำกัด</w:t>
            </w:r>
          </w:p>
        </w:tc>
        <w:tc>
          <w:tcPr>
            <w:tcW w:w="277" w:type="dxa"/>
          </w:tcPr>
          <w:p w14:paraId="4A6C475E" w14:textId="76315625" w:rsidR="00992815" w:rsidRPr="00A24B89" w:rsidRDefault="00992815" w:rsidP="00992815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6FAD06C" w14:textId="194FD660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20.78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F1A7F99" w14:textId="72C67404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20.78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69DEB8B" w14:textId="584D2874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8,479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36220F8" w14:textId="20251741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8,479</w:t>
            </w:r>
          </w:p>
        </w:tc>
        <w:tc>
          <w:tcPr>
            <w:tcW w:w="860" w:type="dxa"/>
            <w:vAlign w:val="bottom"/>
          </w:tcPr>
          <w:p w14:paraId="56978C08" w14:textId="0FEA6671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5,708</w:t>
            </w:r>
          </w:p>
        </w:tc>
        <w:tc>
          <w:tcPr>
            <w:tcW w:w="860" w:type="dxa"/>
            <w:vAlign w:val="bottom"/>
          </w:tcPr>
          <w:p w14:paraId="0EE3E2C1" w14:textId="5040CAE6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5,708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77EC367" w14:textId="76EEC786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</w:t>
            </w:r>
            <w:r w:rsidR="00671B35" w:rsidRPr="00A24B89">
              <w:rPr>
                <w:rFonts w:hint="cs"/>
                <w:sz w:val="22"/>
                <w:szCs w:val="22"/>
                <w:cs/>
              </w:rPr>
              <w:t>728</w:t>
            </w:r>
          </w:p>
        </w:tc>
        <w:tc>
          <w:tcPr>
            <w:tcW w:w="860" w:type="dxa"/>
            <w:vAlign w:val="bottom"/>
          </w:tcPr>
          <w:p w14:paraId="351B3696" w14:textId="3B5605C0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5,637</w:t>
            </w:r>
          </w:p>
        </w:tc>
        <w:tc>
          <w:tcPr>
            <w:tcW w:w="860" w:type="dxa"/>
            <w:vAlign w:val="bottom"/>
          </w:tcPr>
          <w:p w14:paraId="7009EF1B" w14:textId="0A7EEED3" w:rsidR="00992815" w:rsidRPr="00A24B89" w:rsidRDefault="002F39E7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4826DE1D" w14:textId="176EC94E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1623C964" w14:textId="676FAC9D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</w:t>
            </w:r>
            <w:r w:rsidR="00671B35" w:rsidRPr="00A24B89">
              <w:rPr>
                <w:rFonts w:hint="cs"/>
                <w:sz w:val="22"/>
                <w:szCs w:val="22"/>
                <w:cs/>
              </w:rPr>
              <w:t>728</w:t>
            </w:r>
          </w:p>
        </w:tc>
        <w:tc>
          <w:tcPr>
            <w:tcW w:w="860" w:type="dxa"/>
            <w:vAlign w:val="bottom"/>
          </w:tcPr>
          <w:p w14:paraId="75F1C669" w14:textId="50100009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5,637</w:t>
            </w:r>
          </w:p>
        </w:tc>
        <w:tc>
          <w:tcPr>
            <w:tcW w:w="860" w:type="dxa"/>
            <w:vAlign w:val="bottom"/>
          </w:tcPr>
          <w:p w14:paraId="5755961D" w14:textId="0D45D17C" w:rsidR="00992815" w:rsidRPr="00A24B89" w:rsidRDefault="00130DDE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161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96CCD00" w14:textId="39E9BBEC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</w:tr>
      <w:tr w:rsidR="00992815" w:rsidRPr="00A24B89" w14:paraId="38F3CBD5" w14:textId="77777777" w:rsidTr="005030EF">
        <w:trPr>
          <w:cantSplit/>
          <w:trHeight w:val="283"/>
        </w:trPr>
        <w:tc>
          <w:tcPr>
            <w:tcW w:w="2836" w:type="dxa"/>
          </w:tcPr>
          <w:p w14:paraId="119F19D7" w14:textId="3FC86A38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Hamilton Holdings II LLC</w:t>
            </w:r>
          </w:p>
        </w:tc>
        <w:tc>
          <w:tcPr>
            <w:tcW w:w="277" w:type="dxa"/>
          </w:tcPr>
          <w:p w14:paraId="1FAEF5A5" w14:textId="700EA5FC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61278AF" w14:textId="26DFD10E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DAC9ED3" w14:textId="1E450A2E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255E8E8" w14:textId="3651C0FF" w:rsidR="00992815" w:rsidRPr="00A24B89" w:rsidRDefault="00301DB9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20,970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4D4E777" w14:textId="6730AAF8" w:rsidR="00992815" w:rsidRPr="00A24B89" w:rsidRDefault="00301DB9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20,970</w:t>
            </w:r>
          </w:p>
        </w:tc>
        <w:tc>
          <w:tcPr>
            <w:tcW w:w="860" w:type="dxa"/>
            <w:vAlign w:val="bottom"/>
          </w:tcPr>
          <w:p w14:paraId="26C0C29C" w14:textId="2E68C7E8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10,002</w:t>
            </w:r>
          </w:p>
        </w:tc>
        <w:tc>
          <w:tcPr>
            <w:tcW w:w="860" w:type="dxa"/>
            <w:vAlign w:val="bottom"/>
          </w:tcPr>
          <w:p w14:paraId="4BF6903F" w14:textId="1310304D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10,002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D0895DB" w14:textId="73C18892" w:rsidR="00992815" w:rsidRPr="00A24B89" w:rsidRDefault="00997B4E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7</w:t>
            </w:r>
            <w:r w:rsidR="007D0617" w:rsidRPr="00A24B89">
              <w:rPr>
                <w:sz w:val="22"/>
                <w:szCs w:val="22"/>
              </w:rPr>
              <w:t>,</w:t>
            </w:r>
            <w:r w:rsidRPr="00A24B89">
              <w:rPr>
                <w:rFonts w:hint="cs"/>
                <w:sz w:val="22"/>
                <w:szCs w:val="22"/>
                <w:cs/>
              </w:rPr>
              <w:t>1</w:t>
            </w:r>
            <w:r w:rsidR="00882FEE" w:rsidRPr="00A24B89">
              <w:rPr>
                <w:sz w:val="22"/>
                <w:szCs w:val="22"/>
              </w:rPr>
              <w:t>92</w:t>
            </w:r>
          </w:p>
        </w:tc>
        <w:tc>
          <w:tcPr>
            <w:tcW w:w="860" w:type="dxa"/>
            <w:vAlign w:val="bottom"/>
          </w:tcPr>
          <w:p w14:paraId="5D69CBA6" w14:textId="7A593F8D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9,668</w:t>
            </w:r>
          </w:p>
        </w:tc>
        <w:tc>
          <w:tcPr>
            <w:tcW w:w="860" w:type="dxa"/>
            <w:vAlign w:val="bottom"/>
          </w:tcPr>
          <w:p w14:paraId="3EB67805" w14:textId="429CC1AF" w:rsidR="00992815" w:rsidRPr="00A24B89" w:rsidRDefault="002F39E7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7927340D" w14:textId="77777777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004C790" w14:textId="73D6815B" w:rsidR="00992815" w:rsidRPr="00A24B89" w:rsidRDefault="00997B4E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7</w:t>
            </w:r>
            <w:r w:rsidR="007D0617" w:rsidRPr="00A24B89">
              <w:rPr>
                <w:sz w:val="22"/>
                <w:szCs w:val="22"/>
              </w:rPr>
              <w:t>,</w:t>
            </w:r>
            <w:r w:rsidRPr="00A24B89">
              <w:rPr>
                <w:rFonts w:hint="cs"/>
                <w:sz w:val="22"/>
                <w:szCs w:val="22"/>
                <w:cs/>
              </w:rPr>
              <w:t>1</w:t>
            </w:r>
            <w:r w:rsidR="00882FEE" w:rsidRPr="00A24B89">
              <w:rPr>
                <w:sz w:val="22"/>
                <w:szCs w:val="22"/>
              </w:rPr>
              <w:t>92</w:t>
            </w:r>
          </w:p>
        </w:tc>
        <w:tc>
          <w:tcPr>
            <w:tcW w:w="860" w:type="dxa"/>
            <w:vAlign w:val="bottom"/>
          </w:tcPr>
          <w:p w14:paraId="0268CE6F" w14:textId="37196DD2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9,668</w:t>
            </w:r>
          </w:p>
        </w:tc>
        <w:tc>
          <w:tcPr>
            <w:tcW w:w="860" w:type="dxa"/>
            <w:vAlign w:val="bottom"/>
          </w:tcPr>
          <w:p w14:paraId="09C43A31" w14:textId="71B81B6A" w:rsidR="00992815" w:rsidRPr="00A24B89" w:rsidRDefault="00641740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2,</w:t>
            </w:r>
            <w:r w:rsidR="00AB3620" w:rsidRPr="00A24B89">
              <w:rPr>
                <w:rFonts w:hint="cs"/>
                <w:sz w:val="22"/>
                <w:szCs w:val="22"/>
                <w:cs/>
              </w:rPr>
              <w:t>373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F91051" w14:textId="09219D77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</w:tr>
      <w:tr w:rsidR="00992815" w:rsidRPr="00A24B89" w14:paraId="584670B4" w14:textId="77777777" w:rsidTr="009D4EE0">
        <w:trPr>
          <w:cantSplit/>
          <w:trHeight w:val="283"/>
        </w:trPr>
        <w:tc>
          <w:tcPr>
            <w:tcW w:w="2836" w:type="dxa"/>
          </w:tcPr>
          <w:p w14:paraId="7BDF81D1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48842E27" w14:textId="6B71304F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1EB787F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17A49F3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B73B06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042C040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BD61B82" w14:textId="1D9DA232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16,</w:t>
            </w:r>
            <w:r w:rsidR="00321A25" w:rsidRPr="00A24B89">
              <w:rPr>
                <w:b/>
                <w:bCs/>
                <w:sz w:val="22"/>
                <w:szCs w:val="22"/>
              </w:rPr>
              <w:t>277</w:t>
            </w:r>
          </w:p>
        </w:tc>
        <w:tc>
          <w:tcPr>
            <w:tcW w:w="860" w:type="dxa"/>
            <w:vAlign w:val="bottom"/>
          </w:tcPr>
          <w:p w14:paraId="3FEA3646" w14:textId="485EF818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16,336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1730F26D" w14:textId="74700E74" w:rsidR="00992815" w:rsidRPr="00A24B89" w:rsidRDefault="007D0617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</w:t>
            </w:r>
            <w:r w:rsidR="00604617" w:rsidRPr="00A24B89">
              <w:rPr>
                <w:rFonts w:hint="cs"/>
                <w:b/>
                <w:bCs/>
                <w:sz w:val="22"/>
                <w:szCs w:val="22"/>
                <w:cs/>
              </w:rPr>
              <w:t>3</w:t>
            </w:r>
            <w:r w:rsidRPr="00A24B89">
              <w:rPr>
                <w:b/>
                <w:bCs/>
                <w:sz w:val="22"/>
                <w:szCs w:val="22"/>
              </w:rPr>
              <w:t>,</w:t>
            </w:r>
            <w:r w:rsidR="00BF2C28" w:rsidRPr="00A24B89">
              <w:rPr>
                <w:b/>
                <w:bCs/>
                <w:sz w:val="22"/>
                <w:szCs w:val="22"/>
              </w:rPr>
              <w:t>33</w:t>
            </w:r>
            <w:r w:rsidR="00D74AB1" w:rsidRPr="00A24B89">
              <w:rPr>
                <w:rFonts w:hint="cs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860" w:type="dxa"/>
            <w:vAlign w:val="bottom"/>
          </w:tcPr>
          <w:p w14:paraId="4BD0EEA7" w14:textId="793B7B28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15,791</w:t>
            </w:r>
          </w:p>
        </w:tc>
        <w:tc>
          <w:tcPr>
            <w:tcW w:w="860" w:type="dxa"/>
            <w:vAlign w:val="bottom"/>
          </w:tcPr>
          <w:p w14:paraId="29605935" w14:textId="31D00C2B" w:rsidR="00992815" w:rsidRPr="00A24B89" w:rsidRDefault="00770A49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(7</w:t>
            </w:r>
            <w:r w:rsidR="00D74AB1" w:rsidRPr="00A24B89">
              <w:rPr>
                <w:rFonts w:hint="cs"/>
                <w:b/>
                <w:bCs/>
                <w:sz w:val="22"/>
                <w:szCs w:val="22"/>
                <w:cs/>
              </w:rPr>
              <w:t>4</w:t>
            </w:r>
            <w:r w:rsidRPr="00A24B89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60" w:type="dxa"/>
            <w:vAlign w:val="bottom"/>
          </w:tcPr>
          <w:p w14:paraId="704B063D" w14:textId="77777777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A24B89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93B5703" w14:textId="16DC2C66" w:rsidR="00992815" w:rsidRPr="00A24B89" w:rsidRDefault="0095753C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</w:t>
            </w:r>
            <w:r w:rsidR="00604617" w:rsidRPr="00A24B89">
              <w:rPr>
                <w:rFonts w:hint="cs"/>
                <w:b/>
                <w:bCs/>
                <w:sz w:val="22"/>
                <w:szCs w:val="22"/>
                <w:cs/>
              </w:rPr>
              <w:t>3</w:t>
            </w:r>
            <w:r w:rsidRPr="00A24B89">
              <w:rPr>
                <w:b/>
                <w:bCs/>
                <w:sz w:val="22"/>
                <w:szCs w:val="22"/>
              </w:rPr>
              <w:t>,</w:t>
            </w:r>
            <w:r w:rsidR="00882FEE" w:rsidRPr="00A24B89">
              <w:rPr>
                <w:b/>
                <w:bCs/>
                <w:sz w:val="22"/>
                <w:szCs w:val="22"/>
              </w:rPr>
              <w:t>262</w:t>
            </w:r>
          </w:p>
        </w:tc>
        <w:tc>
          <w:tcPr>
            <w:tcW w:w="860" w:type="dxa"/>
            <w:vAlign w:val="bottom"/>
          </w:tcPr>
          <w:p w14:paraId="4485C384" w14:textId="66AAE67B" w:rsidR="00992815" w:rsidRPr="00A24B89" w:rsidRDefault="00992815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15,791</w:t>
            </w:r>
          </w:p>
        </w:tc>
        <w:tc>
          <w:tcPr>
            <w:tcW w:w="860" w:type="dxa"/>
            <w:vAlign w:val="bottom"/>
          </w:tcPr>
          <w:p w14:paraId="5AAA65FC" w14:textId="2012C771" w:rsidR="00992815" w:rsidRPr="00A24B89" w:rsidRDefault="00641740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2,</w:t>
            </w:r>
            <w:r w:rsidR="00AB3620" w:rsidRPr="00A24B89">
              <w:rPr>
                <w:rFonts w:hint="cs"/>
                <w:b/>
                <w:bCs/>
                <w:sz w:val="22"/>
                <w:szCs w:val="22"/>
                <w:cs/>
              </w:rPr>
              <w:t>534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61755E1" w14:textId="30020F4A" w:rsidR="00992815" w:rsidRPr="00A24B89" w:rsidRDefault="000A7F9B" w:rsidP="00992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A24B89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992815" w:rsidRPr="00A24B89" w14:paraId="777B7A49" w14:textId="77777777" w:rsidTr="005030EF">
        <w:trPr>
          <w:cantSplit/>
          <w:trHeight w:val="283"/>
        </w:trPr>
        <w:tc>
          <w:tcPr>
            <w:tcW w:w="2836" w:type="dxa"/>
          </w:tcPr>
          <w:p w14:paraId="0ECC8FC3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58B3EF46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EF3C8E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9F2CB2F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2699B5F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87A686D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2B04DA11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42E880D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8265EA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30AC161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EA9785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67B3E43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11045D7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854171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D07440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AC94C28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A24B89" w14:paraId="34BD293A" w14:textId="77777777" w:rsidTr="005030EF">
        <w:trPr>
          <w:cantSplit/>
          <w:trHeight w:val="283"/>
        </w:trPr>
        <w:tc>
          <w:tcPr>
            <w:tcW w:w="2836" w:type="dxa"/>
          </w:tcPr>
          <w:p w14:paraId="3A5C9148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0C3E3726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9D664ED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0EAB3CF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700F2A1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A68C994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310A0A5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93C2BD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46B78DA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A082C8B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6A1B92B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5499D4F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424AEC0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E50C76D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BFF8BF9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5A98E18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A24B89" w14:paraId="18C5C3ED" w14:textId="77777777" w:rsidTr="005030EF">
        <w:trPr>
          <w:cantSplit/>
          <w:trHeight w:val="283"/>
        </w:trPr>
        <w:tc>
          <w:tcPr>
            <w:tcW w:w="2836" w:type="dxa"/>
          </w:tcPr>
          <w:p w14:paraId="16B66D03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6F80D272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C164EC2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ED83F52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901F446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04DFD9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750C471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30F6310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05861D0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9AD2BE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37AE1E4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C38A38B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3E702C8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0629316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0B1AA6E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AE405F7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A24B89" w14:paraId="6DDC1745" w14:textId="77777777" w:rsidTr="005030EF">
        <w:trPr>
          <w:cantSplit/>
          <w:trHeight w:val="283"/>
        </w:trPr>
        <w:tc>
          <w:tcPr>
            <w:tcW w:w="2836" w:type="dxa"/>
          </w:tcPr>
          <w:p w14:paraId="1B9C2C69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51608578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EED37D0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D8323FD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B08A3CF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58122A0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761A3993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71FBA81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742DBAD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AF25C81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ED3A6D7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8B46830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C0DCA6F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81BEBBA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22F0B8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1D9DC10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A24B89" w14:paraId="57F82F58" w14:textId="77777777" w:rsidTr="005030EF">
        <w:trPr>
          <w:cantSplit/>
          <w:trHeight w:val="283"/>
        </w:trPr>
        <w:tc>
          <w:tcPr>
            <w:tcW w:w="2836" w:type="dxa"/>
          </w:tcPr>
          <w:p w14:paraId="7969A5E4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650E0B65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6D80D5C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985834D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20AE4A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6F1F584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1B649A8D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D89E5A4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E3BBD4A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4D98B56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8C338B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463691F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4C49D49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5D2B6E3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0FBEF33E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B863DA8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A24B89" w14:paraId="01E0DF8D" w14:textId="77777777" w:rsidTr="005030EF">
        <w:trPr>
          <w:cantSplit/>
          <w:trHeight w:val="283"/>
        </w:trPr>
        <w:tc>
          <w:tcPr>
            <w:tcW w:w="2836" w:type="dxa"/>
          </w:tcPr>
          <w:p w14:paraId="0CB0D59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76FDF822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825361A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6993FC4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02FFE26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C35B74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53C4A623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A265EE9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D13F47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195B78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7AE37C4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19E3AD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E44EFE6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5B42C8F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C1E5A4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379C75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A24B89" w14:paraId="2204C5A6" w14:textId="77777777" w:rsidTr="005030EF">
        <w:trPr>
          <w:cantSplit/>
          <w:trHeight w:val="283"/>
        </w:trPr>
        <w:tc>
          <w:tcPr>
            <w:tcW w:w="2836" w:type="dxa"/>
          </w:tcPr>
          <w:p w14:paraId="0D25576B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6C9761D6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69130E7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B0DBF99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97C1478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82A08CD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1FA065B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76AA44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12DE5C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8D3F767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6C6FF89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B461D43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BDD5BC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6176D63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3BCC455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68D9E7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A24B89" w14:paraId="3703E5E1" w14:textId="77777777" w:rsidTr="005030EF">
        <w:trPr>
          <w:cantSplit/>
          <w:trHeight w:val="283"/>
        </w:trPr>
        <w:tc>
          <w:tcPr>
            <w:tcW w:w="2836" w:type="dxa"/>
          </w:tcPr>
          <w:p w14:paraId="14C8D92D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78403F54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3CA76C2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93ACEAA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0170F9A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FBE312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0E6FA2F3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BCAEAE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2A1C6FF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35C05D1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C58135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9E9F5F3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F8D37DB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7A49876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079C0C8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9E5914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992815" w:rsidRPr="00A24B89" w14:paraId="4FF7ADDE" w14:textId="77777777" w:rsidTr="005030EF">
        <w:trPr>
          <w:cantSplit/>
          <w:trHeight w:val="283"/>
        </w:trPr>
        <w:tc>
          <w:tcPr>
            <w:tcW w:w="2836" w:type="dxa"/>
          </w:tcPr>
          <w:p w14:paraId="215E8CA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24B89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7" w:type="dxa"/>
          </w:tcPr>
          <w:p w14:paraId="43476FCF" w14:textId="5A2918A3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699436C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0BC5D4D" w14:textId="77777777" w:rsidR="00992815" w:rsidRPr="00A24B89" w:rsidRDefault="00992815" w:rsidP="0099281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5542F5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9A9B4D6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7E8B5C77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436742A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B740F00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5E705E25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7D8A80E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6DB3E92A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2A04E66C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90881F2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766DEA0B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1B88C9F" w14:textId="77777777" w:rsidR="00992815" w:rsidRPr="00A24B89" w:rsidRDefault="00992815" w:rsidP="0099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002FFC" w:rsidRPr="00A24B89" w14:paraId="077A8140" w14:textId="77777777" w:rsidTr="005030EF">
        <w:trPr>
          <w:cantSplit/>
          <w:trHeight w:val="283"/>
        </w:trPr>
        <w:tc>
          <w:tcPr>
            <w:tcW w:w="2836" w:type="dxa"/>
          </w:tcPr>
          <w:p w14:paraId="7861BE3D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bookmarkStart w:id="12" w:name="_Hlk127645979"/>
            <w:proofErr w:type="spellStart"/>
            <w:r w:rsidRPr="00A24B89">
              <w:rPr>
                <w:rFonts w:hint="cs"/>
                <w:sz w:val="22"/>
                <w:szCs w:val="22"/>
              </w:rPr>
              <w:t>PetroWind</w:t>
            </w:r>
            <w:proofErr w:type="spellEnd"/>
            <w:r w:rsidRPr="00A24B89">
              <w:rPr>
                <w:rFonts w:hint="cs"/>
                <w:sz w:val="22"/>
                <w:szCs w:val="22"/>
              </w:rPr>
              <w:t xml:space="preserve"> Energy Inc</w:t>
            </w:r>
            <w:r w:rsidRPr="00A24B89">
              <w:rPr>
                <w:rFonts w:hint="cs"/>
                <w:sz w:val="22"/>
                <w:szCs w:val="22"/>
                <w:cs/>
              </w:rPr>
              <w:t>.</w:t>
            </w:r>
            <w:bookmarkEnd w:id="12"/>
          </w:p>
        </w:tc>
        <w:tc>
          <w:tcPr>
            <w:tcW w:w="277" w:type="dxa"/>
          </w:tcPr>
          <w:p w14:paraId="58CC256A" w14:textId="6207F6D6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AC44C12" w14:textId="54BD1082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7A70BFB" w14:textId="4F8144F0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E8373EC" w14:textId="53E8B8EE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1,319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4031979" w14:textId="57F35A36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1,319</w:t>
            </w:r>
          </w:p>
        </w:tc>
        <w:tc>
          <w:tcPr>
            <w:tcW w:w="860" w:type="dxa"/>
            <w:vAlign w:val="bottom"/>
          </w:tcPr>
          <w:p w14:paraId="45F510CC" w14:textId="4FA6F66D" w:rsidR="00002FFC" w:rsidRPr="00A24B89" w:rsidDel="00FF482C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1,</w:t>
            </w:r>
            <w:r w:rsidRPr="00A24B89">
              <w:rPr>
                <w:sz w:val="22"/>
                <w:szCs w:val="22"/>
              </w:rPr>
              <w:t>094</w:t>
            </w:r>
          </w:p>
        </w:tc>
        <w:tc>
          <w:tcPr>
            <w:tcW w:w="860" w:type="dxa"/>
            <w:vAlign w:val="bottom"/>
          </w:tcPr>
          <w:p w14:paraId="659233C7" w14:textId="78FFF045" w:rsidR="00002FFC" w:rsidRPr="00A24B89" w:rsidDel="00FF482C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1,</w:t>
            </w:r>
            <w:r w:rsidRPr="00A24B89">
              <w:rPr>
                <w:sz w:val="22"/>
                <w:szCs w:val="22"/>
              </w:rPr>
              <w:t>094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34D9590C" w14:textId="1A72B805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</w:t>
            </w:r>
            <w:r w:rsidR="00997B4E" w:rsidRPr="00A24B89">
              <w:rPr>
                <w:rFonts w:hint="cs"/>
                <w:sz w:val="22"/>
                <w:szCs w:val="22"/>
                <w:cs/>
              </w:rPr>
              <w:t>287</w:t>
            </w:r>
          </w:p>
        </w:tc>
        <w:tc>
          <w:tcPr>
            <w:tcW w:w="860" w:type="dxa"/>
            <w:vAlign w:val="bottom"/>
          </w:tcPr>
          <w:p w14:paraId="1139EF96" w14:textId="6C2287C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1,342</w:t>
            </w:r>
          </w:p>
        </w:tc>
        <w:tc>
          <w:tcPr>
            <w:tcW w:w="860" w:type="dxa"/>
            <w:vAlign w:val="bottom"/>
          </w:tcPr>
          <w:p w14:paraId="76A9193E" w14:textId="32EAA284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03A51DD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8636C51" w14:textId="37B08E5F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</w:t>
            </w:r>
            <w:r w:rsidR="00997B4E" w:rsidRPr="00A24B89">
              <w:rPr>
                <w:rFonts w:hint="cs"/>
                <w:sz w:val="22"/>
                <w:szCs w:val="22"/>
                <w:cs/>
              </w:rPr>
              <w:t>287</w:t>
            </w:r>
          </w:p>
        </w:tc>
        <w:tc>
          <w:tcPr>
            <w:tcW w:w="860" w:type="dxa"/>
            <w:vAlign w:val="bottom"/>
          </w:tcPr>
          <w:p w14:paraId="493F41E2" w14:textId="65343AA1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1,342</w:t>
            </w:r>
          </w:p>
        </w:tc>
        <w:tc>
          <w:tcPr>
            <w:tcW w:w="860" w:type="dxa"/>
            <w:vAlign w:val="bottom"/>
          </w:tcPr>
          <w:p w14:paraId="1ACF4881" w14:textId="09709EE9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  <w:cs/>
              </w:rPr>
            </w:pPr>
            <w:r w:rsidRPr="00A24B89">
              <w:rPr>
                <w:rFonts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1D1D48B1" w14:textId="2D507E86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02FFC" w:rsidRPr="00A24B89" w14:paraId="599E9F08" w14:textId="77777777" w:rsidTr="005030EF">
        <w:trPr>
          <w:cantSplit/>
          <w:trHeight w:val="283"/>
        </w:trPr>
        <w:tc>
          <w:tcPr>
            <w:tcW w:w="2836" w:type="dxa"/>
          </w:tcPr>
          <w:p w14:paraId="01BD2AA7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Impact Energy Asia Development Limited</w:t>
            </w:r>
          </w:p>
        </w:tc>
        <w:tc>
          <w:tcPr>
            <w:tcW w:w="277" w:type="dxa"/>
          </w:tcPr>
          <w:p w14:paraId="5119F733" w14:textId="08A1E5E4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C2D31A6" w14:textId="742F297C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CD6A125" w14:textId="55FA6741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45.00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0F0DB62" w14:textId="41BDC2E3" w:rsidR="00002FFC" w:rsidRPr="00A24B89" w:rsidRDefault="00770A4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5,533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31D41B9" w14:textId="6D81B4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3,419</w:t>
            </w:r>
          </w:p>
        </w:tc>
        <w:tc>
          <w:tcPr>
            <w:tcW w:w="860" w:type="dxa"/>
            <w:vAlign w:val="bottom"/>
          </w:tcPr>
          <w:p w14:paraId="746F519C" w14:textId="4485DF50" w:rsidR="00002FFC" w:rsidRPr="00A24B89" w:rsidDel="00FF482C" w:rsidRDefault="00770A4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2,490</w:t>
            </w:r>
          </w:p>
        </w:tc>
        <w:tc>
          <w:tcPr>
            <w:tcW w:w="860" w:type="dxa"/>
            <w:vAlign w:val="bottom"/>
          </w:tcPr>
          <w:p w14:paraId="6D9AD417" w14:textId="6E3D7835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1,539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7C77176" w14:textId="184B4148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2,</w:t>
            </w:r>
            <w:r w:rsidR="00997B4E" w:rsidRPr="00A24B89">
              <w:rPr>
                <w:rFonts w:hint="cs"/>
                <w:sz w:val="22"/>
                <w:szCs w:val="22"/>
                <w:cs/>
              </w:rPr>
              <w:t>542</w:t>
            </w:r>
          </w:p>
        </w:tc>
        <w:tc>
          <w:tcPr>
            <w:tcW w:w="860" w:type="dxa"/>
            <w:vAlign w:val="bottom"/>
          </w:tcPr>
          <w:p w14:paraId="6958A67D" w14:textId="73397BF4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1,509</w:t>
            </w:r>
          </w:p>
        </w:tc>
        <w:tc>
          <w:tcPr>
            <w:tcW w:w="860" w:type="dxa"/>
            <w:vAlign w:val="bottom"/>
          </w:tcPr>
          <w:p w14:paraId="08F7F576" w14:textId="6E6963F6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2B90607F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CD2BD8E" w14:textId="2DCE1A52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2,</w:t>
            </w:r>
            <w:r w:rsidR="00997B4E" w:rsidRPr="00A24B89">
              <w:rPr>
                <w:rFonts w:hint="cs"/>
                <w:sz w:val="22"/>
                <w:szCs w:val="22"/>
                <w:cs/>
              </w:rPr>
              <w:t>542</w:t>
            </w:r>
          </w:p>
        </w:tc>
        <w:tc>
          <w:tcPr>
            <w:tcW w:w="860" w:type="dxa"/>
            <w:vAlign w:val="bottom"/>
          </w:tcPr>
          <w:p w14:paraId="1BBECD20" w14:textId="3F77C430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1,509</w:t>
            </w:r>
          </w:p>
        </w:tc>
        <w:tc>
          <w:tcPr>
            <w:tcW w:w="860" w:type="dxa"/>
            <w:vAlign w:val="bottom"/>
          </w:tcPr>
          <w:p w14:paraId="01D0049E" w14:textId="408CFD9B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  <w:cs/>
              </w:rPr>
            </w:pPr>
            <w:r w:rsidRPr="00A24B89">
              <w:rPr>
                <w:rFonts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244DD986" w14:textId="5AC9D953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A24B89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02FFC" w:rsidRPr="00A24B89" w14:paraId="616CAA96" w14:textId="77777777" w:rsidTr="005030EF">
        <w:trPr>
          <w:cantSplit/>
          <w:trHeight w:val="283"/>
        </w:trPr>
        <w:tc>
          <w:tcPr>
            <w:tcW w:w="2836" w:type="dxa"/>
          </w:tcPr>
          <w:p w14:paraId="3547CCF9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บริษัท วิน อินกรีเดียนส์ จำกัด</w:t>
            </w:r>
          </w:p>
        </w:tc>
        <w:tc>
          <w:tcPr>
            <w:tcW w:w="277" w:type="dxa"/>
          </w:tcPr>
          <w:p w14:paraId="1E8F48D9" w14:textId="17B6FB38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9EA5EE2" w14:textId="50576737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51.00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F46EAD4" w14:textId="04351B65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51.00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EABA20E" w14:textId="2BA3E7D5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81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974C12A" w14:textId="0CB861FA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81</w:t>
            </w:r>
          </w:p>
        </w:tc>
        <w:tc>
          <w:tcPr>
            <w:tcW w:w="860" w:type="dxa"/>
            <w:vAlign w:val="bottom"/>
          </w:tcPr>
          <w:p w14:paraId="7F232612" w14:textId="22FF00FF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</w:rPr>
              <w:t>41</w:t>
            </w:r>
          </w:p>
        </w:tc>
        <w:tc>
          <w:tcPr>
            <w:tcW w:w="860" w:type="dxa"/>
            <w:vAlign w:val="bottom"/>
          </w:tcPr>
          <w:p w14:paraId="02787B20" w14:textId="04558AF3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</w:rPr>
              <w:t>41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3183465" w14:textId="7F9F2D30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</w:t>
            </w:r>
            <w:r w:rsidR="00AB3620" w:rsidRPr="00A24B89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860" w:type="dxa"/>
            <w:vAlign w:val="bottom"/>
          </w:tcPr>
          <w:p w14:paraId="329EE242" w14:textId="007161FB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26</w:t>
            </w:r>
          </w:p>
        </w:tc>
        <w:tc>
          <w:tcPr>
            <w:tcW w:w="860" w:type="dxa"/>
            <w:vAlign w:val="bottom"/>
          </w:tcPr>
          <w:p w14:paraId="145AC71C" w14:textId="5C2CD58B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9953B6F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D160F5A" w14:textId="397C23C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</w:t>
            </w:r>
            <w:r w:rsidR="00AB3620" w:rsidRPr="00A24B89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860" w:type="dxa"/>
            <w:vAlign w:val="bottom"/>
          </w:tcPr>
          <w:p w14:paraId="0257DD9F" w14:textId="67AD193D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26</w:t>
            </w:r>
          </w:p>
        </w:tc>
        <w:tc>
          <w:tcPr>
            <w:tcW w:w="860" w:type="dxa"/>
            <w:vAlign w:val="bottom"/>
          </w:tcPr>
          <w:p w14:paraId="7FDDBBDA" w14:textId="7BE9ED2D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  <w:cs/>
              </w:rPr>
            </w:pPr>
            <w:r w:rsidRPr="00A24B89">
              <w:rPr>
                <w:rFonts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787CA902" w14:textId="6D01F8BD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01DB9" w:rsidRPr="00A24B89" w14:paraId="2D42C4E9" w14:textId="77777777" w:rsidTr="005030EF">
        <w:trPr>
          <w:cantSplit/>
          <w:trHeight w:val="283"/>
        </w:trPr>
        <w:tc>
          <w:tcPr>
            <w:tcW w:w="2836" w:type="dxa"/>
          </w:tcPr>
          <w:p w14:paraId="6FA2905B" w14:textId="6BE11095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AP-BCPG CCE Partners LLC</w:t>
            </w:r>
          </w:p>
        </w:tc>
        <w:tc>
          <w:tcPr>
            <w:tcW w:w="277" w:type="dxa"/>
          </w:tcPr>
          <w:p w14:paraId="4A88D5D0" w14:textId="0F0E6E65" w:rsidR="00301DB9" w:rsidRPr="00A24B8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E7F75FC" w14:textId="441F9BD8" w:rsidR="00301DB9" w:rsidRPr="00A24B8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ADE3430" w14:textId="3F1F1992" w:rsidR="00301DB9" w:rsidRPr="00A24B8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9850827" w14:textId="2D561859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3,360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F969D9B" w14:textId="3008D192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3,360</w:t>
            </w:r>
          </w:p>
        </w:tc>
        <w:tc>
          <w:tcPr>
            <w:tcW w:w="860" w:type="dxa"/>
            <w:vAlign w:val="bottom"/>
          </w:tcPr>
          <w:p w14:paraId="10290A32" w14:textId="2BD60649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1,669</w:t>
            </w:r>
          </w:p>
        </w:tc>
        <w:tc>
          <w:tcPr>
            <w:tcW w:w="860" w:type="dxa"/>
            <w:vAlign w:val="bottom"/>
          </w:tcPr>
          <w:p w14:paraId="1178CD33" w14:textId="48FED06F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1,669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264D75F" w14:textId="21968E5F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</w:t>
            </w:r>
            <w:r w:rsidR="00997B4E" w:rsidRPr="00A24B89">
              <w:rPr>
                <w:rFonts w:hint="cs"/>
                <w:sz w:val="22"/>
                <w:szCs w:val="22"/>
                <w:cs/>
              </w:rPr>
              <w:t>5</w:t>
            </w:r>
            <w:r w:rsidR="00BF2C28" w:rsidRPr="00A24B89">
              <w:rPr>
                <w:sz w:val="22"/>
                <w:szCs w:val="22"/>
              </w:rPr>
              <w:t>23</w:t>
            </w:r>
          </w:p>
        </w:tc>
        <w:tc>
          <w:tcPr>
            <w:tcW w:w="860" w:type="dxa"/>
            <w:vAlign w:val="bottom"/>
          </w:tcPr>
          <w:p w14:paraId="51A73A0B" w14:textId="61B2D546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1,719</w:t>
            </w:r>
          </w:p>
        </w:tc>
        <w:tc>
          <w:tcPr>
            <w:tcW w:w="860" w:type="dxa"/>
            <w:vAlign w:val="bottom"/>
          </w:tcPr>
          <w:p w14:paraId="176A8C5E" w14:textId="3F091508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D97B9DA" w14:textId="540DE7F6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0C1D9E0" w14:textId="12032A90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</w:t>
            </w:r>
            <w:r w:rsidR="00997B4E" w:rsidRPr="00A24B89">
              <w:rPr>
                <w:rFonts w:hint="cs"/>
                <w:sz w:val="22"/>
                <w:szCs w:val="22"/>
                <w:cs/>
              </w:rPr>
              <w:t>5</w:t>
            </w:r>
            <w:r w:rsidR="00BF2C28" w:rsidRPr="00A24B89">
              <w:rPr>
                <w:sz w:val="22"/>
                <w:szCs w:val="22"/>
              </w:rPr>
              <w:t>23</w:t>
            </w:r>
          </w:p>
        </w:tc>
        <w:tc>
          <w:tcPr>
            <w:tcW w:w="860" w:type="dxa"/>
            <w:vAlign w:val="bottom"/>
          </w:tcPr>
          <w:p w14:paraId="57D065FA" w14:textId="12BF0EC6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1,719</w:t>
            </w:r>
          </w:p>
        </w:tc>
        <w:tc>
          <w:tcPr>
            <w:tcW w:w="860" w:type="dxa"/>
            <w:vAlign w:val="bottom"/>
          </w:tcPr>
          <w:p w14:paraId="70E50E8B" w14:textId="418B55E2" w:rsidR="00301DB9" w:rsidRPr="00A24B89" w:rsidRDefault="00997B4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A24B89">
              <w:rPr>
                <w:rFonts w:hint="cs"/>
                <w:color w:val="000000" w:themeColor="text1"/>
                <w:sz w:val="22"/>
                <w:szCs w:val="22"/>
                <w:cs/>
              </w:rPr>
              <w:t>19</w:t>
            </w:r>
            <w:r w:rsidR="00604617" w:rsidRPr="00A24B8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bottom"/>
          </w:tcPr>
          <w:p w14:paraId="1E6BEBD3" w14:textId="6C331C1D" w:rsidR="00301DB9" w:rsidRPr="00A24B89" w:rsidRDefault="00031E11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A24B89">
              <w:rPr>
                <w:color w:val="000000" w:themeColor="text1"/>
                <w:sz w:val="22"/>
                <w:szCs w:val="22"/>
              </w:rPr>
              <w:t>16</w:t>
            </w:r>
          </w:p>
        </w:tc>
      </w:tr>
      <w:tr w:rsidR="00301DB9" w:rsidRPr="00A24B89" w14:paraId="183413A5" w14:textId="77777777" w:rsidTr="005030EF">
        <w:trPr>
          <w:cantSplit/>
          <w:trHeight w:val="283"/>
        </w:trPr>
        <w:tc>
          <w:tcPr>
            <w:tcW w:w="2836" w:type="dxa"/>
          </w:tcPr>
          <w:p w14:paraId="433842A6" w14:textId="62D59BD6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AP-BCPG SFE Partners LLC</w:t>
            </w:r>
          </w:p>
        </w:tc>
        <w:tc>
          <w:tcPr>
            <w:tcW w:w="277" w:type="dxa"/>
          </w:tcPr>
          <w:p w14:paraId="6061A71B" w14:textId="21B7DCB5" w:rsidR="00301DB9" w:rsidRPr="00A24B8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D54979E" w14:textId="0BAA98C5" w:rsidR="00301DB9" w:rsidRPr="00A24B8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4955F3" w14:textId="4832286D" w:rsidR="00301DB9" w:rsidRPr="00A24B89" w:rsidRDefault="00301DB9" w:rsidP="00301DB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573250C" w14:textId="5E3CF084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4,553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D60E1B3" w14:textId="4581C158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4,553</w:t>
            </w:r>
          </w:p>
        </w:tc>
        <w:tc>
          <w:tcPr>
            <w:tcW w:w="860" w:type="dxa"/>
            <w:vAlign w:val="bottom"/>
          </w:tcPr>
          <w:p w14:paraId="78BF6D89" w14:textId="4CBBFB94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2,415</w:t>
            </w:r>
          </w:p>
        </w:tc>
        <w:tc>
          <w:tcPr>
            <w:tcW w:w="860" w:type="dxa"/>
            <w:vAlign w:val="bottom"/>
          </w:tcPr>
          <w:p w14:paraId="62DA14FB" w14:textId="74BE59D5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2,415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363D6E5" w14:textId="231A905F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2,</w:t>
            </w:r>
            <w:r w:rsidR="00BF2C28" w:rsidRPr="00A24B89">
              <w:rPr>
                <w:sz w:val="22"/>
                <w:szCs w:val="22"/>
              </w:rPr>
              <w:t>528</w:t>
            </w:r>
          </w:p>
        </w:tc>
        <w:tc>
          <w:tcPr>
            <w:tcW w:w="860" w:type="dxa"/>
            <w:vAlign w:val="bottom"/>
          </w:tcPr>
          <w:p w14:paraId="0837F6BF" w14:textId="110D91E1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2,563</w:t>
            </w:r>
          </w:p>
        </w:tc>
        <w:tc>
          <w:tcPr>
            <w:tcW w:w="860" w:type="dxa"/>
            <w:vAlign w:val="bottom"/>
          </w:tcPr>
          <w:p w14:paraId="6601B1E9" w14:textId="5A789E15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A131E25" w14:textId="3382607B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7A785DDC" w14:textId="09ECC0DB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2,</w:t>
            </w:r>
            <w:r w:rsidR="00997B4E" w:rsidRPr="00A24B89">
              <w:rPr>
                <w:rFonts w:hint="cs"/>
                <w:sz w:val="22"/>
                <w:szCs w:val="22"/>
                <w:cs/>
              </w:rPr>
              <w:t>5</w:t>
            </w:r>
            <w:r w:rsidR="00BF2C28" w:rsidRPr="00A24B89">
              <w:rPr>
                <w:sz w:val="22"/>
                <w:szCs w:val="22"/>
              </w:rPr>
              <w:t>28</w:t>
            </w:r>
          </w:p>
        </w:tc>
        <w:tc>
          <w:tcPr>
            <w:tcW w:w="860" w:type="dxa"/>
            <w:vAlign w:val="bottom"/>
          </w:tcPr>
          <w:p w14:paraId="76B5BAC1" w14:textId="7C06DC09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2,563</w:t>
            </w:r>
          </w:p>
        </w:tc>
        <w:tc>
          <w:tcPr>
            <w:tcW w:w="860" w:type="dxa"/>
            <w:vAlign w:val="bottom"/>
          </w:tcPr>
          <w:p w14:paraId="34CA6571" w14:textId="2F6B61E3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53A2661C" w14:textId="44221625" w:rsidR="00301DB9" w:rsidRPr="00A24B89" w:rsidRDefault="00301DB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</w:tr>
      <w:tr w:rsidR="00002FFC" w:rsidRPr="00A24B89" w14:paraId="7859BAC4" w14:textId="77777777" w:rsidTr="005030EF">
        <w:trPr>
          <w:cantSplit/>
          <w:trHeight w:val="283"/>
        </w:trPr>
        <w:tc>
          <w:tcPr>
            <w:tcW w:w="2836" w:type="dxa"/>
          </w:tcPr>
          <w:p w14:paraId="74528797" w14:textId="2D3B7F06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Monsoon Wind Power Co., Ltd.</w:t>
            </w:r>
          </w:p>
        </w:tc>
        <w:tc>
          <w:tcPr>
            <w:tcW w:w="277" w:type="dxa"/>
          </w:tcPr>
          <w:p w14:paraId="1D28A445" w14:textId="417B147F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3B329AA6" w14:textId="2AB3753D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48.25</w:t>
            </w:r>
          </w:p>
        </w:tc>
        <w:tc>
          <w:tcPr>
            <w:tcW w:w="860" w:type="dxa"/>
            <w:vAlign w:val="bottom"/>
          </w:tcPr>
          <w:p w14:paraId="1F6392E5" w14:textId="58533897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48.25</w:t>
            </w:r>
          </w:p>
        </w:tc>
        <w:tc>
          <w:tcPr>
            <w:tcW w:w="860" w:type="dxa"/>
            <w:vAlign w:val="bottom"/>
          </w:tcPr>
          <w:p w14:paraId="4A0724B2" w14:textId="39E4B6FF" w:rsidR="00002FFC" w:rsidRPr="00A24B89" w:rsidRDefault="00770A4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6,462</w:t>
            </w:r>
          </w:p>
        </w:tc>
        <w:tc>
          <w:tcPr>
            <w:tcW w:w="860" w:type="dxa"/>
            <w:vAlign w:val="bottom"/>
          </w:tcPr>
          <w:p w14:paraId="0F17A1C6" w14:textId="706AAE7F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3,976</w:t>
            </w:r>
          </w:p>
        </w:tc>
        <w:tc>
          <w:tcPr>
            <w:tcW w:w="860" w:type="dxa"/>
            <w:vAlign w:val="bottom"/>
          </w:tcPr>
          <w:p w14:paraId="18A5EBFE" w14:textId="7BDEFFF7" w:rsidR="00002FFC" w:rsidRPr="00A24B89" w:rsidRDefault="00770A4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647</w:t>
            </w:r>
          </w:p>
        </w:tc>
        <w:tc>
          <w:tcPr>
            <w:tcW w:w="860" w:type="dxa"/>
            <w:vAlign w:val="bottom"/>
          </w:tcPr>
          <w:p w14:paraId="305B388E" w14:textId="7A90EE6B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398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36956BCA" w14:textId="108638F6" w:rsidR="00002FFC" w:rsidRPr="00A24B89" w:rsidRDefault="00997B4E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601</w:t>
            </w:r>
          </w:p>
        </w:tc>
        <w:tc>
          <w:tcPr>
            <w:tcW w:w="860" w:type="dxa"/>
            <w:vAlign w:val="bottom"/>
          </w:tcPr>
          <w:p w14:paraId="1D54F3CF" w14:textId="757C482B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387</w:t>
            </w:r>
          </w:p>
        </w:tc>
        <w:tc>
          <w:tcPr>
            <w:tcW w:w="860" w:type="dxa"/>
            <w:vAlign w:val="bottom"/>
          </w:tcPr>
          <w:p w14:paraId="5F1A145B" w14:textId="60558516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68BBDD4" w14:textId="6DB545EA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39FE2E88" w14:textId="3454E913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6</w:t>
            </w:r>
            <w:r w:rsidR="00997B4E" w:rsidRPr="00A24B89">
              <w:rPr>
                <w:rFonts w:hint="cs"/>
                <w:sz w:val="22"/>
                <w:szCs w:val="22"/>
                <w:cs/>
              </w:rPr>
              <w:t>01</w:t>
            </w:r>
          </w:p>
        </w:tc>
        <w:tc>
          <w:tcPr>
            <w:tcW w:w="860" w:type="dxa"/>
            <w:vAlign w:val="bottom"/>
          </w:tcPr>
          <w:p w14:paraId="674BD9F1" w14:textId="247CDA2D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387</w:t>
            </w:r>
          </w:p>
        </w:tc>
        <w:tc>
          <w:tcPr>
            <w:tcW w:w="860" w:type="dxa"/>
            <w:vAlign w:val="bottom"/>
          </w:tcPr>
          <w:p w14:paraId="63F4D7C7" w14:textId="4597104A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A24B89">
              <w:rPr>
                <w:rFonts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4306D658" w14:textId="1C129A3C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</w:tr>
      <w:tr w:rsidR="00002FFC" w:rsidRPr="00A24B89" w14:paraId="042721ED" w14:textId="77777777" w:rsidTr="005030EF">
        <w:trPr>
          <w:cantSplit/>
          <w:trHeight w:val="283"/>
        </w:trPr>
        <w:tc>
          <w:tcPr>
            <w:tcW w:w="2836" w:type="dxa"/>
          </w:tcPr>
          <w:p w14:paraId="7A281554" w14:textId="382A925B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Carroll County Energy Holdings LLC</w:t>
            </w:r>
          </w:p>
        </w:tc>
        <w:tc>
          <w:tcPr>
            <w:tcW w:w="277" w:type="dxa"/>
          </w:tcPr>
          <w:p w14:paraId="6EC72E20" w14:textId="77777777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6A417024" w14:textId="41A57D6D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vAlign w:val="bottom"/>
          </w:tcPr>
          <w:p w14:paraId="6B781248" w14:textId="0BAEEC8C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860" w:type="dxa"/>
            <w:vAlign w:val="bottom"/>
          </w:tcPr>
          <w:p w14:paraId="786241FF" w14:textId="3E4B7337" w:rsidR="00002FFC" w:rsidRPr="00A24B89" w:rsidRDefault="00301DB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9,309</w:t>
            </w:r>
          </w:p>
        </w:tc>
        <w:tc>
          <w:tcPr>
            <w:tcW w:w="860" w:type="dxa"/>
            <w:vAlign w:val="bottom"/>
          </w:tcPr>
          <w:p w14:paraId="6C8ADEED" w14:textId="0E50C37E" w:rsidR="00002FFC" w:rsidRPr="00A24B89" w:rsidRDefault="00301DB9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9,309</w:t>
            </w:r>
          </w:p>
        </w:tc>
        <w:tc>
          <w:tcPr>
            <w:tcW w:w="860" w:type="dxa"/>
            <w:vAlign w:val="bottom"/>
          </w:tcPr>
          <w:p w14:paraId="26971DB7" w14:textId="7A3E426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5,291</w:t>
            </w:r>
          </w:p>
        </w:tc>
        <w:tc>
          <w:tcPr>
            <w:tcW w:w="860" w:type="dxa"/>
            <w:vAlign w:val="bottom"/>
          </w:tcPr>
          <w:p w14:paraId="0E5BB373" w14:textId="7F258929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5,291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EFFFE91" w14:textId="4A924D0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4,</w:t>
            </w:r>
            <w:r w:rsidR="00997B4E" w:rsidRPr="00A24B89">
              <w:rPr>
                <w:rFonts w:hint="cs"/>
                <w:sz w:val="22"/>
                <w:szCs w:val="22"/>
                <w:cs/>
              </w:rPr>
              <w:t>1</w:t>
            </w:r>
            <w:r w:rsidR="00007E5F" w:rsidRPr="00A24B89">
              <w:rPr>
                <w:sz w:val="22"/>
                <w:szCs w:val="22"/>
              </w:rPr>
              <w:t>71</w:t>
            </w:r>
          </w:p>
        </w:tc>
        <w:tc>
          <w:tcPr>
            <w:tcW w:w="860" w:type="dxa"/>
            <w:vAlign w:val="bottom"/>
          </w:tcPr>
          <w:p w14:paraId="6DD5FEED" w14:textId="3BE9837F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5,005</w:t>
            </w:r>
          </w:p>
        </w:tc>
        <w:tc>
          <w:tcPr>
            <w:tcW w:w="860" w:type="dxa"/>
            <w:vAlign w:val="bottom"/>
          </w:tcPr>
          <w:p w14:paraId="45A1CCD9" w14:textId="4BDF87B1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6B3C7952" w14:textId="4D4CF06C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0A072C7D" w14:textId="1B45A94F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4,</w:t>
            </w:r>
            <w:r w:rsidR="00997B4E" w:rsidRPr="00A24B89">
              <w:rPr>
                <w:rFonts w:hint="cs"/>
                <w:sz w:val="22"/>
                <w:szCs w:val="22"/>
                <w:cs/>
              </w:rPr>
              <w:t>1</w:t>
            </w:r>
            <w:r w:rsidR="00007E5F" w:rsidRPr="00A24B89">
              <w:rPr>
                <w:sz w:val="22"/>
                <w:szCs w:val="22"/>
              </w:rPr>
              <w:t>71</w:t>
            </w:r>
          </w:p>
        </w:tc>
        <w:tc>
          <w:tcPr>
            <w:tcW w:w="860" w:type="dxa"/>
            <w:vAlign w:val="bottom"/>
          </w:tcPr>
          <w:p w14:paraId="504267E3" w14:textId="64CAA3E5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5,005</w:t>
            </w:r>
          </w:p>
        </w:tc>
        <w:tc>
          <w:tcPr>
            <w:tcW w:w="860" w:type="dxa"/>
            <w:vAlign w:val="bottom"/>
          </w:tcPr>
          <w:p w14:paraId="1E985D50" w14:textId="2EB0FA69" w:rsidR="00002FFC" w:rsidRPr="00A24B89" w:rsidRDefault="00BA1A98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A24B89">
              <w:rPr>
                <w:rFonts w:hint="cs"/>
                <w:color w:val="000000" w:themeColor="text1"/>
                <w:sz w:val="22"/>
                <w:szCs w:val="22"/>
                <w:cs/>
              </w:rPr>
              <w:t>941</w:t>
            </w:r>
          </w:p>
        </w:tc>
        <w:tc>
          <w:tcPr>
            <w:tcW w:w="873" w:type="dxa"/>
            <w:vAlign w:val="bottom"/>
          </w:tcPr>
          <w:p w14:paraId="5640847A" w14:textId="30F6BE85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002FFC" w:rsidRPr="00A24B89" w14:paraId="2D7DD4B6" w14:textId="77777777" w:rsidTr="005030EF">
        <w:trPr>
          <w:cantSplit/>
          <w:trHeight w:val="283"/>
        </w:trPr>
        <w:tc>
          <w:tcPr>
            <w:tcW w:w="2836" w:type="dxa"/>
          </w:tcPr>
          <w:p w14:paraId="11B41D35" w14:textId="543D9043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  <w:cs/>
              </w:rPr>
              <w:t>บริษัท สมาร์ท อีวี ไบค์ จำกัด</w:t>
            </w:r>
          </w:p>
        </w:tc>
        <w:tc>
          <w:tcPr>
            <w:tcW w:w="277" w:type="dxa"/>
          </w:tcPr>
          <w:p w14:paraId="45D14329" w14:textId="77777777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080A4B9F" w14:textId="04C99764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18.48</w:t>
            </w:r>
          </w:p>
        </w:tc>
        <w:tc>
          <w:tcPr>
            <w:tcW w:w="860" w:type="dxa"/>
            <w:vAlign w:val="bottom"/>
          </w:tcPr>
          <w:p w14:paraId="0E03D06E" w14:textId="50B57BB8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18.48</w:t>
            </w:r>
          </w:p>
        </w:tc>
        <w:tc>
          <w:tcPr>
            <w:tcW w:w="860" w:type="dxa"/>
            <w:vAlign w:val="bottom"/>
          </w:tcPr>
          <w:p w14:paraId="435FD23E" w14:textId="4FDF41C3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20</w:t>
            </w:r>
          </w:p>
        </w:tc>
        <w:tc>
          <w:tcPr>
            <w:tcW w:w="860" w:type="dxa"/>
            <w:vAlign w:val="bottom"/>
          </w:tcPr>
          <w:p w14:paraId="4E117CE6" w14:textId="0F929C71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20</w:t>
            </w:r>
          </w:p>
        </w:tc>
        <w:tc>
          <w:tcPr>
            <w:tcW w:w="860" w:type="dxa"/>
            <w:vAlign w:val="bottom"/>
          </w:tcPr>
          <w:p w14:paraId="0FF15E5F" w14:textId="41866E1E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7</w:t>
            </w:r>
          </w:p>
        </w:tc>
        <w:tc>
          <w:tcPr>
            <w:tcW w:w="860" w:type="dxa"/>
            <w:vAlign w:val="bottom"/>
          </w:tcPr>
          <w:p w14:paraId="39BE1BAF" w14:textId="5E0BF5A2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7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D38D2C1" w14:textId="3C8E83C1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</w:t>
            </w:r>
          </w:p>
        </w:tc>
        <w:tc>
          <w:tcPr>
            <w:tcW w:w="860" w:type="dxa"/>
            <w:vAlign w:val="bottom"/>
          </w:tcPr>
          <w:p w14:paraId="17FA0936" w14:textId="08666BF1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7</w:t>
            </w:r>
          </w:p>
        </w:tc>
        <w:tc>
          <w:tcPr>
            <w:tcW w:w="860" w:type="dxa"/>
            <w:vAlign w:val="bottom"/>
          </w:tcPr>
          <w:p w14:paraId="6E4020F3" w14:textId="59655DF4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2D3CFD4B" w14:textId="1BB044EA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17CDF932" w14:textId="1B412E98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5</w:t>
            </w:r>
          </w:p>
        </w:tc>
        <w:tc>
          <w:tcPr>
            <w:tcW w:w="860" w:type="dxa"/>
            <w:vAlign w:val="bottom"/>
          </w:tcPr>
          <w:p w14:paraId="53DDA990" w14:textId="4CFE8732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7</w:t>
            </w:r>
          </w:p>
        </w:tc>
        <w:tc>
          <w:tcPr>
            <w:tcW w:w="860" w:type="dxa"/>
            <w:vAlign w:val="bottom"/>
          </w:tcPr>
          <w:p w14:paraId="79BECE34" w14:textId="1B64C531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A24B89">
              <w:rPr>
                <w:rFonts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27F99961" w14:textId="54508B24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002FFC" w:rsidRPr="00A24B89" w14:paraId="5860AADB" w14:textId="77777777" w:rsidTr="005030EF">
        <w:trPr>
          <w:cantSplit/>
          <w:trHeight w:val="283"/>
        </w:trPr>
        <w:tc>
          <w:tcPr>
            <w:tcW w:w="2836" w:type="dxa"/>
          </w:tcPr>
          <w:p w14:paraId="4C1E2382" w14:textId="59575568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  <w:cs/>
              </w:rPr>
              <w:t>บริษัท ธนโชคน้ำมันพืช (</w:t>
            </w:r>
            <w:r w:rsidRPr="00A24B89">
              <w:rPr>
                <w:sz w:val="22"/>
                <w:szCs w:val="22"/>
              </w:rPr>
              <w:t xml:space="preserve">2012) </w:t>
            </w:r>
            <w:r w:rsidRPr="00A24B89">
              <w:rPr>
                <w:sz w:val="22"/>
                <w:szCs w:val="22"/>
                <w:cs/>
              </w:rPr>
              <w:t>จํากัด</w:t>
            </w:r>
          </w:p>
        </w:tc>
        <w:tc>
          <w:tcPr>
            <w:tcW w:w="277" w:type="dxa"/>
          </w:tcPr>
          <w:p w14:paraId="3B451E80" w14:textId="77777777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65AFDA08" w14:textId="44C1942C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45.00</w:t>
            </w:r>
          </w:p>
        </w:tc>
        <w:tc>
          <w:tcPr>
            <w:tcW w:w="860" w:type="dxa"/>
            <w:vAlign w:val="bottom"/>
          </w:tcPr>
          <w:p w14:paraId="264C5454" w14:textId="06E58A12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24B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860" w:type="dxa"/>
            <w:vAlign w:val="bottom"/>
          </w:tcPr>
          <w:p w14:paraId="594BD1D0" w14:textId="42EAADCE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60</w:t>
            </w:r>
          </w:p>
        </w:tc>
        <w:tc>
          <w:tcPr>
            <w:tcW w:w="860" w:type="dxa"/>
            <w:vAlign w:val="bottom"/>
          </w:tcPr>
          <w:p w14:paraId="4CBCF459" w14:textId="2EEE89BD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7F6E7BB" w14:textId="5D3B42BF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450</w:t>
            </w:r>
          </w:p>
        </w:tc>
        <w:tc>
          <w:tcPr>
            <w:tcW w:w="860" w:type="dxa"/>
            <w:vAlign w:val="bottom"/>
          </w:tcPr>
          <w:p w14:paraId="2624ABE7" w14:textId="1026F027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7E394E2" w14:textId="7D12F61C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4</w:t>
            </w:r>
            <w:r w:rsidR="00007E5F" w:rsidRPr="00A24B89">
              <w:rPr>
                <w:sz w:val="22"/>
                <w:szCs w:val="22"/>
              </w:rPr>
              <w:t>70</w:t>
            </w:r>
          </w:p>
        </w:tc>
        <w:tc>
          <w:tcPr>
            <w:tcW w:w="860" w:type="dxa"/>
            <w:vAlign w:val="bottom"/>
          </w:tcPr>
          <w:p w14:paraId="20D38562" w14:textId="40D7CF80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6DB0CDED" w14:textId="20D22C83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32D8E852" w14:textId="32403858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465568EE" w14:textId="7D2A7111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4</w:t>
            </w:r>
            <w:r w:rsidR="00007E5F" w:rsidRPr="00A24B89">
              <w:rPr>
                <w:sz w:val="22"/>
                <w:szCs w:val="22"/>
              </w:rPr>
              <w:t>70</w:t>
            </w:r>
          </w:p>
        </w:tc>
        <w:tc>
          <w:tcPr>
            <w:tcW w:w="860" w:type="dxa"/>
            <w:vAlign w:val="bottom"/>
          </w:tcPr>
          <w:p w14:paraId="55A755D1" w14:textId="64BE4F73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F940739" w14:textId="03EDA652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3CE5D672" w14:textId="73FAD38E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2"/>
                <w:szCs w:val="22"/>
                <w:cs/>
              </w:rPr>
            </w:pPr>
            <w:r w:rsidRPr="00A24B89">
              <w:rPr>
                <w:sz w:val="22"/>
                <w:szCs w:val="22"/>
              </w:rPr>
              <w:t>-</w:t>
            </w:r>
          </w:p>
        </w:tc>
      </w:tr>
      <w:tr w:rsidR="00002FFC" w:rsidRPr="00A24B89" w14:paraId="189A34FB" w14:textId="77777777" w:rsidTr="005030EF">
        <w:trPr>
          <w:cantSplit/>
          <w:trHeight w:val="283"/>
        </w:trPr>
        <w:tc>
          <w:tcPr>
            <w:tcW w:w="2836" w:type="dxa"/>
          </w:tcPr>
          <w:p w14:paraId="20D915E2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43294D54" w14:textId="6368C6F1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22885B45" w14:textId="77777777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6422320B" w14:textId="77777777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0EE6B0E2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431C7C42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36D7C59F" w14:textId="75C94F5B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</w:t>
            </w:r>
            <w:r w:rsidR="00770A49" w:rsidRPr="00A24B89">
              <w:rPr>
                <w:b/>
                <w:bCs/>
                <w:sz w:val="22"/>
                <w:szCs w:val="22"/>
              </w:rPr>
              <w:t>4,104</w:t>
            </w:r>
          </w:p>
        </w:tc>
        <w:tc>
          <w:tcPr>
            <w:tcW w:w="860" w:type="dxa"/>
          </w:tcPr>
          <w:p w14:paraId="0EC52FD8" w14:textId="6709DB46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12,454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3DC92518" w14:textId="6BD501B6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</w:t>
            </w:r>
            <w:r w:rsidR="00604617" w:rsidRPr="00A24B89">
              <w:rPr>
                <w:rFonts w:hint="cs"/>
                <w:b/>
                <w:bCs/>
                <w:sz w:val="22"/>
                <w:szCs w:val="22"/>
                <w:cs/>
              </w:rPr>
              <w:t>3</w:t>
            </w:r>
            <w:r w:rsidRPr="00A24B89">
              <w:rPr>
                <w:b/>
                <w:bCs/>
                <w:sz w:val="22"/>
                <w:szCs w:val="22"/>
              </w:rPr>
              <w:t>,</w:t>
            </w:r>
            <w:r w:rsidR="00007E5F" w:rsidRPr="00A24B89">
              <w:rPr>
                <w:b/>
                <w:bCs/>
                <w:sz w:val="22"/>
                <w:szCs w:val="22"/>
              </w:rPr>
              <w:t>147</w:t>
            </w:r>
          </w:p>
        </w:tc>
        <w:tc>
          <w:tcPr>
            <w:tcW w:w="860" w:type="dxa"/>
            <w:vAlign w:val="bottom"/>
          </w:tcPr>
          <w:p w14:paraId="68A0E953" w14:textId="46442230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12,558</w:t>
            </w:r>
          </w:p>
        </w:tc>
        <w:tc>
          <w:tcPr>
            <w:tcW w:w="860" w:type="dxa"/>
            <w:vAlign w:val="bottom"/>
          </w:tcPr>
          <w:p w14:paraId="00240CAB" w14:textId="3A027362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A24B89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0206A4BD" w14:textId="77777777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A24B89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53EA8502" w14:textId="014869DE" w:rsidR="00002FFC" w:rsidRPr="00A24B89" w:rsidRDefault="00604617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</w:t>
            </w:r>
            <w:r w:rsidRPr="00A24B89">
              <w:rPr>
                <w:rFonts w:hint="cs"/>
                <w:b/>
                <w:bCs/>
                <w:sz w:val="22"/>
                <w:szCs w:val="22"/>
                <w:cs/>
              </w:rPr>
              <w:t>3</w:t>
            </w:r>
            <w:r w:rsidRPr="00A24B89">
              <w:rPr>
                <w:b/>
                <w:bCs/>
                <w:sz w:val="22"/>
                <w:szCs w:val="22"/>
              </w:rPr>
              <w:t>,</w:t>
            </w:r>
            <w:r w:rsidR="00007E5F" w:rsidRPr="00A24B89">
              <w:rPr>
                <w:b/>
                <w:bCs/>
                <w:sz w:val="22"/>
                <w:szCs w:val="22"/>
              </w:rPr>
              <w:t>147</w:t>
            </w:r>
          </w:p>
        </w:tc>
        <w:tc>
          <w:tcPr>
            <w:tcW w:w="860" w:type="dxa"/>
            <w:vAlign w:val="bottom"/>
          </w:tcPr>
          <w:p w14:paraId="66FD753B" w14:textId="0C5496ED" w:rsidR="00002FFC" w:rsidRPr="00A24B89" w:rsidRDefault="00002FFC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12,558</w:t>
            </w:r>
          </w:p>
        </w:tc>
        <w:tc>
          <w:tcPr>
            <w:tcW w:w="860" w:type="dxa"/>
            <w:vAlign w:val="bottom"/>
          </w:tcPr>
          <w:p w14:paraId="24873858" w14:textId="1FF508F3" w:rsidR="00002FFC" w:rsidRPr="00A24B89" w:rsidRDefault="00604617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24B89">
              <w:rPr>
                <w:b/>
                <w:bCs/>
                <w:color w:val="000000" w:themeColor="text1"/>
                <w:sz w:val="22"/>
                <w:szCs w:val="22"/>
              </w:rPr>
              <w:t>1,132</w:t>
            </w:r>
          </w:p>
        </w:tc>
        <w:tc>
          <w:tcPr>
            <w:tcW w:w="873" w:type="dxa"/>
            <w:vAlign w:val="bottom"/>
          </w:tcPr>
          <w:p w14:paraId="72894EA0" w14:textId="6E361A63" w:rsidR="00002FFC" w:rsidRPr="00A24B89" w:rsidRDefault="00031E11" w:rsidP="00002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A24B89">
              <w:rPr>
                <w:b/>
                <w:bCs/>
                <w:color w:val="000000" w:themeColor="text1"/>
                <w:sz w:val="22"/>
                <w:szCs w:val="22"/>
              </w:rPr>
              <w:t>16</w:t>
            </w:r>
          </w:p>
        </w:tc>
      </w:tr>
      <w:tr w:rsidR="00002FFC" w:rsidRPr="00A24B89" w14:paraId="30F6D300" w14:textId="77777777" w:rsidTr="005030EF">
        <w:trPr>
          <w:cantSplit/>
          <w:trHeight w:val="283"/>
        </w:trPr>
        <w:tc>
          <w:tcPr>
            <w:tcW w:w="2836" w:type="dxa"/>
            <w:vAlign w:val="bottom"/>
          </w:tcPr>
          <w:p w14:paraId="6EEF478A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7" w:type="dxa"/>
          </w:tcPr>
          <w:p w14:paraId="6C986879" w14:textId="62ECB465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59" w:type="dxa"/>
            <w:vAlign w:val="bottom"/>
          </w:tcPr>
          <w:p w14:paraId="2DECE72A" w14:textId="77777777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746CFDD0" w14:textId="77777777" w:rsidR="00002FFC" w:rsidRPr="00A24B89" w:rsidRDefault="00002FFC" w:rsidP="00002FF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14520050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28E2B855" w14:textId="77777777" w:rsidR="00002FFC" w:rsidRPr="00A24B89" w:rsidRDefault="00002FFC" w:rsidP="0000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860" w:type="dxa"/>
            <w:vAlign w:val="bottom"/>
          </w:tcPr>
          <w:p w14:paraId="1CC6625B" w14:textId="1550E164" w:rsidR="00002FFC" w:rsidRPr="00A24B89" w:rsidRDefault="00770A49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A24B89">
              <w:rPr>
                <w:b/>
                <w:bCs/>
                <w:sz w:val="22"/>
                <w:szCs w:val="22"/>
              </w:rPr>
              <w:t>30,</w:t>
            </w:r>
            <w:r w:rsidR="00321A25" w:rsidRPr="00A24B89">
              <w:rPr>
                <w:b/>
                <w:bCs/>
                <w:sz w:val="22"/>
                <w:szCs w:val="22"/>
              </w:rPr>
              <w:t>381</w:t>
            </w:r>
          </w:p>
        </w:tc>
        <w:tc>
          <w:tcPr>
            <w:tcW w:w="860" w:type="dxa"/>
            <w:vAlign w:val="bottom"/>
          </w:tcPr>
          <w:p w14:paraId="01B80FDC" w14:textId="342D8ADF" w:rsidR="00002FFC" w:rsidRPr="00A24B8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A24B89">
              <w:rPr>
                <w:b/>
                <w:bCs/>
                <w:sz w:val="22"/>
                <w:szCs w:val="22"/>
              </w:rPr>
              <w:t>28</w:t>
            </w:r>
            <w:r w:rsidRPr="00A24B89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A24B89"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0D451363" w14:textId="0DDECA38" w:rsidR="00002FFC" w:rsidRPr="00A24B8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A24B89">
              <w:rPr>
                <w:b/>
                <w:bCs/>
                <w:sz w:val="22"/>
                <w:szCs w:val="22"/>
              </w:rPr>
              <w:t>2</w:t>
            </w:r>
            <w:r w:rsidR="00604617" w:rsidRPr="00A24B89">
              <w:rPr>
                <w:b/>
                <w:bCs/>
                <w:sz w:val="22"/>
                <w:szCs w:val="22"/>
              </w:rPr>
              <w:t>6</w:t>
            </w:r>
            <w:r w:rsidRPr="00A24B89">
              <w:rPr>
                <w:b/>
                <w:bCs/>
                <w:sz w:val="22"/>
                <w:szCs w:val="22"/>
              </w:rPr>
              <w:t>,</w:t>
            </w:r>
            <w:r w:rsidR="00007E5F" w:rsidRPr="00A24B89">
              <w:rPr>
                <w:b/>
                <w:bCs/>
                <w:sz w:val="22"/>
                <w:szCs w:val="22"/>
              </w:rPr>
              <w:t>4</w:t>
            </w:r>
            <w:r w:rsidR="00D74AB1" w:rsidRPr="00A24B89">
              <w:rPr>
                <w:rFonts w:hint="cs"/>
                <w:b/>
                <w:bCs/>
                <w:sz w:val="22"/>
                <w:szCs w:val="22"/>
                <w:cs/>
              </w:rPr>
              <w:t>83</w:t>
            </w:r>
          </w:p>
        </w:tc>
        <w:tc>
          <w:tcPr>
            <w:tcW w:w="860" w:type="dxa"/>
            <w:vAlign w:val="bottom"/>
          </w:tcPr>
          <w:p w14:paraId="2E0573BE" w14:textId="420D1BFE" w:rsidR="00002FFC" w:rsidRPr="00A24B8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28</w:t>
            </w:r>
            <w:r w:rsidRPr="00A24B89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A24B89">
              <w:rPr>
                <w:b/>
                <w:bCs/>
                <w:sz w:val="22"/>
                <w:szCs w:val="22"/>
              </w:rPr>
              <w:t>349</w:t>
            </w:r>
          </w:p>
        </w:tc>
        <w:tc>
          <w:tcPr>
            <w:tcW w:w="860" w:type="dxa"/>
            <w:vAlign w:val="bottom"/>
          </w:tcPr>
          <w:p w14:paraId="22360207" w14:textId="0FF51A3C" w:rsidR="00002FFC" w:rsidRPr="00A24B89" w:rsidRDefault="00770A49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(7</w:t>
            </w:r>
            <w:r w:rsidR="00D74AB1" w:rsidRPr="00A24B89">
              <w:rPr>
                <w:rFonts w:hint="cs"/>
                <w:b/>
                <w:bCs/>
                <w:sz w:val="22"/>
                <w:szCs w:val="22"/>
                <w:cs/>
              </w:rPr>
              <w:t>4</w:t>
            </w:r>
            <w:r w:rsidRPr="00A24B89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60" w:type="dxa"/>
            <w:vAlign w:val="bottom"/>
          </w:tcPr>
          <w:p w14:paraId="0CF8921D" w14:textId="77777777" w:rsidR="00002FFC" w:rsidRPr="00A24B8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A24B89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vAlign w:val="bottom"/>
          </w:tcPr>
          <w:p w14:paraId="370A09E9" w14:textId="273790C7" w:rsidR="00002FFC" w:rsidRPr="00A24B89" w:rsidRDefault="001969B7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2</w:t>
            </w:r>
            <w:r w:rsidR="00604617" w:rsidRPr="00A24B89">
              <w:rPr>
                <w:b/>
                <w:bCs/>
                <w:sz w:val="22"/>
                <w:szCs w:val="22"/>
              </w:rPr>
              <w:t>6</w:t>
            </w:r>
            <w:r w:rsidRPr="00A24B89">
              <w:rPr>
                <w:b/>
                <w:bCs/>
                <w:sz w:val="22"/>
                <w:szCs w:val="22"/>
              </w:rPr>
              <w:t>,</w:t>
            </w:r>
            <w:r w:rsidR="00007E5F" w:rsidRPr="00A24B89">
              <w:rPr>
                <w:b/>
                <w:bCs/>
                <w:sz w:val="22"/>
                <w:szCs w:val="22"/>
              </w:rPr>
              <w:t>409</w:t>
            </w:r>
          </w:p>
        </w:tc>
        <w:tc>
          <w:tcPr>
            <w:tcW w:w="860" w:type="dxa"/>
            <w:vAlign w:val="bottom"/>
          </w:tcPr>
          <w:p w14:paraId="172B07A7" w14:textId="74415933" w:rsidR="00002FFC" w:rsidRPr="00A24B89" w:rsidRDefault="00002FFC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28</w:t>
            </w:r>
            <w:r w:rsidRPr="00A24B89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A24B89">
              <w:rPr>
                <w:b/>
                <w:bCs/>
                <w:sz w:val="22"/>
                <w:szCs w:val="22"/>
              </w:rPr>
              <w:t>349</w:t>
            </w:r>
          </w:p>
        </w:tc>
        <w:tc>
          <w:tcPr>
            <w:tcW w:w="860" w:type="dxa"/>
            <w:vAlign w:val="bottom"/>
          </w:tcPr>
          <w:p w14:paraId="68D13EEC" w14:textId="715D45B7" w:rsidR="00002FFC" w:rsidRPr="00A24B89" w:rsidRDefault="00130DDE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A24B89">
              <w:rPr>
                <w:b/>
                <w:bCs/>
                <w:sz w:val="22"/>
                <w:szCs w:val="22"/>
              </w:rPr>
              <w:t>3,</w:t>
            </w:r>
            <w:r w:rsidR="00321A25" w:rsidRPr="00A24B89">
              <w:rPr>
                <w:b/>
                <w:bCs/>
                <w:sz w:val="22"/>
                <w:szCs w:val="22"/>
              </w:rPr>
              <w:t>666</w:t>
            </w:r>
          </w:p>
        </w:tc>
        <w:tc>
          <w:tcPr>
            <w:tcW w:w="873" w:type="dxa"/>
            <w:vAlign w:val="bottom"/>
          </w:tcPr>
          <w:p w14:paraId="3E67D8D9" w14:textId="6A7C890C" w:rsidR="00002FFC" w:rsidRPr="00A24B89" w:rsidRDefault="00031E11" w:rsidP="00002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A24B89">
              <w:rPr>
                <w:b/>
                <w:bCs/>
                <w:sz w:val="22"/>
                <w:szCs w:val="22"/>
              </w:rPr>
              <w:t>17</w:t>
            </w:r>
          </w:p>
        </w:tc>
      </w:tr>
    </w:tbl>
    <w:p w14:paraId="0A7F225D" w14:textId="77777777" w:rsidR="00720530" w:rsidRPr="00A24B89" w:rsidRDefault="00720530" w:rsidP="00533528">
      <w:pPr>
        <w:rPr>
          <w:rFonts w:asciiTheme="majorBidi" w:hAnsiTheme="majorBidi" w:cstheme="majorBidi"/>
        </w:rPr>
      </w:pPr>
    </w:p>
    <w:p w14:paraId="47C81522" w14:textId="54BB3197" w:rsidR="00704206" w:rsidRPr="00A24B89" w:rsidRDefault="00704206" w:rsidP="00533528">
      <w:pPr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 w:hint="cs"/>
          <w:cs/>
        </w:rPr>
        <w:t xml:space="preserve">ณ วันที่ </w:t>
      </w:r>
      <w:r w:rsidR="00B52B93" w:rsidRPr="00A24B89">
        <w:rPr>
          <w:rFonts w:asciiTheme="majorBidi" w:hAnsiTheme="majorBidi" w:cstheme="majorBidi"/>
        </w:rPr>
        <w:t xml:space="preserve">30 </w:t>
      </w:r>
      <w:r w:rsidR="00B52B93" w:rsidRPr="00A24B89">
        <w:rPr>
          <w:rFonts w:asciiTheme="majorBidi" w:hAnsiTheme="majorBidi" w:cstheme="majorBidi"/>
          <w:cs/>
        </w:rPr>
        <w:t xml:space="preserve">กันยายน </w:t>
      </w:r>
      <w:r w:rsidR="00B52B93" w:rsidRPr="00A24B89">
        <w:rPr>
          <w:rFonts w:asciiTheme="majorBidi" w:hAnsiTheme="majorBidi" w:cstheme="majorBidi"/>
        </w:rPr>
        <w:t>2567</w:t>
      </w:r>
      <w:r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/>
          <w:cs/>
        </w:rPr>
        <w:t>กลุ่มบริษัท</w:t>
      </w:r>
      <w:r w:rsidR="00A15FBE" w:rsidRPr="00A24B89">
        <w:rPr>
          <w:rFonts w:asciiTheme="majorBidi" w:hAnsiTheme="majorBidi" w:cstheme="majorBidi" w:hint="cs"/>
          <w:cs/>
        </w:rPr>
        <w:t>และบริษัท</w:t>
      </w:r>
      <w:r w:rsidRPr="00A24B89">
        <w:rPr>
          <w:rFonts w:asciiTheme="majorBidi" w:hAnsiTheme="majorBidi" w:cstheme="majorBidi"/>
          <w:cs/>
        </w:rPr>
        <w:t>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6344EEF" w14:textId="77777777" w:rsidR="00F2434D" w:rsidRPr="00A24B89" w:rsidRDefault="00F2434D" w:rsidP="00533528">
      <w:pPr>
        <w:rPr>
          <w:rFonts w:asciiTheme="majorBidi" w:hAnsiTheme="majorBidi" w:cstheme="majorBidi"/>
        </w:rPr>
      </w:pPr>
    </w:p>
    <w:p w14:paraId="626B67C8" w14:textId="77777777" w:rsidR="00720530" w:rsidRPr="00A24B89" w:rsidRDefault="00720530" w:rsidP="00533528">
      <w:pPr>
        <w:rPr>
          <w:rFonts w:asciiTheme="majorBidi" w:hAnsiTheme="majorBidi" w:cstheme="majorBidi"/>
        </w:rPr>
      </w:pPr>
    </w:p>
    <w:p w14:paraId="434F53BC" w14:textId="77777777" w:rsidR="00720530" w:rsidRPr="00A24B89" w:rsidRDefault="00720530" w:rsidP="00533528">
      <w:pPr>
        <w:rPr>
          <w:rFonts w:asciiTheme="majorBidi" w:hAnsiTheme="majorBidi" w:cstheme="majorBidi"/>
        </w:rPr>
      </w:pPr>
    </w:p>
    <w:p w14:paraId="65C5B0E3" w14:textId="77777777" w:rsidR="00720530" w:rsidRPr="00A24B89" w:rsidRDefault="00720530" w:rsidP="00533528">
      <w:pPr>
        <w:rPr>
          <w:rFonts w:asciiTheme="majorBidi" w:hAnsiTheme="majorBidi" w:cstheme="majorBidi"/>
        </w:rPr>
      </w:pPr>
    </w:p>
    <w:p w14:paraId="4F0954B3" w14:textId="77777777" w:rsidR="005030EF" w:rsidRPr="00A24B89" w:rsidRDefault="005030EF" w:rsidP="00533528">
      <w:pPr>
        <w:rPr>
          <w:rFonts w:asciiTheme="majorBidi" w:hAnsiTheme="majorBidi" w:cstheme="majorBidi"/>
        </w:rPr>
      </w:pPr>
    </w:p>
    <w:tbl>
      <w:tblPr>
        <w:tblW w:w="151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36"/>
        <w:gridCol w:w="1005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9"/>
      </w:tblGrid>
      <w:tr w:rsidR="00A117EC" w:rsidRPr="00A24B89" w14:paraId="18309E33" w14:textId="77777777" w:rsidTr="00704206">
        <w:trPr>
          <w:cantSplit/>
        </w:trPr>
        <w:tc>
          <w:tcPr>
            <w:tcW w:w="3036" w:type="dxa"/>
          </w:tcPr>
          <w:p w14:paraId="57EE26AB" w14:textId="7D2F1F1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2012" w:type="dxa"/>
            <w:gridSpan w:val="2"/>
          </w:tcPr>
          <w:p w14:paraId="664E4F60" w14:textId="77777777" w:rsidR="00A117EC" w:rsidRPr="00A24B89" w:rsidRDefault="00A117E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2" w:type="dxa"/>
            <w:gridSpan w:val="10"/>
          </w:tcPr>
          <w:p w14:paraId="65480D3C" w14:textId="77777777" w:rsidR="00A117EC" w:rsidRPr="00A24B89" w:rsidRDefault="00A117E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160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7EC" w:rsidRPr="00A24B89" w14:paraId="5DF8BC57" w14:textId="77777777" w:rsidTr="00704206">
        <w:trPr>
          <w:cantSplit/>
        </w:trPr>
        <w:tc>
          <w:tcPr>
            <w:tcW w:w="3036" w:type="dxa"/>
          </w:tcPr>
          <w:p w14:paraId="1C31D77B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2012" w:type="dxa"/>
            <w:gridSpan w:val="2"/>
            <w:vAlign w:val="bottom"/>
          </w:tcPr>
          <w:p w14:paraId="3F245211" w14:textId="77777777" w:rsidR="00A117EC" w:rsidRPr="00A24B8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สัดส่วนความเป็นเ</w:t>
            </w:r>
            <w:r w:rsidRPr="00A24B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จ้าของ</w:t>
            </w:r>
          </w:p>
        </w:tc>
        <w:tc>
          <w:tcPr>
            <w:tcW w:w="2014" w:type="dxa"/>
            <w:gridSpan w:val="2"/>
            <w:vAlign w:val="bottom"/>
          </w:tcPr>
          <w:p w14:paraId="6F6D1B7B" w14:textId="77777777" w:rsidR="00A117EC" w:rsidRPr="00A24B8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014" w:type="dxa"/>
            <w:gridSpan w:val="2"/>
            <w:vAlign w:val="bottom"/>
          </w:tcPr>
          <w:p w14:paraId="47C43E8F" w14:textId="77777777" w:rsidR="00A117EC" w:rsidRPr="00A24B8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14" w:type="dxa"/>
            <w:gridSpan w:val="2"/>
            <w:vAlign w:val="bottom"/>
          </w:tcPr>
          <w:p w14:paraId="4EA0DDF9" w14:textId="77777777" w:rsidR="00A117EC" w:rsidRPr="00A24B8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2014" w:type="dxa"/>
            <w:gridSpan w:val="2"/>
            <w:vAlign w:val="bottom"/>
          </w:tcPr>
          <w:p w14:paraId="0C707420" w14:textId="77777777" w:rsidR="00A117EC" w:rsidRPr="00A24B8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2016" w:type="dxa"/>
            <w:gridSpan w:val="2"/>
          </w:tcPr>
          <w:p w14:paraId="67B636A0" w14:textId="77777777" w:rsidR="007D1FE2" w:rsidRPr="00A24B89" w:rsidRDefault="007D1FE2" w:rsidP="00533528">
            <w:pPr>
              <w:pStyle w:val="acctfourfigures"/>
              <w:tabs>
                <w:tab w:val="left" w:pos="720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</w:p>
          <w:p w14:paraId="51239ADC" w14:textId="710D3D9B" w:rsidR="00A117EC" w:rsidRPr="00A24B89" w:rsidRDefault="00C536CA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4B89">
              <w:rPr>
                <w:sz w:val="30"/>
                <w:szCs w:val="30"/>
                <w:cs/>
                <w:lang w:bidi="th-TH"/>
              </w:rPr>
              <w:t>งวด</w:t>
            </w:r>
            <w:r w:rsidR="00B52B93" w:rsidRPr="00A24B89">
              <w:rPr>
                <w:rFonts w:hint="cs"/>
                <w:sz w:val="30"/>
                <w:szCs w:val="30"/>
                <w:cs/>
                <w:lang w:bidi="th-TH"/>
              </w:rPr>
              <w:t>เก้า</w:t>
            </w:r>
            <w:r w:rsidRPr="00A24B89">
              <w:rPr>
                <w:sz w:val="30"/>
                <w:szCs w:val="30"/>
                <w:cs/>
                <w:lang w:bidi="th-TH"/>
              </w:rPr>
              <w:t>เดือน</w:t>
            </w:r>
            <w:r w:rsidR="00177B73" w:rsidRPr="00A24B89">
              <w:rPr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7D1FE2" w:rsidRPr="00A24B89" w14:paraId="5947510D" w14:textId="77777777" w:rsidTr="00704206">
        <w:trPr>
          <w:cantSplit/>
        </w:trPr>
        <w:tc>
          <w:tcPr>
            <w:tcW w:w="3036" w:type="dxa"/>
          </w:tcPr>
          <w:p w14:paraId="6D148C23" w14:textId="77777777" w:rsidR="007D1FE2" w:rsidRPr="00A24B89" w:rsidRDefault="007D1FE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1005" w:type="dxa"/>
          </w:tcPr>
          <w:p w14:paraId="485117D8" w14:textId="63A99036" w:rsidR="007D1FE2" w:rsidRPr="00A24B89" w:rsidRDefault="00B52B93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07" w:type="dxa"/>
          </w:tcPr>
          <w:p w14:paraId="6A0CA07E" w14:textId="5E651C09" w:rsidR="007D1FE2" w:rsidRPr="00A24B89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0175F89D" w14:textId="716443F6" w:rsidR="007D1FE2" w:rsidRPr="00A24B89" w:rsidRDefault="00B52B93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07" w:type="dxa"/>
          </w:tcPr>
          <w:p w14:paraId="25CF55A9" w14:textId="00E61197" w:rsidR="007D1FE2" w:rsidRPr="00A24B89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1E15F7D5" w14:textId="6A18BAFF" w:rsidR="007D1FE2" w:rsidRPr="00A24B89" w:rsidRDefault="00B52B93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07" w:type="dxa"/>
          </w:tcPr>
          <w:p w14:paraId="4BD177A3" w14:textId="04DA4D50" w:rsidR="007D1FE2" w:rsidRPr="00A24B89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3DE794D3" w14:textId="67350391" w:rsidR="007D1FE2" w:rsidRPr="00A24B89" w:rsidRDefault="00B52B93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07" w:type="dxa"/>
          </w:tcPr>
          <w:p w14:paraId="78453452" w14:textId="3B85F5EE" w:rsidR="007D1FE2" w:rsidRPr="00A24B89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11F52D8C" w14:textId="037B81BD" w:rsidR="007D1FE2" w:rsidRPr="00A24B89" w:rsidRDefault="00B52B93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07" w:type="dxa"/>
          </w:tcPr>
          <w:p w14:paraId="05E0FBCD" w14:textId="4999FA4B" w:rsidR="007D1FE2" w:rsidRPr="00A24B89" w:rsidRDefault="007D1FE2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232893D5" w14:textId="19824B50" w:rsidR="007D1FE2" w:rsidRPr="00A24B89" w:rsidRDefault="00B52B93" w:rsidP="001B1BD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09" w:type="dxa"/>
          </w:tcPr>
          <w:p w14:paraId="66BC1A3C" w14:textId="1EC640DA" w:rsidR="007D1FE2" w:rsidRPr="00A24B89" w:rsidRDefault="00B52B93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4B8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A24B8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A117EC" w:rsidRPr="00A24B89" w14:paraId="4FE36C7E" w14:textId="77777777" w:rsidTr="00704206">
        <w:trPr>
          <w:cantSplit/>
        </w:trPr>
        <w:tc>
          <w:tcPr>
            <w:tcW w:w="3036" w:type="dxa"/>
          </w:tcPr>
          <w:p w14:paraId="2A5E4E51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1005" w:type="dxa"/>
          </w:tcPr>
          <w:p w14:paraId="7EEF44CD" w14:textId="709BB509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3C2F6256" w14:textId="467492C1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00DC4C72" w14:textId="78ACF9E0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1E6D64AB" w14:textId="7B377D75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65BBB0E3" w14:textId="1ECDD260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6C7DE5B7" w14:textId="74E23A21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34E29F8F" w14:textId="4CB938C5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750FF103" w14:textId="2772E61A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7F9DE58A" w14:textId="07A7BF39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7" w:type="dxa"/>
          </w:tcPr>
          <w:p w14:paraId="677BDD3C" w14:textId="53665CDF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15E33B9D" w14:textId="7677C591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9" w:type="dxa"/>
          </w:tcPr>
          <w:p w14:paraId="4972B054" w14:textId="0C979344" w:rsidR="00A117EC" w:rsidRPr="00A24B89" w:rsidRDefault="002D151D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2566</w:t>
            </w:r>
          </w:p>
        </w:tc>
      </w:tr>
      <w:tr w:rsidR="00A117EC" w:rsidRPr="00A24B89" w14:paraId="4762DFC5" w14:textId="77777777" w:rsidTr="00704206">
        <w:trPr>
          <w:cantSplit/>
        </w:trPr>
        <w:tc>
          <w:tcPr>
            <w:tcW w:w="3036" w:type="dxa"/>
          </w:tcPr>
          <w:p w14:paraId="62C5FFC7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</w:pPr>
          </w:p>
        </w:tc>
        <w:tc>
          <w:tcPr>
            <w:tcW w:w="2012" w:type="dxa"/>
            <w:gridSpan w:val="2"/>
          </w:tcPr>
          <w:p w14:paraId="60F2659C" w14:textId="77777777" w:rsidR="00A117EC" w:rsidRPr="00A24B8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0072" w:type="dxa"/>
            <w:gridSpan w:val="10"/>
          </w:tcPr>
          <w:p w14:paraId="4E30F63A" w14:textId="77777777" w:rsidR="00A117EC" w:rsidRPr="00A24B89" w:rsidRDefault="00A117EC" w:rsidP="0053352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4B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117EC" w:rsidRPr="00A24B89" w14:paraId="3A20D2AF" w14:textId="77777777" w:rsidTr="00704206">
        <w:trPr>
          <w:cantSplit/>
        </w:trPr>
        <w:tc>
          <w:tcPr>
            <w:tcW w:w="3036" w:type="dxa"/>
          </w:tcPr>
          <w:p w14:paraId="372F5418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A24B89">
              <w:rPr>
                <w:rFonts w:hint="cs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005" w:type="dxa"/>
            <w:vAlign w:val="bottom"/>
          </w:tcPr>
          <w:p w14:paraId="2DB9FA28" w14:textId="77777777" w:rsidR="00A117EC" w:rsidRPr="00A24B89" w:rsidRDefault="00A117EC" w:rsidP="0053352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52BE976A" w14:textId="77777777" w:rsidR="00A117EC" w:rsidRPr="00A24B89" w:rsidRDefault="00A117EC" w:rsidP="0053352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74C390E6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0D9ACE21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06E28429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3AF4C6E7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5B7F539F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3EB7F472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</w:tcPr>
          <w:p w14:paraId="322992A8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</w:tcPr>
          <w:p w14:paraId="7FEBF751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1A7BD8C9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9" w:type="dxa"/>
            <w:vAlign w:val="bottom"/>
          </w:tcPr>
          <w:p w14:paraId="1C386253" w14:textId="77777777" w:rsidR="00A117EC" w:rsidRPr="00A24B89" w:rsidRDefault="00A117E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</w:tr>
      <w:tr w:rsidR="009C7C5D" w:rsidRPr="00A24B89" w14:paraId="0F923D19" w14:textId="77777777" w:rsidTr="0018488E">
        <w:trPr>
          <w:cantSplit/>
        </w:trPr>
        <w:tc>
          <w:tcPr>
            <w:tcW w:w="3036" w:type="dxa"/>
            <w:vAlign w:val="bottom"/>
          </w:tcPr>
          <w:p w14:paraId="183F56D3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8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บริษัท ดาต้า คาเฟ่ จำกัด</w:t>
            </w:r>
          </w:p>
        </w:tc>
        <w:tc>
          <w:tcPr>
            <w:tcW w:w="1005" w:type="dxa"/>
            <w:vAlign w:val="bottom"/>
          </w:tcPr>
          <w:p w14:paraId="50F2888F" w14:textId="52C64526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7" w:type="dxa"/>
            <w:vAlign w:val="bottom"/>
          </w:tcPr>
          <w:p w14:paraId="036DC0BA" w14:textId="4D07FB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7" w:type="dxa"/>
            <w:vAlign w:val="bottom"/>
          </w:tcPr>
          <w:p w14:paraId="24874CD4" w14:textId="661BB546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7" w:type="dxa"/>
            <w:vAlign w:val="bottom"/>
          </w:tcPr>
          <w:p w14:paraId="759B2FC3" w14:textId="5EB94D3C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7" w:type="dxa"/>
            <w:vAlign w:val="bottom"/>
          </w:tcPr>
          <w:p w14:paraId="5D84485F" w14:textId="52217BCE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36D93A28" w14:textId="07B2D611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4698DB9C" w14:textId="3997737E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12DC9A8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049E3802" w14:textId="3AEDB79E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44D74F83" w14:textId="3397DEBC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13122391" w14:textId="02B6E6F8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9EB3663" w14:textId="25C182B1" w:rsidR="009C7C5D" w:rsidRPr="00A24B89" w:rsidRDefault="00F843C9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t>1</w:t>
            </w:r>
          </w:p>
        </w:tc>
      </w:tr>
      <w:tr w:rsidR="009C7C5D" w:rsidRPr="00A24B89" w14:paraId="510A7249" w14:textId="77777777" w:rsidTr="0018488E">
        <w:trPr>
          <w:cantSplit/>
        </w:trPr>
        <w:tc>
          <w:tcPr>
            <w:tcW w:w="3036" w:type="dxa"/>
            <w:vAlign w:val="bottom"/>
          </w:tcPr>
          <w:p w14:paraId="16807C00" w14:textId="03C48514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80" w:lineRule="exact"/>
              <w:rPr>
                <w:cs/>
              </w:rPr>
            </w:pPr>
            <w:r w:rsidRPr="00A24B89">
              <w:rPr>
                <w:rFonts w:hint="cs"/>
                <w:cs/>
              </w:rPr>
              <w:t>บริษัท มีที่ มีเงิน จำกัด</w:t>
            </w:r>
            <w:r w:rsidRPr="00A24B89">
              <w:rPr>
                <w:rFonts w:hint="cs"/>
              </w:rPr>
              <w:t xml:space="preserve">           </w:t>
            </w:r>
          </w:p>
        </w:tc>
        <w:tc>
          <w:tcPr>
            <w:tcW w:w="1005" w:type="dxa"/>
            <w:vAlign w:val="center"/>
          </w:tcPr>
          <w:p w14:paraId="5A21D38E" w14:textId="1B57A55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7" w:type="dxa"/>
            <w:vAlign w:val="bottom"/>
          </w:tcPr>
          <w:p w14:paraId="5EBDDA55" w14:textId="286EA274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7" w:type="dxa"/>
            <w:vAlign w:val="bottom"/>
          </w:tcPr>
          <w:p w14:paraId="346DD05D" w14:textId="500632CB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7" w:type="dxa"/>
            <w:vAlign w:val="bottom"/>
          </w:tcPr>
          <w:p w14:paraId="73DF3F52" w14:textId="547C5F09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7" w:type="dxa"/>
            <w:vAlign w:val="bottom"/>
          </w:tcPr>
          <w:p w14:paraId="568D2E30" w14:textId="69975E02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0131DBF5" w14:textId="455C1F5F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70CFE46C" w14:textId="023680D1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27AF9B2" w14:textId="77777777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C7FB60E" w14:textId="4CA9E9A9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4AF4A85B" w14:textId="1E5A3B1D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26EB8A25" w14:textId="3DC77037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12B8A7CF" w14:textId="2E07F799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A24B89">
              <w:rPr>
                <w:rFonts w:hint="cs"/>
              </w:rPr>
              <w:t>-</w:t>
            </w:r>
          </w:p>
        </w:tc>
      </w:tr>
      <w:tr w:rsidR="009C7C5D" w:rsidRPr="00A24B89" w14:paraId="28EDFA10" w14:textId="77777777" w:rsidTr="0018488E">
        <w:trPr>
          <w:cantSplit/>
        </w:trPr>
        <w:tc>
          <w:tcPr>
            <w:tcW w:w="3036" w:type="dxa"/>
            <w:vAlign w:val="bottom"/>
          </w:tcPr>
          <w:p w14:paraId="5B383B5C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80" w:lineRule="exact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14:paraId="174A1B7B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110CF61C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94A3B08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FC777D9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24DA6C8" w14:textId="6EFE5A33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080436AE" w14:textId="0DB65E62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24B25388" w14:textId="7FF895CF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83B4339" w14:textId="0F530A0B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448ED219" w14:textId="2D75DA41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361EF49B" w14:textId="5DBB5BA5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5C9AAAE2" w14:textId="2728C9B2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49A925E" w14:textId="4B36A60D" w:rsidR="009C7C5D" w:rsidRPr="00A24B89" w:rsidRDefault="00F843C9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  <w:tr w:rsidR="009C7C5D" w:rsidRPr="00A24B89" w14:paraId="559C10A3" w14:textId="77777777" w:rsidTr="0018488E">
        <w:trPr>
          <w:cantSplit/>
        </w:trPr>
        <w:tc>
          <w:tcPr>
            <w:tcW w:w="3036" w:type="dxa"/>
            <w:vAlign w:val="bottom"/>
          </w:tcPr>
          <w:p w14:paraId="71D0B5C0" w14:textId="64F2DB74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80" w:lineRule="exact"/>
              <w:rPr>
                <w:cs/>
              </w:rPr>
            </w:pPr>
            <w:r w:rsidRPr="00A24B89">
              <w:rPr>
                <w:rFonts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1005" w:type="dxa"/>
            <w:vAlign w:val="bottom"/>
          </w:tcPr>
          <w:p w14:paraId="6ED970C5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6C836AB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9E616C2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B040C1C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5515CC6" w14:textId="77777777" w:rsidR="009C7C5D" w:rsidRPr="00A24B89" w:rsidRDefault="009C7C5D" w:rsidP="0003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D60E029" w14:textId="77777777" w:rsidR="009C7C5D" w:rsidRPr="00A24B89" w:rsidRDefault="009C7C5D" w:rsidP="0003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88462A1" w14:textId="77777777" w:rsidR="009C7C5D" w:rsidRPr="00A24B89" w:rsidRDefault="009C7C5D" w:rsidP="0003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19C89D3F" w14:textId="77777777" w:rsidR="009C7C5D" w:rsidRPr="00A24B89" w:rsidRDefault="009C7C5D" w:rsidP="0003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40453CCC" w14:textId="77777777" w:rsidR="009C7C5D" w:rsidRPr="00A24B89" w:rsidRDefault="009C7C5D" w:rsidP="0003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B3A3FD1" w14:textId="77777777" w:rsidR="009C7C5D" w:rsidRPr="00A24B89" w:rsidRDefault="009C7C5D" w:rsidP="0003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4AF095F" w14:textId="77777777" w:rsidR="009C7C5D" w:rsidRPr="00A24B89" w:rsidRDefault="009C7C5D" w:rsidP="0003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vAlign w:val="bottom"/>
          </w:tcPr>
          <w:p w14:paraId="0A075031" w14:textId="77777777" w:rsidR="009C7C5D" w:rsidRPr="00A24B89" w:rsidRDefault="009C7C5D" w:rsidP="0003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</w:pPr>
          </w:p>
        </w:tc>
      </w:tr>
      <w:tr w:rsidR="009C7C5D" w:rsidRPr="00A24B89" w14:paraId="7FF9222D" w14:textId="77777777" w:rsidTr="0018488E">
        <w:trPr>
          <w:cantSplit/>
        </w:trPr>
        <w:tc>
          <w:tcPr>
            <w:tcW w:w="3036" w:type="dxa"/>
            <w:vAlign w:val="bottom"/>
          </w:tcPr>
          <w:p w14:paraId="6AFA626B" w14:textId="40E63DB1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0" w:right="-138" w:hanging="130"/>
              <w:rPr>
                <w:spacing w:val="-2"/>
                <w:cs/>
              </w:rPr>
            </w:pPr>
            <w:r w:rsidRPr="00A24B89">
              <w:rPr>
                <w:rFonts w:hint="cs"/>
                <w:spacing w:val="-2"/>
                <w:cs/>
              </w:rPr>
              <w:t xml:space="preserve">บริษัท ธนโชคน้ำมันพืช </w:t>
            </w:r>
            <w:r w:rsidRPr="00A24B89">
              <w:rPr>
                <w:spacing w:val="-2"/>
              </w:rPr>
              <w:t>(2012)</w:t>
            </w:r>
            <w:r w:rsidRPr="00A24B89">
              <w:rPr>
                <w:rFonts w:hint="cs"/>
                <w:spacing w:val="-2"/>
                <w:cs/>
              </w:rPr>
              <w:t xml:space="preserve"> จำกัด</w:t>
            </w:r>
          </w:p>
        </w:tc>
        <w:tc>
          <w:tcPr>
            <w:tcW w:w="1005" w:type="dxa"/>
            <w:vAlign w:val="bottom"/>
          </w:tcPr>
          <w:p w14:paraId="229E8A59" w14:textId="684F816D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1007" w:type="dxa"/>
            <w:vAlign w:val="bottom"/>
          </w:tcPr>
          <w:p w14:paraId="372E4C54" w14:textId="3B147C10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7" w:type="dxa"/>
            <w:vAlign w:val="bottom"/>
          </w:tcPr>
          <w:p w14:paraId="0632FDBF" w14:textId="21AE529C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007" w:type="dxa"/>
            <w:vAlign w:val="bottom"/>
          </w:tcPr>
          <w:p w14:paraId="6D3D49F2" w14:textId="5A8AF9EC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34AC6A4" w14:textId="0786D369" w:rsidR="009C7C5D" w:rsidRPr="00A24B89" w:rsidRDefault="00EB1F5C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46B379FD" w14:textId="6555D607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E5BB4C7" w14:textId="52F21898" w:rsidR="009C7C5D" w:rsidRPr="00A24B89" w:rsidRDefault="00EB1F5C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F331647" w14:textId="1E54F43A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5EA6F7E" w14:textId="35347DDF" w:rsidR="009C7C5D" w:rsidRPr="00A24B89" w:rsidRDefault="00EB1F5C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3DC41C7A" w14:textId="4884ABC4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278536C9" w14:textId="422A6FD5" w:rsidR="009C7C5D" w:rsidRPr="00A24B89" w:rsidRDefault="00EB1F5C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C9374EB" w14:textId="359D8BA9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C7C5D" w:rsidRPr="00A24B89" w14:paraId="1E7DB67F" w14:textId="77777777" w:rsidTr="0018488E">
        <w:trPr>
          <w:cantSplit/>
        </w:trPr>
        <w:tc>
          <w:tcPr>
            <w:tcW w:w="3036" w:type="dxa"/>
            <w:vAlign w:val="bottom"/>
          </w:tcPr>
          <w:p w14:paraId="063CB5DC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80" w:lineRule="exact"/>
              <w:ind w:left="130" w:hanging="130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14:paraId="62196414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3214516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E640D19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F574316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61B58D04" w14:textId="148E387D" w:rsidR="009C7C5D" w:rsidRPr="00A24B89" w:rsidRDefault="00EB1F5C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0CEFAD1F" w14:textId="55E21C54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1D1297E" w14:textId="2CA65F21" w:rsidR="009C7C5D" w:rsidRPr="00A24B89" w:rsidRDefault="00EB1F5C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031BF8F" w14:textId="7A51AA8E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F8EA34B" w14:textId="147C672A" w:rsidR="009C7C5D" w:rsidRPr="00A24B89" w:rsidRDefault="00EB1F5C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450</w:t>
            </w:r>
          </w:p>
        </w:tc>
        <w:tc>
          <w:tcPr>
            <w:tcW w:w="1007" w:type="dxa"/>
            <w:vAlign w:val="bottom"/>
          </w:tcPr>
          <w:p w14:paraId="1E1B65FD" w14:textId="38A9920B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1C246A90" w14:textId="71112208" w:rsidR="009C7C5D" w:rsidRPr="00A24B89" w:rsidRDefault="00EB1F5C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C18CD03" w14:textId="31051641" w:rsidR="009C7C5D" w:rsidRPr="00A24B89" w:rsidRDefault="009C7C5D" w:rsidP="00031E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9C7C5D" w:rsidRPr="00A24B89" w14:paraId="16027D77" w14:textId="77777777" w:rsidTr="0018488E">
        <w:trPr>
          <w:cantSplit/>
        </w:trPr>
        <w:tc>
          <w:tcPr>
            <w:tcW w:w="3036" w:type="dxa"/>
            <w:vAlign w:val="bottom"/>
          </w:tcPr>
          <w:p w14:paraId="18CF3C4E" w14:textId="4BCE78B5" w:rsidR="009C7C5D" w:rsidRPr="00A24B89" w:rsidRDefault="009C7C5D" w:rsidP="000D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A24B89">
              <w:rPr>
                <w:rFonts w:hint="cs"/>
                <w:b/>
                <w:bCs/>
                <w:i/>
                <w:iCs/>
                <w:cs/>
              </w:rPr>
              <w:t>รวม</w:t>
            </w:r>
          </w:p>
        </w:tc>
        <w:tc>
          <w:tcPr>
            <w:tcW w:w="1005" w:type="dxa"/>
            <w:vAlign w:val="bottom"/>
          </w:tcPr>
          <w:p w14:paraId="61493162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FF86D85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88E56E5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7A83EEB" w14:textId="77777777" w:rsidR="009C7C5D" w:rsidRPr="00A24B89" w:rsidRDefault="009C7C5D" w:rsidP="0018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C82B242" w14:textId="7C9AF92C" w:rsidR="009C7C5D" w:rsidRPr="00A24B89" w:rsidRDefault="00EB1F5C" w:rsidP="00031E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685</w:t>
            </w:r>
          </w:p>
        </w:tc>
        <w:tc>
          <w:tcPr>
            <w:tcW w:w="1007" w:type="dxa"/>
            <w:vAlign w:val="bottom"/>
          </w:tcPr>
          <w:p w14:paraId="6CFD759A" w14:textId="11AEEBE8" w:rsidR="009C7C5D" w:rsidRPr="00A24B89" w:rsidRDefault="009C7C5D" w:rsidP="00031E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529576E0" w14:textId="059C3BA6" w:rsidR="009C7C5D" w:rsidRPr="00A24B89" w:rsidRDefault="00EB1F5C" w:rsidP="00031E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AFE58CC" w14:textId="77777777" w:rsidR="009C7C5D" w:rsidRPr="00A24B89" w:rsidRDefault="009C7C5D" w:rsidP="00031E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1AA179C1" w14:textId="2ECAA43D" w:rsidR="009C7C5D" w:rsidRPr="00A24B89" w:rsidRDefault="00EB1F5C" w:rsidP="00031E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685</w:t>
            </w:r>
          </w:p>
        </w:tc>
        <w:tc>
          <w:tcPr>
            <w:tcW w:w="1007" w:type="dxa"/>
            <w:vAlign w:val="bottom"/>
          </w:tcPr>
          <w:p w14:paraId="3FC8AD51" w14:textId="73C381D7" w:rsidR="009C7C5D" w:rsidRPr="00A24B89" w:rsidRDefault="009C7C5D" w:rsidP="00031E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10ADCBDA" w14:textId="39537D13" w:rsidR="009C7C5D" w:rsidRPr="00A24B89" w:rsidRDefault="00EB1F5C" w:rsidP="00031E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76723259" w14:textId="61B6DE31" w:rsidR="009C7C5D" w:rsidRPr="00A24B89" w:rsidRDefault="00F843C9" w:rsidP="00031E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1</w:t>
            </w:r>
          </w:p>
        </w:tc>
      </w:tr>
    </w:tbl>
    <w:p w14:paraId="54230E6C" w14:textId="77777777" w:rsidR="00A92745" w:rsidRPr="00A24B89" w:rsidRDefault="00A92745" w:rsidP="0004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9BF4BA6" w14:textId="77777777" w:rsidR="00EB3709" w:rsidRPr="00A24B89" w:rsidRDefault="00EB3709" w:rsidP="0004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5F6E3C0E" w14:textId="77777777" w:rsidR="00EB3709" w:rsidRPr="00A24B89" w:rsidRDefault="00EB3709" w:rsidP="0004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3EFE1242" w14:textId="77777777" w:rsidR="00EB3709" w:rsidRPr="00A24B89" w:rsidRDefault="00EB3709" w:rsidP="0004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466BAF51" w14:textId="77777777" w:rsidR="00EB3709" w:rsidRPr="00A24B89" w:rsidRDefault="00EB3709" w:rsidP="0004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4F4AF17" w14:textId="253BB1A9" w:rsidR="00BB46DE" w:rsidRPr="00A24B89" w:rsidRDefault="00BB46DE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B75C122" w14:textId="77777777" w:rsidR="000C31D1" w:rsidRPr="00A24B89" w:rsidRDefault="000C31D1" w:rsidP="000C3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6C3B3D7B" w14:textId="023A789A" w:rsidR="00BB46DE" w:rsidRPr="00A24B89" w:rsidRDefault="00A24F14" w:rsidP="000C3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="00BB46DE" w:rsidRPr="00A24B89">
        <w:rPr>
          <w:rFonts w:asciiTheme="majorBidi" w:hAnsiTheme="majorBidi" w:cstheme="majorBidi"/>
          <w:cs/>
        </w:rPr>
        <w:t>รายการเคลื่อนไหวของที่ดิน อาคารและอุปกรณ์ระหว่าง</w:t>
      </w:r>
      <w:r w:rsidR="00B52B93" w:rsidRPr="00A24B89">
        <w:rPr>
          <w:rFonts w:asciiTheme="majorBidi" w:hAnsiTheme="majorBidi" w:cstheme="majorBidi"/>
          <w:cs/>
        </w:rPr>
        <w:t xml:space="preserve">งวดเก้าเดือนสิ้นสุดวันที่ </w:t>
      </w:r>
      <w:r w:rsidR="00B52B93" w:rsidRPr="00A24B89">
        <w:rPr>
          <w:rFonts w:asciiTheme="majorBidi" w:hAnsiTheme="majorBidi" w:cstheme="majorBidi"/>
        </w:rPr>
        <w:t>30</w:t>
      </w:r>
      <w:r w:rsidR="00B52B93" w:rsidRPr="00A24B89">
        <w:rPr>
          <w:rFonts w:asciiTheme="majorBidi" w:hAnsiTheme="majorBidi" w:cstheme="majorBidi"/>
          <w:cs/>
        </w:rPr>
        <w:t xml:space="preserve"> กันยายน </w:t>
      </w:r>
      <w:r w:rsidR="00B52B93" w:rsidRPr="00A24B89">
        <w:rPr>
          <w:rFonts w:asciiTheme="majorBidi" w:hAnsiTheme="majorBidi" w:cstheme="majorBidi"/>
        </w:rPr>
        <w:t xml:space="preserve">2567 </w:t>
      </w:r>
      <w:r w:rsidR="00BB46DE" w:rsidRPr="00A24B89">
        <w:rPr>
          <w:rFonts w:asciiTheme="majorBidi" w:hAnsiTheme="majorBidi" w:cstheme="majorBidi"/>
          <w:cs/>
        </w:rPr>
        <w:t>มีดังนี้</w:t>
      </w:r>
    </w:p>
    <w:p w14:paraId="0744EF55" w14:textId="77777777" w:rsidR="004D6D0E" w:rsidRPr="00A24B89" w:rsidRDefault="004D6D0E" w:rsidP="004D6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500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989"/>
        <w:gridCol w:w="989"/>
        <w:gridCol w:w="989"/>
        <w:gridCol w:w="989"/>
        <w:gridCol w:w="988"/>
        <w:gridCol w:w="988"/>
        <w:gridCol w:w="988"/>
        <w:gridCol w:w="988"/>
        <w:gridCol w:w="988"/>
        <w:gridCol w:w="988"/>
        <w:gridCol w:w="991"/>
      </w:tblGrid>
      <w:tr w:rsidR="004D6D0E" w:rsidRPr="00A24B89" w14:paraId="4CB9FFD9" w14:textId="77777777" w:rsidTr="005D0DE3">
        <w:trPr>
          <w:tblHeader/>
        </w:trPr>
        <w:tc>
          <w:tcPr>
            <w:tcW w:w="1259" w:type="pct"/>
          </w:tcPr>
          <w:p w14:paraId="2DFE08D0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3741" w:type="pct"/>
            <w:gridSpan w:val="11"/>
          </w:tcPr>
          <w:p w14:paraId="5472A1E7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A24B89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D6D0E" w:rsidRPr="00A24B89" w14:paraId="59C8FAB2" w14:textId="77777777" w:rsidTr="005D0DE3">
        <w:trPr>
          <w:tblHeader/>
        </w:trPr>
        <w:tc>
          <w:tcPr>
            <w:tcW w:w="1259" w:type="pct"/>
          </w:tcPr>
          <w:p w14:paraId="1698F503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340" w:type="pct"/>
            <w:vAlign w:val="bottom"/>
          </w:tcPr>
          <w:p w14:paraId="590AF166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ที่ดิน</w:t>
            </w:r>
          </w:p>
        </w:tc>
        <w:tc>
          <w:tcPr>
            <w:tcW w:w="340" w:type="pct"/>
            <w:vAlign w:val="bottom"/>
          </w:tcPr>
          <w:p w14:paraId="13DBB1B2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อาคาร</w:t>
            </w:r>
          </w:p>
        </w:tc>
        <w:tc>
          <w:tcPr>
            <w:tcW w:w="340" w:type="pct"/>
            <w:vAlign w:val="bottom"/>
          </w:tcPr>
          <w:p w14:paraId="6E3CB2C2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เครื่องจักร</w:t>
            </w:r>
            <w:r w:rsidRPr="00A24B89">
              <w:rPr>
                <w:rFonts w:eastAsia="Calibri"/>
                <w:sz w:val="26"/>
                <w:szCs w:val="26"/>
              </w:rPr>
              <w:br/>
            </w:r>
            <w:r w:rsidRPr="00A24B89">
              <w:rPr>
                <w:rFonts w:eastAsia="Calibri"/>
                <w:sz w:val="26"/>
                <w:szCs w:val="26"/>
                <w:cs/>
              </w:rPr>
              <w:t>อุปกรณ์</w:t>
            </w:r>
          </w:p>
          <w:p w14:paraId="29A2A60D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หอกลั่นและ</w:t>
            </w:r>
          </w:p>
          <w:p w14:paraId="5FC91803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คลังน้ำมัน</w:t>
            </w:r>
          </w:p>
        </w:tc>
        <w:tc>
          <w:tcPr>
            <w:tcW w:w="340" w:type="pct"/>
            <w:vAlign w:val="bottom"/>
          </w:tcPr>
          <w:p w14:paraId="40AB1C62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อุปกรณ์</w:t>
            </w:r>
          </w:p>
          <w:p w14:paraId="7F6CA7A6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340" w:type="pct"/>
          </w:tcPr>
          <w:p w14:paraId="06689986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สินทรัพย์เพื่อการสำรวจ</w:t>
            </w:r>
          </w:p>
          <w:p w14:paraId="75D653DD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และผลิตปิโตรเลียม</w:t>
            </w:r>
          </w:p>
        </w:tc>
        <w:tc>
          <w:tcPr>
            <w:tcW w:w="340" w:type="pct"/>
            <w:vAlign w:val="bottom"/>
          </w:tcPr>
          <w:p w14:paraId="3A5C293D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40" w:type="pct"/>
            <w:vAlign w:val="bottom"/>
          </w:tcPr>
          <w:p w14:paraId="7CA6EEFC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แพลตินั่ม</w:t>
            </w:r>
          </w:p>
          <w:p w14:paraId="2B2B33FB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แคตตาลีส</w:t>
            </w:r>
          </w:p>
        </w:tc>
        <w:tc>
          <w:tcPr>
            <w:tcW w:w="340" w:type="pct"/>
            <w:vAlign w:val="bottom"/>
          </w:tcPr>
          <w:p w14:paraId="3375F688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40" w:type="pct"/>
            <w:vAlign w:val="bottom"/>
          </w:tcPr>
          <w:p w14:paraId="4F7F8AC9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340" w:type="pct"/>
            <w:vAlign w:val="bottom"/>
          </w:tcPr>
          <w:p w14:paraId="6AFC1084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bookmarkStart w:id="13" w:name="_Hlk134177422"/>
            <w:r w:rsidRPr="00A24B89">
              <w:rPr>
                <w:rFonts w:eastAsia="Calibri"/>
                <w:sz w:val="26"/>
                <w:szCs w:val="26"/>
                <w:cs/>
              </w:rPr>
              <w:t>งานระหว่างก่อสร้าง</w:t>
            </w:r>
            <w:bookmarkEnd w:id="13"/>
          </w:p>
        </w:tc>
        <w:tc>
          <w:tcPr>
            <w:tcW w:w="340" w:type="pct"/>
            <w:vAlign w:val="bottom"/>
          </w:tcPr>
          <w:p w14:paraId="63128D70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A24B89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</w:tr>
      <w:tr w:rsidR="004D6D0E" w:rsidRPr="00A24B89" w14:paraId="20750E11" w14:textId="77777777" w:rsidTr="005D0DE3">
        <w:trPr>
          <w:trHeight w:val="68"/>
        </w:trPr>
        <w:tc>
          <w:tcPr>
            <w:tcW w:w="1259" w:type="pct"/>
          </w:tcPr>
          <w:p w14:paraId="0E4665EB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3741" w:type="pct"/>
            <w:gridSpan w:val="11"/>
          </w:tcPr>
          <w:p w14:paraId="5F60D26A" w14:textId="77777777" w:rsidR="004D6D0E" w:rsidRPr="00A24B89" w:rsidRDefault="004D6D0E" w:rsidP="00DA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24B8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D6D0E" w:rsidRPr="00A24B89" w14:paraId="5EC641B5" w14:textId="77777777" w:rsidTr="005D0DE3">
        <w:tc>
          <w:tcPr>
            <w:tcW w:w="1259" w:type="pct"/>
            <w:vAlign w:val="bottom"/>
          </w:tcPr>
          <w:p w14:paraId="45A968AF" w14:textId="5FB7A41D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  <w:cs/>
              </w:rPr>
              <w:t xml:space="preserve">ณ วันที่ </w:t>
            </w:r>
            <w:r w:rsidRPr="00A24B89">
              <w:rPr>
                <w:sz w:val="26"/>
                <w:szCs w:val="26"/>
              </w:rPr>
              <w:t>1</w:t>
            </w:r>
            <w:r w:rsidRPr="00A24B89">
              <w:rPr>
                <w:sz w:val="26"/>
                <w:szCs w:val="26"/>
                <w:cs/>
              </w:rPr>
              <w:t xml:space="preserve"> มกราคม </w:t>
            </w:r>
            <w:r w:rsidRPr="00A24B89">
              <w:rPr>
                <w:sz w:val="26"/>
                <w:szCs w:val="26"/>
              </w:rPr>
              <w:t>2567</w:t>
            </w:r>
          </w:p>
        </w:tc>
        <w:tc>
          <w:tcPr>
            <w:tcW w:w="340" w:type="pct"/>
            <w:vAlign w:val="bottom"/>
          </w:tcPr>
          <w:p w14:paraId="207B283A" w14:textId="11FFF041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24,024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2FC2F35E" w14:textId="1E7EFFA1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 xml:space="preserve"> 8,914 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64FF1CC3" w14:textId="65A3DEF8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 xml:space="preserve"> 33,630 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29FF46D9" w14:textId="53740676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 xml:space="preserve"> 21,033 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414DBCC9" w14:textId="26B3C6E4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 xml:space="preserve"> 19,221 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5E504F92" w14:textId="4B91E284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 xml:space="preserve"> 4,975 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4A098B1A" w14:textId="789D4665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 xml:space="preserve"> 294 </w:t>
            </w:r>
          </w:p>
        </w:tc>
        <w:tc>
          <w:tcPr>
            <w:tcW w:w="340" w:type="pct"/>
            <w:vAlign w:val="bottom"/>
          </w:tcPr>
          <w:p w14:paraId="6B2A2FF9" w14:textId="28339A41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 xml:space="preserve"> 209 </w:t>
            </w:r>
          </w:p>
        </w:tc>
        <w:tc>
          <w:tcPr>
            <w:tcW w:w="340" w:type="pct"/>
            <w:vAlign w:val="bottom"/>
          </w:tcPr>
          <w:p w14:paraId="4C7F40E4" w14:textId="5AF32452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</w:rPr>
              <w:t xml:space="preserve"> 15 </w:t>
            </w:r>
          </w:p>
        </w:tc>
        <w:tc>
          <w:tcPr>
            <w:tcW w:w="340" w:type="pct"/>
            <w:vAlign w:val="bottom"/>
          </w:tcPr>
          <w:p w14:paraId="48E95826" w14:textId="781BA8D1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 xml:space="preserve"> 7,059 </w:t>
            </w:r>
          </w:p>
        </w:tc>
        <w:tc>
          <w:tcPr>
            <w:tcW w:w="340" w:type="pct"/>
            <w:vAlign w:val="bottom"/>
          </w:tcPr>
          <w:p w14:paraId="3AE7842B" w14:textId="2CC0CA32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 xml:space="preserve"> 119,374 </w:t>
            </w:r>
          </w:p>
        </w:tc>
      </w:tr>
      <w:tr w:rsidR="004D6D0E" w:rsidRPr="00A24B89" w14:paraId="5C9DA196" w14:textId="77777777" w:rsidTr="005D0DE3">
        <w:tc>
          <w:tcPr>
            <w:tcW w:w="1259" w:type="pct"/>
            <w:vAlign w:val="bottom"/>
          </w:tcPr>
          <w:p w14:paraId="60C45C1A" w14:textId="1D1E130D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  <w:cs/>
              </w:rPr>
              <w:t>ได้มาจากการซื้อธุรกิจ</w:t>
            </w:r>
            <w:r w:rsidRPr="00A24B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" w:type="pct"/>
            <w:vAlign w:val="bottom"/>
          </w:tcPr>
          <w:p w14:paraId="050F2522" w14:textId="0DE533DF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31103077" w14:textId="0AEE483B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23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55201806" w14:textId="37007A23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4B46935E" w14:textId="6DAF5F20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193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6D905A48" w14:textId="30351592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55E473E4" w14:textId="3E91D70F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383ED5DC" w14:textId="4D45A3F5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vAlign w:val="bottom"/>
          </w:tcPr>
          <w:p w14:paraId="5D9F1F34" w14:textId="11087E62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vAlign w:val="bottom"/>
          </w:tcPr>
          <w:p w14:paraId="3C7CF644" w14:textId="429CB640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vAlign w:val="bottom"/>
          </w:tcPr>
          <w:p w14:paraId="21006985" w14:textId="28904B12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vAlign w:val="bottom"/>
          </w:tcPr>
          <w:p w14:paraId="27DCCC7D" w14:textId="652960F8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216</w:t>
            </w:r>
          </w:p>
        </w:tc>
      </w:tr>
      <w:tr w:rsidR="004D6D0E" w:rsidRPr="00A24B89" w14:paraId="477979AF" w14:textId="77777777" w:rsidTr="005D0DE3">
        <w:tc>
          <w:tcPr>
            <w:tcW w:w="1259" w:type="pct"/>
            <w:vAlign w:val="bottom"/>
          </w:tcPr>
          <w:p w14:paraId="4B22B6B0" w14:textId="55B4996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6" w:right="-110" w:hanging="156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  <w:cs/>
              </w:rPr>
              <w:t>การได้มาซึ่งส่วนได้เสียซึ่งก่อให้เกิดการเปลี่ยนแปลงของอำนาจควบคุม</w:t>
            </w:r>
            <w:r w:rsidR="005D0DE3" w:rsidRPr="00A24B89">
              <w:rPr>
                <w:rFonts w:hint="cs"/>
                <w:sz w:val="26"/>
                <w:szCs w:val="26"/>
                <w:cs/>
              </w:rPr>
              <w:t xml:space="preserve"> </w:t>
            </w:r>
            <w:r w:rsidR="005D0DE3" w:rsidRPr="00A24B89">
              <w:rPr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="005D0DE3" w:rsidRPr="00A24B89">
              <w:rPr>
                <w:i/>
                <w:iCs/>
                <w:sz w:val="26"/>
                <w:szCs w:val="26"/>
              </w:rPr>
              <w:t>9)</w:t>
            </w:r>
          </w:p>
        </w:tc>
        <w:tc>
          <w:tcPr>
            <w:tcW w:w="340" w:type="pct"/>
            <w:vAlign w:val="bottom"/>
          </w:tcPr>
          <w:p w14:paraId="3414B83E" w14:textId="2D03A351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19ECE570" w14:textId="793D12A0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302AB508" w14:textId="774A521D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716FC859" w14:textId="285A6DDA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6865F35E" w14:textId="7F893F8D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2A3652DD" w14:textId="7BF43569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0115A97A" w14:textId="03AFCD8B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vAlign w:val="bottom"/>
          </w:tcPr>
          <w:p w14:paraId="371361D9" w14:textId="280CFBC6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vAlign w:val="bottom"/>
          </w:tcPr>
          <w:p w14:paraId="7D9D81F8" w14:textId="15239AD9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vAlign w:val="bottom"/>
          </w:tcPr>
          <w:p w14:paraId="1E8FFEFB" w14:textId="6B72ECA6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241</w:t>
            </w:r>
          </w:p>
        </w:tc>
        <w:tc>
          <w:tcPr>
            <w:tcW w:w="340" w:type="pct"/>
            <w:vAlign w:val="bottom"/>
          </w:tcPr>
          <w:p w14:paraId="1535AEA4" w14:textId="29B685B0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241</w:t>
            </w:r>
          </w:p>
        </w:tc>
      </w:tr>
      <w:tr w:rsidR="004D6D0E" w:rsidRPr="00A24B89" w14:paraId="76F7A43C" w14:textId="77777777" w:rsidTr="005D0DE3">
        <w:tc>
          <w:tcPr>
            <w:tcW w:w="1259" w:type="pct"/>
            <w:vAlign w:val="bottom"/>
          </w:tcPr>
          <w:p w14:paraId="63ECCC30" w14:textId="508F21C9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40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  <w:cs/>
              </w:rPr>
              <w:t>ลดลงจากการจำหน่ายเงินลงทุ</w:t>
            </w:r>
            <w:r w:rsidR="005D0DE3" w:rsidRPr="00A24B89">
              <w:rPr>
                <w:rFonts w:hint="cs"/>
                <w:sz w:val="26"/>
                <w:szCs w:val="26"/>
                <w:cs/>
              </w:rPr>
              <w:t xml:space="preserve">น </w:t>
            </w:r>
            <w:r w:rsidRPr="00A24B89">
              <w:rPr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A24B89">
              <w:rPr>
                <w:i/>
                <w:iCs/>
                <w:sz w:val="26"/>
                <w:szCs w:val="26"/>
              </w:rPr>
              <w:t>8)</w:t>
            </w:r>
          </w:p>
        </w:tc>
        <w:tc>
          <w:tcPr>
            <w:tcW w:w="340" w:type="pct"/>
            <w:vAlign w:val="bottom"/>
          </w:tcPr>
          <w:p w14:paraId="67AED345" w14:textId="75CD67BB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(335)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38EBFF78" w14:textId="214ED3F1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(1,484)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50B46CAB" w14:textId="28EE9FD3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34B9C04D" w14:textId="36EC51A2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(3,879)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55131E31" w14:textId="4F58094B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597A1DEF" w14:textId="722DEDE0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(11)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3CDB3563" w14:textId="0A6CF151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vAlign w:val="bottom"/>
          </w:tcPr>
          <w:p w14:paraId="409BEF75" w14:textId="50A6BF7D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vAlign w:val="bottom"/>
          </w:tcPr>
          <w:p w14:paraId="393E22D6" w14:textId="11F827FD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vAlign w:val="bottom"/>
          </w:tcPr>
          <w:p w14:paraId="1FCB4296" w14:textId="494340DF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(124)</w:t>
            </w:r>
          </w:p>
        </w:tc>
        <w:tc>
          <w:tcPr>
            <w:tcW w:w="340" w:type="pct"/>
            <w:vAlign w:val="bottom"/>
          </w:tcPr>
          <w:p w14:paraId="53C63BF9" w14:textId="7C2A699F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(5,833)</w:t>
            </w:r>
          </w:p>
        </w:tc>
      </w:tr>
      <w:tr w:rsidR="004D6D0E" w:rsidRPr="00A24B89" w14:paraId="13E3EDF5" w14:textId="77777777" w:rsidTr="005D0DE3">
        <w:tc>
          <w:tcPr>
            <w:tcW w:w="1259" w:type="pct"/>
            <w:vAlign w:val="bottom"/>
          </w:tcPr>
          <w:p w14:paraId="76D39FA8" w14:textId="7777777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pacing w:val="-5"/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0F10" w14:textId="2C40BCB7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B4F9" w14:textId="7255A38C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7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9E55" w14:textId="1CD685DF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37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EF9A" w14:textId="7BE13D71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FE726" w14:textId="36BC0868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8,002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36E8D" w14:textId="2D95AB44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7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7204F794" w14:textId="10725D29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  <w:cs/>
              </w:rPr>
            </w:pPr>
            <w:r w:rsidRPr="00A24B89">
              <w:rPr>
                <w:spacing w:val="-5"/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D93C" w14:textId="23A82E7C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1</w:t>
            </w:r>
            <w:r w:rsidRPr="00A24B89">
              <w:rPr>
                <w:rFonts w:hint="cs"/>
                <w:spacing w:val="-5"/>
                <w:sz w:val="26"/>
                <w:szCs w:val="26"/>
                <w:cs/>
              </w:rPr>
              <w:t>6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268C9F00" w14:textId="7822CE61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7BBC926C" w14:textId="0C5F8F5D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6,970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0C4A27C2" w14:textId="3E75C8C1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  <w:cs/>
              </w:rPr>
            </w:pPr>
            <w:r w:rsidRPr="00A24B89">
              <w:rPr>
                <w:spacing w:val="-5"/>
                <w:sz w:val="26"/>
                <w:szCs w:val="26"/>
              </w:rPr>
              <w:t>15,04</w:t>
            </w:r>
            <w:r w:rsidRPr="00A24B89">
              <w:rPr>
                <w:rFonts w:hint="cs"/>
                <w:spacing w:val="-5"/>
                <w:sz w:val="26"/>
                <w:szCs w:val="26"/>
                <w:cs/>
              </w:rPr>
              <w:t>7</w:t>
            </w:r>
          </w:p>
        </w:tc>
      </w:tr>
      <w:tr w:rsidR="004D6D0E" w:rsidRPr="00A24B89" w14:paraId="77FFCF52" w14:textId="77777777" w:rsidTr="005D0DE3">
        <w:trPr>
          <w:trHeight w:val="272"/>
        </w:trPr>
        <w:tc>
          <w:tcPr>
            <w:tcW w:w="1259" w:type="pct"/>
            <w:vAlign w:val="bottom"/>
          </w:tcPr>
          <w:p w14:paraId="3F4BBC8B" w14:textId="080C18C6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F9CB2" w14:textId="4A9490AC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  <w:cs/>
              </w:rPr>
            </w:pPr>
            <w:r w:rsidRPr="00A24B89">
              <w:rPr>
                <w:spacing w:val="-5"/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3B45C3" w14:textId="1B7FC726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216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F00F4D" w14:textId="3EBFD904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2,752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87BF0F" w14:textId="349F2A32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1,15</w:t>
            </w:r>
            <w:r w:rsidRPr="00A24B89">
              <w:rPr>
                <w:rFonts w:hint="cs"/>
                <w:spacing w:val="-5"/>
                <w:sz w:val="26"/>
                <w:szCs w:val="26"/>
                <w:cs/>
              </w:rPr>
              <w:t>1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9843B" w14:textId="6837230D" w:rsidR="004D6D0E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12A6D8" w14:textId="0317D236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708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24979D63" w14:textId="1F0FB50E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7DAE89" w14:textId="4DEF13EA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7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5B9DBA39" w14:textId="6A54454A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4CFE1198" w14:textId="3217F0AF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(4,902)</w:t>
            </w:r>
          </w:p>
        </w:tc>
        <w:tc>
          <w:tcPr>
            <w:tcW w:w="340" w:type="pct"/>
            <w:shd w:val="clear" w:color="auto" w:fill="auto"/>
          </w:tcPr>
          <w:p w14:paraId="49F5DBD8" w14:textId="020E3599" w:rsidR="004D6D0E" w:rsidRPr="00A24B89" w:rsidRDefault="004D6D0E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(5</w:t>
            </w:r>
            <w:r w:rsidR="005D0DE3" w:rsidRPr="00A24B89">
              <w:rPr>
                <w:spacing w:val="-5"/>
                <w:sz w:val="26"/>
                <w:szCs w:val="26"/>
              </w:rPr>
              <w:t>3</w:t>
            </w:r>
            <w:r w:rsidRPr="00A24B89">
              <w:rPr>
                <w:spacing w:val="-5"/>
                <w:sz w:val="26"/>
                <w:szCs w:val="26"/>
              </w:rPr>
              <w:t>)</w:t>
            </w:r>
          </w:p>
        </w:tc>
      </w:tr>
      <w:tr w:rsidR="005D0DE3" w:rsidRPr="00A24B89" w14:paraId="42683606" w14:textId="77777777" w:rsidTr="005D0DE3">
        <w:trPr>
          <w:trHeight w:val="272"/>
        </w:trPr>
        <w:tc>
          <w:tcPr>
            <w:tcW w:w="1259" w:type="pct"/>
            <w:vAlign w:val="bottom"/>
          </w:tcPr>
          <w:p w14:paraId="5AB29903" w14:textId="02265709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B53405" w14:textId="2F2B9481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86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995D5C" w14:textId="13C3256B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(190)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F7F72" w14:textId="74096EDA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8F6FC" w14:textId="20B6E641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104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7C85D" w14:textId="28270BAA" w:rsidR="005D0DE3" w:rsidRPr="00A24B89" w:rsidRDefault="00F6383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E4EB6" w14:textId="62B1EA9D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580E608F" w14:textId="0E6CB23C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9B30A1" w14:textId="3DFDE77F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6EA572CB" w14:textId="3DF31102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5C31BB92" w14:textId="02D3BA31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7AF5CA8B" w14:textId="747FB7F0" w:rsidR="005D0DE3" w:rsidRPr="00A24B89" w:rsidRDefault="00F6383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</w:tr>
      <w:tr w:rsidR="00EF4E4A" w:rsidRPr="00A24B89" w14:paraId="76D89ECA" w14:textId="77777777" w:rsidTr="005D0DE3">
        <w:trPr>
          <w:trHeight w:val="272"/>
        </w:trPr>
        <w:tc>
          <w:tcPr>
            <w:tcW w:w="1259" w:type="pct"/>
            <w:vAlign w:val="bottom"/>
          </w:tcPr>
          <w:p w14:paraId="040CB676" w14:textId="7F95A03F" w:rsidR="00EF4E4A" w:rsidRPr="00A24B89" w:rsidRDefault="00DA774F" w:rsidP="0064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7"/>
              <w:rPr>
                <w:spacing w:val="-6"/>
                <w:sz w:val="26"/>
                <w:szCs w:val="26"/>
                <w:cs/>
              </w:rPr>
            </w:pPr>
            <w:r w:rsidRPr="00A24B89">
              <w:rPr>
                <w:spacing w:val="-6"/>
                <w:sz w:val="26"/>
                <w:szCs w:val="26"/>
                <w:cs/>
              </w:rPr>
              <w:t>จัดประเภทเป็นสินทรัพย์ที่ถือไว้เพื่อขาย</w:t>
            </w:r>
            <w:r w:rsidR="006B5AC5" w:rsidRPr="00A24B89">
              <w:rPr>
                <w:rFonts w:hint="cs"/>
                <w:i/>
                <w:iCs/>
                <w:spacing w:val="-6"/>
                <w:sz w:val="26"/>
                <w:szCs w:val="26"/>
                <w:cs/>
              </w:rPr>
              <w:t xml:space="preserve"> </w:t>
            </w:r>
            <w:r w:rsidR="006B5AC5" w:rsidRPr="00A24B89">
              <w:rPr>
                <w:i/>
                <w:iCs/>
                <w:spacing w:val="-6"/>
                <w:sz w:val="26"/>
                <w:szCs w:val="26"/>
                <w:cs/>
              </w:rPr>
              <w:t>(หมายเหตุ</w:t>
            </w:r>
            <w:r w:rsidR="006B4584" w:rsidRPr="00A24B89">
              <w:rPr>
                <w:i/>
                <w:iCs/>
                <w:spacing w:val="-6"/>
                <w:sz w:val="26"/>
                <w:szCs w:val="26"/>
              </w:rPr>
              <w:t xml:space="preserve"> 7)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C06FA2" w14:textId="180990B6" w:rsidR="00EF4E4A" w:rsidRPr="00A24B89" w:rsidRDefault="00DA774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877E7B" w14:textId="42014938" w:rsidR="00EF4E4A" w:rsidRPr="00A24B89" w:rsidRDefault="00DA774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0C0C6D" w14:textId="4662BE8A" w:rsidR="00EF4E4A" w:rsidRPr="00A24B89" w:rsidRDefault="00DA774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57FFA" w14:textId="55347BC3" w:rsidR="00EF4E4A" w:rsidRPr="00A24B89" w:rsidRDefault="00DA774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B4D26" w14:textId="611D8C92" w:rsidR="00EF4E4A" w:rsidRPr="00A24B89" w:rsidRDefault="00EF4E4A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pacing w:val="-5"/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(5,77</w:t>
            </w:r>
            <w:r w:rsidR="00F6383F" w:rsidRPr="00A24B89">
              <w:rPr>
                <w:spacing w:val="-5"/>
                <w:sz w:val="26"/>
                <w:szCs w:val="26"/>
              </w:rPr>
              <w:t>3</w:t>
            </w:r>
            <w:r w:rsidRPr="00A24B89">
              <w:rPr>
                <w:spacing w:val="-5"/>
                <w:sz w:val="26"/>
                <w:szCs w:val="26"/>
              </w:rPr>
              <w:t>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B6E8B" w14:textId="597CDA8E" w:rsidR="00EF4E4A" w:rsidRPr="00A24B89" w:rsidRDefault="00DA774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4A2C85C4" w14:textId="25D956F3" w:rsidR="00EF4E4A" w:rsidRPr="00A24B89" w:rsidRDefault="00DA774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147DAE" w14:textId="1DE96832" w:rsidR="00EF4E4A" w:rsidRPr="00A24B89" w:rsidRDefault="00DA774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12264F03" w14:textId="1E4EF752" w:rsidR="00EF4E4A" w:rsidRPr="00A24B89" w:rsidRDefault="00DA774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62B1CE8D" w14:textId="5672BE42" w:rsidR="00EF4E4A" w:rsidRPr="00A24B89" w:rsidRDefault="00DA774F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5A4DD45B" w14:textId="0D4748C3" w:rsidR="00EF4E4A" w:rsidRPr="00A24B89" w:rsidRDefault="00EF4E4A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pacing w:val="-5"/>
                <w:sz w:val="26"/>
                <w:szCs w:val="26"/>
              </w:rPr>
              <w:t>(5,77</w:t>
            </w:r>
            <w:r w:rsidR="00F6383F" w:rsidRPr="00A24B89">
              <w:rPr>
                <w:spacing w:val="-5"/>
                <w:sz w:val="26"/>
                <w:szCs w:val="26"/>
              </w:rPr>
              <w:t>3</w:t>
            </w:r>
            <w:r w:rsidRPr="00A24B89">
              <w:rPr>
                <w:spacing w:val="-5"/>
                <w:sz w:val="26"/>
                <w:szCs w:val="26"/>
              </w:rPr>
              <w:t>)</w:t>
            </w:r>
          </w:p>
        </w:tc>
      </w:tr>
      <w:tr w:rsidR="005D0DE3" w:rsidRPr="00A24B89" w14:paraId="798BED63" w14:textId="77777777" w:rsidTr="005D0DE3">
        <w:trPr>
          <w:trHeight w:val="272"/>
        </w:trPr>
        <w:tc>
          <w:tcPr>
            <w:tcW w:w="1259" w:type="pct"/>
            <w:vAlign w:val="bottom"/>
          </w:tcPr>
          <w:p w14:paraId="2BC18589" w14:textId="2A67D4B3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E73DB5" w14:textId="407EE84E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373D92" w14:textId="7BB9ADA7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</w:rPr>
              <w:t>(22)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41C456" w14:textId="439F515C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(16)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15D6DC" w14:textId="1B8F0787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(4)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07191" w14:textId="0B68625A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7191A1" w14:textId="1EE51FC4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(68)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0EECB20C" w14:textId="7AFE4E15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720B2" w14:textId="7B2E65A2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5A2E1831" w14:textId="30E04D7F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3562ED3D" w14:textId="393F4ACA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(35)</w:t>
            </w:r>
          </w:p>
        </w:tc>
        <w:tc>
          <w:tcPr>
            <w:tcW w:w="340" w:type="pct"/>
            <w:shd w:val="clear" w:color="auto" w:fill="auto"/>
          </w:tcPr>
          <w:p w14:paraId="2F34040B" w14:textId="66C9B25B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(145)</w:t>
            </w:r>
          </w:p>
        </w:tc>
      </w:tr>
      <w:tr w:rsidR="005D0DE3" w:rsidRPr="00A24B89" w14:paraId="78DE1F18" w14:textId="77777777" w:rsidTr="005D0DE3">
        <w:trPr>
          <w:trHeight w:val="272"/>
        </w:trPr>
        <w:tc>
          <w:tcPr>
            <w:tcW w:w="1259" w:type="pct"/>
            <w:vAlign w:val="bottom"/>
          </w:tcPr>
          <w:p w14:paraId="081EF58A" w14:textId="41FEC017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73D57" w14:textId="5FA2DFA9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6920AC" w14:textId="570ED433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(448)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7603E" w14:textId="77D9C2FA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(2,773)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D40ABC" w14:textId="63DD4828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(1,74</w:t>
            </w:r>
            <w:r w:rsidRPr="00A24B89">
              <w:rPr>
                <w:rFonts w:hint="cs"/>
                <w:sz w:val="26"/>
                <w:szCs w:val="26"/>
                <w:cs/>
              </w:rPr>
              <w:t>8</w:t>
            </w:r>
            <w:r w:rsidRPr="00A24B89">
              <w:rPr>
                <w:sz w:val="26"/>
                <w:szCs w:val="26"/>
              </w:rPr>
              <w:t>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AC8A76" w14:textId="3EBD00B7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(6,6</w:t>
            </w:r>
            <w:r w:rsidRPr="00A24B89">
              <w:rPr>
                <w:rFonts w:hint="cs"/>
                <w:sz w:val="26"/>
                <w:szCs w:val="26"/>
                <w:cs/>
              </w:rPr>
              <w:t>80</w:t>
            </w:r>
            <w:r w:rsidRPr="00A24B89">
              <w:rPr>
                <w:sz w:val="26"/>
                <w:szCs w:val="26"/>
              </w:rPr>
              <w:t>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48CB99" w14:textId="2B3020FA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(689)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1BB79AA7" w14:textId="090674DE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B4CC10" w14:textId="340C0487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(56)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4C056205" w14:textId="151B6CB5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(1)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058E3C5A" w14:textId="2D35C502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3CADF6B4" w14:textId="6029B868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(12,39</w:t>
            </w:r>
            <w:r w:rsidRPr="00A24B89">
              <w:rPr>
                <w:rFonts w:hint="cs"/>
                <w:sz w:val="26"/>
                <w:szCs w:val="26"/>
                <w:cs/>
              </w:rPr>
              <w:t>5</w:t>
            </w:r>
            <w:r w:rsidRPr="00A24B89">
              <w:rPr>
                <w:sz w:val="26"/>
                <w:szCs w:val="26"/>
              </w:rPr>
              <w:t>)</w:t>
            </w:r>
          </w:p>
        </w:tc>
      </w:tr>
      <w:tr w:rsidR="005D0DE3" w:rsidRPr="00A24B89" w14:paraId="115B19FE" w14:textId="77777777" w:rsidTr="005D0DE3">
        <w:trPr>
          <w:trHeight w:val="272"/>
        </w:trPr>
        <w:tc>
          <w:tcPr>
            <w:tcW w:w="1259" w:type="pct"/>
            <w:vAlign w:val="bottom"/>
          </w:tcPr>
          <w:p w14:paraId="4F0944C1" w14:textId="2E579D0E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  <w:cs/>
              </w:rPr>
              <w:t>กลับรายการ (ขาดทุน) จากการด้อยค่า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6A9A8" w14:textId="066B42BF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778C3" w14:textId="5BEC3F86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08571" w14:textId="520117FA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C0729" w14:textId="74693255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(284)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DB88D6" w14:textId="460DF13F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7,</w:t>
            </w:r>
            <w:r w:rsidR="00451FAC" w:rsidRPr="00A24B89">
              <w:rPr>
                <w:rFonts w:hint="cs"/>
                <w:sz w:val="26"/>
                <w:szCs w:val="26"/>
                <w:cs/>
              </w:rPr>
              <w:t>188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1D4484" w14:textId="5E827169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2CDA86CC" w14:textId="57BE183A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7209EA" w14:textId="15BC7DAF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6FF32C9F" w14:textId="2809DDD3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5F03CF10" w14:textId="54D50BB2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(235)</w:t>
            </w:r>
          </w:p>
        </w:tc>
        <w:tc>
          <w:tcPr>
            <w:tcW w:w="340" w:type="pct"/>
            <w:shd w:val="clear" w:color="auto" w:fill="auto"/>
          </w:tcPr>
          <w:p w14:paraId="302B8A08" w14:textId="066D4D4F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6,</w:t>
            </w:r>
            <w:r w:rsidR="00451FAC" w:rsidRPr="00A24B89">
              <w:rPr>
                <w:rFonts w:hint="cs"/>
                <w:sz w:val="26"/>
                <w:szCs w:val="26"/>
                <w:cs/>
              </w:rPr>
              <w:t>672</w:t>
            </w:r>
          </w:p>
        </w:tc>
      </w:tr>
      <w:tr w:rsidR="005D0DE3" w:rsidRPr="00A24B89" w14:paraId="041C52F4" w14:textId="77777777" w:rsidTr="005D0DE3">
        <w:trPr>
          <w:trHeight w:val="227"/>
        </w:trPr>
        <w:tc>
          <w:tcPr>
            <w:tcW w:w="1259" w:type="pct"/>
            <w:vAlign w:val="bottom"/>
          </w:tcPr>
          <w:p w14:paraId="6F00EAE1" w14:textId="2E2F34BC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  <w:cs/>
              </w:rPr>
              <w:t>ผลกระทบจากการแปลงค่างบการเงิน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4952A" w14:textId="1DCEE0AD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(9)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EB486B" w14:textId="4D48043B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(41)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1ABE" w14:textId="114DE2FB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7CDE30" w14:textId="2BEC46AF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(129)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64B83F" w14:textId="780E94F2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(1,701)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FD1670" w14:textId="4D2E7D73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(13)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1A52A074" w14:textId="32B45006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24CD7" w14:textId="4A6EBFAF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7AAAD7FA" w14:textId="1D8FB595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072C860A" w14:textId="54A04004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(83)</w:t>
            </w:r>
          </w:p>
        </w:tc>
        <w:tc>
          <w:tcPr>
            <w:tcW w:w="340" w:type="pct"/>
            <w:shd w:val="clear" w:color="auto" w:fill="auto"/>
          </w:tcPr>
          <w:p w14:paraId="521ED69E" w14:textId="6339C03A" w:rsidR="005D0DE3" w:rsidRPr="00A24B89" w:rsidRDefault="005D0DE3" w:rsidP="00DA77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(1,976)</w:t>
            </w:r>
          </w:p>
        </w:tc>
      </w:tr>
      <w:tr w:rsidR="005D0DE3" w:rsidRPr="00A24B89" w14:paraId="1DCF9E8E" w14:textId="77777777" w:rsidTr="005D0DE3">
        <w:tc>
          <w:tcPr>
            <w:tcW w:w="1259" w:type="pct"/>
            <w:vAlign w:val="bottom"/>
          </w:tcPr>
          <w:p w14:paraId="4DA70F2A" w14:textId="0583BB5F" w:rsidR="005D0DE3" w:rsidRPr="00A24B89" w:rsidRDefault="005D0DE3" w:rsidP="00DA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sz w:val="26"/>
                <w:szCs w:val="26"/>
                <w:cs/>
              </w:rPr>
            </w:pPr>
            <w:r w:rsidRPr="00A24B89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4B89">
              <w:rPr>
                <w:b/>
                <w:bCs/>
                <w:sz w:val="26"/>
                <w:szCs w:val="26"/>
              </w:rPr>
              <w:t xml:space="preserve">30 </w:t>
            </w:r>
            <w:r w:rsidRPr="00A24B89">
              <w:rPr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A24B89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40" w:type="pct"/>
            <w:shd w:val="clear" w:color="auto" w:fill="auto"/>
          </w:tcPr>
          <w:p w14:paraId="49A692E6" w14:textId="57D8FFED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23,766</w:t>
            </w:r>
          </w:p>
        </w:tc>
        <w:tc>
          <w:tcPr>
            <w:tcW w:w="340" w:type="pct"/>
            <w:shd w:val="clear" w:color="auto" w:fill="auto"/>
          </w:tcPr>
          <w:p w14:paraId="165E5507" w14:textId="19E51ED5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6,975</w:t>
            </w:r>
          </w:p>
        </w:tc>
        <w:tc>
          <w:tcPr>
            <w:tcW w:w="340" w:type="pct"/>
            <w:shd w:val="clear" w:color="auto" w:fill="auto"/>
          </w:tcPr>
          <w:p w14:paraId="3BF0AE5B" w14:textId="5AC32831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33,633</w:t>
            </w:r>
          </w:p>
        </w:tc>
        <w:tc>
          <w:tcPr>
            <w:tcW w:w="340" w:type="pct"/>
            <w:shd w:val="clear" w:color="auto" w:fill="auto"/>
          </w:tcPr>
          <w:p w14:paraId="1B5DB779" w14:textId="5D1F6E5C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16,44</w:t>
            </w:r>
            <w:r w:rsidRPr="00A24B89">
              <w:rPr>
                <w:rFonts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340" w:type="pct"/>
            <w:shd w:val="clear" w:color="auto" w:fill="auto"/>
          </w:tcPr>
          <w:p w14:paraId="75544B56" w14:textId="6430D1A0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  <w:cs/>
              </w:rPr>
            </w:pPr>
            <w:r w:rsidRPr="00A24B89">
              <w:rPr>
                <w:b/>
                <w:bCs/>
                <w:sz w:val="26"/>
                <w:szCs w:val="26"/>
              </w:rPr>
              <w:t>20,</w:t>
            </w:r>
            <w:r w:rsidR="00451FAC" w:rsidRPr="00A24B89">
              <w:rPr>
                <w:rFonts w:hint="cs"/>
                <w:b/>
                <w:bCs/>
                <w:sz w:val="26"/>
                <w:szCs w:val="26"/>
                <w:cs/>
              </w:rPr>
              <w:t>257</w:t>
            </w:r>
          </w:p>
        </w:tc>
        <w:tc>
          <w:tcPr>
            <w:tcW w:w="340" w:type="pct"/>
            <w:shd w:val="clear" w:color="auto" w:fill="auto"/>
          </w:tcPr>
          <w:p w14:paraId="3DDB0CCA" w14:textId="694252E6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  <w:cs/>
              </w:rPr>
            </w:pPr>
            <w:r w:rsidRPr="00A24B89">
              <w:rPr>
                <w:b/>
                <w:bCs/>
                <w:sz w:val="26"/>
                <w:szCs w:val="26"/>
              </w:rPr>
              <w:t>4,909</w:t>
            </w:r>
          </w:p>
        </w:tc>
        <w:tc>
          <w:tcPr>
            <w:tcW w:w="340" w:type="pct"/>
            <w:shd w:val="clear" w:color="auto" w:fill="auto"/>
          </w:tcPr>
          <w:p w14:paraId="1786869D" w14:textId="7FE5544B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  <w:cs/>
              </w:rPr>
            </w:pPr>
            <w:r w:rsidRPr="00A24B89">
              <w:rPr>
                <w:b/>
                <w:bCs/>
                <w:sz w:val="26"/>
                <w:szCs w:val="26"/>
              </w:rPr>
              <w:t>309</w:t>
            </w:r>
          </w:p>
        </w:tc>
        <w:tc>
          <w:tcPr>
            <w:tcW w:w="340" w:type="pct"/>
            <w:shd w:val="clear" w:color="auto" w:fill="auto"/>
          </w:tcPr>
          <w:p w14:paraId="1EE6F7B9" w14:textId="18FBC0A4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17</w:t>
            </w:r>
            <w:r w:rsidRPr="00A24B89">
              <w:rPr>
                <w:rFonts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340" w:type="pct"/>
            <w:shd w:val="clear" w:color="auto" w:fill="auto"/>
          </w:tcPr>
          <w:p w14:paraId="1DBA4103" w14:textId="4B4D8C20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  <w:cs/>
              </w:rPr>
            </w:pPr>
            <w:r w:rsidRPr="00A24B89">
              <w:rPr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340" w:type="pct"/>
            <w:shd w:val="clear" w:color="auto" w:fill="auto"/>
          </w:tcPr>
          <w:p w14:paraId="0D5CCA8A" w14:textId="234A3FA4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  <w:cs/>
              </w:rPr>
            </w:pPr>
            <w:r w:rsidRPr="00A24B89">
              <w:rPr>
                <w:b/>
                <w:bCs/>
                <w:sz w:val="26"/>
                <w:szCs w:val="26"/>
              </w:rPr>
              <w:t>8,891</w:t>
            </w:r>
          </w:p>
        </w:tc>
        <w:tc>
          <w:tcPr>
            <w:tcW w:w="340" w:type="pct"/>
            <w:shd w:val="clear" w:color="auto" w:fill="auto"/>
          </w:tcPr>
          <w:p w14:paraId="3BD2B752" w14:textId="2467A0FA" w:rsidR="005D0DE3" w:rsidRPr="00A24B89" w:rsidRDefault="005D0DE3" w:rsidP="00DA77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rPr>
                <w:b/>
                <w:bCs/>
                <w:sz w:val="26"/>
                <w:szCs w:val="26"/>
                <w:cs/>
              </w:rPr>
            </w:pPr>
            <w:r w:rsidRPr="00A24B89">
              <w:rPr>
                <w:b/>
                <w:bCs/>
                <w:sz w:val="26"/>
                <w:szCs w:val="26"/>
              </w:rPr>
              <w:t>115,</w:t>
            </w:r>
            <w:r w:rsidR="00451FAC" w:rsidRPr="00A24B89">
              <w:rPr>
                <w:rFonts w:hint="cs"/>
                <w:b/>
                <w:bCs/>
                <w:sz w:val="26"/>
                <w:szCs w:val="26"/>
                <w:cs/>
              </w:rPr>
              <w:t>375</w:t>
            </w:r>
          </w:p>
        </w:tc>
      </w:tr>
    </w:tbl>
    <w:p w14:paraId="1F84F97B" w14:textId="49099228" w:rsidR="00922AD9" w:rsidRPr="00A24B89" w:rsidRDefault="00922AD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bookmarkStart w:id="14" w:name="_Hlk181439767"/>
      <w:r w:rsidRPr="00A24B89">
        <w:rPr>
          <w:rFonts w:asciiTheme="majorBidi" w:hAnsiTheme="majorBidi" w:cstheme="majorBidi" w:hint="cs"/>
          <w:cs/>
        </w:rPr>
        <w:lastRenderedPageBreak/>
        <w:t>ในระหว่าง</w:t>
      </w:r>
      <w:r w:rsidR="00B52B93" w:rsidRPr="00A24B89">
        <w:rPr>
          <w:rFonts w:asciiTheme="majorBidi" w:hAnsiTheme="majorBidi" w:cstheme="majorBidi" w:hint="cs"/>
          <w:cs/>
        </w:rPr>
        <w:t xml:space="preserve">งวดเก้าเดือนสิ้นสุดวันที่ </w:t>
      </w:r>
      <w:r w:rsidR="00EC290C" w:rsidRPr="00A24B89">
        <w:rPr>
          <w:rFonts w:asciiTheme="majorBidi" w:hAnsiTheme="majorBidi" w:cstheme="majorBidi"/>
        </w:rPr>
        <w:t>30</w:t>
      </w:r>
      <w:r w:rsidR="00B52B93" w:rsidRPr="00A24B89">
        <w:rPr>
          <w:rFonts w:asciiTheme="majorBidi" w:hAnsiTheme="majorBidi" w:cstheme="majorBidi" w:hint="cs"/>
          <w:cs/>
        </w:rPr>
        <w:t xml:space="preserve"> กันยายน </w:t>
      </w:r>
      <w:r w:rsidR="00B52B93"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 w:hint="cs"/>
          <w:cs/>
        </w:rPr>
        <w:t>กลุ่มบริษัทได้</w:t>
      </w:r>
      <w:r w:rsidR="00DD10BD" w:rsidRPr="00A24B89">
        <w:rPr>
          <w:rFonts w:asciiTheme="majorBidi" w:hAnsiTheme="majorBidi" w:cstheme="majorBidi" w:hint="cs"/>
          <w:cs/>
        </w:rPr>
        <w:t>กลับรายการ</w:t>
      </w:r>
      <w:r w:rsidRPr="00A24B89">
        <w:rPr>
          <w:rFonts w:asciiTheme="majorBidi" w:hAnsiTheme="majorBidi" w:cstheme="majorBidi" w:hint="cs"/>
          <w:cs/>
        </w:rPr>
        <w:t xml:space="preserve">ขาดทุนจากการด้อยค่าของสินทรัพย์เพื่อการสำรวจและผลิตปิโตรเลียมจำนวน </w:t>
      </w:r>
      <w:r w:rsidR="00F132FD" w:rsidRPr="00A24B89">
        <w:rPr>
          <w:rFonts w:asciiTheme="majorBidi" w:hAnsiTheme="majorBidi" w:cstheme="majorBidi"/>
        </w:rPr>
        <w:t>1,402</w:t>
      </w:r>
      <w:r w:rsidR="005B5624"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 w:hint="cs"/>
          <w:cs/>
        </w:rPr>
        <w:t>ล้านบาท</w:t>
      </w:r>
      <w:r w:rsidR="00122D4F"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 w:hint="cs"/>
          <w:cs/>
        </w:rPr>
        <w:t>เพื่อปรับมูลค่าตามบัญชีให้ใกล้เคียงกับมูลค่าที่คาดว่าจะได้รับคืน</w:t>
      </w:r>
      <w:r w:rsidR="006B5AC5" w:rsidRPr="00A24B89">
        <w:rPr>
          <w:rFonts w:asciiTheme="majorBidi" w:hAnsiTheme="majorBidi" w:cstheme="majorBidi"/>
        </w:rPr>
        <w:t xml:space="preserve"> </w:t>
      </w:r>
      <w:r w:rsidR="006B4584" w:rsidRPr="00A24B89">
        <w:rPr>
          <w:rFonts w:asciiTheme="majorBidi" w:hAnsiTheme="majorBidi" w:cstheme="majorBidi" w:hint="cs"/>
          <w:cs/>
        </w:rPr>
        <w:t>และ</w:t>
      </w:r>
      <w:r w:rsidR="006B4584" w:rsidRPr="00A24B89">
        <w:rPr>
          <w:rFonts w:asciiTheme="majorBidi" w:hAnsiTheme="majorBidi" w:cstheme="majorBidi"/>
          <w:cs/>
        </w:rPr>
        <w:t>รับรู้กลับรายการด้อยค่าของ</w:t>
      </w:r>
      <w:r w:rsidR="00F6383F" w:rsidRPr="00A24B89">
        <w:rPr>
          <w:rFonts w:asciiTheme="majorBidi" w:hAnsiTheme="majorBidi" w:cstheme="majorBidi" w:hint="cs"/>
          <w:cs/>
        </w:rPr>
        <w:t>สินทรัพย์เพื่อการสำรวจและผลิตปิโตรเลียม</w:t>
      </w:r>
      <w:r w:rsidR="006B4584" w:rsidRPr="00A24B89">
        <w:rPr>
          <w:rFonts w:asciiTheme="majorBidi" w:hAnsiTheme="majorBidi" w:cstheme="majorBidi" w:hint="cs"/>
          <w:cs/>
        </w:rPr>
        <w:t>จาก</w:t>
      </w:r>
      <w:r w:rsidR="006B4584" w:rsidRPr="00A24B89">
        <w:rPr>
          <w:rFonts w:asciiTheme="majorBidi" w:hAnsiTheme="majorBidi" w:cstheme="majorBidi"/>
          <w:cs/>
        </w:rPr>
        <w:t>การจำหน่า</w:t>
      </w:r>
      <w:r w:rsidR="006B4584" w:rsidRPr="00A24B89">
        <w:rPr>
          <w:rFonts w:asciiTheme="majorBidi" w:hAnsiTheme="majorBidi" w:cstheme="majorBidi" w:hint="cs"/>
          <w:cs/>
        </w:rPr>
        <w:t>ย</w:t>
      </w:r>
      <w:r w:rsidR="006B4584" w:rsidRPr="00A24B89">
        <w:rPr>
          <w:rFonts w:asciiTheme="majorBidi" w:hAnsiTheme="majorBidi" w:cstheme="majorBidi"/>
          <w:spacing w:val="-2"/>
          <w:cs/>
        </w:rPr>
        <w:t>สัดส่วนการลงทุน</w:t>
      </w:r>
      <w:r w:rsidR="006B4584" w:rsidRPr="00A24B89">
        <w:rPr>
          <w:rFonts w:asciiTheme="majorBidi" w:hAnsiTheme="majorBidi" w:cstheme="majorBidi" w:hint="cs"/>
          <w:spacing w:val="-2"/>
          <w:cs/>
        </w:rPr>
        <w:t>ใน</w:t>
      </w:r>
      <w:r w:rsidR="006B4584" w:rsidRPr="00A24B89">
        <w:rPr>
          <w:rFonts w:asciiTheme="majorBidi" w:hAnsiTheme="majorBidi" w:cstheme="majorBidi"/>
          <w:cs/>
        </w:rPr>
        <w:t xml:space="preserve">แหล่งปิโตรเลียม </w:t>
      </w:r>
      <w:proofErr w:type="spellStart"/>
      <w:r w:rsidR="006B4584" w:rsidRPr="00A24B89">
        <w:rPr>
          <w:rFonts w:asciiTheme="majorBidi" w:hAnsiTheme="majorBidi" w:cstheme="majorBidi"/>
        </w:rPr>
        <w:t>Yme</w:t>
      </w:r>
      <w:proofErr w:type="spellEnd"/>
      <w:r w:rsidR="006B4584" w:rsidRPr="00A24B89">
        <w:rPr>
          <w:rFonts w:asciiTheme="majorBidi" w:hAnsiTheme="majorBidi" w:cstheme="majorBidi" w:hint="cs"/>
          <w:cs/>
        </w:rPr>
        <w:t xml:space="preserve"> จำนวน </w:t>
      </w:r>
      <w:r w:rsidR="007A2AD4" w:rsidRPr="00A24B89">
        <w:rPr>
          <w:rFonts w:asciiTheme="majorBidi" w:hAnsiTheme="majorBidi" w:cstheme="majorBidi"/>
        </w:rPr>
        <w:t xml:space="preserve">5,786 </w:t>
      </w:r>
      <w:r w:rsidR="006B4584" w:rsidRPr="00A24B89">
        <w:rPr>
          <w:rFonts w:asciiTheme="majorBidi" w:hAnsiTheme="majorBidi" w:cstheme="majorBidi" w:hint="cs"/>
          <w:cs/>
        </w:rPr>
        <w:t xml:space="preserve">ล้านบาท </w:t>
      </w:r>
      <w:r w:rsidR="006B5AC5" w:rsidRPr="00A24B89">
        <w:rPr>
          <w:rFonts w:asciiTheme="majorBidi" w:hAnsiTheme="majorBidi" w:cstheme="majorBidi"/>
          <w:i/>
          <w:iCs/>
        </w:rPr>
        <w:t>(</w:t>
      </w:r>
      <w:r w:rsidR="006B5AC5" w:rsidRPr="00A24B89">
        <w:rPr>
          <w:rFonts w:asciiTheme="majorBidi" w:hAnsiTheme="majorBidi" w:cstheme="majorBidi" w:hint="cs"/>
          <w:i/>
          <w:iCs/>
          <w:cs/>
        </w:rPr>
        <w:t xml:space="preserve">หมายเหตุ </w:t>
      </w:r>
      <w:r w:rsidR="006B4584" w:rsidRPr="00A24B89">
        <w:rPr>
          <w:rFonts w:asciiTheme="majorBidi" w:hAnsiTheme="majorBidi" w:cstheme="majorBidi"/>
          <w:i/>
          <w:iCs/>
        </w:rPr>
        <w:t>7)</w:t>
      </w:r>
    </w:p>
    <w:bookmarkEnd w:id="14"/>
    <w:p w14:paraId="7D7143D4" w14:textId="77777777" w:rsidR="004F3DA1" w:rsidRPr="00A24B89" w:rsidRDefault="004F3DA1" w:rsidP="004F3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 w:right="-320"/>
        <w:jc w:val="thaiDistribute"/>
        <w:rPr>
          <w:rFonts w:asciiTheme="majorBidi" w:eastAsia="Calibri" w:hAnsiTheme="majorBidi"/>
        </w:rPr>
      </w:pPr>
    </w:p>
    <w:p w14:paraId="093B2627" w14:textId="518CDBA1" w:rsidR="004F3DA1" w:rsidRPr="00A24B89" w:rsidRDefault="004F3DA1" w:rsidP="00EA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 w:hint="cs"/>
          <w:cs/>
        </w:rPr>
        <w:t>ในระหว่าง</w:t>
      </w:r>
      <w:r w:rsidR="00B52B93" w:rsidRPr="00A24B89">
        <w:rPr>
          <w:rFonts w:asciiTheme="majorBidi" w:hAnsiTheme="majorBidi" w:cstheme="majorBidi" w:hint="cs"/>
          <w:cs/>
        </w:rPr>
        <w:t xml:space="preserve">งวดเก้าเดือนสิ้นสุดวันที่ </w:t>
      </w:r>
      <w:r w:rsidR="00B52B93" w:rsidRPr="00A24B89">
        <w:rPr>
          <w:rFonts w:asciiTheme="majorBidi" w:hAnsiTheme="majorBidi" w:cstheme="majorBidi"/>
        </w:rPr>
        <w:t>30</w:t>
      </w:r>
      <w:r w:rsidR="00B52B93" w:rsidRPr="00A24B89">
        <w:rPr>
          <w:rFonts w:asciiTheme="majorBidi" w:hAnsiTheme="majorBidi" w:cstheme="majorBidi" w:hint="cs"/>
          <w:cs/>
        </w:rPr>
        <w:t xml:space="preserve"> กันยายน </w:t>
      </w:r>
      <w:r w:rsidR="00B52B93"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 w:hint="cs"/>
          <w:cs/>
        </w:rPr>
        <w:t>กลุ่มบริษัท</w:t>
      </w:r>
      <w:r w:rsidR="00AD7B4F" w:rsidRPr="00A24B89">
        <w:rPr>
          <w:rFonts w:asciiTheme="majorBidi" w:hAnsiTheme="majorBidi" w:cstheme="majorBidi" w:hint="cs"/>
          <w:cs/>
        </w:rPr>
        <w:t xml:space="preserve">รับรู้ขาดทุนจากการด้อยค่าของอุปกรณ์เก่าที่ถูกเปลี่ยนแทนจากการปรับปรุงประสิทธิภาพโรงไฟฟ้าเท่ากับมูลค่าตามบัญชีที่คงเหลืออยู่เป็นจำนวน </w:t>
      </w:r>
      <w:r w:rsidR="0054227A" w:rsidRPr="00A24B89">
        <w:rPr>
          <w:rFonts w:asciiTheme="majorBidi" w:hAnsiTheme="majorBidi" w:cstheme="majorBidi"/>
        </w:rPr>
        <w:t>284</w:t>
      </w:r>
      <w:r w:rsidR="00AD7B4F" w:rsidRPr="00A24B89">
        <w:rPr>
          <w:rFonts w:asciiTheme="majorBidi" w:hAnsiTheme="majorBidi" w:cstheme="majorBidi"/>
          <w:cs/>
        </w:rPr>
        <w:t xml:space="preserve"> ล้านบาท</w:t>
      </w:r>
      <w:r w:rsidR="00AD7B4F" w:rsidRPr="00A24B89">
        <w:rPr>
          <w:rFonts w:asciiTheme="majorBidi" w:hAnsiTheme="majorBidi" w:cstheme="majorBidi" w:hint="cs"/>
          <w:cs/>
        </w:rPr>
        <w:t xml:space="preserve"> </w:t>
      </w:r>
      <w:r w:rsidR="00564762" w:rsidRPr="00A24B89">
        <w:rPr>
          <w:rFonts w:asciiTheme="majorBidi" w:hAnsiTheme="majorBidi" w:cstheme="majorBidi" w:hint="cs"/>
          <w:cs/>
        </w:rPr>
        <w:t xml:space="preserve">เนื่องจากโอกาสที่จะนำอุปกรณ์เก่าดังกล่าวไปใช้ประโยชน์เพื่อก่อให้เกิดกระแสเงินสดค่อนข้างต่ำ </w:t>
      </w:r>
      <w:r w:rsidRPr="00A24B89">
        <w:rPr>
          <w:rFonts w:asciiTheme="majorBidi" w:hAnsiTheme="majorBidi" w:cstheme="majorBidi" w:hint="cs"/>
          <w:cs/>
        </w:rPr>
        <w:t>และ</w:t>
      </w:r>
      <w:r w:rsidRPr="00A24B89">
        <w:rPr>
          <w:rFonts w:asciiTheme="majorBidi" w:hAnsiTheme="majorBidi" w:cstheme="majorBidi"/>
          <w:cs/>
        </w:rPr>
        <w:t>รับรู้</w:t>
      </w:r>
      <w:r w:rsidRPr="00A24B89">
        <w:rPr>
          <w:rFonts w:asciiTheme="majorBidi" w:hAnsiTheme="majorBidi" w:cstheme="majorBidi" w:hint="cs"/>
          <w:cs/>
        </w:rPr>
        <w:t>ขาดทุนจากการตัดจำหน่ายและขาดทุนจากการด้อยค่าของงานระหว่างก่อสร้าง</w:t>
      </w:r>
      <w:r w:rsidR="00564762" w:rsidRPr="00A24B89">
        <w:rPr>
          <w:rFonts w:asciiTheme="majorBidi" w:hAnsiTheme="majorBidi" w:cstheme="majorBidi" w:hint="cs"/>
          <w:cs/>
        </w:rPr>
        <w:t>โครงการโรงไฟฟ้าพลังงานแสงอาทิตย์ในประเทศไต้หวันบางแห่ง</w:t>
      </w:r>
      <w:r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/>
          <w:cs/>
        </w:rPr>
        <w:t>จำนวน</w:t>
      </w:r>
      <w:r w:rsidRPr="00A24B89">
        <w:rPr>
          <w:rFonts w:asciiTheme="majorBidi" w:hAnsiTheme="majorBidi" w:cstheme="majorBidi" w:hint="cs"/>
          <w:cs/>
        </w:rPr>
        <w:t xml:space="preserve"> </w:t>
      </w:r>
      <w:r w:rsidR="00A65833" w:rsidRPr="00A24B89">
        <w:rPr>
          <w:rFonts w:asciiTheme="majorBidi" w:hAnsiTheme="majorBidi" w:cstheme="majorBidi"/>
        </w:rPr>
        <w:t xml:space="preserve">35 </w:t>
      </w:r>
      <w:r w:rsidRPr="00A24B89">
        <w:rPr>
          <w:rFonts w:asciiTheme="majorBidi" w:hAnsiTheme="majorBidi" w:cstheme="majorBidi" w:hint="cs"/>
          <w:cs/>
        </w:rPr>
        <w:t>ล้านบาท</w:t>
      </w:r>
      <w:r w:rsidR="00564762"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 w:hint="cs"/>
          <w:cs/>
        </w:rPr>
        <w:t xml:space="preserve">และจำนวน </w:t>
      </w:r>
      <w:r w:rsidR="00A65833" w:rsidRPr="00A24B89">
        <w:rPr>
          <w:rFonts w:asciiTheme="majorBidi" w:hAnsiTheme="majorBidi" w:cstheme="majorBidi"/>
        </w:rPr>
        <w:t xml:space="preserve">235 </w:t>
      </w:r>
      <w:r w:rsidRPr="00A24B89">
        <w:rPr>
          <w:rFonts w:asciiTheme="majorBidi" w:hAnsiTheme="majorBidi" w:cstheme="majorBidi" w:hint="cs"/>
          <w:cs/>
        </w:rPr>
        <w:t>ล้านบาท</w:t>
      </w:r>
      <w:r w:rsidR="00AD7B4F" w:rsidRPr="00A24B89">
        <w:rPr>
          <w:rFonts w:asciiTheme="majorBidi" w:hAnsiTheme="majorBidi" w:cstheme="majorBidi" w:hint="cs"/>
          <w:cs/>
        </w:rPr>
        <w:t xml:space="preserve"> ต</w:t>
      </w:r>
      <w:r w:rsidRPr="00A24B89">
        <w:rPr>
          <w:rFonts w:asciiTheme="majorBidi" w:hAnsiTheme="majorBidi" w:cstheme="majorBidi" w:hint="cs"/>
          <w:cs/>
        </w:rPr>
        <w:t xml:space="preserve">ามลำดับ </w:t>
      </w:r>
      <w:r w:rsidRPr="00A24B89">
        <w:rPr>
          <w:rFonts w:asciiTheme="majorBidi" w:hAnsiTheme="majorBidi" w:cstheme="majorBidi"/>
          <w:cs/>
        </w:rPr>
        <w:t>ซึ่งไม่สามารถนำไปใช้ประโยชน์อย่างอื่น</w:t>
      </w:r>
      <w:r w:rsidRPr="00A24B89">
        <w:rPr>
          <w:rFonts w:asciiTheme="majorBidi" w:hAnsiTheme="majorBidi" w:cstheme="majorBidi" w:hint="cs"/>
          <w:cs/>
        </w:rPr>
        <w:t>และไม่มีมูลค่าที่คาดว่าจะได้รับคืน</w:t>
      </w:r>
    </w:p>
    <w:p w14:paraId="4C2B79C2" w14:textId="77777777" w:rsidR="004F3DA1" w:rsidRPr="00A24B89" w:rsidRDefault="004F3DA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6E66F00" w14:textId="0205D106" w:rsidR="00BB46DE" w:rsidRPr="00A24B89" w:rsidRDefault="001032C2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A24B89">
        <w:rPr>
          <w:rFonts w:asciiTheme="majorBidi" w:hAnsiTheme="majorBidi" w:cstheme="majorBidi"/>
          <w:cs/>
        </w:rPr>
        <w:t xml:space="preserve">ณ วันที่ </w:t>
      </w:r>
      <w:r w:rsidR="00B52B93" w:rsidRPr="00A24B89">
        <w:rPr>
          <w:rFonts w:asciiTheme="majorBidi" w:hAnsiTheme="majorBidi" w:cstheme="majorBidi"/>
        </w:rPr>
        <w:t>30</w:t>
      </w:r>
      <w:r w:rsidR="00B52B93" w:rsidRPr="00A24B89">
        <w:rPr>
          <w:rFonts w:asciiTheme="majorBidi" w:hAnsiTheme="majorBidi" w:cstheme="majorBidi" w:hint="cs"/>
          <w:cs/>
        </w:rPr>
        <w:t xml:space="preserve"> กันยายน </w:t>
      </w:r>
      <w:r w:rsidR="00B52B93"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/>
          <w:cs/>
        </w:rPr>
        <w:t>บริษัทย่อย</w:t>
      </w:r>
      <w:r w:rsidRPr="00A24B89">
        <w:rPr>
          <w:rFonts w:asciiTheme="majorBidi" w:hAnsiTheme="majorBidi" w:cstheme="majorBidi" w:hint="cs"/>
          <w:cs/>
        </w:rPr>
        <w:t>และบริษัทย่อยทางอ้อม</w:t>
      </w:r>
      <w:r w:rsidRPr="00A24B89">
        <w:rPr>
          <w:rFonts w:asciiTheme="majorBidi" w:hAnsiTheme="majorBidi" w:cstheme="majorBidi"/>
          <w:cs/>
        </w:rPr>
        <w:t>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</w:t>
      </w:r>
      <w:r w:rsidR="00216448" w:rsidRPr="00A24B89">
        <w:rPr>
          <w:rFonts w:asciiTheme="majorBidi" w:hAnsiTheme="majorBidi" w:cstheme="majorBidi" w:hint="cs"/>
          <w:cs/>
        </w:rPr>
        <w:t>ก</w:t>
      </w:r>
      <w:r w:rsidRPr="00A24B89">
        <w:rPr>
          <w:rFonts w:asciiTheme="majorBidi" w:hAnsiTheme="majorBidi" w:cstheme="majorBidi"/>
          <w:cs/>
        </w:rPr>
        <w:t>สถาบันการเงินเหล่านั้น มูลค่าตามบัญชีเป็นจำนวน</w:t>
      </w:r>
      <w:r w:rsidRPr="00A24B89">
        <w:rPr>
          <w:rFonts w:asciiTheme="majorBidi" w:hAnsiTheme="majorBidi" w:cstheme="majorBidi" w:hint="cs"/>
          <w:cs/>
        </w:rPr>
        <w:t xml:space="preserve"> </w:t>
      </w:r>
      <w:r w:rsidR="0054227A" w:rsidRPr="00A24B89">
        <w:rPr>
          <w:rFonts w:asciiTheme="majorBidi" w:hAnsiTheme="majorBidi" w:cstheme="majorBidi"/>
        </w:rPr>
        <w:t>24,271</w:t>
      </w:r>
      <w:r w:rsidR="005B5624" w:rsidRPr="00A24B89">
        <w:rPr>
          <w:rFonts w:asciiTheme="majorBidi" w:hAnsiTheme="majorBidi" w:cstheme="majorBidi"/>
          <w:cs/>
        </w:rPr>
        <w:t xml:space="preserve"> </w:t>
      </w:r>
      <w:r w:rsidRPr="00A24B89">
        <w:rPr>
          <w:rFonts w:asciiTheme="majorBidi" w:hAnsiTheme="majorBidi" w:cstheme="majorBidi"/>
          <w:cs/>
        </w:rPr>
        <w:t xml:space="preserve">ล้านบาท </w:t>
      </w:r>
      <w:r w:rsidRPr="00A24B89">
        <w:rPr>
          <w:rFonts w:asciiTheme="majorBidi" w:hAnsiTheme="majorBidi" w:cstheme="majorBidi"/>
          <w:i/>
          <w:iCs/>
          <w:cs/>
        </w:rPr>
        <w:t>(</w:t>
      </w:r>
      <w:r w:rsidR="00C078A5" w:rsidRPr="00A24B89">
        <w:rPr>
          <w:rFonts w:asciiTheme="majorBidi" w:hAnsiTheme="majorBidi" w:cstheme="majorBidi"/>
          <w:i/>
          <w:iCs/>
        </w:rPr>
        <w:t>31</w:t>
      </w:r>
      <w:r w:rsidRPr="00A24B89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2D151D" w:rsidRPr="00A24B89">
        <w:rPr>
          <w:rFonts w:asciiTheme="majorBidi" w:hAnsiTheme="majorBidi" w:cstheme="majorBidi"/>
          <w:i/>
          <w:iCs/>
        </w:rPr>
        <w:t>2566</w:t>
      </w:r>
      <w:r w:rsidRPr="00A24B89">
        <w:rPr>
          <w:rFonts w:asciiTheme="majorBidi" w:hAnsiTheme="majorBidi" w:cstheme="majorBidi"/>
          <w:i/>
          <w:iCs/>
          <w:cs/>
        </w:rPr>
        <w:t xml:space="preserve">: </w:t>
      </w:r>
      <w:r w:rsidR="00C078A5" w:rsidRPr="00A24B89">
        <w:rPr>
          <w:rFonts w:asciiTheme="majorBidi" w:hAnsiTheme="majorBidi" w:cstheme="majorBidi"/>
          <w:i/>
          <w:iCs/>
        </w:rPr>
        <w:t>28</w:t>
      </w:r>
      <w:r w:rsidR="00BD0B47" w:rsidRPr="00A24B89">
        <w:rPr>
          <w:rFonts w:asciiTheme="majorBidi" w:hAnsiTheme="majorBidi" w:cstheme="majorBidi"/>
          <w:i/>
          <w:iCs/>
        </w:rPr>
        <w:t>,655</w:t>
      </w:r>
      <w:r w:rsidRPr="00A24B89">
        <w:rPr>
          <w:rFonts w:asciiTheme="majorBidi" w:hAnsiTheme="majorBidi" w:cstheme="majorBidi"/>
          <w:i/>
          <w:iCs/>
          <w:cs/>
        </w:rPr>
        <w:t xml:space="preserve"> ล้านบาท)</w:t>
      </w:r>
    </w:p>
    <w:p w14:paraId="3E28B328" w14:textId="77777777" w:rsidR="00041A95" w:rsidRPr="00A24B8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5E79DA" w14:textId="77777777" w:rsidR="00041A95" w:rsidRPr="00A24B8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328D2E0" w14:textId="77777777" w:rsidR="00041A95" w:rsidRPr="00A24B8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23EEE119" w14:textId="77777777" w:rsidR="00041A95" w:rsidRPr="00A24B8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50657DA" w14:textId="77777777" w:rsidR="00041A95" w:rsidRPr="00A24B8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41DBB5E" w14:textId="77777777" w:rsidR="00041A95" w:rsidRPr="00A24B89" w:rsidRDefault="00041A9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60E09F" w14:textId="77777777" w:rsidR="002F6745" w:rsidRPr="00A24B89" w:rsidRDefault="002F6745" w:rsidP="0053352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5AC10DF2" w14:textId="77777777" w:rsidR="002A51C2" w:rsidRPr="00A24B89" w:rsidRDefault="002A51C2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491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954"/>
        <w:gridCol w:w="284"/>
        <w:gridCol w:w="1106"/>
        <w:gridCol w:w="1106"/>
        <w:gridCol w:w="1106"/>
        <w:gridCol w:w="1106"/>
        <w:gridCol w:w="1106"/>
        <w:gridCol w:w="1106"/>
        <w:gridCol w:w="1106"/>
        <w:gridCol w:w="1106"/>
        <w:gridCol w:w="1106"/>
        <w:gridCol w:w="1100"/>
      </w:tblGrid>
      <w:tr w:rsidR="00076D0F" w:rsidRPr="00A24B89" w14:paraId="16A95C14" w14:textId="77777777" w:rsidTr="00AF50BE">
        <w:trPr>
          <w:tblHeader/>
        </w:trPr>
        <w:tc>
          <w:tcPr>
            <w:tcW w:w="1033" w:type="pct"/>
          </w:tcPr>
          <w:p w14:paraId="020346DB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9" w:type="pct"/>
          </w:tcPr>
          <w:p w14:paraId="52C1FD39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868" w:type="pct"/>
            <w:gridSpan w:val="10"/>
            <w:vAlign w:val="bottom"/>
          </w:tcPr>
          <w:p w14:paraId="771C605A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</w:pPr>
            <w:r w:rsidRPr="00A24B89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F50BE" w:rsidRPr="00A24B89" w14:paraId="67186C6E" w14:textId="77777777" w:rsidTr="00AF50BE">
        <w:trPr>
          <w:tblHeader/>
        </w:trPr>
        <w:tc>
          <w:tcPr>
            <w:tcW w:w="1033" w:type="pct"/>
          </w:tcPr>
          <w:p w14:paraId="7A3E16A5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9" w:type="pct"/>
            <w:vAlign w:val="bottom"/>
          </w:tcPr>
          <w:p w14:paraId="3AF7BEAA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87" w:type="pct"/>
            <w:vAlign w:val="bottom"/>
          </w:tcPr>
          <w:p w14:paraId="4D5A4A03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87" w:type="pct"/>
            <w:vAlign w:val="bottom"/>
          </w:tcPr>
          <w:p w14:paraId="1BD62F28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87" w:type="pct"/>
            <w:vAlign w:val="bottom"/>
          </w:tcPr>
          <w:p w14:paraId="02DBD1C0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A24B89">
              <w:rPr>
                <w:rFonts w:asciiTheme="majorBidi" w:eastAsia="Calibri" w:hAnsiTheme="majorBidi" w:cstheme="majorBidi"/>
              </w:rPr>
              <w:br/>
            </w:r>
            <w:r w:rsidRPr="00A24B89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460A596A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161506DD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87" w:type="pct"/>
            <w:vAlign w:val="bottom"/>
          </w:tcPr>
          <w:p w14:paraId="3FB4FE1D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1D85705C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87" w:type="pct"/>
            <w:vAlign w:val="bottom"/>
          </w:tcPr>
          <w:p w14:paraId="23343A63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87" w:type="pct"/>
            <w:vAlign w:val="bottom"/>
          </w:tcPr>
          <w:p w14:paraId="25B0ADF3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060E0FC8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87" w:type="pct"/>
            <w:vAlign w:val="bottom"/>
          </w:tcPr>
          <w:p w14:paraId="64803097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87" w:type="pct"/>
            <w:vAlign w:val="bottom"/>
          </w:tcPr>
          <w:p w14:paraId="24D4EEE4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87" w:type="pct"/>
            <w:vAlign w:val="bottom"/>
          </w:tcPr>
          <w:p w14:paraId="17DD7919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385" w:type="pct"/>
            <w:vAlign w:val="bottom"/>
          </w:tcPr>
          <w:p w14:paraId="267B6683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076D0F" w:rsidRPr="00A24B89" w14:paraId="5A422FB3" w14:textId="77777777" w:rsidTr="00AF50BE">
        <w:trPr>
          <w:trHeight w:val="68"/>
        </w:trPr>
        <w:tc>
          <w:tcPr>
            <w:tcW w:w="1033" w:type="pct"/>
          </w:tcPr>
          <w:p w14:paraId="2F04A4AF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9" w:type="pct"/>
          </w:tcPr>
          <w:p w14:paraId="602E968E" w14:textId="77777777" w:rsidR="00076D0F" w:rsidRPr="00A24B89" w:rsidRDefault="00076D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868" w:type="pct"/>
            <w:gridSpan w:val="10"/>
          </w:tcPr>
          <w:p w14:paraId="76529C46" w14:textId="77777777" w:rsidR="00076D0F" w:rsidRPr="00A24B89" w:rsidRDefault="00076D0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50BE" w:rsidRPr="00A24B89" w14:paraId="5517DA24" w14:textId="77777777" w:rsidTr="00AF50BE">
        <w:tc>
          <w:tcPr>
            <w:tcW w:w="1033" w:type="pct"/>
          </w:tcPr>
          <w:p w14:paraId="382CD30C" w14:textId="0ECEC0B0" w:rsidR="003267A7" w:rsidRPr="00A24B89" w:rsidRDefault="003267A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</w:rPr>
              <w:t>1</w:t>
            </w:r>
            <w:r w:rsidRPr="00A24B89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A24B89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99" w:type="pct"/>
          </w:tcPr>
          <w:p w14:paraId="2AA95837" w14:textId="77777777" w:rsidR="003267A7" w:rsidRPr="00A24B89" w:rsidRDefault="003267A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3DA9FC30" w14:textId="716442C9" w:rsidR="003267A7" w:rsidRPr="00A24B8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2,583</w:t>
            </w: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3D3C9ED8" w14:textId="26AFEC96" w:rsidR="003267A7" w:rsidRPr="00A24B8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59A6A367" w14:textId="21A7BB4A" w:rsidR="003267A7" w:rsidRPr="00A24B8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21,088</w:t>
            </w: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68D78593" w14:textId="38832A01" w:rsidR="003267A7" w:rsidRPr="00A24B8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387" w:type="pct"/>
          </w:tcPr>
          <w:p w14:paraId="2F2C4C78" w14:textId="4E64C0D6" w:rsidR="003267A7" w:rsidRPr="00A24B8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2,854</w:t>
            </w:r>
          </w:p>
        </w:tc>
        <w:tc>
          <w:tcPr>
            <w:tcW w:w="387" w:type="pct"/>
            <w:shd w:val="clear" w:color="auto" w:fill="auto"/>
          </w:tcPr>
          <w:p w14:paraId="517E58EE" w14:textId="353B763B" w:rsidR="003267A7" w:rsidRPr="00A24B8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77268B48" w14:textId="21960D37" w:rsidR="003267A7" w:rsidRPr="00A24B8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1CBA4DC8" w14:textId="401280E9" w:rsidR="003267A7" w:rsidRPr="00A24B8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387" w:type="pct"/>
          </w:tcPr>
          <w:p w14:paraId="3246B89D" w14:textId="2579051F" w:rsidR="003267A7" w:rsidRPr="00A24B8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2,379</w:t>
            </w:r>
          </w:p>
        </w:tc>
        <w:tc>
          <w:tcPr>
            <w:tcW w:w="387" w:type="pct"/>
          </w:tcPr>
          <w:p w14:paraId="5E253966" w14:textId="4FA4A991" w:rsidR="003267A7" w:rsidRPr="00A24B89" w:rsidRDefault="00FD6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29,445</w:t>
            </w:r>
          </w:p>
        </w:tc>
      </w:tr>
      <w:tr w:rsidR="00AF50BE" w:rsidRPr="00A24B89" w14:paraId="27C98C67" w14:textId="77777777" w:rsidTr="00AF50BE">
        <w:tc>
          <w:tcPr>
            <w:tcW w:w="1033" w:type="pct"/>
          </w:tcPr>
          <w:p w14:paraId="0F1879FD" w14:textId="77777777" w:rsidR="00DC4C06" w:rsidRPr="00A24B8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9" w:type="pct"/>
          </w:tcPr>
          <w:p w14:paraId="390C8965" w14:textId="77777777" w:rsidR="00DC4C06" w:rsidRPr="00A24B8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C128" w14:textId="73FDBA83" w:rsidR="00DC4C06" w:rsidRPr="00A24B89" w:rsidRDefault="00783C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F0B9" w14:textId="6EE700C6" w:rsidR="00DC4C06" w:rsidRPr="00A24B89" w:rsidRDefault="00783C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D735" w14:textId="6A806D25" w:rsidR="00DC4C06" w:rsidRPr="00A24B89" w:rsidRDefault="00783C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B23D" w14:textId="09F3CEF6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D1E3" w14:textId="72CBA7DD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4B2B188" w14:textId="3ACAE83D" w:rsidR="00DC4C06" w:rsidRPr="00A24B89" w:rsidRDefault="00783C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6D7F" w14:textId="63B19458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CE278BA" w14:textId="1C125825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73E5E5F" w14:textId="0332B946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2,727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EB74472" w14:textId="45071E43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2,740</w:t>
            </w:r>
          </w:p>
        </w:tc>
      </w:tr>
      <w:tr w:rsidR="00AF50BE" w:rsidRPr="00A24B89" w14:paraId="54106388" w14:textId="77777777" w:rsidTr="00AF50BE">
        <w:trPr>
          <w:trHeight w:val="272"/>
        </w:trPr>
        <w:tc>
          <w:tcPr>
            <w:tcW w:w="1033" w:type="pct"/>
          </w:tcPr>
          <w:p w14:paraId="7A1C0DBA" w14:textId="77777777" w:rsidR="00DC4C06" w:rsidRPr="00A24B8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9" w:type="pct"/>
          </w:tcPr>
          <w:p w14:paraId="21478F42" w14:textId="77777777" w:rsidR="00DC4C06" w:rsidRPr="00A24B8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FA606" w14:textId="5786981B" w:rsidR="00E45CCD" w:rsidRPr="00A24B89" w:rsidRDefault="00783C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12638" w14:textId="0225A267" w:rsidR="00DC4C06" w:rsidRPr="00A24B89" w:rsidRDefault="00783C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1DB6" w14:textId="4F33AA57" w:rsidR="00DC4C06" w:rsidRPr="00A24B89" w:rsidRDefault="00783C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2,677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4DA8F" w14:textId="5348544C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7B22" w14:textId="04427683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DCDC9BB" w14:textId="0A6F819A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0C081" w14:textId="6623E75B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FA61032" w14:textId="06CC4947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0C82768" w14:textId="060A90BB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(3,047)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99C8113" w14:textId="4AE6CCA3" w:rsidR="00DC4C06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(58)</w:t>
            </w:r>
          </w:p>
        </w:tc>
      </w:tr>
      <w:tr w:rsidR="00AF50BE" w:rsidRPr="00A24B89" w14:paraId="6BD38056" w14:textId="77777777" w:rsidTr="00AF50BE">
        <w:trPr>
          <w:trHeight w:val="272"/>
        </w:trPr>
        <w:tc>
          <w:tcPr>
            <w:tcW w:w="1033" w:type="pct"/>
          </w:tcPr>
          <w:p w14:paraId="7606EF76" w14:textId="1662E9C2" w:rsidR="002D120F" w:rsidRPr="00A24B89" w:rsidRDefault="002D12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99" w:type="pct"/>
          </w:tcPr>
          <w:p w14:paraId="031D6693" w14:textId="755F2EB7" w:rsidR="002D120F" w:rsidRPr="00A24B89" w:rsidRDefault="002D120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4CDAD" w14:textId="7B381B77" w:rsidR="002D120F" w:rsidRPr="00A24B89" w:rsidRDefault="00783C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32922" w14:textId="487DBBB1" w:rsidR="002D120F" w:rsidRPr="00A24B89" w:rsidRDefault="00C25D8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DF28A" w14:textId="12597A36" w:rsidR="002D120F" w:rsidRPr="00A24B89" w:rsidRDefault="00783C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E7546" w14:textId="695768A4" w:rsidR="002D120F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5A970" w14:textId="680859CF" w:rsidR="002D120F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0821191" w14:textId="4AD4FBE4" w:rsidR="002D120F" w:rsidRPr="00A24B89" w:rsidRDefault="00783C0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8C662" w14:textId="71245DE5" w:rsidR="002D120F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50F8E39" w14:textId="04563B06" w:rsidR="002D120F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0CFD47C" w14:textId="7B231132" w:rsidR="002D120F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017603B" w14:textId="779F0BBE" w:rsidR="002D120F" w:rsidRPr="00A24B89" w:rsidRDefault="00D05BF9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</w:t>
            </w:r>
            <w:r w:rsidR="00C25D8A" w:rsidRPr="00A24B89">
              <w:rPr>
                <w:rFonts w:asciiTheme="majorBidi" w:hAnsiTheme="majorBidi" w:cstheme="majorBidi"/>
              </w:rPr>
              <w:t>4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</w:tr>
      <w:tr w:rsidR="00AF50BE" w:rsidRPr="00A24B89" w14:paraId="594D1400" w14:textId="77777777" w:rsidTr="00AF50BE">
        <w:trPr>
          <w:trHeight w:val="272"/>
        </w:trPr>
        <w:tc>
          <w:tcPr>
            <w:tcW w:w="1033" w:type="pct"/>
          </w:tcPr>
          <w:p w14:paraId="2F14B118" w14:textId="5459EC5E" w:rsidR="00DC4C06" w:rsidRPr="00A24B8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9" w:type="pct"/>
          </w:tcPr>
          <w:p w14:paraId="47DAABC7" w14:textId="77777777" w:rsidR="00DC4C06" w:rsidRPr="00A24B89" w:rsidRDefault="00DC4C0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CC4C4" w14:textId="0B00A72A" w:rsidR="00DC4C06" w:rsidRPr="00A24B89" w:rsidRDefault="00783C03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55404" w14:textId="12C31120" w:rsidR="00DC4C06" w:rsidRPr="00A24B89" w:rsidRDefault="00783C03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</w:t>
            </w:r>
            <w:r w:rsidR="00C25D8A" w:rsidRPr="00A24B89">
              <w:rPr>
                <w:rFonts w:asciiTheme="majorBidi" w:hAnsiTheme="majorBidi" w:cstheme="majorBidi"/>
              </w:rPr>
              <w:t>7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4FBDD" w14:textId="2230448F" w:rsidR="00DC4C06" w:rsidRPr="00A24B89" w:rsidRDefault="00783C03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(2,057)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F2208" w14:textId="158BED27" w:rsidR="00DC4C06" w:rsidRPr="00A24B89" w:rsidRDefault="00D05BF9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95117" w14:textId="023602F5" w:rsidR="00DC4C06" w:rsidRPr="00A24B89" w:rsidRDefault="00D05BF9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(352)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7B8C46E" w14:textId="606A82AF" w:rsidR="00DC4C06" w:rsidRPr="00A24B89" w:rsidRDefault="00D05BF9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4B171" w14:textId="4432F70F" w:rsidR="00DC4C06" w:rsidRPr="00A24B89" w:rsidRDefault="00D05BF9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A27EABA" w14:textId="157B03F4" w:rsidR="00DC4C06" w:rsidRPr="00A24B89" w:rsidRDefault="00D05BF9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864E7FD" w14:textId="0B5797F7" w:rsidR="00DC4C06" w:rsidRPr="00A24B89" w:rsidRDefault="00D05BF9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224D005" w14:textId="2C54C3D1" w:rsidR="00DC4C06" w:rsidRPr="00A24B89" w:rsidRDefault="00D05BF9" w:rsidP="0036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(2,45</w:t>
            </w:r>
            <w:r w:rsidR="00C25D8A" w:rsidRPr="00A24B89">
              <w:rPr>
                <w:rFonts w:asciiTheme="majorBidi" w:hAnsiTheme="majorBidi" w:cstheme="majorBidi"/>
              </w:rPr>
              <w:t>0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</w:tr>
      <w:tr w:rsidR="00AF50BE" w:rsidRPr="00A24B89" w14:paraId="3D042DB6" w14:textId="77777777" w:rsidTr="00AF50BE">
        <w:trPr>
          <w:trHeight w:val="272"/>
        </w:trPr>
        <w:tc>
          <w:tcPr>
            <w:tcW w:w="1033" w:type="pct"/>
          </w:tcPr>
          <w:p w14:paraId="6E97624F" w14:textId="405234E0" w:rsidR="003659D1" w:rsidRPr="00A24B89" w:rsidRDefault="00985FEC" w:rsidP="00AF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5" w:hanging="157"/>
              <w:rPr>
                <w:rFonts w:asciiTheme="majorBidi" w:hAnsiTheme="majorBidi" w:cstheme="majorBidi"/>
                <w:spacing w:val="-2"/>
                <w:cs/>
              </w:rPr>
            </w:pPr>
            <w:r w:rsidRPr="00A24B89">
              <w:rPr>
                <w:rFonts w:asciiTheme="majorBidi" w:hAnsiTheme="majorBidi" w:cstheme="majorBidi"/>
                <w:spacing w:val="-2"/>
                <w:cs/>
              </w:rPr>
              <w:t>กลับรายการ</w:t>
            </w:r>
            <w:r w:rsidR="003659D1" w:rsidRPr="00A24B89">
              <w:rPr>
                <w:rFonts w:asciiTheme="majorBidi" w:hAnsiTheme="majorBidi" w:cstheme="majorBidi"/>
                <w:spacing w:val="-2"/>
                <w:cs/>
              </w:rPr>
              <w:t>ขาดทุนจากการด้อยค่า</w:t>
            </w:r>
          </w:p>
        </w:tc>
        <w:tc>
          <w:tcPr>
            <w:tcW w:w="99" w:type="pct"/>
          </w:tcPr>
          <w:p w14:paraId="40A3618B" w14:textId="77777777" w:rsidR="003659D1" w:rsidRPr="00A24B89" w:rsidRDefault="003659D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1DA40" w14:textId="66EEDE6A" w:rsidR="003659D1" w:rsidRPr="00A24B89" w:rsidRDefault="00783C03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EB167" w14:textId="79275C93" w:rsidR="003659D1" w:rsidRPr="00A24B89" w:rsidRDefault="00783C03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88253" w14:textId="0D1D67F4" w:rsidR="003659D1" w:rsidRPr="00A24B89" w:rsidRDefault="00783C03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C960D" w14:textId="59563B09" w:rsidR="003659D1" w:rsidRPr="00A24B89" w:rsidRDefault="00D05BF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539C7" w14:textId="5C23B1D8" w:rsidR="003659D1" w:rsidRPr="00A24B89" w:rsidRDefault="00D05BF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4B664F5" w14:textId="5B3A6FAC" w:rsidR="003659D1" w:rsidRPr="00A24B89" w:rsidRDefault="00783C03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BC06D" w14:textId="1B3310BB" w:rsidR="003659D1" w:rsidRPr="00A24B89" w:rsidRDefault="00D05BF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92202FE" w14:textId="11159733" w:rsidR="003659D1" w:rsidRPr="00A24B89" w:rsidRDefault="00D05BF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8D9AB9B" w14:textId="3A6D8851" w:rsidR="003659D1" w:rsidRPr="00A24B89" w:rsidRDefault="00D05BF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1993147" w14:textId="39212171" w:rsidR="003659D1" w:rsidRPr="00A24B89" w:rsidRDefault="00D05BF9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3</w:t>
            </w:r>
          </w:p>
        </w:tc>
      </w:tr>
      <w:tr w:rsidR="00AF50BE" w:rsidRPr="00A24B89" w14:paraId="592B5213" w14:textId="77777777" w:rsidTr="00AF50BE">
        <w:trPr>
          <w:trHeight w:val="287"/>
        </w:trPr>
        <w:tc>
          <w:tcPr>
            <w:tcW w:w="1033" w:type="pct"/>
          </w:tcPr>
          <w:p w14:paraId="0F5ED830" w14:textId="008746B2" w:rsidR="00CB6F54" w:rsidRPr="00A24B89" w:rsidRDefault="00CB6F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52B93" w:rsidRPr="00A24B8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B52B93" w:rsidRPr="00A24B89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="00B52B93" w:rsidRPr="00A24B89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" w:type="pct"/>
          </w:tcPr>
          <w:p w14:paraId="449858A4" w14:textId="77777777" w:rsidR="00CB6F54" w:rsidRPr="00A24B89" w:rsidRDefault="00CB6F5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7" w:type="pct"/>
            <w:shd w:val="clear" w:color="auto" w:fill="auto"/>
          </w:tcPr>
          <w:p w14:paraId="238D760E" w14:textId="03D6D5F7" w:rsidR="00CB6F54" w:rsidRPr="00A24B89" w:rsidRDefault="00783C0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2,583</w:t>
            </w:r>
          </w:p>
        </w:tc>
        <w:tc>
          <w:tcPr>
            <w:tcW w:w="387" w:type="pct"/>
            <w:shd w:val="clear" w:color="auto" w:fill="auto"/>
          </w:tcPr>
          <w:p w14:paraId="04F6AED6" w14:textId="4250583F" w:rsidR="00CB6F54" w:rsidRPr="00A24B89" w:rsidRDefault="00783C0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218</w:t>
            </w:r>
          </w:p>
        </w:tc>
        <w:tc>
          <w:tcPr>
            <w:tcW w:w="387" w:type="pct"/>
            <w:shd w:val="clear" w:color="auto" w:fill="auto"/>
          </w:tcPr>
          <w:p w14:paraId="069E009E" w14:textId="0FB4DEED" w:rsidR="00CB6F54" w:rsidRPr="00A24B89" w:rsidRDefault="00783C0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21,709</w:t>
            </w:r>
          </w:p>
        </w:tc>
        <w:tc>
          <w:tcPr>
            <w:tcW w:w="387" w:type="pct"/>
            <w:shd w:val="clear" w:color="auto" w:fill="auto"/>
          </w:tcPr>
          <w:p w14:paraId="768A5BB3" w14:textId="2BAE93B9" w:rsidR="00CB6F54" w:rsidRPr="00A24B89" w:rsidRDefault="00783C0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39</w:t>
            </w:r>
          </w:p>
        </w:tc>
        <w:tc>
          <w:tcPr>
            <w:tcW w:w="387" w:type="pct"/>
            <w:shd w:val="clear" w:color="auto" w:fill="auto"/>
          </w:tcPr>
          <w:p w14:paraId="34ECEBF9" w14:textId="64756E09" w:rsidR="00CB6F54" w:rsidRPr="00A24B89" w:rsidRDefault="00783C0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2,730</w:t>
            </w:r>
          </w:p>
        </w:tc>
        <w:tc>
          <w:tcPr>
            <w:tcW w:w="387" w:type="pct"/>
            <w:shd w:val="clear" w:color="auto" w:fill="auto"/>
          </w:tcPr>
          <w:p w14:paraId="0025725F" w14:textId="74181715" w:rsidR="00CB6F54" w:rsidRPr="00A24B89" w:rsidRDefault="00783C0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387" w:type="pct"/>
            <w:shd w:val="clear" w:color="auto" w:fill="auto"/>
          </w:tcPr>
          <w:p w14:paraId="37A161DB" w14:textId="45B4EFE5" w:rsidR="00CB6F54" w:rsidRPr="00A24B89" w:rsidRDefault="00783C0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85</w:t>
            </w:r>
          </w:p>
        </w:tc>
        <w:tc>
          <w:tcPr>
            <w:tcW w:w="387" w:type="pct"/>
            <w:shd w:val="clear" w:color="auto" w:fill="auto"/>
          </w:tcPr>
          <w:p w14:paraId="4533E301" w14:textId="1B68D257" w:rsidR="00CB6F54" w:rsidRPr="00A24B89" w:rsidRDefault="00783C0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  <w:tc>
          <w:tcPr>
            <w:tcW w:w="387" w:type="pct"/>
            <w:shd w:val="clear" w:color="auto" w:fill="auto"/>
          </w:tcPr>
          <w:p w14:paraId="72987A6C" w14:textId="24222C58" w:rsidR="00CB6F54" w:rsidRPr="00A24B89" w:rsidRDefault="00783C0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2,059</w:t>
            </w:r>
          </w:p>
        </w:tc>
        <w:tc>
          <w:tcPr>
            <w:tcW w:w="387" w:type="pct"/>
            <w:shd w:val="clear" w:color="auto" w:fill="auto"/>
          </w:tcPr>
          <w:p w14:paraId="5E9D7200" w14:textId="10092DE1" w:rsidR="00CB6F54" w:rsidRPr="00A24B89" w:rsidRDefault="00783C03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29,676</w:t>
            </w:r>
          </w:p>
        </w:tc>
      </w:tr>
    </w:tbl>
    <w:p w14:paraId="74DFBD85" w14:textId="46F2063C" w:rsidR="006672E5" w:rsidRPr="00A24B89" w:rsidRDefault="006672E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6672E5" w:rsidRPr="00A24B89" w:rsidSect="00C21744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8"/>
    <w:bookmarkEnd w:id="9"/>
    <w:p w14:paraId="6E873E7C" w14:textId="77777777" w:rsidR="004B22A4" w:rsidRPr="00A24B89" w:rsidRDefault="004B22A4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3D117BD6" w14:textId="77777777" w:rsidR="000F355C" w:rsidRPr="00A24B89" w:rsidRDefault="000F355C" w:rsidP="000F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4"/>
          <w:szCs w:val="14"/>
        </w:rPr>
      </w:pPr>
    </w:p>
    <w:p w14:paraId="01ABDFE2" w14:textId="19AB048F" w:rsidR="004B22A4" w:rsidRPr="00A24B89" w:rsidRDefault="004B22A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A24B89">
        <w:rPr>
          <w:rFonts w:asciiTheme="majorBidi" w:hAnsiTheme="majorBidi" w:cstheme="majorBidi"/>
          <w:cs/>
        </w:rPr>
        <w:t>ระหว่าง</w:t>
      </w:r>
      <w:r w:rsidR="00B52B93" w:rsidRPr="00A24B89">
        <w:rPr>
          <w:rFonts w:asciiTheme="majorBidi" w:hAnsiTheme="majorBidi" w:cstheme="majorBidi"/>
          <w:cs/>
        </w:rPr>
        <w:t xml:space="preserve">งวดเก้าเดือนสิ้นสุดวันที่ </w:t>
      </w:r>
      <w:r w:rsidR="00B52B93" w:rsidRPr="00A24B89">
        <w:rPr>
          <w:rFonts w:asciiTheme="majorBidi" w:hAnsiTheme="majorBidi" w:cstheme="majorBidi"/>
        </w:rPr>
        <w:t>30</w:t>
      </w:r>
      <w:r w:rsidR="00B52B93" w:rsidRPr="00A24B89">
        <w:rPr>
          <w:rFonts w:asciiTheme="majorBidi" w:hAnsiTheme="majorBidi" w:cstheme="majorBidi"/>
          <w:cs/>
        </w:rPr>
        <w:t xml:space="preserve"> กันยายน </w:t>
      </w:r>
      <w:r w:rsidR="00B52B93"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/>
          <w:cs/>
        </w:rPr>
        <w:t>มีดังนี้</w:t>
      </w:r>
    </w:p>
    <w:p w14:paraId="768723C3" w14:textId="77777777" w:rsidR="000F355C" w:rsidRPr="00A24B89" w:rsidRDefault="000F355C" w:rsidP="000F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14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283"/>
        <w:gridCol w:w="1653"/>
        <w:gridCol w:w="1654"/>
        <w:gridCol w:w="1654"/>
        <w:gridCol w:w="1654"/>
        <w:gridCol w:w="1654"/>
        <w:gridCol w:w="1654"/>
      </w:tblGrid>
      <w:tr w:rsidR="00C804AB" w:rsidRPr="00A24B89" w14:paraId="490ACD98" w14:textId="77777777" w:rsidTr="000F355C">
        <w:trPr>
          <w:trHeight w:val="222"/>
        </w:trPr>
        <w:tc>
          <w:tcPr>
            <w:tcW w:w="3803" w:type="dxa"/>
          </w:tcPr>
          <w:p w14:paraId="12F2A291" w14:textId="77777777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83" w:type="dxa"/>
          </w:tcPr>
          <w:p w14:paraId="015350FF" w14:textId="77777777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923" w:type="dxa"/>
            <w:gridSpan w:val="6"/>
          </w:tcPr>
          <w:p w14:paraId="74570294" w14:textId="62C633D0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804AB" w:rsidRPr="00A24B89" w14:paraId="2ECC8181" w14:textId="77777777" w:rsidTr="000F355C">
        <w:trPr>
          <w:trHeight w:val="397"/>
        </w:trPr>
        <w:tc>
          <w:tcPr>
            <w:tcW w:w="3803" w:type="dxa"/>
          </w:tcPr>
          <w:p w14:paraId="01BF5AA8" w14:textId="77777777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alibri" w:hAnsiTheme="majorBidi" w:cstheme="majorBidi"/>
                <w:i/>
                <w:iCs/>
                <w:lang w:bidi="ar-SA"/>
              </w:rPr>
            </w:pPr>
          </w:p>
        </w:tc>
        <w:tc>
          <w:tcPr>
            <w:tcW w:w="283" w:type="dxa"/>
          </w:tcPr>
          <w:p w14:paraId="2505864C" w14:textId="77777777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268739C5" w14:textId="77777777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1653" w:type="dxa"/>
            <w:vAlign w:val="bottom"/>
          </w:tcPr>
          <w:p w14:paraId="2CDFA3DB" w14:textId="1D21D55D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อาคารและที่ดินพร้อมสิ่งปลูกสร้าง</w:t>
            </w:r>
          </w:p>
        </w:tc>
        <w:tc>
          <w:tcPr>
            <w:tcW w:w="1654" w:type="dxa"/>
            <w:vAlign w:val="bottom"/>
          </w:tcPr>
          <w:p w14:paraId="1A9DE40C" w14:textId="77777777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พื้นที่เช่า</w:t>
            </w:r>
          </w:p>
        </w:tc>
        <w:tc>
          <w:tcPr>
            <w:tcW w:w="1654" w:type="dxa"/>
            <w:vAlign w:val="bottom"/>
          </w:tcPr>
          <w:p w14:paraId="5EC33C0D" w14:textId="77777777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1654" w:type="dxa"/>
            <w:vAlign w:val="bottom"/>
          </w:tcPr>
          <w:p w14:paraId="64075283" w14:textId="3FF073CF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อุปกรณ์จำหน่า</w:t>
            </w:r>
            <w:r w:rsidR="00754293" w:rsidRPr="00A24B89">
              <w:rPr>
                <w:rFonts w:asciiTheme="majorBidi" w:eastAsia="Calibri" w:hAnsiTheme="majorBidi" w:cstheme="majorBidi"/>
                <w:cs/>
              </w:rPr>
              <w:t>ย</w:t>
            </w:r>
            <w:r w:rsidRPr="00A24B89">
              <w:rPr>
                <w:rFonts w:asciiTheme="majorBidi" w:eastAsia="Calibri" w:hAnsiTheme="majorBidi" w:cstheme="majorBidi"/>
                <w:cs/>
              </w:rPr>
              <w:t>และอุปกรณ</w:t>
            </w:r>
            <w:r w:rsidR="00754293" w:rsidRPr="00A24B89">
              <w:rPr>
                <w:rFonts w:asciiTheme="majorBidi" w:eastAsia="Calibri" w:hAnsiTheme="majorBidi" w:cstheme="majorBidi"/>
                <w:cs/>
              </w:rPr>
              <w:t>์</w:t>
            </w:r>
            <w:r w:rsidRPr="00A24B89">
              <w:rPr>
                <w:rFonts w:asciiTheme="majorBidi" w:eastAsia="Calibri" w:hAnsiTheme="majorBidi" w:cstheme="majorBidi"/>
                <w:cs/>
              </w:rPr>
              <w:t>สำนักงาน</w:t>
            </w:r>
          </w:p>
        </w:tc>
        <w:tc>
          <w:tcPr>
            <w:tcW w:w="1654" w:type="dxa"/>
            <w:vAlign w:val="bottom"/>
          </w:tcPr>
          <w:p w14:paraId="3E1A2D16" w14:textId="4F622665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ยานพาหนะและเรือขนส่งน้ำมัน</w:t>
            </w:r>
          </w:p>
        </w:tc>
        <w:tc>
          <w:tcPr>
            <w:tcW w:w="1654" w:type="dxa"/>
            <w:vAlign w:val="bottom"/>
          </w:tcPr>
          <w:p w14:paraId="4EC9CD0E" w14:textId="77777777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C804AB" w:rsidRPr="00A24B89" w14:paraId="7AE7C2D3" w14:textId="77777777" w:rsidTr="000F355C">
        <w:tc>
          <w:tcPr>
            <w:tcW w:w="3803" w:type="dxa"/>
          </w:tcPr>
          <w:p w14:paraId="420713B3" w14:textId="77777777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83" w:type="dxa"/>
          </w:tcPr>
          <w:p w14:paraId="248BA121" w14:textId="77777777" w:rsidR="00C804AB" w:rsidRPr="00A24B89" w:rsidRDefault="00C804AB" w:rsidP="00301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3" w:type="dxa"/>
            <w:gridSpan w:val="6"/>
            <w:vAlign w:val="bottom"/>
          </w:tcPr>
          <w:p w14:paraId="1BB1466F" w14:textId="77777777" w:rsidR="00C804AB" w:rsidRPr="00A24B89" w:rsidRDefault="00C804AB" w:rsidP="00301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17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6653" w:rsidRPr="00A24B89" w14:paraId="59BF75B3" w14:textId="77777777" w:rsidTr="000F355C">
        <w:trPr>
          <w:trHeight w:val="365"/>
        </w:trPr>
        <w:tc>
          <w:tcPr>
            <w:tcW w:w="3803" w:type="dxa"/>
          </w:tcPr>
          <w:p w14:paraId="39459A5C" w14:textId="105FB61F" w:rsidR="005F6653" w:rsidRPr="00A24B89" w:rsidRDefault="005F6653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</w:rPr>
              <w:t>1</w:t>
            </w:r>
            <w:r w:rsidRPr="00A24B89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A24B8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3" w:type="dxa"/>
          </w:tcPr>
          <w:p w14:paraId="3E3F9F14" w14:textId="77777777" w:rsidR="005F6653" w:rsidRPr="00A24B89" w:rsidRDefault="005F6653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653" w:type="dxa"/>
            <w:vAlign w:val="bottom"/>
          </w:tcPr>
          <w:p w14:paraId="29C68C12" w14:textId="53764FF7" w:rsidR="005F6653" w:rsidRPr="00A24B89" w:rsidRDefault="003159EC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13,677</w:t>
            </w:r>
          </w:p>
        </w:tc>
        <w:tc>
          <w:tcPr>
            <w:tcW w:w="1654" w:type="dxa"/>
            <w:vAlign w:val="bottom"/>
          </w:tcPr>
          <w:p w14:paraId="40F86528" w14:textId="0D3E6CFF" w:rsidR="005F6653" w:rsidRPr="00A24B89" w:rsidRDefault="003159EC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654" w:type="dxa"/>
            <w:vAlign w:val="bottom"/>
          </w:tcPr>
          <w:p w14:paraId="144D8879" w14:textId="7299D2AF" w:rsidR="005F6653" w:rsidRPr="00A24B89" w:rsidRDefault="003159EC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1654" w:type="dxa"/>
            <w:vAlign w:val="bottom"/>
          </w:tcPr>
          <w:p w14:paraId="35D33265" w14:textId="5BE56958" w:rsidR="005F6653" w:rsidRPr="00A24B89" w:rsidRDefault="003159EC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32B494C7" w14:textId="14A71D0F" w:rsidR="005F6653" w:rsidRPr="00A24B89" w:rsidRDefault="003159EC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4,004</w:t>
            </w:r>
          </w:p>
        </w:tc>
        <w:tc>
          <w:tcPr>
            <w:tcW w:w="1654" w:type="dxa"/>
            <w:vAlign w:val="bottom"/>
          </w:tcPr>
          <w:p w14:paraId="54BC6019" w14:textId="1A70E043" w:rsidR="005F6653" w:rsidRPr="00A24B89" w:rsidRDefault="003159EC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18,672</w:t>
            </w:r>
          </w:p>
        </w:tc>
      </w:tr>
      <w:tr w:rsidR="00E73596" w:rsidRPr="00A24B89" w14:paraId="11F0FB9C" w14:textId="77777777" w:rsidTr="000F355C">
        <w:trPr>
          <w:trHeight w:val="365"/>
        </w:trPr>
        <w:tc>
          <w:tcPr>
            <w:tcW w:w="3803" w:type="dxa"/>
          </w:tcPr>
          <w:p w14:paraId="18BEED54" w14:textId="25CD9AEA" w:rsidR="00E73596" w:rsidRPr="00A24B8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ได้มาจากการซื้อธุรกิจ</w:t>
            </w:r>
            <w:r w:rsidR="002C7481" w:rsidRPr="00A24B8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3" w:type="dxa"/>
          </w:tcPr>
          <w:p w14:paraId="6FA35DAB" w14:textId="77777777" w:rsidR="00E73596" w:rsidRPr="00A24B89" w:rsidRDefault="00E7359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653" w:type="dxa"/>
            <w:vAlign w:val="bottom"/>
          </w:tcPr>
          <w:p w14:paraId="694D6520" w14:textId="2C801CDB" w:rsidR="00E73596" w:rsidRPr="00A24B89" w:rsidRDefault="00770906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654" w:type="dxa"/>
            <w:vAlign w:val="bottom"/>
          </w:tcPr>
          <w:p w14:paraId="592D6E24" w14:textId="21994F6F" w:rsidR="00E73596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vAlign w:val="bottom"/>
          </w:tcPr>
          <w:p w14:paraId="3EE73C09" w14:textId="3E20372C" w:rsidR="00E73596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vAlign w:val="bottom"/>
          </w:tcPr>
          <w:p w14:paraId="47F700C2" w14:textId="74F157EA" w:rsidR="00E73596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9E4E3FF" w14:textId="1D7293FD" w:rsidR="00E73596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vAlign w:val="bottom"/>
          </w:tcPr>
          <w:p w14:paraId="0D0B9F75" w14:textId="2F1BA011" w:rsidR="00E73596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11</w:t>
            </w:r>
          </w:p>
        </w:tc>
      </w:tr>
      <w:tr w:rsidR="00DA17EE" w:rsidRPr="00A24B89" w14:paraId="214F216A" w14:textId="77777777" w:rsidTr="000F355C">
        <w:trPr>
          <w:trHeight w:val="365"/>
        </w:trPr>
        <w:tc>
          <w:tcPr>
            <w:tcW w:w="3803" w:type="dxa"/>
          </w:tcPr>
          <w:p w14:paraId="0CD9B4EB" w14:textId="31084FAE" w:rsidR="00DA17EE" w:rsidRPr="00A24B89" w:rsidRDefault="00DA17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ลดลงจากการ</w:t>
            </w:r>
            <w:r w:rsidR="004D0488" w:rsidRPr="00A24B89">
              <w:rPr>
                <w:rFonts w:asciiTheme="majorBidi" w:hAnsiTheme="majorBidi" w:cstheme="majorBidi"/>
                <w:cs/>
              </w:rPr>
              <w:t>จำหน่ายเงินลงทุน</w:t>
            </w:r>
            <w:r w:rsidR="000F355C" w:rsidRPr="00A24B89">
              <w:rPr>
                <w:rFonts w:asciiTheme="majorBidi" w:hAnsiTheme="majorBidi" w:cstheme="majorBidi"/>
              </w:rPr>
              <w:t xml:space="preserve"> </w:t>
            </w:r>
            <w:r w:rsidR="00D2270F" w:rsidRPr="00A24B89">
              <w:rPr>
                <w:rFonts w:asciiTheme="majorBidi" w:hAnsiTheme="majorBidi" w:cstheme="majorBidi"/>
                <w:i/>
                <w:iCs/>
              </w:rPr>
              <w:t>(</w:t>
            </w:r>
            <w:r w:rsidR="00D2270F" w:rsidRPr="00A24B89">
              <w:rPr>
                <w:rFonts w:asciiTheme="majorBidi" w:hAnsiTheme="majorBidi" w:cstheme="majorBidi"/>
                <w:i/>
                <w:iCs/>
                <w:cs/>
              </w:rPr>
              <w:t xml:space="preserve">หมายเหตุ </w:t>
            </w:r>
            <w:r w:rsidR="004416A7" w:rsidRPr="00A24B89">
              <w:rPr>
                <w:rFonts w:asciiTheme="majorBidi" w:hAnsiTheme="majorBidi" w:cstheme="majorBidi"/>
                <w:i/>
                <w:iCs/>
              </w:rPr>
              <w:t>8</w:t>
            </w:r>
            <w:r w:rsidR="00D2270F" w:rsidRPr="00A24B89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283" w:type="dxa"/>
          </w:tcPr>
          <w:p w14:paraId="16FE4572" w14:textId="77777777" w:rsidR="00DA17EE" w:rsidRPr="00A24B89" w:rsidRDefault="00DA17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653" w:type="dxa"/>
            <w:vAlign w:val="bottom"/>
          </w:tcPr>
          <w:p w14:paraId="33BAECBC" w14:textId="20C418E7" w:rsidR="00DA17EE" w:rsidRPr="00A24B89" w:rsidRDefault="00770906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(154)</w:t>
            </w:r>
          </w:p>
        </w:tc>
        <w:tc>
          <w:tcPr>
            <w:tcW w:w="1654" w:type="dxa"/>
            <w:vAlign w:val="bottom"/>
          </w:tcPr>
          <w:p w14:paraId="2518C0FA" w14:textId="11890DD3" w:rsidR="00DA17EE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vAlign w:val="bottom"/>
          </w:tcPr>
          <w:p w14:paraId="41AFFC64" w14:textId="05F5B4A8" w:rsidR="00DA17EE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vAlign w:val="bottom"/>
          </w:tcPr>
          <w:p w14:paraId="1772680D" w14:textId="39A9AB05" w:rsidR="00DA17EE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1B0E831B" w14:textId="7DE38BAE" w:rsidR="00DA17EE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vAlign w:val="bottom"/>
          </w:tcPr>
          <w:p w14:paraId="16C8681F" w14:textId="03AEA4FC" w:rsidR="00DA17EE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(154)</w:t>
            </w:r>
          </w:p>
        </w:tc>
      </w:tr>
      <w:tr w:rsidR="004E2019" w:rsidRPr="00A24B89" w14:paraId="62076A72" w14:textId="77777777" w:rsidTr="000F355C">
        <w:trPr>
          <w:trHeight w:val="319"/>
        </w:trPr>
        <w:tc>
          <w:tcPr>
            <w:tcW w:w="3803" w:type="dxa"/>
          </w:tcPr>
          <w:p w14:paraId="21132CF8" w14:textId="77777777" w:rsidR="004E2019" w:rsidRPr="00A24B89" w:rsidRDefault="004E201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77B0F0DE" w14:textId="77777777" w:rsidR="004E2019" w:rsidRPr="00A24B89" w:rsidRDefault="004E2019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57F7D" w14:textId="69AF89E0" w:rsidR="004E2019" w:rsidRPr="00A24B89" w:rsidRDefault="00770906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66</w:t>
            </w:r>
            <w:r w:rsidR="00B466A8" w:rsidRPr="00A24B8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8CE95" w14:textId="51E414FB" w:rsidR="004E2019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9DA63" w14:textId="791717B7" w:rsidR="004E2019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vAlign w:val="bottom"/>
          </w:tcPr>
          <w:p w14:paraId="2E3B5D4D" w14:textId="7C242AAA" w:rsidR="004E2019" w:rsidRPr="00A24B89" w:rsidRDefault="00770906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3146" w14:textId="0AF2F023" w:rsidR="004E2019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A8F2EE8" w14:textId="2938BABD" w:rsidR="004E2019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79</w:t>
            </w:r>
            <w:r w:rsidR="00B466A8" w:rsidRPr="00A24B89">
              <w:rPr>
                <w:rFonts w:asciiTheme="majorBidi" w:hAnsiTheme="majorBidi" w:cstheme="majorBidi"/>
              </w:rPr>
              <w:t>0</w:t>
            </w:r>
          </w:p>
        </w:tc>
      </w:tr>
      <w:tr w:rsidR="00770906" w:rsidRPr="00A24B89" w14:paraId="625C182A" w14:textId="77777777" w:rsidTr="000F355C">
        <w:trPr>
          <w:trHeight w:val="319"/>
        </w:trPr>
        <w:tc>
          <w:tcPr>
            <w:tcW w:w="3803" w:type="dxa"/>
          </w:tcPr>
          <w:p w14:paraId="1F6AFCD1" w14:textId="5C757174" w:rsidR="00770906" w:rsidRPr="00A24B89" w:rsidRDefault="0077090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283" w:type="dxa"/>
          </w:tcPr>
          <w:p w14:paraId="667195F8" w14:textId="77777777" w:rsidR="00770906" w:rsidRPr="00A24B89" w:rsidRDefault="0077090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34634" w14:textId="21BE9178" w:rsidR="00770906" w:rsidRPr="00A24B89" w:rsidRDefault="00770906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</w:t>
            </w:r>
            <w:r w:rsidR="00B466A8" w:rsidRPr="00A24B89">
              <w:rPr>
                <w:rFonts w:asciiTheme="majorBidi" w:hAnsiTheme="majorBidi" w:cstheme="majorBidi"/>
              </w:rPr>
              <w:t>38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FD13" w14:textId="3605C1A8" w:rsidR="00770906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1A6FC" w14:textId="4237FDF9" w:rsidR="00770906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vAlign w:val="bottom"/>
          </w:tcPr>
          <w:p w14:paraId="113FC64D" w14:textId="3D12BDE7" w:rsidR="00770906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726A7" w14:textId="21240514" w:rsidR="00770906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582B4B9" w14:textId="6488116E" w:rsidR="00770906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</w:t>
            </w:r>
            <w:r w:rsidR="00B466A8" w:rsidRPr="00A24B89">
              <w:rPr>
                <w:rFonts w:asciiTheme="majorBidi" w:hAnsiTheme="majorBidi" w:cstheme="majorBidi"/>
              </w:rPr>
              <w:t>38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</w:tr>
      <w:tr w:rsidR="003159EC" w:rsidRPr="00A24B89" w14:paraId="501DD14F" w14:textId="77777777" w:rsidTr="000F355C">
        <w:trPr>
          <w:trHeight w:val="282"/>
        </w:trPr>
        <w:tc>
          <w:tcPr>
            <w:tcW w:w="3803" w:type="dxa"/>
          </w:tcPr>
          <w:p w14:paraId="629C6129" w14:textId="77777777" w:rsidR="003159EC" w:rsidRPr="00A24B8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83" w:type="dxa"/>
          </w:tcPr>
          <w:p w14:paraId="2448470D" w14:textId="77777777" w:rsidR="003159EC" w:rsidRPr="00A24B8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A7972" w14:textId="72BBF147" w:rsidR="003159EC" w:rsidRPr="00A24B89" w:rsidRDefault="00770906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(1,09</w:t>
            </w:r>
            <w:r w:rsidR="00B466A8" w:rsidRPr="00A24B89">
              <w:rPr>
                <w:rFonts w:asciiTheme="majorBidi" w:hAnsiTheme="majorBidi" w:cstheme="majorBidi"/>
              </w:rPr>
              <w:t>8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1B4F9" w14:textId="6C26CC87" w:rsidR="003159EC" w:rsidRPr="00A24B89" w:rsidRDefault="00770906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(84)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894E3" w14:textId="13E6F2A4" w:rsidR="003159EC" w:rsidRPr="00A24B89" w:rsidRDefault="00770906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(111)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7B245A36" w14:textId="3881F59C" w:rsidR="003159EC" w:rsidRPr="00A24B89" w:rsidRDefault="00770906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(3</w:t>
            </w:r>
            <w:r w:rsidR="00053A9A" w:rsidRPr="00A24B89">
              <w:rPr>
                <w:rFonts w:asciiTheme="majorBidi" w:hAnsiTheme="majorBidi" w:cstheme="majorBidi"/>
              </w:rPr>
              <w:t>7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5A8E0" w14:textId="1F19C412" w:rsidR="003159EC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(446)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79C3EB0" w14:textId="670189E1" w:rsidR="003159EC" w:rsidRPr="00A24B89" w:rsidRDefault="00C92F9E" w:rsidP="0097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(1,77</w:t>
            </w:r>
            <w:r w:rsidR="00B466A8" w:rsidRPr="00A24B89">
              <w:rPr>
                <w:rFonts w:asciiTheme="majorBidi" w:hAnsiTheme="majorBidi" w:cstheme="majorBidi"/>
              </w:rPr>
              <w:t>6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</w:tr>
      <w:tr w:rsidR="003159EC" w:rsidRPr="00A24B89" w14:paraId="1E4BF7CC" w14:textId="77777777" w:rsidTr="000F355C">
        <w:trPr>
          <w:trHeight w:val="282"/>
        </w:trPr>
        <w:tc>
          <w:tcPr>
            <w:tcW w:w="3803" w:type="dxa"/>
          </w:tcPr>
          <w:p w14:paraId="22F3A8B4" w14:textId="12FA1649" w:rsidR="003159EC" w:rsidRPr="00A24B8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ผลกระทบจากการแปลงค่างบการเงิน</w:t>
            </w:r>
          </w:p>
        </w:tc>
        <w:tc>
          <w:tcPr>
            <w:tcW w:w="283" w:type="dxa"/>
          </w:tcPr>
          <w:p w14:paraId="789BD588" w14:textId="77777777" w:rsidR="003159EC" w:rsidRPr="00A24B8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BC1F0" w14:textId="61FE9EB5" w:rsidR="003159EC" w:rsidRPr="00A24B89" w:rsidRDefault="00770906" w:rsidP="00974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(5</w:t>
            </w:r>
            <w:r w:rsidR="00053A9A" w:rsidRPr="00A24B89">
              <w:rPr>
                <w:rFonts w:asciiTheme="majorBidi" w:hAnsiTheme="majorBidi" w:cstheme="majorBidi"/>
              </w:rPr>
              <w:t>6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BCDA9" w14:textId="1F6CE8D1" w:rsidR="003159EC" w:rsidRPr="00A24B89" w:rsidRDefault="00770906" w:rsidP="00974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(55)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D8C15" w14:textId="15E30B5F" w:rsidR="003159EC" w:rsidRPr="00A24B89" w:rsidRDefault="00C92F9E" w:rsidP="00974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0975D3B8" w14:textId="130C0DA7" w:rsidR="003159EC" w:rsidRPr="00A24B89" w:rsidRDefault="00C92F9E" w:rsidP="00974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C0237" w14:textId="50748520" w:rsidR="003159EC" w:rsidRPr="00A24B89" w:rsidRDefault="00C92F9E" w:rsidP="00974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01EDE3E2" w14:textId="5FE70C66" w:rsidR="003159EC" w:rsidRPr="00A24B89" w:rsidRDefault="00C92F9E" w:rsidP="00974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(11</w:t>
            </w:r>
            <w:r w:rsidR="001D23A7" w:rsidRPr="00A24B89">
              <w:rPr>
                <w:rFonts w:asciiTheme="majorBidi" w:hAnsiTheme="majorBidi" w:cstheme="majorBidi"/>
              </w:rPr>
              <w:t>1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</w:tr>
      <w:tr w:rsidR="003159EC" w:rsidRPr="00A24B89" w14:paraId="106D8895" w14:textId="77777777" w:rsidTr="000F355C">
        <w:trPr>
          <w:trHeight w:val="267"/>
        </w:trPr>
        <w:tc>
          <w:tcPr>
            <w:tcW w:w="3803" w:type="dxa"/>
          </w:tcPr>
          <w:p w14:paraId="636E0468" w14:textId="3730C045" w:rsidR="003159EC" w:rsidRPr="00A24B8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52B93" w:rsidRPr="00A24B8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B52B93" w:rsidRPr="00A24B89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="00B52B93" w:rsidRPr="00A24B89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83" w:type="dxa"/>
          </w:tcPr>
          <w:p w14:paraId="0EABFC93" w14:textId="77777777" w:rsidR="003159EC" w:rsidRPr="00A24B89" w:rsidRDefault="003159E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7705515D" w14:textId="318FE60D" w:rsidR="003159EC" w:rsidRPr="00A24B89" w:rsidRDefault="00770906" w:rsidP="00974D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13,00</w:t>
            </w:r>
            <w:r w:rsidR="00053A9A" w:rsidRPr="00A24B89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220F654F" w14:textId="4F79D6CD" w:rsidR="003159EC" w:rsidRPr="00A24B89" w:rsidRDefault="00770906" w:rsidP="00974D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546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3AE3960" w14:textId="7C298193" w:rsidR="003159EC" w:rsidRPr="00A24B89" w:rsidRDefault="00770906" w:rsidP="00974D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186</w:t>
            </w:r>
          </w:p>
        </w:tc>
        <w:tc>
          <w:tcPr>
            <w:tcW w:w="1654" w:type="dxa"/>
            <w:vAlign w:val="bottom"/>
          </w:tcPr>
          <w:p w14:paraId="522269F8" w14:textId="73E9A3F9" w:rsidR="003159EC" w:rsidRPr="00A24B89" w:rsidRDefault="00770906" w:rsidP="00974D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7</w:t>
            </w:r>
            <w:r w:rsidR="00053A9A" w:rsidRPr="00A24B89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C4A4ED4" w14:textId="22967DE3" w:rsidR="003159EC" w:rsidRPr="00A24B89" w:rsidRDefault="00C92F9E" w:rsidP="00974D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3,583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59BF069D" w14:textId="017C88D0" w:rsidR="003159EC" w:rsidRPr="00A24B89" w:rsidRDefault="00C92F9E" w:rsidP="00974D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17,394</w:t>
            </w:r>
          </w:p>
        </w:tc>
      </w:tr>
    </w:tbl>
    <w:p w14:paraId="168A2AE9" w14:textId="77777777" w:rsidR="006F1C92" w:rsidRPr="00A24B89" w:rsidRDefault="006F1C92" w:rsidP="000F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14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283"/>
        <w:gridCol w:w="1984"/>
        <w:gridCol w:w="1985"/>
        <w:gridCol w:w="1984"/>
        <w:gridCol w:w="1985"/>
        <w:gridCol w:w="1985"/>
      </w:tblGrid>
      <w:tr w:rsidR="006F1D20" w:rsidRPr="00A24B89" w14:paraId="042F887D" w14:textId="77777777" w:rsidTr="000F355C">
        <w:tc>
          <w:tcPr>
            <w:tcW w:w="3803" w:type="dxa"/>
          </w:tcPr>
          <w:p w14:paraId="4267C650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83" w:type="dxa"/>
          </w:tcPr>
          <w:p w14:paraId="222FCF05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923" w:type="dxa"/>
            <w:gridSpan w:val="5"/>
          </w:tcPr>
          <w:p w14:paraId="1F25B222" w14:textId="05278598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F1D20" w:rsidRPr="00A24B89" w14:paraId="7D10E98C" w14:textId="77777777" w:rsidTr="000F355C">
        <w:tc>
          <w:tcPr>
            <w:tcW w:w="3803" w:type="dxa"/>
          </w:tcPr>
          <w:p w14:paraId="2E93D77D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8BE9319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eastAsia="Calibri" w:hAnsiTheme="majorBidi" w:cstheme="majorBidi"/>
                <w:i/>
                <w:iCs/>
                <w:lang w:bidi="ar-SA"/>
              </w:rPr>
            </w:pPr>
          </w:p>
        </w:tc>
        <w:tc>
          <w:tcPr>
            <w:tcW w:w="283" w:type="dxa"/>
          </w:tcPr>
          <w:p w14:paraId="421E2B3B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1A6D47BC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D65ADD8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อาคารและที่ดิน</w:t>
            </w:r>
          </w:p>
          <w:p w14:paraId="70CB1A4C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พร้อมสิ่งปลูกสร้าง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BCC5ED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พื้นที่เช่า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01F9B9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1D62C3D" w14:textId="409A247A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ยานพาหนะและ</w:t>
            </w:r>
          </w:p>
          <w:p w14:paraId="306BE7B8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เรือขนส่งน้ำมัน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A5433A" w14:textId="77777777" w:rsidR="006F1D20" w:rsidRPr="00A24B89" w:rsidRDefault="006F1D2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A24B89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C804AB" w:rsidRPr="00A24B89" w14:paraId="39B3C93A" w14:textId="77777777" w:rsidTr="000F355C">
        <w:tc>
          <w:tcPr>
            <w:tcW w:w="3803" w:type="dxa"/>
          </w:tcPr>
          <w:p w14:paraId="6F8294C7" w14:textId="77777777" w:rsidR="00C804AB" w:rsidRPr="00A24B89" w:rsidRDefault="00C804AB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83" w:type="dxa"/>
          </w:tcPr>
          <w:p w14:paraId="7F929C30" w14:textId="77777777" w:rsidR="00C804AB" w:rsidRPr="00A24B89" w:rsidRDefault="00C804AB" w:rsidP="00301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3" w:type="dxa"/>
            <w:gridSpan w:val="5"/>
            <w:vAlign w:val="bottom"/>
          </w:tcPr>
          <w:p w14:paraId="367ECE0E" w14:textId="77777777" w:rsidR="00C804AB" w:rsidRPr="00A24B89" w:rsidRDefault="00C804AB" w:rsidP="00301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6653" w:rsidRPr="00A24B89" w14:paraId="0702DA06" w14:textId="77777777" w:rsidTr="000F355C">
        <w:tc>
          <w:tcPr>
            <w:tcW w:w="3803" w:type="dxa"/>
          </w:tcPr>
          <w:p w14:paraId="1A00DE2C" w14:textId="55A4C72F" w:rsidR="005F6653" w:rsidRPr="00A24B89" w:rsidRDefault="005F6653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</w:rPr>
              <w:t>1</w:t>
            </w:r>
            <w:r w:rsidRPr="00A24B89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A24B8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3" w:type="dxa"/>
          </w:tcPr>
          <w:p w14:paraId="2E57F7C1" w14:textId="77777777" w:rsidR="005F6653" w:rsidRPr="00A24B89" w:rsidRDefault="005F6653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984" w:type="dxa"/>
            <w:shd w:val="clear" w:color="auto" w:fill="auto"/>
          </w:tcPr>
          <w:p w14:paraId="7FC882AC" w14:textId="3A1FC249" w:rsidR="005F6653" w:rsidRPr="00A24B89" w:rsidRDefault="00654DF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9,31</w:t>
            </w:r>
            <w:r w:rsidR="002021C6" w:rsidRPr="00A24B8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14:paraId="4A49FF56" w14:textId="3EC1DCDD" w:rsidR="005F6653" w:rsidRPr="00A24B89" w:rsidRDefault="002021C6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13D57404" w14:textId="3C46CFE7" w:rsidR="005F6653" w:rsidRPr="00A24B89" w:rsidRDefault="00654DF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2,36</w:t>
            </w:r>
            <w:r w:rsidR="002021C6" w:rsidRPr="00A24B8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7ED074E6" w14:textId="67DBC8B3" w:rsidR="005F6653" w:rsidRPr="00A24B89" w:rsidRDefault="00654DF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1,584</w:t>
            </w:r>
          </w:p>
        </w:tc>
        <w:tc>
          <w:tcPr>
            <w:tcW w:w="1985" w:type="dxa"/>
            <w:shd w:val="clear" w:color="auto" w:fill="auto"/>
          </w:tcPr>
          <w:p w14:paraId="1E218548" w14:textId="2077BACD" w:rsidR="005F6653" w:rsidRPr="00A24B89" w:rsidRDefault="00654DF0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13,27</w:t>
            </w:r>
            <w:r w:rsidR="00E56A16" w:rsidRPr="00A24B89">
              <w:rPr>
                <w:rFonts w:asciiTheme="majorBidi" w:hAnsiTheme="majorBidi" w:cstheme="majorBidi"/>
              </w:rPr>
              <w:t>1</w:t>
            </w:r>
          </w:p>
        </w:tc>
      </w:tr>
      <w:tr w:rsidR="0007080C" w:rsidRPr="00A24B89" w14:paraId="20A4B973" w14:textId="77777777" w:rsidTr="000F355C">
        <w:tc>
          <w:tcPr>
            <w:tcW w:w="3803" w:type="dxa"/>
          </w:tcPr>
          <w:p w14:paraId="1372DADE" w14:textId="77777777" w:rsidR="0007080C" w:rsidRPr="00A24B89" w:rsidRDefault="0007080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38434373" w14:textId="77777777" w:rsidR="0007080C" w:rsidRPr="00A24B89" w:rsidRDefault="0007080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F7397" w14:textId="0A3251CC" w:rsidR="0007080C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20F0B" w14:textId="31B9E13D" w:rsidR="0007080C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7F2C2" w14:textId="67E81E99" w:rsidR="0007080C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8ED8C" w14:textId="77248A7A" w:rsidR="0007080C" w:rsidRPr="00A24B89" w:rsidRDefault="00C05701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F3DCB15" w14:textId="1E92179D" w:rsidR="0007080C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507</w:t>
            </w:r>
          </w:p>
        </w:tc>
      </w:tr>
      <w:tr w:rsidR="00CC6C75" w:rsidRPr="00A24B89" w14:paraId="1CFC84E1" w14:textId="77777777" w:rsidTr="000F355C">
        <w:tc>
          <w:tcPr>
            <w:tcW w:w="3803" w:type="dxa"/>
          </w:tcPr>
          <w:p w14:paraId="7E8EC3D8" w14:textId="2E8C900C" w:rsidR="00CC6C75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283" w:type="dxa"/>
          </w:tcPr>
          <w:p w14:paraId="45FC446F" w14:textId="77777777" w:rsidR="00CC6C75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A1FAD" w14:textId="71251DEA" w:rsidR="00CC6C75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E2962" w14:textId="4302A858" w:rsidR="00CC6C75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6600F" w14:textId="4EEAD163" w:rsidR="00CC6C75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FCF8F" w14:textId="4EB2ED34" w:rsidR="00CC6C75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6A4598" w14:textId="0B88ED4D" w:rsidR="00CC6C75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(3)</w:t>
            </w:r>
          </w:p>
        </w:tc>
      </w:tr>
      <w:tr w:rsidR="00A140EE" w:rsidRPr="00A24B89" w14:paraId="5E414845" w14:textId="77777777" w:rsidTr="000F355C">
        <w:trPr>
          <w:trHeight w:val="272"/>
        </w:trPr>
        <w:tc>
          <w:tcPr>
            <w:tcW w:w="3803" w:type="dxa"/>
          </w:tcPr>
          <w:p w14:paraId="188CF15C" w14:textId="617EE2B7" w:rsidR="00A140EE" w:rsidRPr="00A24B89" w:rsidRDefault="00CC6C75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83" w:type="dxa"/>
          </w:tcPr>
          <w:p w14:paraId="721402C7" w14:textId="77777777" w:rsidR="00A140EE" w:rsidRPr="00A24B89" w:rsidRDefault="00A140EE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B7A84" w14:textId="7E64325D" w:rsidR="00A140EE" w:rsidRPr="00A24B89" w:rsidRDefault="00CC6C75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(677)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7D4EC" w14:textId="63472B9A" w:rsidR="00A140EE" w:rsidRPr="00A24B89" w:rsidRDefault="00CC6C75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</w:t>
            </w:r>
            <w:r w:rsidR="00C05701" w:rsidRPr="00A24B89">
              <w:rPr>
                <w:rFonts w:asciiTheme="majorBidi" w:hAnsiTheme="majorBidi" w:cstheme="majorBidi"/>
              </w:rPr>
              <w:t>2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039B3" w14:textId="3123719E" w:rsidR="00A140EE" w:rsidRPr="00A24B89" w:rsidRDefault="00CC6C75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(31</w:t>
            </w:r>
            <w:r w:rsidR="00C05701" w:rsidRPr="00A24B89">
              <w:rPr>
                <w:rFonts w:asciiTheme="majorBidi" w:hAnsiTheme="majorBidi" w:cstheme="majorBidi"/>
              </w:rPr>
              <w:t>2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26B50" w14:textId="07CCCE45" w:rsidR="00A140EE" w:rsidRPr="00A24B89" w:rsidRDefault="00CC6C75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(33</w:t>
            </w:r>
            <w:r w:rsidR="00C05701" w:rsidRPr="00A24B89">
              <w:rPr>
                <w:rFonts w:asciiTheme="majorBidi" w:hAnsiTheme="majorBidi" w:cstheme="majorBidi"/>
              </w:rPr>
              <w:t>3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DB8319" w14:textId="18AF94D9" w:rsidR="00A140EE" w:rsidRPr="00A24B89" w:rsidRDefault="00CC6C75" w:rsidP="0030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(1,32</w:t>
            </w:r>
            <w:r w:rsidR="00DE7C0F" w:rsidRPr="00A24B89">
              <w:rPr>
                <w:rFonts w:asciiTheme="majorBidi" w:hAnsiTheme="majorBidi" w:cstheme="majorBidi"/>
              </w:rPr>
              <w:t>4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</w:tr>
      <w:tr w:rsidR="0007080C" w:rsidRPr="00A24B89" w14:paraId="16C09E68" w14:textId="77777777" w:rsidTr="000F355C">
        <w:tc>
          <w:tcPr>
            <w:tcW w:w="3803" w:type="dxa"/>
          </w:tcPr>
          <w:p w14:paraId="4E48116B" w14:textId="744D4DBD" w:rsidR="0007080C" w:rsidRPr="00A24B89" w:rsidRDefault="0007080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52B93" w:rsidRPr="00A24B8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B52B93" w:rsidRPr="00A24B89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="00B52B93" w:rsidRPr="00A24B89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83" w:type="dxa"/>
          </w:tcPr>
          <w:p w14:paraId="3DD106A5" w14:textId="77777777" w:rsidR="0007080C" w:rsidRPr="00A24B89" w:rsidRDefault="0007080C" w:rsidP="0030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6F8BA71" w14:textId="56B106FF" w:rsidR="0007080C" w:rsidRPr="00A24B89" w:rsidRDefault="00CC6C75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9,141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153400" w14:textId="1838ECDC" w:rsidR="0007080C" w:rsidRPr="00A24B89" w:rsidRDefault="00C05701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78D19F" w14:textId="71830E6C" w:rsidR="0007080C" w:rsidRPr="00A24B89" w:rsidRDefault="00CC6C75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2,05</w:t>
            </w:r>
            <w:r w:rsidR="00C05701" w:rsidRPr="00A24B89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50E90A2" w14:textId="204FE677" w:rsidR="0007080C" w:rsidRPr="00A24B89" w:rsidRDefault="00CC6C75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1,255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CF88D1" w14:textId="76DDD215" w:rsidR="0007080C" w:rsidRPr="00A24B89" w:rsidRDefault="00CC6C75" w:rsidP="00301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12,451</w:t>
            </w:r>
          </w:p>
        </w:tc>
      </w:tr>
    </w:tbl>
    <w:p w14:paraId="0E5EE458" w14:textId="7F1E51A9" w:rsidR="00E15B5A" w:rsidRPr="00A24B89" w:rsidRDefault="00E15B5A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696AAF6D" w14:textId="77777777" w:rsidR="00E15B5A" w:rsidRPr="00A24B89" w:rsidRDefault="00E15B5A" w:rsidP="00533528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CD8CFED" w14:textId="51C55B6F" w:rsidR="00E15B5A" w:rsidRPr="00A24B89" w:rsidRDefault="00E15B5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</w:rPr>
        <w:tab/>
      </w:r>
      <w:r w:rsidRPr="00A24B89">
        <w:rPr>
          <w:rFonts w:asciiTheme="majorBidi" w:hAnsiTheme="majorBidi" w:cstheme="majorBidi"/>
          <w:cs/>
        </w:rPr>
        <w:t>รายการเคลื่อนไหวของสินทรัพย์ไม่มีตัวตนระหว่าง</w:t>
      </w:r>
      <w:r w:rsidR="00B52B93" w:rsidRPr="00A24B89">
        <w:rPr>
          <w:rFonts w:asciiTheme="majorBidi" w:hAnsiTheme="majorBidi" w:cstheme="majorBidi"/>
          <w:cs/>
        </w:rPr>
        <w:t xml:space="preserve">งวดเก้าเดือนสิ้นสุดวันที่ </w:t>
      </w:r>
      <w:r w:rsidR="00F31459" w:rsidRPr="00A24B89">
        <w:rPr>
          <w:rFonts w:asciiTheme="majorBidi" w:hAnsiTheme="majorBidi" w:cstheme="majorBidi"/>
        </w:rPr>
        <w:t>30</w:t>
      </w:r>
      <w:r w:rsidR="00B52B93" w:rsidRPr="00A24B89">
        <w:rPr>
          <w:rFonts w:asciiTheme="majorBidi" w:hAnsiTheme="majorBidi" w:cstheme="majorBidi"/>
          <w:cs/>
        </w:rPr>
        <w:t xml:space="preserve"> กันยายน </w:t>
      </w:r>
      <w:r w:rsidR="00B52B93" w:rsidRPr="00A24B89">
        <w:rPr>
          <w:rFonts w:asciiTheme="majorBidi" w:hAnsiTheme="majorBidi" w:cstheme="majorBidi"/>
        </w:rPr>
        <w:t xml:space="preserve">2567 </w:t>
      </w:r>
      <w:r w:rsidRPr="00A24B89">
        <w:rPr>
          <w:rFonts w:asciiTheme="majorBidi" w:hAnsiTheme="majorBidi" w:cstheme="majorBidi"/>
          <w:cs/>
        </w:rPr>
        <w:t>มีดังนี้</w:t>
      </w:r>
    </w:p>
    <w:p w14:paraId="723CA7A1" w14:textId="77777777" w:rsidR="004D6D0E" w:rsidRPr="00A24B89" w:rsidRDefault="004D6D0E" w:rsidP="000F355C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228"/>
        <w:gridCol w:w="1228"/>
        <w:gridCol w:w="1229"/>
        <w:gridCol w:w="1228"/>
        <w:gridCol w:w="1229"/>
        <w:gridCol w:w="1228"/>
        <w:gridCol w:w="1229"/>
        <w:gridCol w:w="1228"/>
        <w:gridCol w:w="1229"/>
      </w:tblGrid>
      <w:tr w:rsidR="00FF3F00" w:rsidRPr="00A24B89" w14:paraId="3F107F8B" w14:textId="77777777" w:rsidTr="001C7AB9">
        <w:trPr>
          <w:trHeight w:val="77"/>
          <w:tblHeader/>
        </w:trPr>
        <w:tc>
          <w:tcPr>
            <w:tcW w:w="3378" w:type="dxa"/>
          </w:tcPr>
          <w:p w14:paraId="4F0640B9" w14:textId="3B979C6A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  <w:r w:rsidRPr="00A24B89">
              <w:rPr>
                <w:rFonts w:asciiTheme="majorBidi" w:hAnsiTheme="majorBidi" w:cstheme="majorBidi"/>
                <w:b/>
                <w:bCs/>
                <w:lang w:val="en-GB"/>
              </w:rPr>
              <w:tab/>
            </w:r>
          </w:p>
        </w:tc>
        <w:tc>
          <w:tcPr>
            <w:tcW w:w="11056" w:type="dxa"/>
            <w:gridSpan w:val="9"/>
          </w:tcPr>
          <w:p w14:paraId="726F9E15" w14:textId="5D4A3CB9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A24B8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F00" w:rsidRPr="00A24B89" w14:paraId="2BC77D3E" w14:textId="77777777" w:rsidTr="001C7AB9">
        <w:trPr>
          <w:trHeight w:val="1242"/>
          <w:tblHeader/>
        </w:trPr>
        <w:tc>
          <w:tcPr>
            <w:tcW w:w="3378" w:type="dxa"/>
          </w:tcPr>
          <w:p w14:paraId="2ABE46C1" w14:textId="77777777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8" w:type="dxa"/>
            <w:vAlign w:val="bottom"/>
          </w:tcPr>
          <w:p w14:paraId="5ACB08D5" w14:textId="1AADE18F" w:rsidR="00FF3F00" w:rsidRPr="00A24B8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52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ลิขสิทธิ์การใช้และต้นทุ</w:t>
            </w:r>
            <w:r w:rsidRPr="00A24B89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พัฒน</w:t>
            </w:r>
            <w:r w:rsidRPr="00A24B89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228" w:type="dxa"/>
            <w:vAlign w:val="bottom"/>
          </w:tcPr>
          <w:p w14:paraId="3A1EB41D" w14:textId="77777777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229" w:type="dxa"/>
            <w:vAlign w:val="bottom"/>
          </w:tcPr>
          <w:p w14:paraId="46F0831E" w14:textId="7F50890B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228" w:type="dxa"/>
            <w:vAlign w:val="bottom"/>
          </w:tcPr>
          <w:p w14:paraId="13E2F3C9" w14:textId="7ADD970C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  <w:r w:rsidRPr="00A24B89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และสินทรัพย์</w:t>
            </w: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ภายใต้ข้อตกลงสัมปทาน</w:t>
            </w:r>
          </w:p>
        </w:tc>
        <w:tc>
          <w:tcPr>
            <w:tcW w:w="1229" w:type="dxa"/>
            <w:vAlign w:val="bottom"/>
          </w:tcPr>
          <w:p w14:paraId="0751EA21" w14:textId="77777777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24B8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4AF305A" w14:textId="55C87C35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ในการสำรวจและประเมินค่าแหล่งทรัพยากร</w:t>
            </w:r>
          </w:p>
        </w:tc>
        <w:tc>
          <w:tcPr>
            <w:tcW w:w="1228" w:type="dxa"/>
            <w:vAlign w:val="bottom"/>
          </w:tcPr>
          <w:p w14:paraId="1E759A6F" w14:textId="77777777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bookmarkStart w:id="15" w:name="_Hlk134185632"/>
            <w:r w:rsidRPr="00A24B8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21A9252A" w14:textId="03B381CC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ไม่มีตัวตนระหว่าง</w:t>
            </w:r>
            <w:r w:rsidRPr="00A24B89">
              <w:rPr>
                <w:rFonts w:asciiTheme="majorBidi" w:eastAsia="Calibri" w:hAnsiTheme="majorBidi" w:cstheme="majorBidi"/>
                <w:sz w:val="26"/>
                <w:szCs w:val="26"/>
              </w:rPr>
              <w:br/>
            </w:r>
            <w:r w:rsidRPr="00A24B8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การพัฒนา</w:t>
            </w:r>
            <w:bookmarkEnd w:id="15"/>
          </w:p>
        </w:tc>
        <w:tc>
          <w:tcPr>
            <w:tcW w:w="1229" w:type="dxa"/>
            <w:vAlign w:val="bottom"/>
          </w:tcPr>
          <w:p w14:paraId="1F109594" w14:textId="77777777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4A49E656" w14:textId="6210D0B9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สัญญาซื้อขาย</w:t>
            </w:r>
            <w:r w:rsidRPr="00A24B8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A24B89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กับคู่ค้า</w:t>
            </w:r>
          </w:p>
        </w:tc>
        <w:tc>
          <w:tcPr>
            <w:tcW w:w="1228" w:type="dxa"/>
            <w:vAlign w:val="bottom"/>
          </w:tcPr>
          <w:p w14:paraId="5FE10240" w14:textId="77777777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62EF8106" w14:textId="77777777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24B89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สิทธิการลงทุน</w:t>
            </w:r>
          </w:p>
          <w:p w14:paraId="06ACAC83" w14:textId="4C228259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229" w:type="dxa"/>
            <w:vAlign w:val="bottom"/>
          </w:tcPr>
          <w:p w14:paraId="4FDEA75D" w14:textId="352FD289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24B8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F3F00" w:rsidRPr="00A24B89" w14:paraId="4FEA5A55" w14:textId="77777777" w:rsidTr="001C7AB9">
        <w:trPr>
          <w:trHeight w:val="252"/>
          <w:tblHeader/>
        </w:trPr>
        <w:tc>
          <w:tcPr>
            <w:tcW w:w="3378" w:type="dxa"/>
          </w:tcPr>
          <w:p w14:paraId="2BDFCB21" w14:textId="77777777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056" w:type="dxa"/>
            <w:gridSpan w:val="9"/>
          </w:tcPr>
          <w:p w14:paraId="267ACBD4" w14:textId="1016416B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</w:pPr>
            <w:r w:rsidRPr="00A24B89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F3F00" w:rsidRPr="00A24B89" w14:paraId="293D3DA3" w14:textId="77777777" w:rsidTr="001C7AB9">
        <w:trPr>
          <w:trHeight w:val="376"/>
        </w:trPr>
        <w:tc>
          <w:tcPr>
            <w:tcW w:w="3378" w:type="dxa"/>
          </w:tcPr>
          <w:p w14:paraId="49587B5F" w14:textId="46EB4EE2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24B8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28" w:type="dxa"/>
            <w:vAlign w:val="bottom"/>
          </w:tcPr>
          <w:p w14:paraId="2657AC8F" w14:textId="650D1FE0" w:rsidR="00FF3F00" w:rsidRPr="00A24B8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726</w:t>
            </w:r>
          </w:p>
        </w:tc>
        <w:tc>
          <w:tcPr>
            <w:tcW w:w="1228" w:type="dxa"/>
            <w:vAlign w:val="bottom"/>
          </w:tcPr>
          <w:p w14:paraId="0C83C1B2" w14:textId="7B8A66DC" w:rsidR="00FF3F00" w:rsidRPr="00A24B8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1,283</w:t>
            </w:r>
          </w:p>
        </w:tc>
        <w:tc>
          <w:tcPr>
            <w:tcW w:w="1229" w:type="dxa"/>
            <w:vAlign w:val="bottom"/>
          </w:tcPr>
          <w:p w14:paraId="35AA71AD" w14:textId="439728BC" w:rsidR="00FF3F00" w:rsidRPr="00A24B8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841</w:t>
            </w:r>
          </w:p>
        </w:tc>
        <w:tc>
          <w:tcPr>
            <w:tcW w:w="1228" w:type="dxa"/>
            <w:vAlign w:val="bottom"/>
          </w:tcPr>
          <w:p w14:paraId="66D7D389" w14:textId="58B24A14" w:rsidR="00FF3F00" w:rsidRPr="00A24B8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7,864</w:t>
            </w:r>
          </w:p>
        </w:tc>
        <w:tc>
          <w:tcPr>
            <w:tcW w:w="1229" w:type="dxa"/>
            <w:vAlign w:val="bottom"/>
          </w:tcPr>
          <w:p w14:paraId="00DB18DF" w14:textId="007BF914" w:rsidR="00FF3F00" w:rsidRPr="00A24B8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711</w:t>
            </w:r>
          </w:p>
        </w:tc>
        <w:tc>
          <w:tcPr>
            <w:tcW w:w="1228" w:type="dxa"/>
            <w:vAlign w:val="bottom"/>
          </w:tcPr>
          <w:p w14:paraId="2F0A0CA1" w14:textId="1E2593CA" w:rsidR="00FF3F00" w:rsidRPr="00A24B8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197</w:t>
            </w:r>
          </w:p>
        </w:tc>
        <w:tc>
          <w:tcPr>
            <w:tcW w:w="1229" w:type="dxa"/>
            <w:vAlign w:val="bottom"/>
          </w:tcPr>
          <w:p w14:paraId="461FB0DA" w14:textId="394D23A5" w:rsidR="00FF3F00" w:rsidRPr="00A24B8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1,438</w:t>
            </w:r>
          </w:p>
        </w:tc>
        <w:tc>
          <w:tcPr>
            <w:tcW w:w="1228" w:type="dxa"/>
            <w:vAlign w:val="bottom"/>
          </w:tcPr>
          <w:p w14:paraId="3D62457C" w14:textId="668188E3" w:rsidR="00FF3F00" w:rsidRPr="00A24B8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308</w:t>
            </w:r>
          </w:p>
        </w:tc>
        <w:tc>
          <w:tcPr>
            <w:tcW w:w="1229" w:type="dxa"/>
            <w:vAlign w:val="bottom"/>
          </w:tcPr>
          <w:p w14:paraId="7055DE47" w14:textId="61589F9A" w:rsidR="00FF3F00" w:rsidRPr="00A24B89" w:rsidRDefault="00FF3F00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13,368</w:t>
            </w:r>
          </w:p>
        </w:tc>
      </w:tr>
      <w:tr w:rsidR="00FF3F00" w:rsidRPr="00A24B89" w14:paraId="5FF165D2" w14:textId="77777777" w:rsidTr="001C7AB9">
        <w:trPr>
          <w:trHeight w:val="376"/>
        </w:trPr>
        <w:tc>
          <w:tcPr>
            <w:tcW w:w="3378" w:type="dxa"/>
          </w:tcPr>
          <w:p w14:paraId="0388C39B" w14:textId="71D9C2E8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ได้มาจากการซื้อธุรกิจ</w:t>
            </w:r>
            <w:r w:rsidRPr="00A24B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28" w:type="dxa"/>
            <w:vAlign w:val="bottom"/>
          </w:tcPr>
          <w:p w14:paraId="0514E358" w14:textId="749D01E8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0D626B9B" w14:textId="76CEA5E9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13C6DB79" w14:textId="50712A33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75</w:t>
            </w:r>
          </w:p>
        </w:tc>
        <w:tc>
          <w:tcPr>
            <w:tcW w:w="1228" w:type="dxa"/>
            <w:vAlign w:val="bottom"/>
          </w:tcPr>
          <w:p w14:paraId="4EDE7358" w14:textId="4FD27AAD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46FBCE43" w14:textId="58B91ED4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4524AB45" w14:textId="271F6199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2ACB421F" w14:textId="017159DD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52B460C0" w14:textId="1B3CAACE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6CF07625" w14:textId="17EC7758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75</w:t>
            </w:r>
          </w:p>
        </w:tc>
      </w:tr>
      <w:tr w:rsidR="005E2F1B" w:rsidRPr="00A24B89" w14:paraId="59BC7EAB" w14:textId="77777777" w:rsidTr="001C7AB9">
        <w:trPr>
          <w:trHeight w:val="376"/>
        </w:trPr>
        <w:tc>
          <w:tcPr>
            <w:tcW w:w="3378" w:type="dxa"/>
          </w:tcPr>
          <w:p w14:paraId="5D1B521F" w14:textId="138F6BFB" w:rsidR="005E2F1B" w:rsidRPr="00A24B89" w:rsidRDefault="005E2F1B" w:rsidP="001C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252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การได้มาซึ่งส่วนได้เสียซึ่งก่อให้เกิดการเปลี่ยนแปลงของอำนาจควบคุม</w:t>
            </w:r>
            <w:r w:rsidR="001C7AB9" w:rsidRPr="00A24B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C7AB9" w:rsidRPr="00A24B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1C7AB9" w:rsidRPr="00A24B8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1C7AB9" w:rsidRPr="00A24B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9)</w:t>
            </w:r>
          </w:p>
        </w:tc>
        <w:tc>
          <w:tcPr>
            <w:tcW w:w="1228" w:type="dxa"/>
            <w:vAlign w:val="bottom"/>
          </w:tcPr>
          <w:p w14:paraId="7C2A5DA1" w14:textId="77777777" w:rsidR="005E2F1B" w:rsidRPr="00A24B89" w:rsidRDefault="005E2F1B" w:rsidP="0087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0056D8B0" w14:textId="77777777" w:rsidR="005E2F1B" w:rsidRPr="00A24B89" w:rsidRDefault="005E2F1B" w:rsidP="0087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1EC37A55" w14:textId="77777777" w:rsidR="005E2F1B" w:rsidRPr="00A24B89" w:rsidRDefault="005E2F1B" w:rsidP="0087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4C38D0AB" w14:textId="77777777" w:rsidR="005E2F1B" w:rsidRPr="00A24B89" w:rsidRDefault="005E2F1B" w:rsidP="0087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3AAA046B" w14:textId="77777777" w:rsidR="005E2F1B" w:rsidRPr="00A24B89" w:rsidRDefault="005E2F1B" w:rsidP="0087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27783D9C" w14:textId="77777777" w:rsidR="005E2F1B" w:rsidRPr="00A24B89" w:rsidRDefault="005E2F1B" w:rsidP="0087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38</w:t>
            </w:r>
          </w:p>
        </w:tc>
        <w:tc>
          <w:tcPr>
            <w:tcW w:w="1229" w:type="dxa"/>
            <w:vAlign w:val="bottom"/>
          </w:tcPr>
          <w:p w14:paraId="4AE0611D" w14:textId="77777777" w:rsidR="005E2F1B" w:rsidRPr="00A24B89" w:rsidRDefault="005E2F1B" w:rsidP="0087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1CFA6E67" w14:textId="77777777" w:rsidR="005E2F1B" w:rsidRPr="00A24B89" w:rsidRDefault="005E2F1B" w:rsidP="0087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4E6A293A" w14:textId="77777777" w:rsidR="005E2F1B" w:rsidRPr="00A24B89" w:rsidRDefault="005E2F1B" w:rsidP="0087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38</w:t>
            </w:r>
          </w:p>
        </w:tc>
      </w:tr>
      <w:tr w:rsidR="00FF3F00" w:rsidRPr="00A24B89" w14:paraId="66983248" w14:textId="77777777" w:rsidTr="001C7AB9">
        <w:trPr>
          <w:trHeight w:val="376"/>
        </w:trPr>
        <w:tc>
          <w:tcPr>
            <w:tcW w:w="3378" w:type="dxa"/>
          </w:tcPr>
          <w:p w14:paraId="059A1433" w14:textId="12FD49AE" w:rsidR="00FF3F00" w:rsidRPr="00A24B89" w:rsidRDefault="00FF3F00" w:rsidP="001C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252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ลดลงจากการจำหน่ายเงินลงทุน</w:t>
            </w:r>
            <w:r w:rsidRPr="00A24B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24B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24B8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1C7AB9" w:rsidRPr="00A24B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8)</w:t>
            </w:r>
          </w:p>
        </w:tc>
        <w:tc>
          <w:tcPr>
            <w:tcW w:w="1228" w:type="dxa"/>
            <w:vAlign w:val="bottom"/>
          </w:tcPr>
          <w:p w14:paraId="08DA0891" w14:textId="465F29F3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2F874C7D" w14:textId="16AFF174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(156)</w:t>
            </w:r>
          </w:p>
        </w:tc>
        <w:tc>
          <w:tcPr>
            <w:tcW w:w="1229" w:type="dxa"/>
            <w:vAlign w:val="bottom"/>
          </w:tcPr>
          <w:p w14:paraId="748E2F83" w14:textId="5953E0E8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(908)</w:t>
            </w:r>
          </w:p>
        </w:tc>
        <w:tc>
          <w:tcPr>
            <w:tcW w:w="1228" w:type="dxa"/>
            <w:vAlign w:val="bottom"/>
          </w:tcPr>
          <w:p w14:paraId="0DC1BCED" w14:textId="74327C2B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5C79836C" w14:textId="50E09F01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3CB3B055" w14:textId="3F479C8C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(166)</w:t>
            </w:r>
          </w:p>
        </w:tc>
        <w:tc>
          <w:tcPr>
            <w:tcW w:w="1229" w:type="dxa"/>
            <w:vAlign w:val="bottom"/>
          </w:tcPr>
          <w:p w14:paraId="54808E82" w14:textId="7491202A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62E80510" w14:textId="02589444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7A172FF8" w14:textId="2A3C7B23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(1,230)</w:t>
            </w:r>
          </w:p>
        </w:tc>
      </w:tr>
      <w:tr w:rsidR="00FF3F00" w:rsidRPr="00A24B89" w14:paraId="3467509D" w14:textId="77777777" w:rsidTr="001C7AB9">
        <w:trPr>
          <w:trHeight w:val="386"/>
        </w:trPr>
        <w:tc>
          <w:tcPr>
            <w:tcW w:w="3378" w:type="dxa"/>
          </w:tcPr>
          <w:p w14:paraId="2D724E30" w14:textId="77777777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E74A" w14:textId="661529EF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60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C039" w14:textId="03CC8FF3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2957" w14:textId="0A1D1445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DD841" w14:textId="18A99C1D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5AE13CD" w14:textId="427A3685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26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144331F" w14:textId="394D71F0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7</w:t>
            </w:r>
          </w:p>
        </w:tc>
        <w:tc>
          <w:tcPr>
            <w:tcW w:w="1229" w:type="dxa"/>
            <w:vAlign w:val="bottom"/>
          </w:tcPr>
          <w:p w14:paraId="02E12C85" w14:textId="57B29824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5B238C55" w14:textId="6CFDCE9C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23A5F50" w14:textId="083E0DBC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93</w:t>
            </w:r>
          </w:p>
        </w:tc>
      </w:tr>
      <w:tr w:rsidR="00FF3F00" w:rsidRPr="00A24B89" w14:paraId="064F15A8" w14:textId="77777777" w:rsidTr="001C7AB9">
        <w:trPr>
          <w:trHeight w:val="386"/>
        </w:trPr>
        <w:tc>
          <w:tcPr>
            <w:tcW w:w="3378" w:type="dxa"/>
          </w:tcPr>
          <w:p w14:paraId="696D4413" w14:textId="66D3A88F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A24B89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3E5BD" w14:textId="54F699A1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176F9" w14:textId="5D3CE290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E1D46" w14:textId="189F616D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F925" w14:textId="78315C29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FE3DDE0" w14:textId="4176F500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(575)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3C3C7A0" w14:textId="1A396689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58CDF24E" w14:textId="79836FB9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6FD5887A" w14:textId="678B7B15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DE1B0F8" w14:textId="74E0853B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(575)</w:t>
            </w:r>
          </w:p>
        </w:tc>
      </w:tr>
      <w:tr w:rsidR="00FF3F00" w:rsidRPr="00A24B89" w14:paraId="236B94F2" w14:textId="77777777" w:rsidTr="001C7AB9">
        <w:trPr>
          <w:trHeight w:val="187"/>
        </w:trPr>
        <w:tc>
          <w:tcPr>
            <w:tcW w:w="3378" w:type="dxa"/>
          </w:tcPr>
          <w:p w14:paraId="31899239" w14:textId="104E9BFD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1682" w14:textId="589D9B13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2CA0" w14:textId="36FE84E4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0E731" w14:textId="35695B94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2063" w14:textId="46564F69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D614AC8" w14:textId="5495E7AA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CEC36F7" w14:textId="6F0BDF26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(3)</w:t>
            </w:r>
          </w:p>
        </w:tc>
        <w:tc>
          <w:tcPr>
            <w:tcW w:w="1229" w:type="dxa"/>
            <w:vAlign w:val="bottom"/>
          </w:tcPr>
          <w:p w14:paraId="2189AE0D" w14:textId="4261F375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0307F6FB" w14:textId="3E052C91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87ECC2D" w14:textId="4DF48DF9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</w:tr>
      <w:tr w:rsidR="00FF3F00" w:rsidRPr="00A24B89" w14:paraId="4DBBDDEA" w14:textId="77777777" w:rsidTr="001C7AB9">
        <w:trPr>
          <w:trHeight w:val="187"/>
        </w:trPr>
        <w:tc>
          <w:tcPr>
            <w:tcW w:w="3378" w:type="dxa"/>
          </w:tcPr>
          <w:p w14:paraId="47EDD8A1" w14:textId="390FEBA1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4B89">
              <w:rPr>
                <w:rFonts w:asciiTheme="majorBidi" w:hAnsiTheme="majorBidi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E0AC" w14:textId="13708D3B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00112" w14:textId="4C4396CE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(1,061)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60087" w14:textId="2919ECA5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1,061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F37F3" w14:textId="25EB1376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0823752" w14:textId="15E542A5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E914105" w14:textId="52C2E789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35783CF3" w14:textId="42C5B508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60C711D7" w14:textId="0A8C28C8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0043D98" w14:textId="39F77B20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</w:tr>
      <w:tr w:rsidR="00FF3F00" w:rsidRPr="00A24B89" w14:paraId="31B080D2" w14:textId="77777777" w:rsidTr="001C7AB9">
        <w:trPr>
          <w:trHeight w:val="256"/>
        </w:trPr>
        <w:tc>
          <w:tcPr>
            <w:tcW w:w="3378" w:type="dxa"/>
          </w:tcPr>
          <w:p w14:paraId="79DB76C6" w14:textId="77777777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A24B89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05084" w14:textId="0676E5CC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(203)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DA01C" w14:textId="78E52A56" w:rsidR="00FF3F00" w:rsidRPr="00A24B89" w:rsidRDefault="007341CB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(8)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428F0" w14:textId="3CF61B05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(62)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36611" w14:textId="2CED38AF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(296)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7FF5CCA" w14:textId="173A7E46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A977737" w14:textId="3A0AFE19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1B138FC4" w14:textId="4B247BF5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(146)</w:t>
            </w:r>
          </w:p>
        </w:tc>
        <w:tc>
          <w:tcPr>
            <w:tcW w:w="1228" w:type="dxa"/>
            <w:vAlign w:val="bottom"/>
          </w:tcPr>
          <w:p w14:paraId="19B07CC2" w14:textId="663B4327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FC55DE8" w14:textId="7ADC0E2A" w:rsidR="00FF3F00" w:rsidRPr="00A24B89" w:rsidRDefault="007E3499" w:rsidP="00D2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</w:rPr>
              <w:t>(715)</w:t>
            </w:r>
          </w:p>
        </w:tc>
      </w:tr>
      <w:tr w:rsidR="00FF3F00" w:rsidRPr="00A24B89" w14:paraId="0DCDB89E" w14:textId="77777777" w:rsidTr="001C7AB9">
        <w:trPr>
          <w:trHeight w:val="213"/>
        </w:trPr>
        <w:tc>
          <w:tcPr>
            <w:tcW w:w="3378" w:type="dxa"/>
          </w:tcPr>
          <w:p w14:paraId="131E59EE" w14:textId="181E2095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24B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</w:t>
            </w:r>
            <w:r w:rsidRPr="00A24B8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37D34" w14:textId="5FE6DECF" w:rsidR="00FF3F00" w:rsidRPr="00A24B89" w:rsidRDefault="007E3499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7240F" w14:textId="7A314175" w:rsidR="00FF3F00" w:rsidRPr="00A24B89" w:rsidRDefault="007341CB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(4)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F2A24" w14:textId="3496971B" w:rsidR="00FF3F00" w:rsidRPr="00A24B89" w:rsidRDefault="007E3499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(27)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086FC" w14:textId="67B4E656" w:rsidR="00FF3F00" w:rsidRPr="00A24B89" w:rsidRDefault="007E3499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(415)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8D75E91" w14:textId="68D8E1ED" w:rsidR="00FF3F00" w:rsidRPr="00A24B89" w:rsidRDefault="007341CB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(9)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2710B93" w14:textId="3624DCA2" w:rsidR="00FF3F00" w:rsidRPr="00A24B89" w:rsidRDefault="007E3499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A24B89">
              <w:rPr>
                <w:sz w:val="26"/>
                <w:szCs w:val="26"/>
              </w:rPr>
              <w:t>(6)</w:t>
            </w:r>
          </w:p>
        </w:tc>
        <w:tc>
          <w:tcPr>
            <w:tcW w:w="1229" w:type="dxa"/>
            <w:vAlign w:val="bottom"/>
          </w:tcPr>
          <w:p w14:paraId="6160CB47" w14:textId="35BED277" w:rsidR="00FF3F00" w:rsidRPr="00A24B89" w:rsidRDefault="007E3499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2D7C3F15" w14:textId="608F94B6" w:rsidR="00FF3F00" w:rsidRPr="00A24B89" w:rsidRDefault="007E3499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</w:rPr>
              <w:t>(17)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953C588" w14:textId="7C79B191" w:rsidR="00FF3F00" w:rsidRPr="00A24B89" w:rsidRDefault="007E3499" w:rsidP="00D227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A24B89">
              <w:rPr>
                <w:sz w:val="26"/>
                <w:szCs w:val="26"/>
              </w:rPr>
              <w:t>(478)</w:t>
            </w:r>
          </w:p>
        </w:tc>
      </w:tr>
      <w:tr w:rsidR="00FF3F00" w:rsidRPr="00A24B89" w14:paraId="68EE134A" w14:textId="77777777" w:rsidTr="001C7AB9">
        <w:trPr>
          <w:trHeight w:val="442"/>
        </w:trPr>
        <w:tc>
          <w:tcPr>
            <w:tcW w:w="3378" w:type="dxa"/>
          </w:tcPr>
          <w:p w14:paraId="28304072" w14:textId="6CE7DD12" w:rsidR="00FF3F00" w:rsidRPr="00A24B89" w:rsidRDefault="00FF3F0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52B93" w:rsidRPr="00A24B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B52B93" w:rsidRPr="00A24B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52B93" w:rsidRPr="00A24B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E965BB5" w14:textId="5F800DA5" w:rsidR="00FF3F00" w:rsidRPr="00A24B89" w:rsidRDefault="007341CB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A24B89">
              <w:rPr>
                <w:b/>
                <w:bCs/>
                <w:sz w:val="26"/>
                <w:szCs w:val="26"/>
              </w:rPr>
              <w:t>586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948FC74" w14:textId="6BE14434" w:rsidR="00FF3F00" w:rsidRPr="00A24B89" w:rsidRDefault="007341CB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009D5D8" w14:textId="7A48CD01" w:rsidR="00FF3F00" w:rsidRPr="00A24B89" w:rsidRDefault="007E3499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980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45D81EF" w14:textId="3E80FE8D" w:rsidR="00FF3F00" w:rsidRPr="00A24B89" w:rsidRDefault="007E3499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7,153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24E65B8" w14:textId="3DE9FE2D" w:rsidR="00FF3F00" w:rsidRPr="00A24B89" w:rsidRDefault="007341CB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153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DA3072D" w14:textId="3F01D6F1" w:rsidR="00FF3F00" w:rsidRPr="00A24B89" w:rsidRDefault="007E3499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1229" w:type="dxa"/>
            <w:vAlign w:val="bottom"/>
          </w:tcPr>
          <w:p w14:paraId="52E578CF" w14:textId="2A0FB622" w:rsidR="00FF3F00" w:rsidRPr="00A24B89" w:rsidRDefault="007E3499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1,292</w:t>
            </w:r>
          </w:p>
        </w:tc>
        <w:tc>
          <w:tcPr>
            <w:tcW w:w="1228" w:type="dxa"/>
            <w:vAlign w:val="bottom"/>
          </w:tcPr>
          <w:p w14:paraId="3ED969CC" w14:textId="7F48EF57" w:rsidR="00FF3F00" w:rsidRPr="00A24B89" w:rsidRDefault="007E3499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A24B89">
              <w:rPr>
                <w:b/>
                <w:bCs/>
                <w:sz w:val="26"/>
                <w:szCs w:val="26"/>
              </w:rPr>
              <w:t>291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4A13EAB" w14:textId="5A9B0C78" w:rsidR="00FF3F00" w:rsidRPr="00A24B89" w:rsidRDefault="007E3499" w:rsidP="00D227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A24B89">
              <w:rPr>
                <w:b/>
                <w:bCs/>
                <w:sz w:val="26"/>
                <w:szCs w:val="26"/>
              </w:rPr>
              <w:t>10,576</w:t>
            </w:r>
          </w:p>
        </w:tc>
      </w:tr>
    </w:tbl>
    <w:p w14:paraId="110C7AF7" w14:textId="0CF49AFB" w:rsidR="00E15B5A" w:rsidRPr="00A24B89" w:rsidRDefault="00E15B5A" w:rsidP="00533528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15B5A" w:rsidRPr="00A24B89" w:rsidSect="00C21744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A24B89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A24B8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A24B8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A24B89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A24B8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A24B89" w:rsidRDefault="00526A0D" w:rsidP="0053352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A24B89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A24B8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A24B8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A24B89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024AF801" w:rsidR="00526A0D" w:rsidRPr="00A24B89" w:rsidRDefault="00526A0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F1E95" w:rsidRPr="00A24B8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2D151D"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76" w:type="pct"/>
            <w:vAlign w:val="bottom"/>
          </w:tcPr>
          <w:p w14:paraId="695EE7E6" w14:textId="0F9BD86F" w:rsidR="00526A0D" w:rsidRPr="00A24B89" w:rsidRDefault="00B4432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390</w:t>
            </w:r>
          </w:p>
        </w:tc>
      </w:tr>
      <w:tr w:rsidR="0007080C" w:rsidRPr="00A24B89" w14:paraId="69537B3B" w14:textId="77777777" w:rsidTr="00145E9C">
        <w:trPr>
          <w:trHeight w:val="408"/>
        </w:trPr>
        <w:tc>
          <w:tcPr>
            <w:tcW w:w="3924" w:type="pct"/>
          </w:tcPr>
          <w:p w14:paraId="2993FB82" w14:textId="77777777" w:rsidR="0007080C" w:rsidRPr="00A24B89" w:rsidRDefault="0007080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2D246C17" w14:textId="610EE6D4" w:rsidR="0007080C" w:rsidRPr="00A24B89" w:rsidRDefault="00A97E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59</w:t>
            </w:r>
          </w:p>
        </w:tc>
      </w:tr>
      <w:tr w:rsidR="0007080C" w:rsidRPr="00A24B89" w14:paraId="05D9C181" w14:textId="77777777" w:rsidTr="00145E9C">
        <w:trPr>
          <w:trHeight w:val="408"/>
        </w:trPr>
        <w:tc>
          <w:tcPr>
            <w:tcW w:w="3924" w:type="pct"/>
          </w:tcPr>
          <w:p w14:paraId="42AB6E36" w14:textId="77777777" w:rsidR="0007080C" w:rsidRPr="00A24B89" w:rsidRDefault="0007080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45AFD70C" w14:textId="3520A14C" w:rsidR="0007080C" w:rsidRPr="00A24B89" w:rsidRDefault="00A97E1D" w:rsidP="0053352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(100)</w:t>
            </w:r>
          </w:p>
        </w:tc>
      </w:tr>
      <w:tr w:rsidR="0007080C" w:rsidRPr="00A24B89" w14:paraId="40981A68" w14:textId="77777777" w:rsidTr="00145E9C">
        <w:trPr>
          <w:trHeight w:val="423"/>
        </w:trPr>
        <w:tc>
          <w:tcPr>
            <w:tcW w:w="3924" w:type="pct"/>
          </w:tcPr>
          <w:p w14:paraId="0DE112AF" w14:textId="541D40C5" w:rsidR="0007080C" w:rsidRPr="00A24B89" w:rsidRDefault="0007080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52B93" w:rsidRPr="00A2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52B93"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B52B93" w:rsidRPr="00A2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0E968C7C" w14:textId="6EE9EAD4" w:rsidR="0007080C" w:rsidRPr="00A24B89" w:rsidRDefault="00A97E1D" w:rsidP="0053352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349</w:t>
            </w:r>
          </w:p>
        </w:tc>
      </w:tr>
    </w:tbl>
    <w:p w14:paraId="01D5691D" w14:textId="5394574C" w:rsidR="00303A90" w:rsidRPr="00A24B89" w:rsidRDefault="00303A9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23C9EF77" w14:textId="7CE5E6D5" w:rsidR="00870CCC" w:rsidRPr="00A24B89" w:rsidRDefault="00262831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09BFC90" w14:textId="77777777" w:rsidR="00D54B8C" w:rsidRPr="00A24B89" w:rsidRDefault="00D54B8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D54B8C" w:rsidRPr="00A24B89" w14:paraId="04B3350A" w14:textId="77777777" w:rsidTr="004E3076">
        <w:trPr>
          <w:tblHeader/>
        </w:trPr>
        <w:tc>
          <w:tcPr>
            <w:tcW w:w="4158" w:type="dxa"/>
            <w:shd w:val="clear" w:color="auto" w:fill="auto"/>
          </w:tcPr>
          <w:p w14:paraId="4B34D630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09B9EB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24B8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12E34FB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A24B8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A24B89" w14:paraId="2B513D99" w14:textId="77777777" w:rsidTr="004E3076">
        <w:trPr>
          <w:tblHeader/>
        </w:trPr>
        <w:tc>
          <w:tcPr>
            <w:tcW w:w="4158" w:type="dxa"/>
          </w:tcPr>
          <w:p w14:paraId="6A06686B" w14:textId="31CC65A4" w:rsidR="00D54B8C" w:rsidRPr="00A24B89" w:rsidRDefault="00B52B9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A24B89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A24B89">
              <w:rPr>
                <w:b/>
                <w:bCs/>
                <w:i/>
                <w:iCs/>
              </w:rPr>
              <w:t>30</w:t>
            </w:r>
            <w:r w:rsidRPr="00A24B89">
              <w:rPr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1282" w:type="dxa"/>
          </w:tcPr>
          <w:p w14:paraId="12E0BC06" w14:textId="058C9093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5299DBEA" w14:textId="2FFE9978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73968083" w14:textId="32906ED5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FCD1FFE" w14:textId="52ADB9D2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B8C" w:rsidRPr="00A24B89" w14:paraId="68C41BAA" w14:textId="77777777" w:rsidTr="004E3076">
        <w:trPr>
          <w:tblHeader/>
        </w:trPr>
        <w:tc>
          <w:tcPr>
            <w:tcW w:w="4158" w:type="dxa"/>
          </w:tcPr>
          <w:p w14:paraId="66B4E6D4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45084176" w14:textId="77777777" w:rsidR="00D54B8C" w:rsidRPr="00A24B89" w:rsidRDefault="00D54B8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5F36" w:rsidRPr="00A24B89" w14:paraId="2BCD1219" w14:textId="77777777" w:rsidTr="005F6487">
        <w:tc>
          <w:tcPr>
            <w:tcW w:w="4158" w:type="dxa"/>
          </w:tcPr>
          <w:p w14:paraId="466633C1" w14:textId="77777777" w:rsidR="004F5F36" w:rsidRPr="00A24B8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4B89">
              <w:rPr>
                <w:rFonts w:ascii="Angsana New" w:hAnsi="Angsana New"/>
                <w:sz w:val="30"/>
                <w:szCs w:val="30"/>
              </w:rPr>
              <w:t>1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  <w:vAlign w:val="bottom"/>
          </w:tcPr>
          <w:p w14:paraId="59DC5BA3" w14:textId="58F1EC7D" w:rsidR="004F5F36" w:rsidRPr="00A24B89" w:rsidRDefault="00326476" w:rsidP="0032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</w:pPr>
            <w:r w:rsidRPr="00A24B89">
              <w:t>128,268</w:t>
            </w:r>
          </w:p>
        </w:tc>
        <w:tc>
          <w:tcPr>
            <w:tcW w:w="1283" w:type="dxa"/>
            <w:vAlign w:val="bottom"/>
          </w:tcPr>
          <w:p w14:paraId="75B464F6" w14:textId="6032FDFF" w:rsidR="004F5F36" w:rsidRPr="00A24B89" w:rsidRDefault="004F5F36" w:rsidP="0032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81,239</w:t>
            </w:r>
          </w:p>
        </w:tc>
        <w:tc>
          <w:tcPr>
            <w:tcW w:w="1282" w:type="dxa"/>
            <w:vAlign w:val="bottom"/>
          </w:tcPr>
          <w:p w14:paraId="24922F06" w14:textId="17DAFC32" w:rsidR="004F5F36" w:rsidRPr="00A24B89" w:rsidRDefault="00326476" w:rsidP="0032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</w:pPr>
            <w:r w:rsidRPr="00A24B89">
              <w:t>54,025</w:t>
            </w:r>
          </w:p>
        </w:tc>
        <w:tc>
          <w:tcPr>
            <w:tcW w:w="1283" w:type="dxa"/>
          </w:tcPr>
          <w:p w14:paraId="1722C430" w14:textId="7DF5F39D" w:rsidR="004F5F36" w:rsidRPr="00A24B89" w:rsidRDefault="004F5F36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24B89">
              <w:t>46,960</w:t>
            </w:r>
          </w:p>
        </w:tc>
      </w:tr>
      <w:tr w:rsidR="005F6487" w:rsidRPr="00A24B89" w14:paraId="0069E6BB" w14:textId="77777777" w:rsidTr="005F6487">
        <w:tc>
          <w:tcPr>
            <w:tcW w:w="4158" w:type="dxa"/>
          </w:tcPr>
          <w:p w14:paraId="119224D1" w14:textId="7D1FD4F7" w:rsidR="005F6487" w:rsidRPr="00A24B89" w:rsidRDefault="005F6487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282" w:type="dxa"/>
            <w:vAlign w:val="bottom"/>
          </w:tcPr>
          <w:p w14:paraId="2E9B1EDF" w14:textId="66C01A85" w:rsidR="005F6487" w:rsidRPr="00A24B89" w:rsidRDefault="00C25D8A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4</w:t>
            </w:r>
          </w:p>
        </w:tc>
        <w:tc>
          <w:tcPr>
            <w:tcW w:w="1283" w:type="dxa"/>
            <w:vAlign w:val="bottom"/>
          </w:tcPr>
          <w:p w14:paraId="0FFC2CA7" w14:textId="63E1829B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21,4</w:t>
            </w:r>
            <w:r w:rsidRPr="00A24B89">
              <w:rPr>
                <w:rFonts w:hint="cs"/>
                <w:cs/>
              </w:rPr>
              <w:t>21</w:t>
            </w:r>
          </w:p>
        </w:tc>
        <w:tc>
          <w:tcPr>
            <w:tcW w:w="1282" w:type="dxa"/>
            <w:vAlign w:val="bottom"/>
          </w:tcPr>
          <w:p w14:paraId="5849BBC3" w14:textId="72C65FFE" w:rsidR="005F6487" w:rsidRPr="00A24B89" w:rsidRDefault="00C25D8A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-</w:t>
            </w:r>
          </w:p>
        </w:tc>
        <w:tc>
          <w:tcPr>
            <w:tcW w:w="1283" w:type="dxa"/>
          </w:tcPr>
          <w:p w14:paraId="1FB5116B" w14:textId="22A18931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24B89">
              <w:t>-</w:t>
            </w:r>
          </w:p>
        </w:tc>
      </w:tr>
      <w:tr w:rsidR="005F6487" w:rsidRPr="00A24B89" w14:paraId="4EE288E4" w14:textId="77777777" w:rsidTr="005F6487">
        <w:tc>
          <w:tcPr>
            <w:tcW w:w="4158" w:type="dxa"/>
          </w:tcPr>
          <w:p w14:paraId="12440EBD" w14:textId="326E7621" w:rsidR="005F6487" w:rsidRPr="00A24B89" w:rsidRDefault="005F6487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ลดลงจากการจำหน่ายเงินลงทุน</w:t>
            </w:r>
            <w:r w:rsidRPr="00A24B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4B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4B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4416A7" w:rsidRPr="00A24B89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  <w:r w:rsidRPr="00A24B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57F61AA3" w14:textId="3B0061B7" w:rsidR="005F6487" w:rsidRPr="00A24B89" w:rsidRDefault="0037226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(3,857)</w:t>
            </w:r>
          </w:p>
        </w:tc>
        <w:tc>
          <w:tcPr>
            <w:tcW w:w="1283" w:type="dxa"/>
            <w:vAlign w:val="bottom"/>
          </w:tcPr>
          <w:p w14:paraId="1768BEFA" w14:textId="71659EDC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1282" w:type="dxa"/>
            <w:vAlign w:val="bottom"/>
          </w:tcPr>
          <w:p w14:paraId="2873358B" w14:textId="3F5D80E5" w:rsidR="005F6487" w:rsidRPr="00A24B89" w:rsidRDefault="00C25D8A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-</w:t>
            </w:r>
          </w:p>
        </w:tc>
        <w:tc>
          <w:tcPr>
            <w:tcW w:w="1283" w:type="dxa"/>
          </w:tcPr>
          <w:p w14:paraId="66D9DC3A" w14:textId="2A18F1EC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24B89">
              <w:t>-</w:t>
            </w:r>
          </w:p>
        </w:tc>
      </w:tr>
      <w:tr w:rsidR="005F6487" w:rsidRPr="00A24B89" w14:paraId="46E2E972" w14:textId="77777777" w:rsidTr="005F6487">
        <w:tc>
          <w:tcPr>
            <w:tcW w:w="4158" w:type="dxa"/>
          </w:tcPr>
          <w:p w14:paraId="753C0672" w14:textId="77777777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A24B89">
              <w:rPr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1AD03A8D" w14:textId="2814EC6F" w:rsidR="005F6487" w:rsidRPr="00A24B89" w:rsidRDefault="0037226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24B89">
              <w:rPr>
                <w:color w:val="000000" w:themeColor="text1"/>
              </w:rPr>
              <w:t>16</w:t>
            </w:r>
            <w:r w:rsidR="007465C9" w:rsidRPr="00A24B89">
              <w:rPr>
                <w:rFonts w:hint="cs"/>
                <w:color w:val="000000" w:themeColor="text1"/>
                <w:cs/>
              </w:rPr>
              <w:t>4</w:t>
            </w:r>
            <w:r w:rsidRPr="00A24B89">
              <w:rPr>
                <w:color w:val="000000" w:themeColor="text1"/>
              </w:rPr>
              <w:t>,</w:t>
            </w:r>
            <w:r w:rsidR="007465C9" w:rsidRPr="00A24B89">
              <w:rPr>
                <w:rFonts w:hint="cs"/>
                <w:color w:val="000000" w:themeColor="text1"/>
                <w:cs/>
              </w:rPr>
              <w:t>023</w:t>
            </w:r>
          </w:p>
        </w:tc>
        <w:tc>
          <w:tcPr>
            <w:tcW w:w="1283" w:type="dxa"/>
            <w:vAlign w:val="bottom"/>
          </w:tcPr>
          <w:p w14:paraId="416305DE" w14:textId="1C36506A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A24B89">
              <w:t xml:space="preserve">27,780 </w:t>
            </w:r>
          </w:p>
        </w:tc>
        <w:tc>
          <w:tcPr>
            <w:tcW w:w="1282" w:type="dxa"/>
            <w:vAlign w:val="bottom"/>
          </w:tcPr>
          <w:p w14:paraId="0EE4FCE7" w14:textId="7203DE75" w:rsidR="005F6487" w:rsidRPr="00A24B89" w:rsidRDefault="00F172F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25,900</w:t>
            </w:r>
          </w:p>
        </w:tc>
        <w:tc>
          <w:tcPr>
            <w:tcW w:w="1283" w:type="dxa"/>
          </w:tcPr>
          <w:p w14:paraId="01C6E8F0" w14:textId="48437207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24B89">
              <w:t>5,000</w:t>
            </w:r>
          </w:p>
        </w:tc>
      </w:tr>
      <w:tr w:rsidR="005F6487" w:rsidRPr="00A24B89" w14:paraId="5765AE13" w14:textId="77777777" w:rsidTr="005F6487">
        <w:tc>
          <w:tcPr>
            <w:tcW w:w="4158" w:type="dxa"/>
          </w:tcPr>
          <w:p w14:paraId="0A22A558" w14:textId="77777777" w:rsidR="005F6487" w:rsidRPr="00A24B89" w:rsidRDefault="005F6487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  <w:vAlign w:val="bottom"/>
          </w:tcPr>
          <w:p w14:paraId="6E2DCCCD" w14:textId="5B7EE7BC" w:rsidR="005F6487" w:rsidRPr="00A24B89" w:rsidRDefault="0037226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24B89">
              <w:rPr>
                <w:color w:val="000000" w:themeColor="text1"/>
              </w:rPr>
              <w:t>(16</w:t>
            </w:r>
            <w:r w:rsidR="007465C9" w:rsidRPr="00A24B89">
              <w:rPr>
                <w:rFonts w:hint="cs"/>
                <w:color w:val="000000" w:themeColor="text1"/>
                <w:cs/>
              </w:rPr>
              <w:t>3</w:t>
            </w:r>
            <w:r w:rsidRPr="00A24B89">
              <w:rPr>
                <w:color w:val="000000" w:themeColor="text1"/>
              </w:rPr>
              <w:t>,</w:t>
            </w:r>
            <w:r w:rsidR="007465C9" w:rsidRPr="00A24B89">
              <w:rPr>
                <w:rFonts w:hint="cs"/>
                <w:color w:val="000000" w:themeColor="text1"/>
                <w:cs/>
              </w:rPr>
              <w:t>45</w:t>
            </w:r>
            <w:r w:rsidR="00C25D8A" w:rsidRPr="00A24B89">
              <w:rPr>
                <w:color w:val="000000" w:themeColor="text1"/>
              </w:rPr>
              <w:t>7</w:t>
            </w:r>
            <w:r w:rsidRPr="00A24B89">
              <w:rPr>
                <w:color w:val="000000" w:themeColor="text1"/>
              </w:rPr>
              <w:t>)</w:t>
            </w:r>
          </w:p>
        </w:tc>
        <w:tc>
          <w:tcPr>
            <w:tcW w:w="1283" w:type="dxa"/>
            <w:vAlign w:val="bottom"/>
          </w:tcPr>
          <w:p w14:paraId="6E16B846" w14:textId="11E273FC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(14,6</w:t>
            </w:r>
            <w:r w:rsidRPr="00A24B89">
              <w:rPr>
                <w:rFonts w:hint="cs"/>
                <w:cs/>
              </w:rPr>
              <w:t>47</w:t>
            </w:r>
            <w:r w:rsidRPr="00A24B89">
              <w:t xml:space="preserve">) </w:t>
            </w:r>
          </w:p>
        </w:tc>
        <w:tc>
          <w:tcPr>
            <w:tcW w:w="1282" w:type="dxa"/>
            <w:vAlign w:val="bottom"/>
          </w:tcPr>
          <w:p w14:paraId="78A85388" w14:textId="029E4F8A" w:rsidR="005F6487" w:rsidRPr="00A24B89" w:rsidRDefault="00130913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(2</w:t>
            </w:r>
            <w:r w:rsidR="007465C9" w:rsidRPr="00A24B89">
              <w:rPr>
                <w:rFonts w:hint="cs"/>
                <w:cs/>
              </w:rPr>
              <w:t>0</w:t>
            </w:r>
            <w:r w:rsidRPr="00A24B89">
              <w:t>,</w:t>
            </w:r>
            <w:r w:rsidR="007465C9" w:rsidRPr="00A24B89">
              <w:rPr>
                <w:rFonts w:hint="cs"/>
                <w:cs/>
              </w:rPr>
              <w:t>7</w:t>
            </w:r>
            <w:r w:rsidR="007248A7" w:rsidRPr="00A24B89">
              <w:rPr>
                <w:rFonts w:hint="cs"/>
                <w:cs/>
              </w:rPr>
              <w:t>80</w:t>
            </w:r>
            <w:r w:rsidRPr="00A24B89">
              <w:t>)</w:t>
            </w:r>
          </w:p>
        </w:tc>
        <w:tc>
          <w:tcPr>
            <w:tcW w:w="1283" w:type="dxa"/>
          </w:tcPr>
          <w:p w14:paraId="6C997D38" w14:textId="15A9CE6E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24B89">
              <w:t>(4,304)</w:t>
            </w:r>
          </w:p>
        </w:tc>
      </w:tr>
      <w:tr w:rsidR="00AC1E56" w:rsidRPr="00A24B89" w14:paraId="1756AE31" w14:textId="77777777" w:rsidTr="005F6487">
        <w:tc>
          <w:tcPr>
            <w:tcW w:w="4158" w:type="dxa"/>
          </w:tcPr>
          <w:p w14:paraId="5178D580" w14:textId="19A1E739" w:rsidR="00AC1E56" w:rsidRPr="00A24B89" w:rsidRDefault="00AC1E56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82" w:type="dxa"/>
            <w:vAlign w:val="bottom"/>
          </w:tcPr>
          <w:p w14:paraId="23A37C86" w14:textId="66DC0EBD" w:rsidR="00AC1E56" w:rsidRPr="00A24B89" w:rsidRDefault="00F172F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24B89">
              <w:rPr>
                <w:color w:val="000000" w:themeColor="text1"/>
              </w:rPr>
              <w:t>10,210</w:t>
            </w:r>
          </w:p>
        </w:tc>
        <w:tc>
          <w:tcPr>
            <w:tcW w:w="1283" w:type="dxa"/>
            <w:vAlign w:val="bottom"/>
          </w:tcPr>
          <w:p w14:paraId="51ECDF2B" w14:textId="521130C4" w:rsidR="00AC1E56" w:rsidRPr="00A24B89" w:rsidRDefault="00F172F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1282" w:type="dxa"/>
            <w:vAlign w:val="bottom"/>
          </w:tcPr>
          <w:p w14:paraId="073A6132" w14:textId="122CA770" w:rsidR="00AC1E56" w:rsidRPr="00A24B89" w:rsidRDefault="00AC1E56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10,210</w:t>
            </w:r>
          </w:p>
        </w:tc>
        <w:tc>
          <w:tcPr>
            <w:tcW w:w="1283" w:type="dxa"/>
          </w:tcPr>
          <w:p w14:paraId="65AF7635" w14:textId="71F4A956" w:rsidR="00AC1E56" w:rsidRPr="00A24B89" w:rsidRDefault="00F172F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24B89">
              <w:t>-</w:t>
            </w:r>
          </w:p>
        </w:tc>
      </w:tr>
      <w:tr w:rsidR="00372262" w:rsidRPr="00A24B89" w14:paraId="5D5EC989" w14:textId="77777777" w:rsidTr="005F6487">
        <w:tc>
          <w:tcPr>
            <w:tcW w:w="4158" w:type="dxa"/>
          </w:tcPr>
          <w:p w14:paraId="4EF5E352" w14:textId="423022F6" w:rsidR="00372262" w:rsidRPr="00A24B89" w:rsidRDefault="00372262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  <w:r w:rsidR="00132DF6" w:rsidRPr="00A24B89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ถือไว้เพื่อขาย</w:t>
            </w:r>
            <w:r w:rsidR="00C25D8A" w:rsidRPr="00A24B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5D8A" w:rsidRPr="00A24B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25D8A" w:rsidRPr="00A24B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25D8A" w:rsidRPr="00A24B89">
              <w:rPr>
                <w:rFonts w:ascii="Angsana New" w:hAnsi="Angsana New"/>
                <w:i/>
                <w:iCs/>
                <w:sz w:val="30"/>
                <w:szCs w:val="30"/>
              </w:rPr>
              <w:t>7)</w:t>
            </w:r>
          </w:p>
        </w:tc>
        <w:tc>
          <w:tcPr>
            <w:tcW w:w="1282" w:type="dxa"/>
            <w:vAlign w:val="bottom"/>
          </w:tcPr>
          <w:p w14:paraId="4A1EA545" w14:textId="33DB8F3C" w:rsidR="00372262" w:rsidRPr="00A24B89" w:rsidRDefault="0037226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24B89">
              <w:rPr>
                <w:color w:val="000000" w:themeColor="text1"/>
              </w:rPr>
              <w:t>(1,477)</w:t>
            </w:r>
          </w:p>
        </w:tc>
        <w:tc>
          <w:tcPr>
            <w:tcW w:w="1283" w:type="dxa"/>
            <w:vAlign w:val="bottom"/>
          </w:tcPr>
          <w:p w14:paraId="14B711CC" w14:textId="301F2497" w:rsidR="00372262" w:rsidRPr="00A24B89" w:rsidRDefault="00C25D8A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1282" w:type="dxa"/>
            <w:vAlign w:val="bottom"/>
          </w:tcPr>
          <w:p w14:paraId="4E328EC2" w14:textId="0126A125" w:rsidR="00372262" w:rsidRPr="00A24B89" w:rsidRDefault="00C25D8A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-</w:t>
            </w:r>
          </w:p>
        </w:tc>
        <w:tc>
          <w:tcPr>
            <w:tcW w:w="1283" w:type="dxa"/>
          </w:tcPr>
          <w:p w14:paraId="049B858B" w14:textId="4200B4A6" w:rsidR="00372262" w:rsidRPr="00A24B89" w:rsidRDefault="00C25D8A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24B89">
              <w:t>-</w:t>
            </w:r>
          </w:p>
        </w:tc>
      </w:tr>
      <w:tr w:rsidR="005F6487" w:rsidRPr="00A24B89" w14:paraId="26757D5C" w14:textId="77777777" w:rsidTr="005F6487">
        <w:tc>
          <w:tcPr>
            <w:tcW w:w="4158" w:type="dxa"/>
          </w:tcPr>
          <w:p w14:paraId="72D3FBEC" w14:textId="77777777" w:rsidR="005F6487" w:rsidRPr="00A24B89" w:rsidRDefault="005F6487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ต้นทุนการทำรายการ-</w:t>
            </w: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  <w:vAlign w:val="bottom"/>
          </w:tcPr>
          <w:p w14:paraId="49747196" w14:textId="705BFF25" w:rsidR="005F6487" w:rsidRPr="00A24B89" w:rsidRDefault="0037226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  <w:cs/>
              </w:rPr>
            </w:pPr>
            <w:r w:rsidRPr="00A24B89">
              <w:rPr>
                <w:color w:val="000000" w:themeColor="text1"/>
              </w:rPr>
              <w:t>(54)</w:t>
            </w:r>
          </w:p>
        </w:tc>
        <w:tc>
          <w:tcPr>
            <w:tcW w:w="1283" w:type="dxa"/>
            <w:vAlign w:val="bottom"/>
          </w:tcPr>
          <w:p w14:paraId="13367437" w14:textId="039D3CE1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(76)</w:t>
            </w:r>
          </w:p>
        </w:tc>
        <w:tc>
          <w:tcPr>
            <w:tcW w:w="1282" w:type="dxa"/>
            <w:vAlign w:val="bottom"/>
          </w:tcPr>
          <w:p w14:paraId="2B152AF6" w14:textId="3DFC250A" w:rsidR="005F6487" w:rsidRPr="00A24B89" w:rsidRDefault="00130913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33</w:t>
            </w:r>
          </w:p>
        </w:tc>
        <w:tc>
          <w:tcPr>
            <w:tcW w:w="1283" w:type="dxa"/>
          </w:tcPr>
          <w:p w14:paraId="661DF60F" w14:textId="5EB241F9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24B89">
              <w:t>(143)</w:t>
            </w:r>
          </w:p>
        </w:tc>
      </w:tr>
      <w:tr w:rsidR="005F6487" w:rsidRPr="00A24B89" w14:paraId="05C1B9C2" w14:textId="77777777" w:rsidTr="005F6487">
        <w:tc>
          <w:tcPr>
            <w:tcW w:w="4158" w:type="dxa"/>
          </w:tcPr>
          <w:p w14:paraId="59B595F7" w14:textId="34BDD527" w:rsidR="005F6487" w:rsidRPr="00A24B89" w:rsidRDefault="005F6487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  <w:vAlign w:val="bottom"/>
          </w:tcPr>
          <w:p w14:paraId="26470816" w14:textId="4AE47E89" w:rsidR="005F6487" w:rsidRPr="00A24B89" w:rsidRDefault="00C25D8A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24B89">
              <w:rPr>
                <w:color w:val="000000" w:themeColor="text1"/>
              </w:rPr>
              <w:t>22</w:t>
            </w:r>
          </w:p>
        </w:tc>
        <w:tc>
          <w:tcPr>
            <w:tcW w:w="1283" w:type="dxa"/>
            <w:vAlign w:val="bottom"/>
          </w:tcPr>
          <w:p w14:paraId="0E0E084A" w14:textId="598D3C5F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239</w:t>
            </w:r>
          </w:p>
        </w:tc>
        <w:tc>
          <w:tcPr>
            <w:tcW w:w="1282" w:type="dxa"/>
            <w:vAlign w:val="bottom"/>
          </w:tcPr>
          <w:p w14:paraId="4B60BF9F" w14:textId="4D89C9FF" w:rsidR="005F6487" w:rsidRPr="00A24B89" w:rsidRDefault="00130913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-</w:t>
            </w:r>
          </w:p>
        </w:tc>
        <w:tc>
          <w:tcPr>
            <w:tcW w:w="1283" w:type="dxa"/>
          </w:tcPr>
          <w:p w14:paraId="59A40E34" w14:textId="36FB41B9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24B89">
              <w:t>-</w:t>
            </w:r>
          </w:p>
        </w:tc>
      </w:tr>
      <w:tr w:rsidR="005F6487" w:rsidRPr="00A24B89" w14:paraId="5F79DD8D" w14:textId="77777777" w:rsidTr="005F6487">
        <w:tc>
          <w:tcPr>
            <w:tcW w:w="4158" w:type="dxa"/>
          </w:tcPr>
          <w:p w14:paraId="72101C1C" w14:textId="531C5003" w:rsidR="005F6487" w:rsidRPr="00A24B89" w:rsidRDefault="005F6487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  <w:vAlign w:val="bottom"/>
          </w:tcPr>
          <w:p w14:paraId="6F135994" w14:textId="12CA91FE" w:rsidR="005F6487" w:rsidRPr="00A24B89" w:rsidRDefault="0037226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24B89">
              <w:rPr>
                <w:color w:val="000000" w:themeColor="text1"/>
              </w:rPr>
              <w:t>(1,215)</w:t>
            </w:r>
          </w:p>
        </w:tc>
        <w:tc>
          <w:tcPr>
            <w:tcW w:w="1283" w:type="dxa"/>
            <w:vAlign w:val="bottom"/>
          </w:tcPr>
          <w:p w14:paraId="546062E6" w14:textId="0D81EBE7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(199)</w:t>
            </w:r>
          </w:p>
        </w:tc>
        <w:tc>
          <w:tcPr>
            <w:tcW w:w="1282" w:type="dxa"/>
            <w:vAlign w:val="bottom"/>
          </w:tcPr>
          <w:p w14:paraId="10BEED32" w14:textId="3A171840" w:rsidR="005F6487" w:rsidRPr="00A24B89" w:rsidRDefault="00130913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-</w:t>
            </w:r>
          </w:p>
        </w:tc>
        <w:tc>
          <w:tcPr>
            <w:tcW w:w="1283" w:type="dxa"/>
          </w:tcPr>
          <w:p w14:paraId="079E5043" w14:textId="2814CBB5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A24B89">
              <w:t>-</w:t>
            </w:r>
          </w:p>
        </w:tc>
      </w:tr>
      <w:tr w:rsidR="005F6487" w:rsidRPr="00A24B89" w14:paraId="1AF838AA" w14:textId="77777777" w:rsidTr="005F6487">
        <w:tc>
          <w:tcPr>
            <w:tcW w:w="4158" w:type="dxa"/>
          </w:tcPr>
          <w:p w14:paraId="4E04698E" w14:textId="77777777" w:rsidR="005F6487" w:rsidRPr="00A24B89" w:rsidRDefault="005F6487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 w:right="-45" w:hanging="340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  <w:p w14:paraId="1A525D0E" w14:textId="77777777" w:rsidR="005F6487" w:rsidRPr="00A24B89" w:rsidRDefault="005F6487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7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ที่ถูก</w:t>
            </w:r>
            <w:r w:rsidRPr="00A24B89">
              <w:rPr>
                <w:rFonts w:ascii="Angsana New" w:hAnsi="Angsana New"/>
                <w:sz w:val="30"/>
                <w:szCs w:val="30"/>
                <w:cs/>
              </w:rPr>
              <w:t>ป้องกันความเสี่ยง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C8AE36" w14:textId="14582ECC" w:rsidR="005F6487" w:rsidRPr="00A24B89" w:rsidRDefault="00372262" w:rsidP="005F64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A24B89">
              <w:rPr>
                <w:color w:val="000000" w:themeColor="text1"/>
              </w:rPr>
              <w:t>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D03C71" w14:textId="2F56D74F" w:rsidR="005F6487" w:rsidRPr="00A24B89" w:rsidRDefault="005F6487" w:rsidP="005F64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(49)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AB60F7" w14:textId="230A1636" w:rsidR="005F6487" w:rsidRPr="00A24B89" w:rsidRDefault="00130913" w:rsidP="005F64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-</w:t>
            </w:r>
          </w:p>
        </w:tc>
        <w:tc>
          <w:tcPr>
            <w:tcW w:w="1283" w:type="dxa"/>
            <w:vAlign w:val="bottom"/>
          </w:tcPr>
          <w:p w14:paraId="45B3BA20" w14:textId="29622F7C" w:rsidR="005F6487" w:rsidRPr="00A24B89" w:rsidRDefault="005F6487" w:rsidP="005F64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A24B89">
              <w:t>-</w:t>
            </w:r>
          </w:p>
        </w:tc>
      </w:tr>
      <w:tr w:rsidR="005F6487" w:rsidRPr="00A24B89" w14:paraId="27EAC21B" w14:textId="77777777" w:rsidTr="005F6487">
        <w:tc>
          <w:tcPr>
            <w:tcW w:w="4158" w:type="dxa"/>
          </w:tcPr>
          <w:p w14:paraId="00588341" w14:textId="77777777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A24B89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EB00697" w14:textId="34CF194E" w:rsidR="005F6487" w:rsidRPr="00A24B89" w:rsidRDefault="0037226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A24B89">
              <w:rPr>
                <w:b/>
                <w:bCs/>
              </w:rPr>
              <w:t>1</w:t>
            </w:r>
            <w:r w:rsidR="00F172F2" w:rsidRPr="00A24B89">
              <w:rPr>
                <w:b/>
                <w:bCs/>
              </w:rPr>
              <w:t>3</w:t>
            </w:r>
            <w:r w:rsidRPr="00A24B89">
              <w:rPr>
                <w:b/>
                <w:bCs/>
              </w:rPr>
              <w:t>2,</w:t>
            </w:r>
            <w:r w:rsidR="00F172F2" w:rsidRPr="00A24B89">
              <w:rPr>
                <w:b/>
                <w:bCs/>
              </w:rPr>
              <w:t>475</w:t>
            </w:r>
          </w:p>
        </w:tc>
        <w:tc>
          <w:tcPr>
            <w:tcW w:w="1283" w:type="dxa"/>
            <w:vAlign w:val="bottom"/>
          </w:tcPr>
          <w:p w14:paraId="21F9AE9E" w14:textId="412B710C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115,708</w:t>
            </w:r>
          </w:p>
        </w:tc>
        <w:tc>
          <w:tcPr>
            <w:tcW w:w="1282" w:type="dxa"/>
            <w:vAlign w:val="bottom"/>
          </w:tcPr>
          <w:p w14:paraId="02ACAA82" w14:textId="1332D6F2" w:rsidR="005F6487" w:rsidRPr="00A24B89" w:rsidRDefault="00F172F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6</w:t>
            </w:r>
            <w:r w:rsidR="00130913" w:rsidRPr="00A24B89">
              <w:rPr>
                <w:b/>
                <w:bCs/>
              </w:rPr>
              <w:t>9,</w:t>
            </w:r>
            <w:r w:rsidRPr="00A24B89">
              <w:rPr>
                <w:b/>
                <w:bCs/>
              </w:rPr>
              <w:t>38</w:t>
            </w:r>
            <w:r w:rsidR="00391EC2" w:rsidRPr="00A24B89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283" w:type="dxa"/>
          </w:tcPr>
          <w:p w14:paraId="3515FF2A" w14:textId="4B41C0AD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47,513</w:t>
            </w:r>
          </w:p>
        </w:tc>
      </w:tr>
      <w:tr w:rsidR="005F6487" w:rsidRPr="00A24B89" w14:paraId="117812B0" w14:textId="77777777" w:rsidTr="002B428C">
        <w:tc>
          <w:tcPr>
            <w:tcW w:w="4158" w:type="dxa"/>
            <w:vAlign w:val="bottom"/>
          </w:tcPr>
          <w:p w14:paraId="74255A1A" w14:textId="77777777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A24B89">
              <w:rPr>
                <w:i/>
                <w:iCs/>
                <w:cs/>
              </w:rPr>
              <w:t>หัก</w:t>
            </w:r>
            <w:r w:rsidRPr="00A24B89">
              <w:tab/>
            </w:r>
            <w:r w:rsidRPr="00A24B89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A24B89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</w:tcPr>
          <w:p w14:paraId="0F7AABB1" w14:textId="77777777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</w:p>
          <w:p w14:paraId="57FE7E8C" w14:textId="6544C202" w:rsidR="00372262" w:rsidRPr="00A24B89" w:rsidRDefault="0037226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(6,008)</w:t>
            </w:r>
          </w:p>
        </w:tc>
        <w:tc>
          <w:tcPr>
            <w:tcW w:w="1283" w:type="dxa"/>
          </w:tcPr>
          <w:p w14:paraId="2E5802A3" w14:textId="77777777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</w:p>
          <w:p w14:paraId="5949984D" w14:textId="0169FFDC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(8,440)</w:t>
            </w:r>
          </w:p>
        </w:tc>
        <w:tc>
          <w:tcPr>
            <w:tcW w:w="1282" w:type="dxa"/>
            <w:vAlign w:val="bottom"/>
          </w:tcPr>
          <w:p w14:paraId="77649AD6" w14:textId="061D56DA" w:rsidR="005F6487" w:rsidRPr="00A24B89" w:rsidRDefault="00130913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A24B89">
              <w:t>(300)</w:t>
            </w:r>
          </w:p>
        </w:tc>
        <w:tc>
          <w:tcPr>
            <w:tcW w:w="1283" w:type="dxa"/>
            <w:vAlign w:val="bottom"/>
          </w:tcPr>
          <w:p w14:paraId="6994EDEA" w14:textId="1A4EA7A1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A24B89">
              <w:t>(300)</w:t>
            </w:r>
          </w:p>
        </w:tc>
      </w:tr>
      <w:tr w:rsidR="005F6487" w:rsidRPr="00A24B89" w14:paraId="01755706" w14:textId="77777777" w:rsidTr="004E3076">
        <w:tc>
          <w:tcPr>
            <w:tcW w:w="4158" w:type="dxa"/>
          </w:tcPr>
          <w:p w14:paraId="467193E6" w14:textId="77777777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A24B89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0E43AD9B" w14:textId="197173C3" w:rsidR="005F6487" w:rsidRPr="00A24B89" w:rsidRDefault="00372262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(</w:t>
            </w:r>
            <w:r w:rsidR="00F172F2" w:rsidRPr="00A24B89">
              <w:t>1</w:t>
            </w:r>
            <w:r w:rsidRPr="00A24B89">
              <w:t>6,</w:t>
            </w:r>
            <w:r w:rsidR="00F172F2" w:rsidRPr="00A24B89">
              <w:t>456</w:t>
            </w:r>
            <w:r w:rsidRPr="00A24B89">
              <w:t>)</w:t>
            </w:r>
          </w:p>
        </w:tc>
        <w:tc>
          <w:tcPr>
            <w:tcW w:w="1283" w:type="dxa"/>
          </w:tcPr>
          <w:p w14:paraId="5567DEFC" w14:textId="5FE2189D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(8,299)</w:t>
            </w:r>
          </w:p>
        </w:tc>
        <w:tc>
          <w:tcPr>
            <w:tcW w:w="1282" w:type="dxa"/>
          </w:tcPr>
          <w:p w14:paraId="0CE254EC" w14:textId="44C7E161" w:rsidR="005F6487" w:rsidRPr="00A24B89" w:rsidRDefault="00130913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A24B89">
              <w:t>(</w:t>
            </w:r>
            <w:r w:rsidR="00F172F2" w:rsidRPr="00A24B89">
              <w:t>1</w:t>
            </w:r>
            <w:r w:rsidRPr="00A24B89">
              <w:t>5,</w:t>
            </w:r>
            <w:r w:rsidR="00F172F2" w:rsidRPr="00A24B89">
              <w:t>310</w:t>
            </w:r>
            <w:r w:rsidRPr="00A24B89">
              <w:t>)</w:t>
            </w:r>
          </w:p>
        </w:tc>
        <w:tc>
          <w:tcPr>
            <w:tcW w:w="1283" w:type="dxa"/>
          </w:tcPr>
          <w:p w14:paraId="61E0A05F" w14:textId="44AAF077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A24B89">
              <w:t>(5,500)</w:t>
            </w:r>
          </w:p>
        </w:tc>
      </w:tr>
      <w:tr w:rsidR="005F6487" w:rsidRPr="00A24B89" w14:paraId="5AC9D180" w14:textId="77777777" w:rsidTr="004E3076">
        <w:tc>
          <w:tcPr>
            <w:tcW w:w="4158" w:type="dxa"/>
          </w:tcPr>
          <w:p w14:paraId="0D9833FC" w14:textId="77777777" w:rsidR="005F6487" w:rsidRPr="00A24B89" w:rsidRDefault="005F6487" w:rsidP="005F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A24B89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230F03DF" w14:textId="43B41073" w:rsidR="005F6487" w:rsidRPr="00A24B89" w:rsidRDefault="00372262" w:rsidP="005F64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(12,056)</w:t>
            </w:r>
          </w:p>
        </w:tc>
        <w:tc>
          <w:tcPr>
            <w:tcW w:w="1283" w:type="dxa"/>
          </w:tcPr>
          <w:p w14:paraId="12143F45" w14:textId="7EB6236F" w:rsidR="005F6487" w:rsidRPr="00A24B89" w:rsidRDefault="005F6487" w:rsidP="005F64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A24B89">
              <w:t>(2,520)</w:t>
            </w:r>
          </w:p>
        </w:tc>
        <w:tc>
          <w:tcPr>
            <w:tcW w:w="1282" w:type="dxa"/>
            <w:vAlign w:val="bottom"/>
          </w:tcPr>
          <w:p w14:paraId="2DCBED35" w14:textId="4EB20BC7" w:rsidR="005F6487" w:rsidRPr="00A24B89" w:rsidRDefault="00130913" w:rsidP="005F64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A24B89">
              <w:t>(1,800)</w:t>
            </w:r>
          </w:p>
        </w:tc>
        <w:tc>
          <w:tcPr>
            <w:tcW w:w="1283" w:type="dxa"/>
            <w:vAlign w:val="bottom"/>
          </w:tcPr>
          <w:p w14:paraId="0357CFC1" w14:textId="3272B1BE" w:rsidR="005F6487" w:rsidRPr="00A24B89" w:rsidRDefault="005F6487" w:rsidP="005F64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A24B89">
              <w:t>-</w:t>
            </w:r>
          </w:p>
        </w:tc>
      </w:tr>
      <w:tr w:rsidR="005F6487" w:rsidRPr="00A24B89" w14:paraId="336244D4" w14:textId="77777777" w:rsidTr="004E3076">
        <w:tc>
          <w:tcPr>
            <w:tcW w:w="4158" w:type="dxa"/>
          </w:tcPr>
          <w:p w14:paraId="0B770E68" w14:textId="0B186EDB" w:rsidR="005F6487" w:rsidRPr="00A24B89" w:rsidRDefault="005F6487" w:rsidP="005F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A24B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2" w:type="dxa"/>
          </w:tcPr>
          <w:p w14:paraId="717060FA" w14:textId="6A083D72" w:rsidR="005F6487" w:rsidRPr="00A24B89" w:rsidRDefault="00372262" w:rsidP="005F6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A24B89">
              <w:rPr>
                <w:b/>
                <w:bCs/>
              </w:rPr>
              <w:t>97,955</w:t>
            </w:r>
          </w:p>
        </w:tc>
        <w:tc>
          <w:tcPr>
            <w:tcW w:w="1283" w:type="dxa"/>
          </w:tcPr>
          <w:p w14:paraId="7F4555AC" w14:textId="6B9E6F3D" w:rsidR="005F6487" w:rsidRPr="00A24B89" w:rsidRDefault="005F6487" w:rsidP="005F6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96,449</w:t>
            </w:r>
          </w:p>
        </w:tc>
        <w:tc>
          <w:tcPr>
            <w:tcW w:w="1282" w:type="dxa"/>
          </w:tcPr>
          <w:p w14:paraId="21F49542" w14:textId="743D6265" w:rsidR="005F6487" w:rsidRPr="00A24B89" w:rsidRDefault="00130913" w:rsidP="005F6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51,97</w:t>
            </w:r>
            <w:r w:rsidR="00F172F2" w:rsidRPr="00A24B89">
              <w:rPr>
                <w:b/>
                <w:bCs/>
              </w:rPr>
              <w:t>8</w:t>
            </w:r>
          </w:p>
        </w:tc>
        <w:tc>
          <w:tcPr>
            <w:tcW w:w="1283" w:type="dxa"/>
          </w:tcPr>
          <w:p w14:paraId="3F0EBC80" w14:textId="73FCA89C" w:rsidR="005F6487" w:rsidRPr="00A24B89" w:rsidRDefault="005F6487" w:rsidP="005F6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41,713</w:t>
            </w:r>
          </w:p>
        </w:tc>
      </w:tr>
    </w:tbl>
    <w:p w14:paraId="556E18DE" w14:textId="469D6357" w:rsidR="00CA10FA" w:rsidRPr="00A24B89" w:rsidRDefault="00CA10F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A24B89">
        <w:rPr>
          <w:rFonts w:asciiTheme="majorBidi" w:hAnsiTheme="majorBidi"/>
          <w:cs/>
        </w:rPr>
        <w:lastRenderedPageBreak/>
        <w:t>เมื่อวันที่</w:t>
      </w:r>
      <w:r w:rsidRPr="00A24B89">
        <w:rPr>
          <w:rFonts w:asciiTheme="majorBidi" w:hAnsiTheme="majorBidi" w:hint="cs"/>
          <w:cs/>
        </w:rPr>
        <w:t xml:space="preserve"> </w:t>
      </w:r>
      <w:r w:rsidRPr="00A24B89">
        <w:rPr>
          <w:rFonts w:asciiTheme="majorBidi" w:hAnsiTheme="majorBidi"/>
        </w:rPr>
        <w:t xml:space="preserve">9 </w:t>
      </w:r>
      <w:r w:rsidRPr="00A24B89">
        <w:rPr>
          <w:rFonts w:asciiTheme="majorBidi" w:hAnsiTheme="majorBidi" w:hint="cs"/>
          <w:cs/>
        </w:rPr>
        <w:t xml:space="preserve">กุมภาพันธ์ </w:t>
      </w:r>
      <w:r w:rsidRPr="00A24B89">
        <w:rPr>
          <w:rFonts w:asciiTheme="majorBidi" w:hAnsiTheme="majorBidi"/>
        </w:rPr>
        <w:t xml:space="preserve">2567 </w:t>
      </w:r>
      <w:r w:rsidRPr="00A24B89">
        <w:rPr>
          <w:rFonts w:asciiTheme="majorBidi" w:hAnsiTheme="majorBidi"/>
          <w:cs/>
        </w:rPr>
        <w:t>บริษัทได้</w:t>
      </w:r>
      <w:r w:rsidR="0031733F" w:rsidRPr="00A24B89">
        <w:rPr>
          <w:rFonts w:asciiTheme="majorBidi" w:hAnsiTheme="majorBidi"/>
          <w:cs/>
        </w:rPr>
        <w:t>ออกและเสนอขายตั๋วแลกเงินระยะสั้น</w:t>
      </w:r>
      <w:r w:rsidR="00B13F82" w:rsidRPr="00A24B89">
        <w:rPr>
          <w:rFonts w:asciiTheme="majorBidi" w:hAnsiTheme="majorBidi" w:hint="cs"/>
          <w:cs/>
        </w:rPr>
        <w:t>จาก</w:t>
      </w:r>
      <w:r w:rsidRPr="00A24B89">
        <w:rPr>
          <w:rFonts w:asciiTheme="majorBidi" w:hAnsiTheme="majorBidi"/>
          <w:cs/>
        </w:rPr>
        <w:t xml:space="preserve">สถาบันการเงินแห่งหนึ่ง </w:t>
      </w:r>
      <w:r w:rsidRPr="00A24B89">
        <w:rPr>
          <w:rFonts w:asciiTheme="majorBidi" w:hAnsiTheme="majorBidi" w:hint="cs"/>
          <w:cs/>
        </w:rPr>
        <w:t>จำนว</w:t>
      </w:r>
      <w:r w:rsidR="0031733F" w:rsidRPr="00A24B89">
        <w:rPr>
          <w:rFonts w:asciiTheme="majorBidi" w:hAnsiTheme="majorBidi" w:hint="cs"/>
          <w:cs/>
        </w:rPr>
        <w:t xml:space="preserve">น </w:t>
      </w:r>
      <w:r w:rsidRPr="00A24B89">
        <w:rPr>
          <w:rFonts w:asciiTheme="majorBidi" w:hAnsiTheme="majorBidi"/>
        </w:rPr>
        <w:t>1,000</w:t>
      </w:r>
      <w:r w:rsidRPr="00A24B89">
        <w:rPr>
          <w:rFonts w:asciiTheme="majorBidi" w:hAnsiTheme="majorBidi"/>
          <w:cs/>
        </w:rPr>
        <w:t xml:space="preserve"> ล้านบาท อัตราดอกเบี้ย</w:t>
      </w:r>
      <w:r w:rsidR="007120C3" w:rsidRPr="00A24B89">
        <w:rPr>
          <w:rFonts w:asciiTheme="majorBidi" w:hAnsiTheme="majorBidi" w:hint="cs"/>
          <w:cs/>
        </w:rPr>
        <w:t>ร้อยละ</w:t>
      </w:r>
      <w:r w:rsidRPr="00A24B89">
        <w:rPr>
          <w:rFonts w:asciiTheme="majorBidi" w:hAnsiTheme="majorBidi"/>
          <w:cs/>
        </w:rPr>
        <w:t xml:space="preserve"> </w:t>
      </w:r>
      <w:r w:rsidRPr="00A24B89">
        <w:rPr>
          <w:rFonts w:asciiTheme="majorBidi" w:hAnsiTheme="majorBidi"/>
        </w:rPr>
        <w:t>2.</w:t>
      </w:r>
      <w:r w:rsidR="007120C3" w:rsidRPr="00A24B89">
        <w:rPr>
          <w:rFonts w:asciiTheme="majorBidi" w:hAnsiTheme="majorBidi"/>
        </w:rPr>
        <w:t>60</w:t>
      </w:r>
      <w:r w:rsidRPr="00A24B89">
        <w:rPr>
          <w:rFonts w:asciiTheme="majorBidi" w:hAnsiTheme="majorBidi"/>
          <w:cs/>
        </w:rPr>
        <w:t xml:space="preserve"> ต่อป</w:t>
      </w:r>
      <w:r w:rsidRPr="00A24B89">
        <w:rPr>
          <w:rFonts w:asciiTheme="majorBidi" w:hAnsiTheme="majorBidi" w:hint="cs"/>
          <w:cs/>
        </w:rPr>
        <w:t>ี โดย</w:t>
      </w:r>
      <w:r w:rsidRPr="00A24B89">
        <w:rPr>
          <w:rFonts w:asciiTheme="majorBidi" w:hAnsiTheme="majorBidi"/>
          <w:cs/>
        </w:rPr>
        <w:t>ครบกำหนดชำระ</w:t>
      </w:r>
      <w:r w:rsidRPr="00A24B89">
        <w:rPr>
          <w:rFonts w:asciiTheme="majorBidi" w:hAnsiTheme="majorBidi" w:hint="cs"/>
          <w:cs/>
        </w:rPr>
        <w:t xml:space="preserve">คืนในวันที่ </w:t>
      </w:r>
      <w:r w:rsidRPr="00A24B89">
        <w:rPr>
          <w:rFonts w:asciiTheme="majorBidi" w:hAnsiTheme="majorBidi"/>
        </w:rPr>
        <w:t xml:space="preserve">11 </w:t>
      </w:r>
      <w:r w:rsidRPr="00A24B89">
        <w:rPr>
          <w:rFonts w:asciiTheme="majorBidi" w:hAnsiTheme="majorBidi" w:hint="cs"/>
          <w:cs/>
        </w:rPr>
        <w:t xml:space="preserve">มีนาคม </w:t>
      </w:r>
      <w:r w:rsidRPr="00A24B89">
        <w:rPr>
          <w:rFonts w:asciiTheme="majorBidi" w:hAnsiTheme="majorBidi"/>
        </w:rPr>
        <w:t>2567</w:t>
      </w:r>
    </w:p>
    <w:p w14:paraId="1CA77909" w14:textId="77777777" w:rsidR="00CF5419" w:rsidRPr="00A24B89" w:rsidRDefault="00CF5419" w:rsidP="00B13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p w14:paraId="72B32D77" w14:textId="7C483160" w:rsidR="00CF5419" w:rsidRPr="00A24B89" w:rsidRDefault="00CF5419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A24B89">
        <w:rPr>
          <w:rFonts w:asciiTheme="majorBidi" w:hAnsiTheme="majorBidi"/>
          <w:cs/>
        </w:rPr>
        <w:t xml:space="preserve">เมื่อวันที่ </w:t>
      </w:r>
      <w:r w:rsidRPr="00A24B89">
        <w:rPr>
          <w:rFonts w:asciiTheme="majorBidi" w:hAnsiTheme="majorBidi"/>
        </w:rPr>
        <w:t xml:space="preserve">5 </w:t>
      </w:r>
      <w:r w:rsidRPr="00A24B89">
        <w:rPr>
          <w:rFonts w:asciiTheme="majorBidi" w:hAnsiTheme="majorBidi" w:hint="cs"/>
          <w:cs/>
        </w:rPr>
        <w:t xml:space="preserve">เมษายน </w:t>
      </w:r>
      <w:r w:rsidRPr="00A24B89">
        <w:rPr>
          <w:rFonts w:asciiTheme="majorBidi" w:hAnsiTheme="majorBidi"/>
        </w:rPr>
        <w:t xml:space="preserve">2567 </w:t>
      </w:r>
      <w:r w:rsidRPr="00A24B89">
        <w:rPr>
          <w:rFonts w:asciiTheme="majorBidi" w:hAnsiTheme="majorBidi" w:hint="cs"/>
          <w:cs/>
        </w:rPr>
        <w:t>บริษัทได้</w:t>
      </w:r>
      <w:r w:rsidRPr="00A24B89">
        <w:rPr>
          <w:rFonts w:asciiTheme="majorBidi" w:hAnsiTheme="majorBidi"/>
          <w:cs/>
        </w:rPr>
        <w:t>ออกและเสนอขายตั๋วแลกเงินระยะสั้น</w:t>
      </w:r>
      <w:r w:rsidR="00B13F82" w:rsidRPr="00A24B89">
        <w:rPr>
          <w:rFonts w:asciiTheme="majorBidi" w:hAnsiTheme="majorBidi" w:hint="cs"/>
          <w:cs/>
        </w:rPr>
        <w:t>จาก</w:t>
      </w:r>
      <w:r w:rsidRPr="00A24B89">
        <w:rPr>
          <w:rFonts w:asciiTheme="majorBidi" w:hAnsiTheme="majorBidi"/>
          <w:cs/>
        </w:rPr>
        <w:t xml:space="preserve">สถาบันการเงินแห่งหนึ่ง จำนวน </w:t>
      </w:r>
      <w:r w:rsidRPr="00A24B89">
        <w:rPr>
          <w:rFonts w:asciiTheme="majorBidi" w:hAnsiTheme="majorBidi"/>
        </w:rPr>
        <w:t xml:space="preserve">2,500 </w:t>
      </w:r>
      <w:r w:rsidRPr="00A24B89">
        <w:rPr>
          <w:rFonts w:asciiTheme="majorBidi" w:hAnsiTheme="majorBidi"/>
          <w:cs/>
        </w:rPr>
        <w:t xml:space="preserve">ล้านบาท </w:t>
      </w:r>
      <w:r w:rsidRPr="00A24B89">
        <w:rPr>
          <w:rFonts w:asciiTheme="majorBidi" w:hAnsiTheme="majorBidi" w:hint="cs"/>
          <w:cs/>
        </w:rPr>
        <w:t xml:space="preserve">อัตราดอกเบี้ยร้อยละ </w:t>
      </w:r>
      <w:r w:rsidRPr="00A24B89">
        <w:rPr>
          <w:rFonts w:asciiTheme="majorBidi" w:hAnsiTheme="majorBidi"/>
        </w:rPr>
        <w:t xml:space="preserve">2.65 </w:t>
      </w:r>
      <w:r w:rsidRPr="00A24B89">
        <w:rPr>
          <w:rFonts w:asciiTheme="majorBidi" w:hAnsiTheme="majorBidi" w:hint="cs"/>
          <w:cs/>
        </w:rPr>
        <w:t xml:space="preserve">ต่อปี </w:t>
      </w:r>
      <w:r w:rsidR="00204AFC" w:rsidRPr="00A24B89">
        <w:rPr>
          <w:rFonts w:asciiTheme="majorBidi" w:hAnsiTheme="majorBidi" w:hint="cs"/>
          <w:cs/>
        </w:rPr>
        <w:t>โดยครบ</w:t>
      </w:r>
      <w:r w:rsidRPr="00A24B89">
        <w:rPr>
          <w:rFonts w:asciiTheme="majorBidi" w:hAnsiTheme="majorBidi" w:hint="cs"/>
          <w:cs/>
        </w:rPr>
        <w:t xml:space="preserve">กำหนดชำระคืนในวันที่ </w:t>
      </w:r>
      <w:r w:rsidRPr="00A24B89">
        <w:rPr>
          <w:rFonts w:asciiTheme="majorBidi" w:hAnsiTheme="majorBidi"/>
        </w:rPr>
        <w:t xml:space="preserve">10 </w:t>
      </w:r>
      <w:r w:rsidRPr="00A24B89">
        <w:rPr>
          <w:rFonts w:asciiTheme="majorBidi" w:hAnsiTheme="majorBidi" w:hint="cs"/>
          <w:cs/>
        </w:rPr>
        <w:t xml:space="preserve">พฤษภาคม </w:t>
      </w:r>
      <w:r w:rsidRPr="00A24B89">
        <w:rPr>
          <w:rFonts w:asciiTheme="majorBidi" w:hAnsiTheme="majorBidi"/>
        </w:rPr>
        <w:t>2567</w:t>
      </w:r>
    </w:p>
    <w:p w14:paraId="1254DDC5" w14:textId="77777777" w:rsidR="009F422A" w:rsidRPr="00A24B89" w:rsidRDefault="009F422A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552654EC" w14:textId="2C8B6E4A" w:rsidR="009F422A" w:rsidRPr="00A24B89" w:rsidRDefault="009F422A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A24B89">
        <w:rPr>
          <w:rFonts w:asciiTheme="majorBidi" w:hAnsiTheme="majorBidi"/>
          <w:spacing w:val="6"/>
          <w:cs/>
        </w:rPr>
        <w:t xml:space="preserve">เมื่อวันที่ </w:t>
      </w:r>
      <w:r w:rsidR="00EC301E" w:rsidRPr="00A24B89">
        <w:rPr>
          <w:rFonts w:asciiTheme="majorBidi" w:hAnsiTheme="majorBidi"/>
          <w:spacing w:val="6"/>
        </w:rPr>
        <w:t>28</w:t>
      </w:r>
      <w:r w:rsidRPr="00A24B89">
        <w:rPr>
          <w:rFonts w:asciiTheme="majorBidi" w:hAnsiTheme="majorBidi"/>
          <w:spacing w:val="6"/>
          <w:cs/>
        </w:rPr>
        <w:t xml:space="preserve"> มิถุนายน </w:t>
      </w:r>
      <w:r w:rsidR="00813B02" w:rsidRPr="00A24B89">
        <w:rPr>
          <w:rFonts w:asciiTheme="majorBidi" w:hAnsiTheme="majorBidi"/>
          <w:spacing w:val="6"/>
        </w:rPr>
        <w:t>2567</w:t>
      </w:r>
      <w:r w:rsidRPr="00A24B89">
        <w:rPr>
          <w:rFonts w:asciiTheme="majorBidi" w:hAnsiTheme="majorBidi"/>
          <w:spacing w:val="6"/>
          <w:cs/>
        </w:rPr>
        <w:t xml:space="preserve"> บริษัทได้ออกหุ้นกู้ไม่ด้อยสิทธิ ไม่มีประกัน และมีผู้แทนผู้ถือหุ้นกู้เสนอขายให้แก่ผู้</w:t>
      </w:r>
      <w:r w:rsidRPr="00A24B89">
        <w:rPr>
          <w:rFonts w:asciiTheme="majorBidi" w:hAnsiTheme="majorBidi"/>
          <w:cs/>
        </w:rPr>
        <w:t>ลงทุนสถาบัน และ/หรือผู้ลงทุนรายใหญ่</w:t>
      </w:r>
      <w:r w:rsidR="00EC5543" w:rsidRPr="00A24B89">
        <w:rPr>
          <w:rFonts w:asciiTheme="majorBidi" w:hAnsiTheme="majorBidi" w:hint="cs"/>
          <w:cs/>
        </w:rPr>
        <w:t xml:space="preserve">โดยมีจำนวนเงินทั้งสิ้น </w:t>
      </w:r>
      <w:r w:rsidR="00EC5543" w:rsidRPr="00A24B89">
        <w:rPr>
          <w:rFonts w:asciiTheme="majorBidi" w:hAnsiTheme="majorBidi"/>
        </w:rPr>
        <w:t xml:space="preserve">10,000 </w:t>
      </w:r>
      <w:r w:rsidR="00EC5543" w:rsidRPr="00A24B89">
        <w:rPr>
          <w:rFonts w:asciiTheme="majorBidi" w:hAnsiTheme="majorBidi" w:hint="cs"/>
          <w:cs/>
        </w:rPr>
        <w:t>ล้านบาท</w:t>
      </w:r>
      <w:r w:rsidRPr="00A24B89">
        <w:rPr>
          <w:rFonts w:asciiTheme="majorBidi" w:hAnsiTheme="majorBidi"/>
          <w:cs/>
        </w:rPr>
        <w:t xml:space="preserve"> การเสนอขายหุ้นกู้ครั้งนี้ </w:t>
      </w:r>
      <w:r w:rsidRPr="00A24B89">
        <w:rPr>
          <w:rFonts w:asciiTheme="majorBidi" w:hAnsiTheme="majorBidi"/>
          <w:spacing w:val="2"/>
          <w:cs/>
        </w:rPr>
        <w:t xml:space="preserve">ประกอบด้วยหุ้นกู้ </w:t>
      </w:r>
      <w:r w:rsidR="00813B02" w:rsidRPr="00A24B89">
        <w:rPr>
          <w:rFonts w:asciiTheme="majorBidi" w:hAnsiTheme="majorBidi"/>
          <w:spacing w:val="2"/>
        </w:rPr>
        <w:t>3</w:t>
      </w:r>
      <w:r w:rsidRPr="00A24B89">
        <w:rPr>
          <w:rFonts w:asciiTheme="majorBidi" w:hAnsiTheme="majorBidi"/>
          <w:spacing w:val="2"/>
          <w:cs/>
        </w:rPr>
        <w:t xml:space="preserve"> ชุด ได้แก่ หุ้นกู้อายุ </w:t>
      </w:r>
      <w:r w:rsidR="00813B02" w:rsidRPr="00A24B89">
        <w:rPr>
          <w:rFonts w:asciiTheme="majorBidi" w:hAnsiTheme="majorBidi"/>
          <w:spacing w:val="2"/>
        </w:rPr>
        <w:t>3</w:t>
      </w:r>
      <w:r w:rsidRPr="00A24B89">
        <w:rPr>
          <w:rFonts w:asciiTheme="majorBidi" w:hAnsiTheme="majorBidi"/>
          <w:spacing w:val="2"/>
          <w:cs/>
        </w:rPr>
        <w:t xml:space="preserve"> ปี มูลค่าเสนอขายรวม </w:t>
      </w:r>
      <w:r w:rsidR="00813B02" w:rsidRPr="00A24B89">
        <w:rPr>
          <w:rFonts w:asciiTheme="majorBidi" w:hAnsiTheme="majorBidi"/>
          <w:spacing w:val="2"/>
        </w:rPr>
        <w:t>2,500</w:t>
      </w:r>
      <w:r w:rsidRPr="00A24B89">
        <w:rPr>
          <w:rFonts w:asciiTheme="majorBidi" w:hAnsiTheme="majorBidi"/>
          <w:spacing w:val="2"/>
          <w:cs/>
        </w:rPr>
        <w:t xml:space="preserve"> ล้านบาท อัตราดอกเบี้ย</w:t>
      </w:r>
      <w:r w:rsidR="00EC301E" w:rsidRPr="00A24B89">
        <w:rPr>
          <w:rFonts w:asciiTheme="majorBidi" w:hAnsiTheme="majorBidi" w:hint="cs"/>
          <w:spacing w:val="2"/>
          <w:cs/>
        </w:rPr>
        <w:t>ร้อยละ</w:t>
      </w:r>
      <w:r w:rsidRPr="00A24B89">
        <w:rPr>
          <w:rFonts w:asciiTheme="majorBidi" w:hAnsiTheme="majorBidi"/>
          <w:spacing w:val="2"/>
          <w:cs/>
        </w:rPr>
        <w:t xml:space="preserve"> </w:t>
      </w:r>
      <w:r w:rsidR="00813B02" w:rsidRPr="00A24B89">
        <w:rPr>
          <w:rFonts w:asciiTheme="majorBidi" w:hAnsiTheme="majorBidi"/>
          <w:spacing w:val="2"/>
        </w:rPr>
        <w:t>3.09</w:t>
      </w:r>
      <w:r w:rsidRPr="00A24B89">
        <w:rPr>
          <w:rFonts w:asciiTheme="majorBidi" w:hAnsiTheme="majorBidi"/>
          <w:spacing w:val="2"/>
          <w:cs/>
        </w:rPr>
        <w:t xml:space="preserve"> ต่อปี หุ้น</w:t>
      </w:r>
      <w:r w:rsidRPr="00A24B89">
        <w:rPr>
          <w:rFonts w:asciiTheme="majorBidi" w:hAnsiTheme="majorBidi"/>
          <w:cs/>
        </w:rPr>
        <w:t xml:space="preserve">กู้อายุ </w:t>
      </w:r>
      <w:r w:rsidR="00813B02" w:rsidRPr="00A24B89">
        <w:rPr>
          <w:rFonts w:asciiTheme="majorBidi" w:hAnsiTheme="majorBidi"/>
        </w:rPr>
        <w:t>5</w:t>
      </w:r>
      <w:r w:rsidRPr="00A24B89">
        <w:rPr>
          <w:rFonts w:asciiTheme="majorBidi" w:hAnsiTheme="majorBidi"/>
          <w:cs/>
        </w:rPr>
        <w:t xml:space="preserve"> ปี มูลค่าเสนอขายรวม </w:t>
      </w:r>
      <w:r w:rsidR="00813B02" w:rsidRPr="00A24B89">
        <w:rPr>
          <w:rFonts w:asciiTheme="majorBidi" w:hAnsiTheme="majorBidi"/>
        </w:rPr>
        <w:t>2,500</w:t>
      </w:r>
      <w:r w:rsidRPr="00A24B89">
        <w:rPr>
          <w:rFonts w:asciiTheme="majorBidi" w:hAnsiTheme="majorBidi"/>
          <w:cs/>
        </w:rPr>
        <w:t xml:space="preserve"> ล้านบาท อัตราดอกเบี้ย</w:t>
      </w:r>
      <w:r w:rsidR="00EC301E" w:rsidRPr="00A24B89">
        <w:rPr>
          <w:rFonts w:asciiTheme="majorBidi" w:hAnsiTheme="majorBidi" w:hint="cs"/>
          <w:cs/>
        </w:rPr>
        <w:t>ร้อยละ</w:t>
      </w:r>
      <w:r w:rsidRPr="00A24B89">
        <w:rPr>
          <w:rFonts w:asciiTheme="majorBidi" w:hAnsiTheme="majorBidi"/>
          <w:cs/>
        </w:rPr>
        <w:t xml:space="preserve"> </w:t>
      </w:r>
      <w:r w:rsidR="00813B02" w:rsidRPr="00A24B89">
        <w:rPr>
          <w:rFonts w:asciiTheme="majorBidi" w:hAnsiTheme="majorBidi"/>
        </w:rPr>
        <w:t>3.60</w:t>
      </w:r>
      <w:r w:rsidRPr="00A24B89">
        <w:rPr>
          <w:rFonts w:asciiTheme="majorBidi" w:hAnsiTheme="majorBidi"/>
          <w:cs/>
        </w:rPr>
        <w:t xml:space="preserve"> ต่อปี และหุ้นกู้อายุ </w:t>
      </w:r>
      <w:r w:rsidR="00813B02" w:rsidRPr="00A24B89">
        <w:rPr>
          <w:rFonts w:asciiTheme="majorBidi" w:hAnsiTheme="majorBidi"/>
        </w:rPr>
        <w:t>10</w:t>
      </w:r>
      <w:r w:rsidRPr="00A24B89">
        <w:rPr>
          <w:rFonts w:asciiTheme="majorBidi" w:hAnsiTheme="majorBidi"/>
          <w:cs/>
        </w:rPr>
        <w:t xml:space="preserve"> ปี มูลค่าเสนอขายรวม </w:t>
      </w:r>
      <w:r w:rsidR="00813B02" w:rsidRPr="00A24B89">
        <w:rPr>
          <w:rFonts w:asciiTheme="majorBidi" w:hAnsiTheme="majorBidi"/>
        </w:rPr>
        <w:t>5,000</w:t>
      </w:r>
      <w:r w:rsidRPr="00A24B89">
        <w:rPr>
          <w:rFonts w:asciiTheme="majorBidi" w:hAnsiTheme="majorBidi"/>
          <w:cs/>
        </w:rPr>
        <w:t xml:space="preserve"> ล้านบาท อัตราดอกเบี้ย</w:t>
      </w:r>
      <w:r w:rsidR="00EC301E" w:rsidRPr="00A24B89">
        <w:rPr>
          <w:rFonts w:asciiTheme="majorBidi" w:hAnsiTheme="majorBidi" w:hint="cs"/>
          <w:cs/>
        </w:rPr>
        <w:t>ร้อยละ</w:t>
      </w:r>
      <w:r w:rsidRPr="00A24B89">
        <w:rPr>
          <w:rFonts w:asciiTheme="majorBidi" w:hAnsiTheme="majorBidi"/>
          <w:cs/>
        </w:rPr>
        <w:t xml:space="preserve"> </w:t>
      </w:r>
      <w:r w:rsidR="00813B02" w:rsidRPr="00A24B89">
        <w:rPr>
          <w:rFonts w:asciiTheme="majorBidi" w:hAnsiTheme="majorBidi"/>
        </w:rPr>
        <w:t>4.03</w:t>
      </w:r>
      <w:r w:rsidRPr="00A24B89">
        <w:rPr>
          <w:rFonts w:asciiTheme="majorBidi" w:hAnsiTheme="majorBidi"/>
          <w:cs/>
        </w:rPr>
        <w:t xml:space="preserve"> ต่อปี</w:t>
      </w:r>
    </w:p>
    <w:p w14:paraId="7EA473BA" w14:textId="77777777" w:rsidR="003A4797" w:rsidRPr="00A24B89" w:rsidRDefault="003A4797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56AB3D95" w14:textId="7411C6B3" w:rsidR="003A4797" w:rsidRPr="00A24B89" w:rsidRDefault="003A4797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A24B89">
        <w:rPr>
          <w:rFonts w:asciiTheme="majorBidi" w:hAnsiTheme="majorBidi"/>
          <w:cs/>
        </w:rPr>
        <w:t>เมื่อวันที่</w:t>
      </w:r>
      <w:r w:rsidRPr="00A24B89">
        <w:rPr>
          <w:rFonts w:asciiTheme="majorBidi" w:hAnsiTheme="majorBidi"/>
        </w:rPr>
        <w:t xml:space="preserve"> 26 </w:t>
      </w:r>
      <w:r w:rsidRPr="00A24B89">
        <w:rPr>
          <w:rFonts w:asciiTheme="majorBidi" w:hAnsiTheme="majorBidi"/>
          <w:cs/>
        </w:rPr>
        <w:t xml:space="preserve">กรกฎาคม </w:t>
      </w:r>
      <w:r w:rsidRPr="00A24B89">
        <w:rPr>
          <w:rFonts w:asciiTheme="majorBidi" w:hAnsiTheme="majorBidi"/>
        </w:rPr>
        <w:t xml:space="preserve">2567 </w:t>
      </w:r>
      <w:r w:rsidRPr="00A24B89">
        <w:rPr>
          <w:rFonts w:asciiTheme="majorBidi" w:hAnsiTheme="majorBidi"/>
          <w:cs/>
        </w:rPr>
        <w:t>บริษัทได้ทำสัญญากู้ยืมเงินระยะยาว</w:t>
      </w:r>
      <w:r w:rsidRPr="00A24B89">
        <w:rPr>
          <w:rFonts w:asciiTheme="majorBidi" w:hAnsiTheme="majorBidi"/>
        </w:rPr>
        <w:t xml:space="preserve"> </w:t>
      </w:r>
      <w:r w:rsidRPr="00A24B89">
        <w:rPr>
          <w:rFonts w:asciiTheme="majorBidi" w:hAnsiTheme="majorBidi"/>
          <w:cs/>
        </w:rPr>
        <w:t>โดยไม่มีหลักประกัน</w:t>
      </w:r>
      <w:r w:rsidR="00B13F82" w:rsidRPr="00A24B89">
        <w:rPr>
          <w:rFonts w:asciiTheme="majorBidi" w:hAnsiTheme="majorBidi" w:hint="cs"/>
          <w:cs/>
        </w:rPr>
        <w:t>จาก</w:t>
      </w:r>
      <w:r w:rsidRPr="00A24B89">
        <w:rPr>
          <w:rFonts w:asciiTheme="majorBidi" w:hAnsiTheme="majorBidi"/>
          <w:cs/>
        </w:rPr>
        <w:t>สถาบันการเงินแห่งหนึ่ง</w:t>
      </w:r>
      <w:r w:rsidRPr="00A24B89">
        <w:rPr>
          <w:rFonts w:asciiTheme="majorBidi" w:hAnsiTheme="majorBidi"/>
        </w:rPr>
        <w:t xml:space="preserve"> </w:t>
      </w:r>
      <w:r w:rsidRPr="00A24B89">
        <w:rPr>
          <w:rFonts w:asciiTheme="majorBidi" w:hAnsiTheme="majorBidi"/>
          <w:spacing w:val="2"/>
          <w:cs/>
        </w:rPr>
        <w:t xml:space="preserve">โดยมีวงเงิน </w:t>
      </w:r>
      <w:r w:rsidRPr="00A24B89">
        <w:rPr>
          <w:rFonts w:asciiTheme="majorBidi" w:hAnsiTheme="majorBidi"/>
          <w:spacing w:val="2"/>
        </w:rPr>
        <w:t>1,300 </w:t>
      </w:r>
      <w:r w:rsidRPr="00A24B89">
        <w:rPr>
          <w:rFonts w:asciiTheme="majorBidi" w:hAnsiTheme="majorBidi"/>
          <w:spacing w:val="2"/>
          <w:cs/>
        </w:rPr>
        <w:t>ล้านบาท อัตราดอกเบี้ยอ้างอิง</w:t>
      </w:r>
      <w:r w:rsidRPr="00A24B89">
        <w:rPr>
          <w:rFonts w:asciiTheme="majorBidi" w:hAnsiTheme="majorBidi"/>
          <w:spacing w:val="2"/>
        </w:rPr>
        <w:t xml:space="preserve"> THOR+1.10% </w:t>
      </w:r>
      <w:r w:rsidRPr="00A24B89">
        <w:rPr>
          <w:rFonts w:asciiTheme="majorBidi" w:hAnsiTheme="majorBidi"/>
          <w:spacing w:val="2"/>
          <w:cs/>
        </w:rPr>
        <w:t>โดยชำระงวดแรกในวันสุดท้ายของไตรมาสที่มีการ</w:t>
      </w:r>
      <w:r w:rsidRPr="00A24B89">
        <w:rPr>
          <w:rFonts w:asciiTheme="majorBidi" w:hAnsiTheme="majorBidi"/>
          <w:cs/>
        </w:rPr>
        <w:t>เบิกเงินกู้ กำหนดจ่ายดอกเบี้ยตามที่ระบุในสัญญา</w:t>
      </w:r>
      <w:r w:rsidR="00507473" w:rsidRPr="00A24B89">
        <w:rPr>
          <w:rFonts w:asciiTheme="majorBidi" w:hAnsiTheme="majorBidi" w:hint="cs"/>
          <w:cs/>
        </w:rPr>
        <w:t xml:space="preserve"> </w:t>
      </w:r>
      <w:r w:rsidRPr="00A24B89">
        <w:rPr>
          <w:rFonts w:asciiTheme="majorBidi" w:hAnsiTheme="majorBidi"/>
          <w:cs/>
        </w:rPr>
        <w:t>โดยมีเงื่อนไขบางประการเกี่ยวกับการรักษาอัตราส่วนทางการเงิน เช่น การดำรงอัตราส่วนหนี้สินที่มีภาระดอกเบี้ยสุทธิต่อส่วนของผู้ถือหุ้น</w:t>
      </w:r>
      <w:r w:rsidRPr="00A24B89">
        <w:rPr>
          <w:rFonts w:asciiTheme="majorBidi" w:hAnsiTheme="majorBidi"/>
        </w:rPr>
        <w:t> </w:t>
      </w:r>
    </w:p>
    <w:p w14:paraId="7D0E6287" w14:textId="77777777" w:rsidR="00B13117" w:rsidRPr="00A24B89" w:rsidRDefault="00B13117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35AB5A9E" w14:textId="5C6C4CE7" w:rsidR="00414C8F" w:rsidRPr="00A24B89" w:rsidRDefault="00B13117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A24B89">
        <w:rPr>
          <w:rFonts w:asciiTheme="majorBidi" w:hAnsiTheme="majorBidi"/>
          <w:cs/>
        </w:rPr>
        <w:t xml:space="preserve">เมื่อวันที่ </w:t>
      </w:r>
      <w:r w:rsidRPr="00A24B89">
        <w:rPr>
          <w:rFonts w:asciiTheme="majorBidi" w:hAnsiTheme="majorBidi"/>
        </w:rPr>
        <w:t>20</w:t>
      </w:r>
      <w:r w:rsidRPr="00A24B89">
        <w:rPr>
          <w:rFonts w:asciiTheme="majorBidi" w:hAnsiTheme="majorBidi"/>
          <w:cs/>
        </w:rPr>
        <w:t xml:space="preserve"> กันยายน </w:t>
      </w:r>
      <w:r w:rsidRPr="00A24B89">
        <w:rPr>
          <w:rFonts w:asciiTheme="majorBidi" w:hAnsiTheme="majorBidi"/>
        </w:rPr>
        <w:t>2567</w:t>
      </w:r>
      <w:r w:rsidRPr="00A24B89">
        <w:rPr>
          <w:rFonts w:asciiTheme="majorBidi" w:hAnsiTheme="majorBidi"/>
          <w:cs/>
        </w:rPr>
        <w:t xml:space="preserve"> บริษัทได้ทำสัญญากู้ยืมเงินระยะยาวโดยไม่มีหลักประกัน</w:t>
      </w:r>
      <w:r w:rsidR="00B13F82" w:rsidRPr="00A24B89">
        <w:rPr>
          <w:rFonts w:asciiTheme="majorBidi" w:hAnsiTheme="majorBidi" w:hint="cs"/>
          <w:cs/>
        </w:rPr>
        <w:t>จาก</w:t>
      </w:r>
      <w:r w:rsidRPr="00A24B89">
        <w:rPr>
          <w:rFonts w:asciiTheme="majorBidi" w:hAnsiTheme="majorBidi"/>
          <w:cs/>
        </w:rPr>
        <w:t xml:space="preserve">สถาบันการเงินแห่งหนึ่งโดยมีวงเงิน </w:t>
      </w:r>
      <w:r w:rsidRPr="00A24B89">
        <w:rPr>
          <w:rFonts w:asciiTheme="majorBidi" w:hAnsiTheme="majorBidi"/>
        </w:rPr>
        <w:t xml:space="preserve">5,000 </w:t>
      </w:r>
      <w:r w:rsidRPr="00A24B89">
        <w:rPr>
          <w:rFonts w:asciiTheme="majorBidi" w:hAnsiTheme="majorBidi"/>
          <w:cs/>
        </w:rPr>
        <w:t xml:space="preserve">ล้านบาท อัตราดอกเบี้ยอ้างอิง </w:t>
      </w:r>
      <w:r w:rsidRPr="00A24B89">
        <w:rPr>
          <w:rFonts w:asciiTheme="majorBidi" w:hAnsiTheme="majorBidi"/>
        </w:rPr>
        <w:t>THOR+0.45%</w:t>
      </w:r>
      <w:r w:rsidR="00E17F90" w:rsidRPr="00A24B89">
        <w:rPr>
          <w:rFonts w:asciiTheme="majorBidi" w:hAnsiTheme="majorBidi" w:hint="cs"/>
          <w:cs/>
        </w:rPr>
        <w:t xml:space="preserve"> </w:t>
      </w:r>
      <w:r w:rsidRPr="00A24B89">
        <w:rPr>
          <w:rFonts w:asciiTheme="majorBidi" w:hAnsiTheme="majorBidi"/>
          <w:cs/>
        </w:rPr>
        <w:t>กำหนดจ่ายดอกเบี้ยตามที่ระบุในสัญญา โดยมีเงื่อนไขบางประการเกี่ยวกับการรักษาอัตราส่วนทางการเงิน เช่น การดำรงอัตราส่วนหนี้สินที่มีภาระดอกเบี้ยสุทธิต่อส่วนของผู้ถือหุ้น</w:t>
      </w:r>
    </w:p>
    <w:p w14:paraId="29F56059" w14:textId="77777777" w:rsidR="007A2AD4" w:rsidRPr="00A24B89" w:rsidRDefault="007A2AD4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101EEC53" w14:textId="77777777" w:rsidR="007A2AD4" w:rsidRPr="00A24B89" w:rsidRDefault="007A2AD4" w:rsidP="007A2AD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4B89">
        <w:rPr>
          <w:rFonts w:asciiTheme="majorBidi" w:hAnsiTheme="majorBidi" w:cstheme="majorBidi"/>
          <w:i/>
          <w:iCs/>
          <w:sz w:val="30"/>
          <w:szCs w:val="30"/>
          <w:cs/>
        </w:rPr>
        <w:t>หุ้นกู้ด้อยสิทธิที่มีลักษณะคล้ายทุน</w:t>
      </w:r>
    </w:p>
    <w:p w14:paraId="0D5CF489" w14:textId="77777777" w:rsidR="007A2AD4" w:rsidRPr="00A24B89" w:rsidRDefault="007A2AD4" w:rsidP="007A2AD4">
      <w:pPr>
        <w:spacing w:line="240" w:lineRule="auto"/>
        <w:rPr>
          <w:rFonts w:asciiTheme="majorBidi" w:hAnsiTheme="majorBidi" w:cstheme="majorBidi"/>
          <w:lang w:val="en-GB" w:bidi="ar-SA"/>
        </w:rPr>
      </w:pPr>
    </w:p>
    <w:p w14:paraId="53F3BD6F" w14:textId="32C2FB34" w:rsidR="00414C8F" w:rsidRPr="00A24B89" w:rsidRDefault="00391EC2" w:rsidP="0056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pacing w:val="-2"/>
          <w:lang w:val="en-GB"/>
        </w:rPr>
      </w:pPr>
      <w:r w:rsidRPr="00A24B89">
        <w:rPr>
          <w:rFonts w:asciiTheme="majorBidi" w:hAnsiTheme="majorBidi" w:cstheme="majorBidi" w:hint="cs"/>
          <w:spacing w:val="-2"/>
          <w:cs/>
          <w:lang w:val="en-GB"/>
        </w:rPr>
        <w:t>เมื่อ</w:t>
      </w:r>
      <w:r w:rsidR="00B6426F" w:rsidRPr="00A24B89">
        <w:rPr>
          <w:rFonts w:asciiTheme="majorBidi" w:hAnsiTheme="majorBidi" w:cstheme="majorBidi"/>
          <w:spacing w:val="-2"/>
          <w:cs/>
          <w:lang w:val="en-GB"/>
        </w:rPr>
        <w:t xml:space="preserve">วันที่ </w:t>
      </w:r>
      <w:r w:rsidR="00B6426F" w:rsidRPr="00A24B89">
        <w:rPr>
          <w:rFonts w:asciiTheme="majorBidi" w:hAnsiTheme="majorBidi" w:cstheme="majorBidi"/>
          <w:spacing w:val="-2"/>
        </w:rPr>
        <w:t>18</w:t>
      </w:r>
      <w:r w:rsidR="00B6426F" w:rsidRPr="00A24B89">
        <w:rPr>
          <w:rFonts w:asciiTheme="majorBidi" w:hAnsiTheme="majorBidi" w:cstheme="majorBidi"/>
          <w:spacing w:val="-2"/>
          <w:cs/>
          <w:lang w:val="en-GB"/>
        </w:rPr>
        <w:t xml:space="preserve"> กันยายน </w:t>
      </w:r>
      <w:r w:rsidR="00B6426F" w:rsidRPr="00A24B89">
        <w:rPr>
          <w:rFonts w:asciiTheme="majorBidi" w:hAnsiTheme="majorBidi" w:cstheme="majorBidi"/>
          <w:spacing w:val="-2"/>
          <w:lang w:val="en-GB"/>
        </w:rPr>
        <w:t xml:space="preserve">2567 </w:t>
      </w:r>
      <w:r w:rsidR="007A2AD4" w:rsidRPr="00A24B89">
        <w:rPr>
          <w:rFonts w:asciiTheme="majorBidi" w:hAnsiTheme="majorBidi" w:cstheme="majorBidi"/>
          <w:spacing w:val="-2"/>
          <w:cs/>
          <w:lang w:val="en-GB"/>
        </w:rPr>
        <w:t>บริษัท</w:t>
      </w:r>
      <w:r w:rsidR="00A07C52" w:rsidRPr="00A24B89">
        <w:rPr>
          <w:rFonts w:asciiTheme="majorBidi" w:hAnsiTheme="majorBidi" w:cstheme="majorBidi" w:hint="cs"/>
          <w:spacing w:val="-2"/>
          <w:cs/>
          <w:lang w:val="en-GB"/>
        </w:rPr>
        <w:t>ได้</w:t>
      </w:r>
      <w:r w:rsidR="00A07C52" w:rsidRPr="00A24B89">
        <w:rPr>
          <w:rFonts w:asciiTheme="majorBidi" w:hAnsiTheme="majorBidi"/>
          <w:spacing w:val="-2"/>
          <w:cs/>
          <w:lang w:val="en-GB"/>
        </w:rPr>
        <w:t>แจ้ง</w:t>
      </w:r>
      <w:r w:rsidR="007A2AD4" w:rsidRPr="00A24B89">
        <w:rPr>
          <w:rFonts w:asciiTheme="majorBidi" w:hAnsiTheme="majorBidi" w:cstheme="majorBidi"/>
          <w:spacing w:val="-2"/>
          <w:cs/>
          <w:lang w:val="en-GB"/>
        </w:rPr>
        <w:t>ไถ่ถอนหุ้นกู้ด้อยสิทธิที่มีลักษณะคล้ายทุน</w:t>
      </w:r>
      <w:r w:rsidR="00A07C52" w:rsidRPr="00A24B89">
        <w:rPr>
          <w:rFonts w:asciiTheme="majorBidi" w:hAnsiTheme="majorBidi"/>
          <w:spacing w:val="-2"/>
          <w:cs/>
          <w:lang w:val="en-GB"/>
        </w:rPr>
        <w:t>แก่ผู้ถือหุ้นกู้</w:t>
      </w:r>
      <w:r w:rsidR="007A2AD4" w:rsidRPr="00A24B89">
        <w:rPr>
          <w:rFonts w:asciiTheme="majorBidi" w:hAnsiTheme="majorBidi" w:cstheme="majorBidi"/>
          <w:spacing w:val="-2"/>
          <w:cs/>
          <w:lang w:val="en-GB"/>
        </w:rPr>
        <w:t xml:space="preserve"> เป็นหุ้นกู้ชนิดระบุชื่อผู้ถือ ไม่มีหลักประกัน ไม่แปลงสภาพ มีผู้แทนผู้ถือหุ้นกู้ และไม่มีกำหนดชำระคืนเงินต้น โดยจะมีการจ่ายชำระคืนเงินต้นเพียงครั้งเดียวเมื่อเลิกบริษัท หรือเมื่อผู้ออกหุ้นกู้ใช้สิทธิไถ่ถอนหุ้นกู้ก่อนกำหนดตามเงื่อนไขที่ระบุไว้</w:t>
      </w:r>
      <w:r w:rsidR="003F70C1" w:rsidRPr="00A24B89">
        <w:rPr>
          <w:rFonts w:asciiTheme="majorBidi" w:hAnsiTheme="majorBidi" w:cstheme="majorBidi" w:hint="cs"/>
          <w:spacing w:val="-2"/>
          <w:cs/>
          <w:lang w:val="en-GB"/>
        </w:rPr>
        <w:t xml:space="preserve"> </w:t>
      </w:r>
      <w:r w:rsidR="006272A0" w:rsidRPr="00A24B89">
        <w:rPr>
          <w:rFonts w:asciiTheme="majorBidi" w:hAnsiTheme="majorBidi" w:cstheme="majorBidi"/>
          <w:spacing w:val="-2"/>
          <w:cs/>
          <w:lang w:val="en-GB"/>
        </w:rPr>
        <w:t>บริษัทได้จัดประเภทรายการดังกล่าว จากส่วนของผู้ถือหุ้นเป็นหนี้สินที่จะครบกำหนดชำระภายในหนึ่งปี</w:t>
      </w:r>
      <w:r w:rsidR="00FC4588" w:rsidRPr="00A24B89">
        <w:rPr>
          <w:rFonts w:asciiTheme="majorBidi" w:hAnsiTheme="majorBidi" w:cstheme="majorBidi" w:hint="cs"/>
          <w:spacing w:val="-2"/>
          <w:cs/>
          <w:lang w:val="en-GB"/>
        </w:rPr>
        <w:t xml:space="preserve"> </w:t>
      </w:r>
      <w:r w:rsidR="006272A0" w:rsidRPr="00A24B89">
        <w:rPr>
          <w:rFonts w:asciiTheme="majorBidi" w:hAnsiTheme="majorBidi" w:cstheme="majorBidi" w:hint="cs"/>
          <w:spacing w:val="-2"/>
          <w:cs/>
          <w:lang w:val="en-GB"/>
        </w:rPr>
        <w:t>ใน</w:t>
      </w:r>
      <w:r w:rsidRPr="00A24B89">
        <w:rPr>
          <w:rFonts w:asciiTheme="majorBidi" w:hAnsiTheme="majorBidi" w:cstheme="majorBidi"/>
          <w:spacing w:val="-2"/>
          <w:cs/>
          <w:lang w:val="en-GB"/>
        </w:rPr>
        <w:t>งบฐานะ</w:t>
      </w:r>
      <w:r w:rsidRPr="00A24B89">
        <w:rPr>
          <w:rFonts w:asciiTheme="majorBidi" w:hAnsiTheme="majorBidi" w:cstheme="majorBidi"/>
          <w:spacing w:val="-2"/>
          <w:cs/>
          <w:lang w:val="en-GB"/>
        </w:rPr>
        <w:br/>
        <w:t>การเงินรวมและ</w:t>
      </w:r>
      <w:r w:rsidR="005608B3" w:rsidRPr="00A24B89">
        <w:rPr>
          <w:rFonts w:asciiTheme="majorBidi" w:hAnsiTheme="majorBidi" w:cstheme="majorBidi"/>
          <w:spacing w:val="-2"/>
          <w:cs/>
          <w:lang w:val="en-GB"/>
        </w:rPr>
        <w:t>งบฐานะการเงิน</w:t>
      </w:r>
      <w:r w:rsidRPr="00A24B89">
        <w:rPr>
          <w:rFonts w:asciiTheme="majorBidi" w:hAnsiTheme="majorBidi" w:cstheme="majorBidi"/>
          <w:spacing w:val="-2"/>
          <w:cs/>
          <w:lang w:val="en-GB"/>
        </w:rPr>
        <w:t>เฉพาะกิจการ</w:t>
      </w:r>
      <w:r w:rsidRPr="00A24B89">
        <w:rPr>
          <w:rFonts w:asciiTheme="majorBidi" w:hAnsiTheme="majorBidi" w:cstheme="majorBidi" w:hint="cs"/>
          <w:spacing w:val="-2"/>
          <w:cs/>
          <w:lang w:val="en-GB"/>
        </w:rPr>
        <w:t xml:space="preserve"> </w:t>
      </w:r>
      <w:r w:rsidR="006272A0" w:rsidRPr="00A24B89">
        <w:rPr>
          <w:rFonts w:asciiTheme="majorBidi" w:hAnsiTheme="majorBidi" w:cstheme="majorBidi" w:hint="cs"/>
          <w:spacing w:val="-2"/>
          <w:cs/>
          <w:lang w:val="en-GB"/>
        </w:rPr>
        <w:t xml:space="preserve">ณ วันที่ </w:t>
      </w:r>
      <w:r w:rsidR="006272A0" w:rsidRPr="00A24B89">
        <w:rPr>
          <w:rFonts w:asciiTheme="majorBidi" w:hAnsiTheme="majorBidi" w:cstheme="majorBidi"/>
          <w:spacing w:val="-2"/>
          <w:lang w:val="en-GB"/>
        </w:rPr>
        <w:t xml:space="preserve">30 </w:t>
      </w:r>
      <w:r w:rsidR="006272A0" w:rsidRPr="00A24B89">
        <w:rPr>
          <w:rFonts w:asciiTheme="majorBidi" w:hAnsiTheme="majorBidi" w:cstheme="majorBidi" w:hint="cs"/>
          <w:spacing w:val="-2"/>
          <w:cs/>
          <w:lang w:val="en-GB"/>
        </w:rPr>
        <w:t xml:space="preserve">กันยายน </w:t>
      </w:r>
      <w:r w:rsidR="006272A0" w:rsidRPr="00A24B89">
        <w:rPr>
          <w:rFonts w:asciiTheme="majorBidi" w:hAnsiTheme="majorBidi" w:cstheme="majorBidi"/>
          <w:spacing w:val="-2"/>
          <w:lang w:val="en-GB"/>
        </w:rPr>
        <w:t xml:space="preserve">2567 </w:t>
      </w:r>
      <w:r w:rsidR="006272A0" w:rsidRPr="00A24B89">
        <w:rPr>
          <w:rFonts w:asciiTheme="majorBidi" w:hAnsiTheme="majorBidi" w:cstheme="majorBidi"/>
          <w:spacing w:val="-2"/>
          <w:cs/>
          <w:lang w:val="en-GB"/>
        </w:rPr>
        <w:t>ทั้งนี้การเปลี่ยนแปลงการจัดประเภทรายการนี้ไม่มี</w:t>
      </w:r>
      <w:r w:rsidR="005608B3" w:rsidRPr="00A24B89">
        <w:rPr>
          <w:rFonts w:asciiTheme="majorBidi" w:hAnsiTheme="majorBidi" w:cstheme="majorBidi" w:hint="cs"/>
          <w:spacing w:val="-2"/>
          <w:cs/>
          <w:lang w:val="en-GB"/>
        </w:rPr>
        <w:t>สาระสำคัญ</w:t>
      </w:r>
      <w:r w:rsidR="006272A0" w:rsidRPr="00A24B89">
        <w:rPr>
          <w:rFonts w:asciiTheme="majorBidi" w:hAnsiTheme="majorBidi" w:cstheme="majorBidi"/>
          <w:spacing w:val="-2"/>
          <w:cs/>
          <w:lang w:val="en-GB"/>
        </w:rPr>
        <w:t>ต่อผลการดำเนินงานของบริษัท</w:t>
      </w:r>
      <w:r w:rsidR="006272A0" w:rsidRPr="00A24B89">
        <w:rPr>
          <w:rFonts w:asciiTheme="majorBidi" w:hAnsiTheme="majorBidi" w:cstheme="majorBidi" w:hint="cs"/>
          <w:spacing w:val="-2"/>
          <w:cs/>
          <w:lang w:val="en-GB"/>
        </w:rPr>
        <w:t xml:space="preserve"> </w:t>
      </w:r>
      <w:r w:rsidR="00B67F6D" w:rsidRPr="00A24B89">
        <w:rPr>
          <w:rFonts w:asciiTheme="majorBidi" w:hAnsiTheme="majorBidi" w:cstheme="majorBidi" w:hint="cs"/>
          <w:spacing w:val="-2"/>
          <w:cs/>
          <w:lang w:val="en-GB"/>
        </w:rPr>
        <w:t>เมื่อวันที่</w:t>
      </w:r>
      <w:r w:rsidR="006272A0" w:rsidRPr="00A24B89">
        <w:rPr>
          <w:rFonts w:asciiTheme="majorBidi" w:hAnsiTheme="majorBidi" w:cstheme="majorBidi"/>
          <w:spacing w:val="-2"/>
          <w:cs/>
          <w:lang w:val="en-GB"/>
        </w:rPr>
        <w:t xml:space="preserve"> </w:t>
      </w:r>
      <w:r w:rsidR="006272A0" w:rsidRPr="00A24B89">
        <w:rPr>
          <w:rFonts w:asciiTheme="majorBidi" w:hAnsiTheme="majorBidi" w:cstheme="majorBidi"/>
          <w:spacing w:val="-2"/>
          <w:lang w:val="en-GB" w:bidi="ar-SA"/>
        </w:rPr>
        <w:t xml:space="preserve">18 </w:t>
      </w:r>
      <w:r w:rsidR="006272A0" w:rsidRPr="00A24B89">
        <w:rPr>
          <w:rFonts w:asciiTheme="majorBidi" w:hAnsiTheme="majorBidi" w:cstheme="majorBidi"/>
          <w:spacing w:val="-2"/>
          <w:cs/>
          <w:lang w:val="en-GB"/>
        </w:rPr>
        <w:t xml:space="preserve">ตุลาคม </w:t>
      </w:r>
      <w:r w:rsidR="006272A0" w:rsidRPr="00A24B89">
        <w:rPr>
          <w:rFonts w:asciiTheme="majorBidi" w:hAnsiTheme="majorBidi" w:cstheme="majorBidi"/>
          <w:spacing w:val="-2"/>
          <w:lang w:val="en-GB" w:bidi="ar-SA"/>
        </w:rPr>
        <w:t>2567</w:t>
      </w:r>
      <w:r w:rsidR="006272A0" w:rsidRPr="00A24B89">
        <w:rPr>
          <w:rFonts w:asciiTheme="majorBidi" w:hAnsiTheme="majorBidi" w:cstheme="majorBidi" w:hint="cs"/>
          <w:spacing w:val="-2"/>
          <w:cs/>
          <w:lang w:val="en-GB"/>
        </w:rPr>
        <w:t xml:space="preserve"> </w:t>
      </w:r>
      <w:r w:rsidR="005608B3" w:rsidRPr="00A24B89">
        <w:rPr>
          <w:rFonts w:asciiTheme="majorBidi" w:hAnsiTheme="majorBidi" w:cstheme="majorBidi"/>
          <w:spacing w:val="-2"/>
          <w:cs/>
          <w:lang w:val="en-GB"/>
        </w:rPr>
        <w:t>บริษัทได้</w:t>
      </w:r>
      <w:r w:rsidR="005608B3" w:rsidRPr="00A24B89">
        <w:rPr>
          <w:rFonts w:asciiTheme="majorBidi" w:hAnsiTheme="majorBidi" w:cstheme="majorBidi" w:hint="cs"/>
          <w:spacing w:val="-2"/>
          <w:cs/>
          <w:lang w:val="en-GB"/>
        </w:rPr>
        <w:t>ไถ่ถอนหุ้นกู้และชำระดอกเบี้ยเรียบร้อยแล้ว</w:t>
      </w:r>
    </w:p>
    <w:p w14:paraId="6FC309C8" w14:textId="77777777" w:rsidR="00391EC2" w:rsidRPr="00A24B89" w:rsidRDefault="00391EC2" w:rsidP="00CD7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cs/>
        </w:rPr>
      </w:pPr>
    </w:p>
    <w:p w14:paraId="137814DA" w14:textId="77777777" w:rsidR="005608B3" w:rsidRPr="00A24B89" w:rsidRDefault="005608B3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</w:p>
    <w:p w14:paraId="744587B5" w14:textId="7D2BC6D7" w:rsidR="000013B7" w:rsidRPr="00A24B89" w:rsidRDefault="001164B0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  <w:r w:rsidRPr="00A24B89">
        <w:rPr>
          <w:rFonts w:asciiTheme="majorBidi" w:hAnsiTheme="majorBidi"/>
          <w:i/>
          <w:iCs/>
          <w:cs/>
        </w:rPr>
        <w:lastRenderedPageBreak/>
        <w:t>บริษัท บางจาก ศูนย์บริหารเงิน จำกัด</w:t>
      </w:r>
      <w:r w:rsidR="00491D2C" w:rsidRPr="00A24B89">
        <w:rPr>
          <w:rFonts w:asciiTheme="majorBidi" w:hAnsiTheme="majorBidi"/>
          <w:i/>
          <w:iCs/>
        </w:rPr>
        <w:t xml:space="preserve"> (“BCTC”)</w:t>
      </w:r>
    </w:p>
    <w:p w14:paraId="2AAC42DC" w14:textId="77777777" w:rsidR="001164B0" w:rsidRPr="00A24B89" w:rsidRDefault="001164B0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20513949" w14:textId="448E3919" w:rsidR="00414C8F" w:rsidRPr="00A24B89" w:rsidRDefault="000C7B56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  <w:r w:rsidRPr="00A24B89">
        <w:rPr>
          <w:rFonts w:asciiTheme="majorBidi" w:hAnsiTheme="majorBidi"/>
          <w:cs/>
        </w:rPr>
        <w:t xml:space="preserve">เมื่อวันที่ </w:t>
      </w:r>
      <w:r w:rsidRPr="00A24B89">
        <w:rPr>
          <w:rFonts w:asciiTheme="majorBidi" w:hAnsiTheme="majorBidi"/>
        </w:rPr>
        <w:t>19</w:t>
      </w:r>
      <w:r w:rsidRPr="00A24B89">
        <w:rPr>
          <w:rFonts w:asciiTheme="majorBidi" w:hAnsiTheme="majorBidi"/>
          <w:cs/>
        </w:rPr>
        <w:t xml:space="preserve"> สิงหาคม </w:t>
      </w:r>
      <w:r w:rsidRPr="00A24B89">
        <w:rPr>
          <w:rFonts w:asciiTheme="majorBidi" w:hAnsiTheme="majorBidi"/>
        </w:rPr>
        <w:t>2567</w:t>
      </w:r>
      <w:r w:rsidRPr="00A24B89">
        <w:rPr>
          <w:rFonts w:asciiTheme="majorBidi" w:hAnsiTheme="majorBidi"/>
          <w:cs/>
        </w:rPr>
        <w:t xml:space="preserve"> และ </w:t>
      </w:r>
      <w:r w:rsidRPr="00A24B89">
        <w:rPr>
          <w:rFonts w:asciiTheme="majorBidi" w:hAnsiTheme="majorBidi"/>
        </w:rPr>
        <w:t>24</w:t>
      </w:r>
      <w:r w:rsidRPr="00A24B89">
        <w:rPr>
          <w:rFonts w:asciiTheme="majorBidi" w:hAnsiTheme="majorBidi" w:hint="cs"/>
          <w:cs/>
        </w:rPr>
        <w:t xml:space="preserve"> </w:t>
      </w:r>
      <w:r w:rsidRPr="00A24B89">
        <w:rPr>
          <w:rFonts w:asciiTheme="majorBidi" w:hAnsiTheme="majorBidi"/>
          <w:cs/>
        </w:rPr>
        <w:t xml:space="preserve">กันยายน </w:t>
      </w:r>
      <w:r w:rsidRPr="00A24B89">
        <w:rPr>
          <w:rFonts w:asciiTheme="majorBidi" w:hAnsiTheme="majorBidi"/>
        </w:rPr>
        <w:t>2567</w:t>
      </w:r>
      <w:r w:rsidRPr="00A24B89">
        <w:rPr>
          <w:rFonts w:asciiTheme="majorBidi" w:hAnsiTheme="majorBidi"/>
          <w:cs/>
        </w:rPr>
        <w:t xml:space="preserve"> </w:t>
      </w:r>
      <w:r w:rsidR="00491D2C" w:rsidRPr="00A24B89">
        <w:rPr>
          <w:rFonts w:asciiTheme="majorBidi" w:hAnsiTheme="majorBidi"/>
        </w:rPr>
        <w:t>BCTC</w:t>
      </w:r>
      <w:r w:rsidR="00574A79" w:rsidRPr="00A24B89">
        <w:rPr>
          <w:rFonts w:asciiTheme="majorBidi" w:hAnsiTheme="majorBidi"/>
        </w:rPr>
        <w:t xml:space="preserve"> </w:t>
      </w:r>
      <w:r w:rsidR="00414C8F" w:rsidRPr="00A24B89">
        <w:rPr>
          <w:rFonts w:asciiTheme="majorBidi" w:hAnsiTheme="majorBidi"/>
          <w:cs/>
        </w:rPr>
        <w:t>ได้ทำสัญญากู้ยืม</w:t>
      </w:r>
      <w:r w:rsidR="00414C8F" w:rsidRPr="00A24B89">
        <w:rPr>
          <w:rFonts w:asciiTheme="majorBidi" w:hAnsiTheme="majorBidi" w:hint="cs"/>
          <w:cs/>
        </w:rPr>
        <w:t>เงินระยะยาว</w:t>
      </w:r>
      <w:r w:rsidR="00B13F82" w:rsidRPr="00A24B89">
        <w:rPr>
          <w:rFonts w:asciiTheme="majorBidi" w:hAnsiTheme="majorBidi" w:hint="cs"/>
          <w:cs/>
        </w:rPr>
        <w:t>จาก</w:t>
      </w:r>
      <w:r w:rsidR="00414C8F" w:rsidRPr="00A24B89">
        <w:rPr>
          <w:rFonts w:asciiTheme="majorBidi" w:hAnsiTheme="majorBidi"/>
          <w:cs/>
        </w:rPr>
        <w:t>สถาบันการเงิน</w:t>
      </w:r>
      <w:r w:rsidR="007F7866" w:rsidRPr="00A24B89">
        <w:rPr>
          <w:rFonts w:asciiTheme="majorBidi" w:hAnsiTheme="majorBidi" w:hint="cs"/>
          <w:cs/>
        </w:rPr>
        <w:t xml:space="preserve"> </w:t>
      </w:r>
      <w:r w:rsidR="00414C8F" w:rsidRPr="00A24B89">
        <w:rPr>
          <w:rFonts w:asciiTheme="majorBidi" w:hAnsiTheme="majorBidi"/>
          <w:cs/>
        </w:rPr>
        <w:t xml:space="preserve">ในวงเงิน </w:t>
      </w:r>
      <w:r w:rsidR="001164B0" w:rsidRPr="00A24B89">
        <w:rPr>
          <w:rFonts w:asciiTheme="majorBidi" w:hAnsiTheme="majorBidi"/>
        </w:rPr>
        <w:t>1,200</w:t>
      </w:r>
      <w:r w:rsidR="00414C8F" w:rsidRPr="00A24B89">
        <w:rPr>
          <w:rFonts w:asciiTheme="majorBidi" w:hAnsiTheme="majorBidi" w:hint="cs"/>
          <w:cs/>
        </w:rPr>
        <w:t xml:space="preserve"> ล้านบาท และ </w:t>
      </w:r>
      <w:r w:rsidR="009B4A8A" w:rsidRPr="00A24B89">
        <w:rPr>
          <w:rFonts w:asciiTheme="majorBidi" w:hAnsiTheme="majorBidi"/>
        </w:rPr>
        <w:t>80</w:t>
      </w:r>
      <w:r w:rsidR="00414C8F" w:rsidRPr="00A24B89">
        <w:rPr>
          <w:rFonts w:asciiTheme="majorBidi" w:hAnsiTheme="majorBidi" w:hint="cs"/>
          <w:cs/>
        </w:rPr>
        <w:t xml:space="preserve"> ล้านเหรียญสหรัฐฯ ตามลำดับ สัญญากู้ยืมเงินดังกล่าวได้ระบุเงื่อนไขให้บริษัทค้ำประกันเงินกู้ยืม ในวงเงินไม่เกิน </w:t>
      </w:r>
      <w:r w:rsidR="009B4A8A" w:rsidRPr="00A24B89">
        <w:rPr>
          <w:rFonts w:asciiTheme="majorBidi" w:hAnsiTheme="majorBidi"/>
        </w:rPr>
        <w:t>1,200</w:t>
      </w:r>
      <w:r w:rsidR="009B4A8A" w:rsidRPr="00A24B89">
        <w:rPr>
          <w:rFonts w:asciiTheme="majorBidi" w:hAnsiTheme="majorBidi" w:hint="cs"/>
          <w:cs/>
        </w:rPr>
        <w:t xml:space="preserve"> </w:t>
      </w:r>
      <w:r w:rsidR="00414C8F" w:rsidRPr="00A24B89">
        <w:rPr>
          <w:rFonts w:asciiTheme="majorBidi" w:hAnsiTheme="majorBidi" w:hint="cs"/>
          <w:cs/>
        </w:rPr>
        <w:t xml:space="preserve">ล้านบาท และ </w:t>
      </w:r>
      <w:r w:rsidR="009B4A8A" w:rsidRPr="00A24B89">
        <w:rPr>
          <w:rFonts w:asciiTheme="majorBidi" w:hAnsiTheme="majorBidi"/>
        </w:rPr>
        <w:t>100</w:t>
      </w:r>
      <w:r w:rsidR="00414C8F" w:rsidRPr="00A24B89">
        <w:rPr>
          <w:rFonts w:asciiTheme="majorBidi" w:hAnsiTheme="majorBidi" w:hint="cs"/>
          <w:cs/>
        </w:rPr>
        <w:t xml:space="preserve"> ล้านเหรียญสหรัฐฯ ตามลำดับ โดยวงเงินดังกล่าวมีวัตถุประสงค์เพื่อใช้เป็นเงินทุนหมุนเวียน นอกจากนี้สัญญากู้ยืมเงินบางฉบับได้ระบุเงื่อนไขบางประการเกี่ยวกับการรักษาอัตราส่วนทางการเงิน เช่น การดำรงอัตราส่วนของหนี้สินต่อส่วนของผู้ถือหุ้นของผู้ค้ำประกัน</w:t>
      </w:r>
    </w:p>
    <w:p w14:paraId="1860653D" w14:textId="77777777" w:rsidR="00250003" w:rsidRPr="00A24B89" w:rsidRDefault="00250003" w:rsidP="00CB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75C3E6CA" w14:textId="38D41A0F" w:rsidR="00CB2B6F" w:rsidRPr="00A24B89" w:rsidRDefault="00CB2B6F" w:rsidP="00CB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  <w:r w:rsidRPr="00A24B89">
        <w:rPr>
          <w:rFonts w:asciiTheme="majorBidi" w:hAnsiTheme="majorBidi" w:hint="cs"/>
          <w:i/>
          <w:iCs/>
          <w:cs/>
        </w:rPr>
        <w:t xml:space="preserve">บริษัท บีซีพีจี จำกัด (มหาชน) </w:t>
      </w:r>
      <w:r w:rsidRPr="00A24B89">
        <w:rPr>
          <w:rFonts w:asciiTheme="majorBidi" w:hAnsiTheme="majorBidi"/>
          <w:i/>
          <w:iCs/>
        </w:rPr>
        <w:t>(“BCPG”)</w:t>
      </w:r>
    </w:p>
    <w:p w14:paraId="47893505" w14:textId="77777777" w:rsidR="00CB2B6F" w:rsidRPr="00A24B89" w:rsidRDefault="00CB2B6F" w:rsidP="003A4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5174B1CD" w14:textId="01E16D36" w:rsidR="00CB2B6F" w:rsidRPr="00A24B89" w:rsidRDefault="00CB2B6F" w:rsidP="00CB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A24B89">
        <w:rPr>
          <w:rFonts w:asciiTheme="majorBidi" w:hAnsiTheme="majorBidi"/>
          <w:spacing w:val="2"/>
          <w:cs/>
        </w:rPr>
        <w:t>ในเดือน</w:t>
      </w:r>
      <w:r w:rsidRPr="00A24B89">
        <w:rPr>
          <w:rFonts w:asciiTheme="majorBidi" w:hAnsiTheme="majorBidi" w:hint="cs"/>
          <w:spacing w:val="2"/>
          <w:cs/>
        </w:rPr>
        <w:t xml:space="preserve">มิถุนายน </w:t>
      </w:r>
      <w:r w:rsidRPr="00A24B89">
        <w:rPr>
          <w:rFonts w:asciiTheme="majorBidi" w:hAnsiTheme="majorBidi"/>
          <w:spacing w:val="2"/>
        </w:rPr>
        <w:t>2567</w:t>
      </w:r>
      <w:r w:rsidRPr="00A24B89">
        <w:rPr>
          <w:rFonts w:asciiTheme="majorBidi" w:hAnsiTheme="majorBidi"/>
          <w:spacing w:val="2"/>
          <w:cs/>
        </w:rPr>
        <w:t xml:space="preserve"> </w:t>
      </w:r>
      <w:r w:rsidR="00A15FBE" w:rsidRPr="00A24B89">
        <w:rPr>
          <w:rFonts w:asciiTheme="majorBidi" w:hAnsiTheme="majorBidi"/>
          <w:spacing w:val="2"/>
        </w:rPr>
        <w:t xml:space="preserve">BCPG </w:t>
      </w:r>
      <w:r w:rsidRPr="00A24B89">
        <w:rPr>
          <w:rFonts w:asciiTheme="majorBidi" w:hAnsiTheme="majorBidi"/>
          <w:spacing w:val="2"/>
          <w:cs/>
        </w:rPr>
        <w:t>ได้ออกและจำหน่ายหุ้นกู้ให้แก่ผู้ลงทุนสถาบัน ชนิดระบุชื่อผู้</w:t>
      </w:r>
      <w:r w:rsidRPr="00A24B89">
        <w:rPr>
          <w:rFonts w:asciiTheme="majorBidi" w:hAnsiTheme="majorBidi"/>
          <w:cs/>
        </w:rPr>
        <w:t>ถือ ประเภทไม่ด้อยสิทธิ ไม่มีหลักประกัน และ</w:t>
      </w:r>
      <w:r w:rsidRPr="00A24B89">
        <w:rPr>
          <w:rFonts w:asciiTheme="majorBidi" w:hAnsiTheme="majorBidi" w:hint="cs"/>
          <w:cs/>
        </w:rPr>
        <w:t>ไม่</w:t>
      </w:r>
      <w:r w:rsidRPr="00A24B89">
        <w:rPr>
          <w:rFonts w:asciiTheme="majorBidi" w:hAnsiTheme="majorBidi"/>
          <w:cs/>
        </w:rPr>
        <w:t xml:space="preserve">มีผู้แทนผู้ถือหุ้นกู้ ทั้งหมด </w:t>
      </w:r>
      <w:r w:rsidRPr="00A24B89">
        <w:rPr>
          <w:rFonts w:asciiTheme="majorBidi" w:hAnsiTheme="majorBidi"/>
        </w:rPr>
        <w:t xml:space="preserve">2 </w:t>
      </w:r>
      <w:r w:rsidRPr="00A24B89">
        <w:rPr>
          <w:rFonts w:asciiTheme="majorBidi" w:hAnsiTheme="majorBidi"/>
          <w:cs/>
        </w:rPr>
        <w:t>ชุด</w:t>
      </w:r>
      <w:r w:rsidRPr="00A24B89">
        <w:rPr>
          <w:rFonts w:asciiTheme="majorBidi" w:hAnsiTheme="majorBidi"/>
        </w:rPr>
        <w:t xml:space="preserve"> </w:t>
      </w:r>
      <w:r w:rsidRPr="00A24B89">
        <w:rPr>
          <w:rFonts w:asciiTheme="majorBidi" w:hAnsiTheme="majorBidi"/>
          <w:cs/>
        </w:rPr>
        <w:t>โดยมีมูลค่าที่ตราไว้หน่วยละ</w:t>
      </w:r>
      <w:r w:rsidRPr="00A24B89">
        <w:rPr>
          <w:rFonts w:asciiTheme="majorBidi" w:hAnsiTheme="majorBidi" w:hint="cs"/>
          <w:cs/>
        </w:rPr>
        <w:t xml:space="preserve"> </w:t>
      </w:r>
      <w:r w:rsidRPr="00A24B89">
        <w:rPr>
          <w:rFonts w:asciiTheme="majorBidi" w:hAnsiTheme="majorBidi"/>
        </w:rPr>
        <w:t xml:space="preserve">1,000 </w:t>
      </w:r>
      <w:r w:rsidRPr="00A24B89">
        <w:rPr>
          <w:rFonts w:asciiTheme="majorBidi" w:hAnsiTheme="majorBidi"/>
          <w:cs/>
        </w:rPr>
        <w:t xml:space="preserve">บาท และมีกำหนดชำระดอกเบี้ยทุก </w:t>
      </w:r>
      <w:r w:rsidRPr="00A24B89">
        <w:rPr>
          <w:rFonts w:asciiTheme="majorBidi" w:hAnsiTheme="majorBidi"/>
        </w:rPr>
        <w:t>6</w:t>
      </w:r>
      <w:r w:rsidRPr="00A24B89">
        <w:rPr>
          <w:rFonts w:asciiTheme="majorBidi" w:hAnsiTheme="majorBidi"/>
          <w:cs/>
        </w:rPr>
        <w:t xml:space="preserve"> เดือน เป็นจำนวนเงินรวม </w:t>
      </w:r>
      <w:r w:rsidRPr="00A24B89">
        <w:rPr>
          <w:rFonts w:asciiTheme="majorBidi" w:hAnsiTheme="majorBidi"/>
        </w:rPr>
        <w:t>2,000</w:t>
      </w:r>
      <w:r w:rsidRPr="00A24B89">
        <w:rPr>
          <w:rFonts w:asciiTheme="majorBidi" w:hAnsiTheme="majorBidi"/>
          <w:cs/>
        </w:rPr>
        <w:t xml:space="preserve"> ล้านบาท</w:t>
      </w:r>
      <w:r w:rsidRPr="00A24B89">
        <w:rPr>
          <w:rFonts w:asciiTheme="majorBidi" w:hAnsiTheme="majorBidi"/>
        </w:rPr>
        <w:t xml:space="preserve"> </w:t>
      </w:r>
      <w:r w:rsidRPr="00A24B89">
        <w:rPr>
          <w:rFonts w:asciiTheme="majorBidi" w:hAnsiTheme="majorBidi"/>
          <w:cs/>
        </w:rPr>
        <w:t>ซึ่งประกอบด้วย</w:t>
      </w:r>
      <w:r w:rsidRPr="00A24B89">
        <w:rPr>
          <w:rFonts w:asciiTheme="majorBidi" w:hAnsiTheme="majorBidi"/>
        </w:rPr>
        <w:t xml:space="preserve"> </w:t>
      </w:r>
      <w:r w:rsidRPr="00A24B89">
        <w:rPr>
          <w:rFonts w:asciiTheme="majorBidi" w:hAnsiTheme="majorBidi"/>
          <w:cs/>
        </w:rPr>
        <w:t xml:space="preserve">หุ้นกู้ อายุ </w:t>
      </w:r>
      <w:r w:rsidRPr="00A24B89">
        <w:rPr>
          <w:rFonts w:asciiTheme="majorBidi" w:hAnsiTheme="majorBidi"/>
        </w:rPr>
        <w:t>3</w:t>
      </w:r>
      <w:r w:rsidRPr="00A24B89">
        <w:rPr>
          <w:rFonts w:asciiTheme="majorBidi" w:hAnsiTheme="majorBidi"/>
          <w:cs/>
        </w:rPr>
        <w:t xml:space="preserve"> ปี วงเงิน </w:t>
      </w:r>
      <w:r w:rsidRPr="00A24B89">
        <w:rPr>
          <w:rFonts w:asciiTheme="majorBidi" w:hAnsiTheme="majorBidi"/>
        </w:rPr>
        <w:t>1,200</w:t>
      </w:r>
      <w:r w:rsidRPr="00A24B89">
        <w:rPr>
          <w:rFonts w:asciiTheme="majorBidi" w:hAnsiTheme="majorBidi"/>
          <w:cs/>
        </w:rPr>
        <w:t xml:space="preserve"> ล้านบาท อัตราดอกเบี้ยร้อยละ </w:t>
      </w:r>
      <w:r w:rsidRPr="00A24B89">
        <w:rPr>
          <w:rFonts w:asciiTheme="majorBidi" w:hAnsiTheme="majorBidi"/>
        </w:rPr>
        <w:t>3.25</w:t>
      </w:r>
      <w:r w:rsidRPr="00A24B89">
        <w:rPr>
          <w:rFonts w:asciiTheme="majorBidi" w:hAnsiTheme="majorBidi"/>
          <w:cs/>
        </w:rPr>
        <w:t xml:space="preserve"> ต่อปี</w:t>
      </w:r>
      <w:r w:rsidRPr="00A24B89">
        <w:rPr>
          <w:rFonts w:asciiTheme="majorBidi" w:hAnsiTheme="majorBidi"/>
        </w:rPr>
        <w:t xml:space="preserve"> </w:t>
      </w:r>
      <w:r w:rsidRPr="00A24B89">
        <w:rPr>
          <w:rFonts w:asciiTheme="majorBidi" w:hAnsiTheme="majorBidi" w:hint="cs"/>
          <w:cs/>
        </w:rPr>
        <w:t>และ</w:t>
      </w:r>
      <w:r w:rsidRPr="00A24B89">
        <w:rPr>
          <w:rFonts w:asciiTheme="majorBidi" w:hAnsiTheme="majorBidi"/>
          <w:cs/>
        </w:rPr>
        <w:t xml:space="preserve">หุ้นกู้ อายุ </w:t>
      </w:r>
      <w:r w:rsidRPr="00A24B89">
        <w:rPr>
          <w:rFonts w:asciiTheme="majorBidi" w:hAnsiTheme="majorBidi"/>
        </w:rPr>
        <w:t>5</w:t>
      </w:r>
      <w:r w:rsidRPr="00A24B89">
        <w:rPr>
          <w:rFonts w:asciiTheme="majorBidi" w:hAnsiTheme="majorBidi"/>
          <w:cs/>
        </w:rPr>
        <w:t xml:space="preserve"> ปี วงเงิน </w:t>
      </w:r>
      <w:r w:rsidRPr="00A24B89">
        <w:rPr>
          <w:rFonts w:asciiTheme="majorBidi" w:hAnsiTheme="majorBidi"/>
        </w:rPr>
        <w:t>800</w:t>
      </w:r>
      <w:r w:rsidRPr="00A24B89">
        <w:rPr>
          <w:rFonts w:asciiTheme="majorBidi" w:hAnsiTheme="majorBidi"/>
          <w:cs/>
        </w:rPr>
        <w:t xml:space="preserve"> ล้านบาท อัตราดอกเบี้ยร้อยละ </w:t>
      </w:r>
      <w:r w:rsidRPr="00A24B89">
        <w:rPr>
          <w:rFonts w:asciiTheme="majorBidi" w:hAnsiTheme="majorBidi"/>
        </w:rPr>
        <w:t>3.69</w:t>
      </w:r>
      <w:r w:rsidRPr="00A24B89">
        <w:rPr>
          <w:rFonts w:asciiTheme="majorBidi" w:hAnsiTheme="majorBidi"/>
          <w:cs/>
        </w:rPr>
        <w:t xml:space="preserve"> ต่อปี</w:t>
      </w:r>
    </w:p>
    <w:p w14:paraId="15E8A5EA" w14:textId="77777777" w:rsidR="009767F8" w:rsidRPr="00A24B89" w:rsidRDefault="009767F8" w:rsidP="00CB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267EA004" w14:textId="7CD64498" w:rsidR="009767F8" w:rsidRPr="00A24B89" w:rsidRDefault="009767F8" w:rsidP="0097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pacing w:val="-2"/>
        </w:rPr>
      </w:pPr>
      <w:r w:rsidRPr="00A24B89">
        <w:rPr>
          <w:rFonts w:asciiTheme="majorBidi" w:hAnsiTheme="majorBidi"/>
          <w:spacing w:val="-2"/>
          <w:cs/>
        </w:rPr>
        <w:t xml:space="preserve">ในเดือนกันยายน </w:t>
      </w:r>
      <w:r w:rsidRPr="00A24B89">
        <w:rPr>
          <w:rFonts w:asciiTheme="majorBidi" w:hAnsiTheme="majorBidi"/>
          <w:spacing w:val="-2"/>
        </w:rPr>
        <w:t>2567</w:t>
      </w:r>
      <w:r w:rsidR="002215E0" w:rsidRPr="00A24B89">
        <w:rPr>
          <w:rFonts w:asciiTheme="majorBidi" w:hAnsiTheme="majorBidi"/>
          <w:spacing w:val="-2"/>
        </w:rPr>
        <w:t xml:space="preserve"> BCPG</w:t>
      </w:r>
      <w:r w:rsidR="002215E0" w:rsidRPr="00A24B89">
        <w:rPr>
          <w:rFonts w:asciiTheme="majorBidi" w:hAnsiTheme="majorBidi"/>
          <w:spacing w:val="-2"/>
          <w:cs/>
        </w:rPr>
        <w:t xml:space="preserve"> </w:t>
      </w:r>
      <w:r w:rsidRPr="00A24B89">
        <w:rPr>
          <w:rFonts w:asciiTheme="majorBidi" w:hAnsiTheme="majorBidi"/>
          <w:spacing w:val="-2"/>
          <w:cs/>
        </w:rPr>
        <w:t>ไ</w:t>
      </w:r>
      <w:r w:rsidRPr="00A24B89">
        <w:rPr>
          <w:rFonts w:asciiTheme="majorBidi" w:hAnsiTheme="majorBidi" w:hint="cs"/>
          <w:spacing w:val="-2"/>
          <w:cs/>
        </w:rPr>
        <w:t>ด้ไถ่ถอน</w:t>
      </w:r>
      <w:r w:rsidRPr="00A24B89">
        <w:rPr>
          <w:rFonts w:asciiTheme="majorBidi" w:hAnsiTheme="majorBidi"/>
          <w:spacing w:val="-2"/>
          <w:cs/>
        </w:rPr>
        <w:t xml:space="preserve">หุ้นกู้เพื่ออนุรักษ์สิ่งแวดล้อมที่ได้ออกและจำหน่ายในปี </w:t>
      </w:r>
      <w:r w:rsidRPr="00A24B89">
        <w:rPr>
          <w:rFonts w:asciiTheme="majorBidi" w:hAnsiTheme="majorBidi"/>
          <w:spacing w:val="-2"/>
        </w:rPr>
        <w:t>2564</w:t>
      </w:r>
      <w:r w:rsidRPr="00A24B89">
        <w:rPr>
          <w:rFonts w:asciiTheme="majorBidi" w:hAnsiTheme="majorBidi"/>
          <w:spacing w:val="-2"/>
          <w:cs/>
        </w:rPr>
        <w:t xml:space="preserve"> </w:t>
      </w:r>
      <w:r w:rsidRPr="00A24B89">
        <w:rPr>
          <w:rFonts w:asciiTheme="majorBidi" w:hAnsiTheme="majorBidi" w:hint="cs"/>
          <w:spacing w:val="-2"/>
          <w:cs/>
        </w:rPr>
        <w:t>ซึ่งมี</w:t>
      </w:r>
      <w:r w:rsidRPr="00A24B89">
        <w:rPr>
          <w:rFonts w:asciiTheme="majorBidi" w:hAnsiTheme="majorBidi"/>
          <w:spacing w:val="-2"/>
          <w:cs/>
        </w:rPr>
        <w:t xml:space="preserve">อายุ </w:t>
      </w:r>
      <w:r w:rsidRPr="00A24B89">
        <w:rPr>
          <w:rFonts w:asciiTheme="majorBidi" w:hAnsiTheme="majorBidi"/>
          <w:spacing w:val="-2"/>
        </w:rPr>
        <w:t>3</w:t>
      </w:r>
      <w:r w:rsidRPr="00A24B89">
        <w:rPr>
          <w:rFonts w:asciiTheme="majorBidi" w:hAnsiTheme="majorBidi"/>
          <w:spacing w:val="-2"/>
          <w:cs/>
        </w:rPr>
        <w:t xml:space="preserve"> ปี</w:t>
      </w:r>
      <w:r w:rsidRPr="00A24B89">
        <w:rPr>
          <w:rFonts w:asciiTheme="majorBidi" w:hAnsiTheme="majorBidi" w:hint="cs"/>
          <w:spacing w:val="-2"/>
          <w:cs/>
        </w:rPr>
        <w:t xml:space="preserve"> จำนวน </w:t>
      </w:r>
      <w:r w:rsidRPr="00A24B89">
        <w:rPr>
          <w:rFonts w:asciiTheme="majorBidi" w:hAnsiTheme="majorBidi"/>
          <w:spacing w:val="-2"/>
        </w:rPr>
        <w:t xml:space="preserve">2,000 </w:t>
      </w:r>
      <w:r w:rsidRPr="00A24B89">
        <w:rPr>
          <w:rFonts w:asciiTheme="majorBidi" w:hAnsiTheme="majorBidi" w:hint="cs"/>
          <w:spacing w:val="-2"/>
          <w:cs/>
        </w:rPr>
        <w:t>ล้านบาท</w:t>
      </w:r>
    </w:p>
    <w:p w14:paraId="5380E926" w14:textId="77777777" w:rsidR="00414C8F" w:rsidRPr="00A24B89" w:rsidRDefault="00414C8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0D82B4D2" w14:textId="14C31DE9" w:rsidR="00CF5419" w:rsidRPr="00A24B89" w:rsidRDefault="00CF5419" w:rsidP="00CF5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i/>
          <w:iCs/>
        </w:rPr>
      </w:pPr>
      <w:r w:rsidRPr="00A24B89">
        <w:rPr>
          <w:rFonts w:asciiTheme="majorBidi" w:hAnsiTheme="majorBidi"/>
          <w:i/>
          <w:iCs/>
        </w:rPr>
        <w:t>OKEA ASA</w:t>
      </w:r>
    </w:p>
    <w:p w14:paraId="40D69B93" w14:textId="77777777" w:rsidR="00CF5419" w:rsidRPr="00A24B89" w:rsidRDefault="00CF5419" w:rsidP="003A4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cs/>
        </w:rPr>
      </w:pPr>
    </w:p>
    <w:p w14:paraId="6A5F83C6" w14:textId="69942E86" w:rsidR="00CF5419" w:rsidRPr="00A24B89" w:rsidRDefault="00B13F82" w:rsidP="00CF5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  <w:r w:rsidRPr="00A24B89">
        <w:rPr>
          <w:rFonts w:asciiTheme="majorBidi" w:hAnsiTheme="majorBidi"/>
          <w:spacing w:val="-2"/>
          <w:cs/>
        </w:rPr>
        <w:t>ในเดือน</w:t>
      </w:r>
      <w:r w:rsidRPr="00A24B89">
        <w:rPr>
          <w:rFonts w:asciiTheme="majorBidi" w:hAnsiTheme="majorBidi" w:hint="cs"/>
          <w:spacing w:val="-2"/>
          <w:cs/>
        </w:rPr>
        <w:t>พฤษภาคม</w:t>
      </w:r>
      <w:r w:rsidRPr="00A24B89">
        <w:rPr>
          <w:rFonts w:asciiTheme="majorBidi" w:hAnsiTheme="majorBidi"/>
          <w:spacing w:val="-2"/>
          <w:cs/>
        </w:rPr>
        <w:t xml:space="preserve"> </w:t>
      </w:r>
      <w:r w:rsidRPr="00A24B89">
        <w:rPr>
          <w:rFonts w:asciiTheme="majorBidi" w:hAnsiTheme="majorBidi"/>
          <w:spacing w:val="-2"/>
        </w:rPr>
        <w:t xml:space="preserve">2567 </w:t>
      </w:r>
      <w:r w:rsidR="00CF5419" w:rsidRPr="00A24B89">
        <w:rPr>
          <w:rFonts w:asciiTheme="majorBidi" w:hAnsiTheme="majorBidi"/>
        </w:rPr>
        <w:t xml:space="preserve">OKEA ASA </w:t>
      </w:r>
      <w:r w:rsidR="00CF5419" w:rsidRPr="00A24B89">
        <w:rPr>
          <w:rFonts w:asciiTheme="majorBidi" w:hAnsiTheme="majorBidi"/>
          <w:cs/>
        </w:rPr>
        <w:t>ได้</w:t>
      </w:r>
      <w:r w:rsidR="00CF5419" w:rsidRPr="00A24B89">
        <w:rPr>
          <w:rFonts w:asciiTheme="majorBidi" w:hAnsiTheme="majorBidi" w:hint="cs"/>
          <w:cs/>
        </w:rPr>
        <w:t>ออก</w:t>
      </w:r>
      <w:r w:rsidR="00CF5419" w:rsidRPr="00A24B89">
        <w:rPr>
          <w:rFonts w:asciiTheme="majorBidi" w:hAnsiTheme="majorBidi"/>
          <w:cs/>
        </w:rPr>
        <w:t>หุ้นกู้ไม่ด้อยสิทธิแบบมีหลักประกัน มูลค่า</w:t>
      </w:r>
      <w:r w:rsidR="00CF5419" w:rsidRPr="00A24B89">
        <w:rPr>
          <w:rFonts w:asciiTheme="majorBidi" w:hAnsiTheme="majorBidi"/>
        </w:rPr>
        <w:t xml:space="preserve"> 125 </w:t>
      </w:r>
      <w:r w:rsidR="00CF5419" w:rsidRPr="00A24B89">
        <w:rPr>
          <w:rFonts w:asciiTheme="majorBidi" w:hAnsiTheme="majorBidi" w:hint="cs"/>
          <w:cs/>
        </w:rPr>
        <w:t>ล้าน</w:t>
      </w:r>
      <w:r w:rsidR="00CF5419" w:rsidRPr="00A24B89">
        <w:rPr>
          <w:rFonts w:asciiTheme="majorBidi" w:hAnsiTheme="majorBidi"/>
          <w:cs/>
        </w:rPr>
        <w:t>ดอลลาร์สหรัฐฯ โดยมีระยะเวลา</w:t>
      </w:r>
      <w:r w:rsidR="00CF5419" w:rsidRPr="00A24B89">
        <w:rPr>
          <w:rFonts w:asciiTheme="majorBidi" w:hAnsiTheme="majorBidi"/>
        </w:rPr>
        <w:t xml:space="preserve"> 4 </w:t>
      </w:r>
      <w:r w:rsidR="00CF5419" w:rsidRPr="00A24B89">
        <w:rPr>
          <w:rFonts w:asciiTheme="majorBidi" w:hAnsiTheme="majorBidi"/>
          <w:cs/>
        </w:rPr>
        <w:t>ปี หุ้นกู้ดังกล่าวมีอัตราดอกเบี้ยคงที่ร้อยละ</w:t>
      </w:r>
      <w:r w:rsidR="00CF5419" w:rsidRPr="00A24B89">
        <w:rPr>
          <w:rFonts w:asciiTheme="majorBidi" w:hAnsiTheme="majorBidi"/>
        </w:rPr>
        <w:t> 9.1</w:t>
      </w:r>
      <w:r w:rsidR="00204AFC" w:rsidRPr="00A24B89">
        <w:rPr>
          <w:rFonts w:asciiTheme="majorBidi" w:hAnsiTheme="majorBidi"/>
        </w:rPr>
        <w:t>3</w:t>
      </w:r>
      <w:r w:rsidR="00CF5419" w:rsidRPr="00A24B89">
        <w:rPr>
          <w:rFonts w:asciiTheme="majorBidi" w:hAnsiTheme="majorBidi"/>
        </w:rPr>
        <w:t xml:space="preserve"> </w:t>
      </w:r>
      <w:r w:rsidR="00CF5419" w:rsidRPr="00A24B89">
        <w:rPr>
          <w:rFonts w:asciiTheme="majorBidi" w:hAnsiTheme="majorBidi"/>
          <w:cs/>
        </w:rPr>
        <w:t>ต่อปี</w:t>
      </w:r>
      <w:r w:rsidR="00CF5419" w:rsidRPr="00A24B89">
        <w:rPr>
          <w:rFonts w:asciiTheme="majorBidi" w:hAnsiTheme="majorBidi" w:hint="cs"/>
          <w:cs/>
        </w:rPr>
        <w:t xml:space="preserve"> </w:t>
      </w:r>
    </w:p>
    <w:p w14:paraId="49AB499A" w14:textId="77777777" w:rsidR="00CF5419" w:rsidRPr="00A24B89" w:rsidRDefault="00CF541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EE3483C" w14:textId="7A097BA6" w:rsidR="009F422A" w:rsidRPr="00A24B89" w:rsidRDefault="007120C3" w:rsidP="008F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</w:rPr>
        <w:sectPr w:rsidR="009F422A" w:rsidRPr="00A24B89" w:rsidSect="00C21744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 w:hint="cs"/>
          <w:cs/>
        </w:rPr>
        <w:t xml:space="preserve"> </w:t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  <w:r w:rsidRPr="00A24B89">
        <w:rPr>
          <w:rFonts w:asciiTheme="majorBidi" w:hAnsiTheme="majorBidi" w:cstheme="majorBidi"/>
          <w:cs/>
        </w:rPr>
        <w:tab/>
      </w:r>
    </w:p>
    <w:p w14:paraId="3093B4F0" w14:textId="77777777" w:rsidR="00825705" w:rsidRPr="00A24B89" w:rsidRDefault="00825705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</w:t>
      </w: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38C4ACF4" w14:textId="77777777" w:rsidR="00CC529F" w:rsidRPr="00A24B89" w:rsidRDefault="00CC529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2"/>
          <w:szCs w:val="12"/>
          <w:lang w:eastAsia="th-TH"/>
        </w:rPr>
      </w:pPr>
    </w:p>
    <w:p w14:paraId="0E2502D5" w14:textId="1C71FEAA" w:rsidR="00B7290C" w:rsidRPr="00A24B89" w:rsidRDefault="006B1A8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A24B89">
        <w:rPr>
          <w:rFonts w:hint="cs"/>
          <w:snapToGrid w:val="0"/>
          <w:cs/>
          <w:lang w:eastAsia="th-TH"/>
        </w:rPr>
        <w:t>ในระหว่าง</w:t>
      </w:r>
      <w:r w:rsidR="00B52B93" w:rsidRPr="00A24B89">
        <w:rPr>
          <w:rFonts w:hint="cs"/>
          <w:snapToGrid w:val="0"/>
          <w:cs/>
          <w:lang w:eastAsia="th-TH"/>
        </w:rPr>
        <w:t xml:space="preserve">งวดเก้าเดือนสิ้นสุดวันที่ </w:t>
      </w:r>
      <w:r w:rsidR="00765373" w:rsidRPr="00A24B89">
        <w:rPr>
          <w:snapToGrid w:val="0"/>
          <w:lang w:eastAsia="th-TH"/>
        </w:rPr>
        <w:t>30</w:t>
      </w:r>
      <w:r w:rsidR="00B52B93" w:rsidRPr="00A24B89">
        <w:rPr>
          <w:rFonts w:hint="cs"/>
          <w:snapToGrid w:val="0"/>
          <w:cs/>
          <w:lang w:eastAsia="th-TH"/>
        </w:rPr>
        <w:t xml:space="preserve"> กันยายน </w:t>
      </w:r>
      <w:r w:rsidR="00765373" w:rsidRPr="00A24B89">
        <w:rPr>
          <w:snapToGrid w:val="0"/>
          <w:lang w:eastAsia="th-TH"/>
        </w:rPr>
        <w:t xml:space="preserve">2567 </w:t>
      </w:r>
      <w:r w:rsidR="00B7290C" w:rsidRPr="00A24B89">
        <w:rPr>
          <w:rFonts w:hint="cs"/>
          <w:snapToGrid w:val="0"/>
          <w:cs/>
          <w:lang w:eastAsia="th-TH"/>
        </w:rPr>
        <w:t>ผู้มีอำนาจตัดสินใจสูงสุดด้านการดำเนินงานได้พิจารณา</w:t>
      </w:r>
      <w:r w:rsidR="005030EF" w:rsidRPr="00A24B89">
        <w:rPr>
          <w:rFonts w:hint="cs"/>
          <w:snapToGrid w:val="0"/>
          <w:cs/>
          <w:lang w:eastAsia="th-TH"/>
        </w:rPr>
        <w:t>รวม</w:t>
      </w:r>
      <w:r w:rsidR="00B7290C" w:rsidRPr="00A24B89">
        <w:rPr>
          <w:rFonts w:hint="cs"/>
          <w:snapToGrid w:val="0"/>
          <w:cs/>
          <w:lang w:eastAsia="th-TH"/>
        </w:rPr>
        <w:t xml:space="preserve">ส่วนงานของบริษัท บางจาก ศรีราชา จำกัด (มหาชน) </w:t>
      </w:r>
      <w:r w:rsidR="00B7290C" w:rsidRPr="00A24B89">
        <w:rPr>
          <w:snapToGrid w:val="0"/>
          <w:lang w:eastAsia="th-TH"/>
        </w:rPr>
        <w:t xml:space="preserve">(“BSRC”) </w:t>
      </w:r>
      <w:r w:rsidR="00B7290C" w:rsidRPr="00A24B89">
        <w:rPr>
          <w:rFonts w:hint="cs"/>
          <w:snapToGrid w:val="0"/>
          <w:cs/>
          <w:lang w:eastAsia="th-TH"/>
        </w:rPr>
        <w:t>รวมกับส่วนงานโรงกลั่นและการค้าน้ำมัน ส่วนงานการตลาด และส่วนงานอื่น ๆ เนื่องจากลักษณะธุรกิจและการจัดสรรทรัพยากร รวมถึงการประเมินผลการปฏิบัติงานแบ่งเป็นส่วนงานโรงกลั่นและการค้าน้ำมัน ส่วนงานการตลาดและส่วนงานอื่น ๆ</w:t>
      </w:r>
    </w:p>
    <w:p w14:paraId="56DA867E" w14:textId="77777777" w:rsidR="000051D0" w:rsidRPr="00A24B89" w:rsidRDefault="000051D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2"/>
          <w:szCs w:val="12"/>
          <w:cs/>
          <w:lang w:eastAsia="th-TH"/>
        </w:rPr>
      </w:pPr>
    </w:p>
    <w:p w14:paraId="2F8F365F" w14:textId="1D762B90" w:rsidR="00C93E5E" w:rsidRPr="00A24B89" w:rsidRDefault="00D54B8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A24B89">
        <w:rPr>
          <w:snapToGrid w:val="0"/>
          <w:cs/>
          <w:lang w:eastAsia="th-TH"/>
        </w:rPr>
        <w:t>ข้อมูลเกี่ยวกับส่วนงานที่รายงาน</w:t>
      </w:r>
      <w:r w:rsidR="00C536CA" w:rsidRPr="00A24B89">
        <w:rPr>
          <w:snapToGrid w:val="0"/>
          <w:cs/>
          <w:lang w:eastAsia="th-TH"/>
        </w:rPr>
        <w:t>สำหรับ</w:t>
      </w:r>
      <w:r w:rsidR="00B52B93" w:rsidRPr="00A24B89">
        <w:rPr>
          <w:snapToGrid w:val="0"/>
          <w:cs/>
          <w:lang w:eastAsia="th-TH"/>
        </w:rPr>
        <w:t xml:space="preserve">งวดเก้าเดือนสิ้นสุดวันที่ </w:t>
      </w:r>
      <w:r w:rsidR="00765373" w:rsidRPr="00A24B89">
        <w:rPr>
          <w:snapToGrid w:val="0"/>
          <w:lang w:eastAsia="th-TH"/>
        </w:rPr>
        <w:t>30</w:t>
      </w:r>
      <w:r w:rsidR="00765373" w:rsidRPr="00A24B89">
        <w:rPr>
          <w:rFonts w:hint="cs"/>
          <w:snapToGrid w:val="0"/>
          <w:cs/>
          <w:lang w:eastAsia="th-TH"/>
        </w:rPr>
        <w:t xml:space="preserve"> กันยายน </w:t>
      </w:r>
      <w:r w:rsidR="00765373" w:rsidRPr="00A24B89">
        <w:rPr>
          <w:snapToGrid w:val="0"/>
          <w:lang w:eastAsia="th-TH"/>
        </w:rPr>
        <w:t xml:space="preserve">2567 </w:t>
      </w:r>
      <w:r w:rsidRPr="00A24B89">
        <w:rPr>
          <w:rFonts w:hint="cs"/>
          <w:snapToGrid w:val="0"/>
          <w:cs/>
          <w:lang w:eastAsia="th-TH"/>
        </w:rPr>
        <w:t xml:space="preserve">และ </w:t>
      </w:r>
      <w:r w:rsidR="002D151D" w:rsidRPr="00A24B89">
        <w:rPr>
          <w:snapToGrid w:val="0"/>
          <w:lang w:eastAsia="th-TH"/>
        </w:rPr>
        <w:t>2566</w:t>
      </w:r>
      <w:r w:rsidRPr="00A24B89">
        <w:rPr>
          <w:snapToGrid w:val="0"/>
          <w:cs/>
          <w:lang w:eastAsia="th-TH"/>
        </w:rPr>
        <w:t xml:space="preserve"> มีดังนี้</w:t>
      </w:r>
    </w:p>
    <w:p w14:paraId="2ECE5C9A" w14:textId="77777777" w:rsidR="000051D0" w:rsidRPr="00A24B89" w:rsidRDefault="000051D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9"/>
        <w:gridCol w:w="1278"/>
        <w:gridCol w:w="1281"/>
        <w:gridCol w:w="1280"/>
        <w:gridCol w:w="1280"/>
        <w:gridCol w:w="1280"/>
        <w:gridCol w:w="1280"/>
        <w:gridCol w:w="1280"/>
        <w:gridCol w:w="1282"/>
      </w:tblGrid>
      <w:tr w:rsidR="00D54B8C" w:rsidRPr="00A24B89" w14:paraId="151FBA80" w14:textId="77777777" w:rsidTr="000F6311">
        <w:trPr>
          <w:trHeight w:val="99"/>
        </w:trPr>
        <w:tc>
          <w:tcPr>
            <w:tcW w:w="4069" w:type="dxa"/>
          </w:tcPr>
          <w:p w14:paraId="219F7DAB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0241" w:type="dxa"/>
            <w:gridSpan w:val="8"/>
          </w:tcPr>
          <w:p w14:paraId="7EA4D8D7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b/>
                <w:bCs/>
                <w:sz w:val="25"/>
                <w:szCs w:val="25"/>
              </w:rPr>
            </w:pPr>
            <w:r w:rsidRPr="00A24B89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46B55" w:rsidRPr="00A24B89" w14:paraId="33DB5217" w14:textId="77777777" w:rsidTr="000F6311">
        <w:trPr>
          <w:trHeight w:val="589"/>
        </w:trPr>
        <w:tc>
          <w:tcPr>
            <w:tcW w:w="4069" w:type="dxa"/>
            <w:vAlign w:val="bottom"/>
          </w:tcPr>
          <w:p w14:paraId="7A288ABC" w14:textId="2F33CA96" w:rsidR="00735D97" w:rsidRPr="00A24B89" w:rsidRDefault="00B52B93" w:rsidP="0053352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A24B8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สำหรับงวดเก้าเดือน</w:t>
            </w:r>
            <w:r w:rsidR="00C536CA" w:rsidRPr="00A24B8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สิ้น</w:t>
            </w:r>
            <w:r w:rsidR="00846B55" w:rsidRPr="00A24B8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สุด</w:t>
            </w:r>
          </w:p>
          <w:p w14:paraId="35776AC3" w14:textId="21505575" w:rsidR="00846B55" w:rsidRPr="00A24B89" w:rsidRDefault="00F16A70" w:rsidP="0053352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A24B89">
              <w:rPr>
                <w:b/>
                <w:bCs/>
                <w:i/>
                <w:iCs/>
                <w:sz w:val="25"/>
                <w:szCs w:val="25"/>
              </w:rPr>
              <w:t xml:space="preserve">  </w:t>
            </w:r>
            <w:r w:rsidR="00846B55" w:rsidRPr="00A24B8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="00765373" w:rsidRPr="00A24B89">
              <w:rPr>
                <w:b/>
                <w:bCs/>
                <w:i/>
                <w:iCs/>
                <w:sz w:val="25"/>
                <w:szCs w:val="25"/>
              </w:rPr>
              <w:t>30</w:t>
            </w:r>
            <w:r w:rsidR="00B52B93" w:rsidRPr="00A24B89">
              <w:rPr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B52B93" w:rsidRPr="00A24B89">
              <w:rPr>
                <w:b/>
                <w:bCs/>
                <w:i/>
                <w:iCs/>
                <w:sz w:val="25"/>
                <w:szCs w:val="25"/>
                <w:cs/>
              </w:rPr>
              <w:t xml:space="preserve">กันยายน </w:t>
            </w:r>
            <w:r w:rsidR="000F6311" w:rsidRPr="00A24B89">
              <w:rPr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1278" w:type="dxa"/>
            <w:vAlign w:val="bottom"/>
          </w:tcPr>
          <w:p w14:paraId="41478266" w14:textId="77777777" w:rsidR="00846B55" w:rsidRPr="00A24B8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  <w:cs/>
              </w:rPr>
              <w:t>โรงกลั่น</w:t>
            </w:r>
            <w:r w:rsidRPr="00A24B89">
              <w:rPr>
                <w:rFonts w:hint="cs"/>
                <w:sz w:val="25"/>
                <w:szCs w:val="25"/>
                <w:cs/>
              </w:rPr>
              <w:t>และการค้าน้ำมัน</w:t>
            </w:r>
          </w:p>
        </w:tc>
        <w:tc>
          <w:tcPr>
            <w:tcW w:w="1281" w:type="dxa"/>
            <w:vAlign w:val="bottom"/>
          </w:tcPr>
          <w:p w14:paraId="6F624870" w14:textId="77777777" w:rsidR="00846B55" w:rsidRPr="00A24B8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  <w:cs/>
              </w:rPr>
              <w:t>การตลาด</w:t>
            </w:r>
          </w:p>
        </w:tc>
        <w:tc>
          <w:tcPr>
            <w:tcW w:w="1280" w:type="dxa"/>
            <w:vAlign w:val="bottom"/>
          </w:tcPr>
          <w:p w14:paraId="2881D22C" w14:textId="77777777" w:rsidR="00846B55" w:rsidRPr="00A24B8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พลังงาน</w:t>
            </w:r>
            <w:r w:rsidRPr="00A24B89">
              <w:rPr>
                <w:sz w:val="25"/>
                <w:szCs w:val="25"/>
                <w:cs/>
              </w:rPr>
              <w:t>ไฟฟ้า</w:t>
            </w:r>
          </w:p>
        </w:tc>
        <w:tc>
          <w:tcPr>
            <w:tcW w:w="1280" w:type="dxa"/>
            <w:vAlign w:val="bottom"/>
          </w:tcPr>
          <w:p w14:paraId="1768A19A" w14:textId="77777777" w:rsidR="00846B55" w:rsidRPr="00A24B8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ผลิตภัณฑ์ชีวภาพ</w:t>
            </w:r>
          </w:p>
        </w:tc>
        <w:tc>
          <w:tcPr>
            <w:tcW w:w="1280" w:type="dxa"/>
            <w:vAlign w:val="bottom"/>
          </w:tcPr>
          <w:p w14:paraId="240C4C97" w14:textId="77777777" w:rsidR="00846B55" w:rsidRPr="00A24B8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firstLine="19"/>
              <w:jc w:val="center"/>
              <w:rPr>
                <w:sz w:val="25"/>
                <w:szCs w:val="25"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ทรัพยากร</w:t>
            </w:r>
            <w:r w:rsidRPr="00A24B89">
              <w:rPr>
                <w:sz w:val="25"/>
                <w:szCs w:val="25"/>
                <w:cs/>
              </w:rPr>
              <w:br/>
            </w:r>
            <w:r w:rsidRPr="00A24B89">
              <w:rPr>
                <w:rFonts w:hint="cs"/>
                <w:sz w:val="25"/>
                <w:szCs w:val="25"/>
                <w:cs/>
              </w:rPr>
              <w:t>ธรรมชาติ</w:t>
            </w:r>
          </w:p>
        </w:tc>
        <w:tc>
          <w:tcPr>
            <w:tcW w:w="1280" w:type="dxa"/>
            <w:vAlign w:val="bottom"/>
          </w:tcPr>
          <w:p w14:paraId="6097EA97" w14:textId="0EA1DBE5" w:rsidR="00846B55" w:rsidRPr="00A24B8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อื่น ๆ</w:t>
            </w:r>
          </w:p>
        </w:tc>
        <w:tc>
          <w:tcPr>
            <w:tcW w:w="1280" w:type="dxa"/>
            <w:vAlign w:val="bottom"/>
          </w:tcPr>
          <w:p w14:paraId="4E8917C1" w14:textId="4E9B19FD" w:rsidR="00846B55" w:rsidRPr="00A24B8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7C6117CF" w14:textId="77777777" w:rsidR="00846B55" w:rsidRPr="00A24B89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D54B8C" w:rsidRPr="00A24B89" w14:paraId="0FBBBF09" w14:textId="77777777" w:rsidTr="000F6311">
        <w:trPr>
          <w:trHeight w:hRule="exact" w:val="283"/>
        </w:trPr>
        <w:tc>
          <w:tcPr>
            <w:tcW w:w="4069" w:type="dxa"/>
          </w:tcPr>
          <w:p w14:paraId="7FE919CA" w14:textId="77777777" w:rsidR="00D54B8C" w:rsidRPr="00A24B89" w:rsidRDefault="00D54B8C" w:rsidP="00533528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241" w:type="dxa"/>
            <w:gridSpan w:val="8"/>
            <w:vAlign w:val="center"/>
          </w:tcPr>
          <w:p w14:paraId="2C8F47A1" w14:textId="77777777" w:rsidR="00D54B8C" w:rsidRPr="00A24B89" w:rsidRDefault="00D54B8C" w:rsidP="00E4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i/>
                <w:iCs/>
                <w:sz w:val="25"/>
                <w:szCs w:val="25"/>
                <w:cs/>
              </w:rPr>
            </w:pPr>
            <w:r w:rsidRPr="00A24B89">
              <w:rPr>
                <w:rFonts w:hint="cs"/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AF4FDF" w:rsidRPr="00A24B89" w14:paraId="65FCC1C6" w14:textId="77777777" w:rsidTr="000F6311">
        <w:tc>
          <w:tcPr>
            <w:tcW w:w="4069" w:type="dxa"/>
            <w:vAlign w:val="bottom"/>
          </w:tcPr>
          <w:p w14:paraId="309C840D" w14:textId="77777777" w:rsidR="00AF4FDF" w:rsidRPr="00A24B89" w:rsidRDefault="00AF4FDF" w:rsidP="00533528">
            <w:pPr>
              <w:spacing w:line="280" w:lineRule="atLeast"/>
              <w:jc w:val="both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1278" w:type="dxa"/>
            <w:vAlign w:val="center"/>
          </w:tcPr>
          <w:p w14:paraId="7F82C102" w14:textId="279B25EA" w:rsidR="00AF4FDF" w:rsidRPr="00A24B89" w:rsidRDefault="009C30B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119,602</w:t>
            </w:r>
          </w:p>
        </w:tc>
        <w:tc>
          <w:tcPr>
            <w:tcW w:w="1281" w:type="dxa"/>
            <w:vAlign w:val="center"/>
          </w:tcPr>
          <w:p w14:paraId="56336535" w14:textId="15494B04" w:rsidR="00AF4FDF" w:rsidRPr="00A24B89" w:rsidRDefault="009C30B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294,123</w:t>
            </w:r>
          </w:p>
        </w:tc>
        <w:tc>
          <w:tcPr>
            <w:tcW w:w="1280" w:type="dxa"/>
            <w:vAlign w:val="center"/>
          </w:tcPr>
          <w:p w14:paraId="0CBE8949" w14:textId="5402319C" w:rsidR="00AF4FDF" w:rsidRPr="00A24B89" w:rsidRDefault="009C30B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3,032</w:t>
            </w:r>
          </w:p>
        </w:tc>
        <w:tc>
          <w:tcPr>
            <w:tcW w:w="1280" w:type="dxa"/>
            <w:vAlign w:val="center"/>
          </w:tcPr>
          <w:p w14:paraId="04A55FA2" w14:textId="4A2F6896" w:rsidR="00AF4FDF" w:rsidRPr="00A24B89" w:rsidRDefault="009C30B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757</w:t>
            </w:r>
          </w:p>
        </w:tc>
        <w:tc>
          <w:tcPr>
            <w:tcW w:w="1280" w:type="dxa"/>
            <w:vAlign w:val="center"/>
          </w:tcPr>
          <w:p w14:paraId="57528079" w14:textId="24F04527" w:rsidR="00AF4FDF" w:rsidRPr="00A24B89" w:rsidRDefault="009C30B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29,501</w:t>
            </w:r>
          </w:p>
        </w:tc>
        <w:tc>
          <w:tcPr>
            <w:tcW w:w="1280" w:type="dxa"/>
            <w:vAlign w:val="center"/>
          </w:tcPr>
          <w:p w14:paraId="13178BC2" w14:textId="1C07498F" w:rsidR="00AF4FDF" w:rsidRPr="00A24B89" w:rsidRDefault="009C30B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</w:rPr>
              <w:t>616</w:t>
            </w:r>
          </w:p>
        </w:tc>
        <w:tc>
          <w:tcPr>
            <w:tcW w:w="1280" w:type="dxa"/>
            <w:vAlign w:val="center"/>
          </w:tcPr>
          <w:p w14:paraId="22C98632" w14:textId="3D0C4B1D" w:rsidR="00AF4FDF" w:rsidRPr="00A24B89" w:rsidRDefault="009C30B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center"/>
          </w:tcPr>
          <w:p w14:paraId="437476C2" w14:textId="7A1AE8FB" w:rsidR="00AF4FDF" w:rsidRPr="00A24B89" w:rsidRDefault="009C30B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447,631</w:t>
            </w:r>
          </w:p>
        </w:tc>
      </w:tr>
      <w:tr w:rsidR="00AF4FDF" w:rsidRPr="00A24B89" w14:paraId="2DC3E68A" w14:textId="77777777" w:rsidTr="000F6311">
        <w:tc>
          <w:tcPr>
            <w:tcW w:w="4069" w:type="dxa"/>
          </w:tcPr>
          <w:p w14:paraId="2CA2A5D8" w14:textId="77777777" w:rsidR="00AF4FDF" w:rsidRPr="00A24B89" w:rsidRDefault="00AF4FDF" w:rsidP="00533528">
            <w:pPr>
              <w:spacing w:line="280" w:lineRule="atLeast"/>
              <w:jc w:val="both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vAlign w:val="center"/>
          </w:tcPr>
          <w:p w14:paraId="76C10BEF" w14:textId="419570C6" w:rsidR="00AF4FDF" w:rsidRPr="00A24B89" w:rsidRDefault="009C30B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254,114</w:t>
            </w:r>
          </w:p>
        </w:tc>
        <w:tc>
          <w:tcPr>
            <w:tcW w:w="1281" w:type="dxa"/>
            <w:vAlign w:val="center"/>
          </w:tcPr>
          <w:p w14:paraId="66F3C011" w14:textId="486C6A6B" w:rsidR="00AF4FDF" w:rsidRPr="00A24B89" w:rsidRDefault="009C30B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1,487</w:t>
            </w:r>
          </w:p>
        </w:tc>
        <w:tc>
          <w:tcPr>
            <w:tcW w:w="1280" w:type="dxa"/>
            <w:vAlign w:val="center"/>
          </w:tcPr>
          <w:p w14:paraId="301C29EA" w14:textId="2474399F" w:rsidR="00AF4FDF" w:rsidRPr="00A24B89" w:rsidRDefault="009C30B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370</w:t>
            </w:r>
          </w:p>
        </w:tc>
        <w:tc>
          <w:tcPr>
            <w:tcW w:w="1280" w:type="dxa"/>
            <w:vAlign w:val="center"/>
          </w:tcPr>
          <w:p w14:paraId="4380B266" w14:textId="6E4DCEA3" w:rsidR="00AF4FDF" w:rsidRPr="00A24B89" w:rsidRDefault="009C30B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</w:rPr>
              <w:t>14,776</w:t>
            </w:r>
          </w:p>
        </w:tc>
        <w:tc>
          <w:tcPr>
            <w:tcW w:w="1280" w:type="dxa"/>
            <w:vAlign w:val="center"/>
          </w:tcPr>
          <w:p w14:paraId="3B48DC54" w14:textId="6BF68102" w:rsidR="00AF4FDF" w:rsidRPr="00A24B89" w:rsidRDefault="009C30B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-</w:t>
            </w:r>
          </w:p>
        </w:tc>
        <w:tc>
          <w:tcPr>
            <w:tcW w:w="1280" w:type="dxa"/>
            <w:vAlign w:val="center"/>
          </w:tcPr>
          <w:p w14:paraId="75396438" w14:textId="03E9A55C" w:rsidR="00AF4FDF" w:rsidRPr="00A24B89" w:rsidRDefault="009C30B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40</w:t>
            </w:r>
          </w:p>
        </w:tc>
        <w:tc>
          <w:tcPr>
            <w:tcW w:w="1280" w:type="dxa"/>
            <w:vAlign w:val="center"/>
          </w:tcPr>
          <w:p w14:paraId="0448187A" w14:textId="09EE5470" w:rsidR="00AF4FDF" w:rsidRPr="00A24B89" w:rsidRDefault="009C30B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(270,787)</w:t>
            </w:r>
          </w:p>
        </w:tc>
        <w:tc>
          <w:tcPr>
            <w:tcW w:w="1282" w:type="dxa"/>
            <w:vAlign w:val="center"/>
          </w:tcPr>
          <w:p w14:paraId="22D3ADEB" w14:textId="24EF80F0" w:rsidR="00AF4FDF" w:rsidRPr="00A24B89" w:rsidRDefault="009C30BC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-</w:t>
            </w:r>
          </w:p>
        </w:tc>
      </w:tr>
      <w:tr w:rsidR="00BC22C8" w:rsidRPr="00A24B89" w14:paraId="492F4AEC" w14:textId="77777777" w:rsidTr="000F6311">
        <w:tc>
          <w:tcPr>
            <w:tcW w:w="4069" w:type="dxa"/>
          </w:tcPr>
          <w:p w14:paraId="4F7011A0" w14:textId="77777777" w:rsidR="00BC22C8" w:rsidRPr="00A24B89" w:rsidRDefault="00BC22C8" w:rsidP="00BC22C8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A24B89">
              <w:rPr>
                <w:b/>
                <w:bCs/>
                <w:sz w:val="25"/>
                <w:szCs w:val="25"/>
                <w:cs/>
              </w:rPr>
              <w:t>รายได้รวม</w:t>
            </w:r>
          </w:p>
        </w:tc>
        <w:tc>
          <w:tcPr>
            <w:tcW w:w="1278" w:type="dxa"/>
            <w:vAlign w:val="center"/>
          </w:tcPr>
          <w:p w14:paraId="19610AA2" w14:textId="15CF7275" w:rsidR="00BC22C8" w:rsidRPr="00A24B89" w:rsidRDefault="009C30BC" w:rsidP="00BC2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A24B89">
              <w:rPr>
                <w:b/>
                <w:bCs/>
                <w:sz w:val="25"/>
                <w:szCs w:val="25"/>
              </w:rPr>
              <w:t>373,716</w:t>
            </w:r>
          </w:p>
        </w:tc>
        <w:tc>
          <w:tcPr>
            <w:tcW w:w="1281" w:type="dxa"/>
            <w:vAlign w:val="center"/>
          </w:tcPr>
          <w:p w14:paraId="3AE1A4B8" w14:textId="663CAD8D" w:rsidR="00BC22C8" w:rsidRPr="00A24B89" w:rsidRDefault="009C30BC" w:rsidP="00BC2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>295,610</w:t>
            </w:r>
          </w:p>
        </w:tc>
        <w:tc>
          <w:tcPr>
            <w:tcW w:w="1280" w:type="dxa"/>
            <w:vAlign w:val="center"/>
          </w:tcPr>
          <w:p w14:paraId="7D7905B3" w14:textId="66E70CDF" w:rsidR="00BC22C8" w:rsidRPr="00A24B89" w:rsidRDefault="009C30BC" w:rsidP="00BC2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A24B89">
              <w:rPr>
                <w:b/>
                <w:bCs/>
                <w:sz w:val="25"/>
                <w:szCs w:val="25"/>
              </w:rPr>
              <w:t>3,402</w:t>
            </w:r>
          </w:p>
        </w:tc>
        <w:tc>
          <w:tcPr>
            <w:tcW w:w="1280" w:type="dxa"/>
            <w:vAlign w:val="center"/>
          </w:tcPr>
          <w:p w14:paraId="26DCA295" w14:textId="0BFA7F78" w:rsidR="00BC22C8" w:rsidRPr="00A24B89" w:rsidRDefault="009C30BC" w:rsidP="00BC2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>15,533</w:t>
            </w:r>
          </w:p>
        </w:tc>
        <w:tc>
          <w:tcPr>
            <w:tcW w:w="1280" w:type="dxa"/>
            <w:vAlign w:val="center"/>
          </w:tcPr>
          <w:p w14:paraId="79560006" w14:textId="1FF58A73" w:rsidR="00BC22C8" w:rsidRPr="00A24B89" w:rsidRDefault="009C30BC" w:rsidP="00BC2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>29,501</w:t>
            </w:r>
          </w:p>
        </w:tc>
        <w:tc>
          <w:tcPr>
            <w:tcW w:w="1280" w:type="dxa"/>
            <w:vAlign w:val="center"/>
          </w:tcPr>
          <w:p w14:paraId="734BD479" w14:textId="61B8AD40" w:rsidR="00BC22C8" w:rsidRPr="00A24B89" w:rsidRDefault="009C30BC" w:rsidP="00BC2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>656</w:t>
            </w:r>
          </w:p>
        </w:tc>
        <w:tc>
          <w:tcPr>
            <w:tcW w:w="1280" w:type="dxa"/>
            <w:vAlign w:val="center"/>
          </w:tcPr>
          <w:p w14:paraId="0C54F28B" w14:textId="348672D1" w:rsidR="00BC22C8" w:rsidRPr="00A24B89" w:rsidRDefault="009C30BC" w:rsidP="00BC2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>(270,787)</w:t>
            </w:r>
          </w:p>
        </w:tc>
        <w:tc>
          <w:tcPr>
            <w:tcW w:w="1282" w:type="dxa"/>
            <w:vAlign w:val="center"/>
          </w:tcPr>
          <w:p w14:paraId="3EE3EE07" w14:textId="5C09331B" w:rsidR="00BC22C8" w:rsidRPr="00A24B89" w:rsidRDefault="009C30BC" w:rsidP="00BC2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>447,631</w:t>
            </w:r>
          </w:p>
        </w:tc>
      </w:tr>
      <w:tr w:rsidR="00BC22C8" w:rsidRPr="00A24B89" w14:paraId="6BD80761" w14:textId="77777777" w:rsidTr="000F6311">
        <w:tc>
          <w:tcPr>
            <w:tcW w:w="4069" w:type="dxa"/>
          </w:tcPr>
          <w:p w14:paraId="29010D5A" w14:textId="6CF56275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กำไร</w:t>
            </w:r>
            <w:r w:rsidRPr="00A24B89">
              <w:rPr>
                <w:sz w:val="25"/>
                <w:szCs w:val="25"/>
              </w:rPr>
              <w:t xml:space="preserve"> (</w:t>
            </w:r>
            <w:r w:rsidRPr="00A24B89">
              <w:rPr>
                <w:rFonts w:hint="cs"/>
                <w:sz w:val="25"/>
                <w:szCs w:val="25"/>
                <w:cs/>
              </w:rPr>
              <w:t>ขาดทุน</w:t>
            </w:r>
            <w:r w:rsidRPr="00A24B89">
              <w:rPr>
                <w:sz w:val="25"/>
                <w:szCs w:val="25"/>
              </w:rPr>
              <w:t>)</w:t>
            </w:r>
            <w:r w:rsidRPr="00A24B89">
              <w:rPr>
                <w:rFonts w:hint="cs"/>
                <w:sz w:val="25"/>
                <w:szCs w:val="25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278" w:type="dxa"/>
            <w:vAlign w:val="center"/>
          </w:tcPr>
          <w:p w14:paraId="286A0F9C" w14:textId="2A9627AC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4</w:t>
            </w:r>
            <w:r w:rsidR="007A71DC" w:rsidRPr="00A24B89">
              <w:rPr>
                <w:sz w:val="25"/>
                <w:szCs w:val="25"/>
              </w:rPr>
              <w:t>,832</w:t>
            </w:r>
          </w:p>
        </w:tc>
        <w:tc>
          <w:tcPr>
            <w:tcW w:w="1281" w:type="dxa"/>
            <w:vAlign w:val="center"/>
          </w:tcPr>
          <w:p w14:paraId="07E5AC51" w14:textId="710F8B8F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5,029</w:t>
            </w:r>
          </w:p>
        </w:tc>
        <w:tc>
          <w:tcPr>
            <w:tcW w:w="1280" w:type="dxa"/>
            <w:vAlign w:val="center"/>
          </w:tcPr>
          <w:p w14:paraId="11104E56" w14:textId="29B0D0A0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3,</w:t>
            </w:r>
            <w:r w:rsidR="007A71DC" w:rsidRPr="00A24B89">
              <w:rPr>
                <w:sz w:val="25"/>
                <w:szCs w:val="25"/>
              </w:rPr>
              <w:t>7</w:t>
            </w:r>
            <w:r w:rsidR="007F7866" w:rsidRPr="00A24B89">
              <w:rPr>
                <w:sz w:val="25"/>
                <w:szCs w:val="25"/>
              </w:rPr>
              <w:t>43</w:t>
            </w:r>
          </w:p>
        </w:tc>
        <w:tc>
          <w:tcPr>
            <w:tcW w:w="1280" w:type="dxa"/>
            <w:vAlign w:val="center"/>
          </w:tcPr>
          <w:p w14:paraId="3999E17B" w14:textId="011DF3D2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654</w:t>
            </w:r>
          </w:p>
        </w:tc>
        <w:tc>
          <w:tcPr>
            <w:tcW w:w="1280" w:type="dxa"/>
            <w:vAlign w:val="center"/>
          </w:tcPr>
          <w:p w14:paraId="5F6BF3EA" w14:textId="12FC970E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19,80</w:t>
            </w:r>
            <w:r w:rsidR="00470955" w:rsidRPr="00A24B89">
              <w:rPr>
                <w:sz w:val="25"/>
                <w:szCs w:val="25"/>
              </w:rPr>
              <w:t>9</w:t>
            </w:r>
          </w:p>
        </w:tc>
        <w:tc>
          <w:tcPr>
            <w:tcW w:w="1280" w:type="dxa"/>
            <w:vAlign w:val="center"/>
          </w:tcPr>
          <w:p w14:paraId="4B7935BE" w14:textId="430ACA98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(2</w:t>
            </w:r>
            <w:r w:rsidR="00470955" w:rsidRPr="00A24B89">
              <w:rPr>
                <w:sz w:val="25"/>
                <w:szCs w:val="25"/>
              </w:rPr>
              <w:t>17</w:t>
            </w:r>
            <w:r w:rsidRPr="00A24B89">
              <w:rPr>
                <w:sz w:val="25"/>
                <w:szCs w:val="25"/>
              </w:rPr>
              <w:t>)</w:t>
            </w:r>
          </w:p>
        </w:tc>
        <w:tc>
          <w:tcPr>
            <w:tcW w:w="1280" w:type="dxa"/>
          </w:tcPr>
          <w:p w14:paraId="292F8A7B" w14:textId="695801D5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(351)</w:t>
            </w:r>
          </w:p>
        </w:tc>
        <w:tc>
          <w:tcPr>
            <w:tcW w:w="1282" w:type="dxa"/>
            <w:vAlign w:val="center"/>
          </w:tcPr>
          <w:p w14:paraId="65FE6791" w14:textId="774565BD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33,</w:t>
            </w:r>
            <w:r w:rsidR="007A71DC" w:rsidRPr="00A24B89">
              <w:rPr>
                <w:sz w:val="25"/>
                <w:szCs w:val="25"/>
              </w:rPr>
              <w:t>49</w:t>
            </w:r>
            <w:r w:rsidR="007F7866" w:rsidRPr="00A24B89">
              <w:rPr>
                <w:sz w:val="25"/>
                <w:szCs w:val="25"/>
              </w:rPr>
              <w:t>9</w:t>
            </w:r>
          </w:p>
        </w:tc>
      </w:tr>
      <w:tr w:rsidR="00BC22C8" w:rsidRPr="00A24B89" w14:paraId="582DC406" w14:textId="77777777" w:rsidTr="000F6311">
        <w:tc>
          <w:tcPr>
            <w:tcW w:w="4069" w:type="dxa"/>
          </w:tcPr>
          <w:p w14:paraId="59A00F0B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</w:tcPr>
          <w:p w14:paraId="6C6E0E1B" w14:textId="6E7951C6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jc w:val="center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55201E57" w14:textId="31142FC4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4C38C540" w14:textId="2BBDF2B1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8F3F354" w14:textId="00BB47CB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1CAB782" w14:textId="4ECBEFCC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58EEAF78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7B1959C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28FB9FCA" w14:textId="47F0F817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(15,07</w:t>
            </w:r>
            <w:r w:rsidR="007A71DC" w:rsidRPr="00A24B89">
              <w:rPr>
                <w:sz w:val="25"/>
                <w:szCs w:val="25"/>
              </w:rPr>
              <w:t>8</w:t>
            </w:r>
            <w:r w:rsidRPr="00A24B89">
              <w:rPr>
                <w:sz w:val="25"/>
                <w:szCs w:val="25"/>
              </w:rPr>
              <w:t>)</w:t>
            </w:r>
          </w:p>
        </w:tc>
      </w:tr>
      <w:tr w:rsidR="00BC22C8" w:rsidRPr="00A24B89" w14:paraId="56DE60EA" w14:textId="77777777" w:rsidTr="000F6311">
        <w:tc>
          <w:tcPr>
            <w:tcW w:w="4069" w:type="dxa"/>
          </w:tcPr>
          <w:p w14:paraId="791F2CD8" w14:textId="742036FE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กำไร</w:t>
            </w:r>
            <w:r w:rsidR="00BC22C8" w:rsidRPr="00A24B89">
              <w:rPr>
                <w:sz w:val="25"/>
                <w:szCs w:val="25"/>
                <w:cs/>
              </w:rPr>
              <w:t>จากตราสารอนุพันธ์</w:t>
            </w:r>
          </w:p>
        </w:tc>
        <w:tc>
          <w:tcPr>
            <w:tcW w:w="1278" w:type="dxa"/>
          </w:tcPr>
          <w:p w14:paraId="3C0848C4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24DC4911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31EBDE0E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0B2808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AF877EF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491DBF99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715A52D5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28F840E5" w14:textId="13338A87" w:rsidR="00BC22C8" w:rsidRPr="00A24B89" w:rsidRDefault="007F7866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149</w:t>
            </w:r>
          </w:p>
        </w:tc>
      </w:tr>
      <w:tr w:rsidR="00BC22C8" w:rsidRPr="00A24B89" w14:paraId="06536B97" w14:textId="77777777" w:rsidTr="000F6311">
        <w:tc>
          <w:tcPr>
            <w:tcW w:w="4069" w:type="dxa"/>
          </w:tcPr>
          <w:p w14:paraId="6EC60A7F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กำไรจากอัตราแลกเปลี่ยน</w:t>
            </w:r>
          </w:p>
        </w:tc>
        <w:tc>
          <w:tcPr>
            <w:tcW w:w="1278" w:type="dxa"/>
          </w:tcPr>
          <w:p w14:paraId="3E8D8EB1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1" w:type="dxa"/>
            <w:vAlign w:val="bottom"/>
          </w:tcPr>
          <w:p w14:paraId="57A7ED26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6041A444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147C042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8A791F9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5F97C9CF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011B8ED8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12313F3B" w14:textId="6348ED9C" w:rsidR="00892570" w:rsidRPr="00A24B89" w:rsidRDefault="00F10480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</w:rPr>
              <w:t>1</w:t>
            </w:r>
          </w:p>
        </w:tc>
      </w:tr>
      <w:tr w:rsidR="00BC22C8" w:rsidRPr="00A24B89" w14:paraId="26962D1B" w14:textId="77777777" w:rsidTr="000F6311">
        <w:tc>
          <w:tcPr>
            <w:tcW w:w="4069" w:type="dxa"/>
          </w:tcPr>
          <w:p w14:paraId="49533953" w14:textId="5F004DEC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กลับรายการขาดทุน</w:t>
            </w:r>
            <w:r w:rsidR="00BC22C8" w:rsidRPr="00A24B89">
              <w:rPr>
                <w:rFonts w:hint="cs"/>
                <w:sz w:val="25"/>
                <w:szCs w:val="25"/>
                <w:cs/>
              </w:rPr>
              <w:t>จากการด้อยค่า</w:t>
            </w:r>
          </w:p>
        </w:tc>
        <w:tc>
          <w:tcPr>
            <w:tcW w:w="1278" w:type="dxa"/>
          </w:tcPr>
          <w:p w14:paraId="18CB0B35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4079B2DE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17CFB47C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164BB79D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CFCF35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4C4D27E7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5301E6EC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7F457493" w14:textId="7C4D6035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4,5</w:t>
            </w:r>
            <w:r w:rsidR="007F7866" w:rsidRPr="00A24B89">
              <w:rPr>
                <w:sz w:val="25"/>
                <w:szCs w:val="25"/>
              </w:rPr>
              <w:t>71</w:t>
            </w:r>
          </w:p>
        </w:tc>
      </w:tr>
      <w:tr w:rsidR="00BC22C8" w:rsidRPr="00A24B89" w14:paraId="0A6BF55A" w14:textId="77777777" w:rsidTr="000F6311">
        <w:tc>
          <w:tcPr>
            <w:tcW w:w="4069" w:type="dxa"/>
          </w:tcPr>
          <w:p w14:paraId="30BF38D0" w14:textId="190201EC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กำไรจากการ</w:t>
            </w:r>
            <w:r w:rsidRPr="00A24B89">
              <w:rPr>
                <w:rFonts w:hint="cs"/>
                <w:sz w:val="25"/>
                <w:szCs w:val="25"/>
                <w:cs/>
              </w:rPr>
              <w:t>จำหน่าย</w:t>
            </w:r>
            <w:r w:rsidRPr="00A24B89">
              <w:rPr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78" w:type="dxa"/>
          </w:tcPr>
          <w:p w14:paraId="32F35F33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3D9806FD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0C50DB2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14F30B7B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B0C31A5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2DD9571E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05EFDB04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5DB1D602" w14:textId="2DDF0F5F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2,159</w:t>
            </w:r>
          </w:p>
        </w:tc>
      </w:tr>
      <w:tr w:rsidR="00BC22C8" w:rsidRPr="00A24B89" w14:paraId="28FA7A10" w14:textId="77777777" w:rsidTr="000F6311">
        <w:tc>
          <w:tcPr>
            <w:tcW w:w="4069" w:type="dxa"/>
          </w:tcPr>
          <w:p w14:paraId="10017EF7" w14:textId="73A75D9A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ผลขาดทุนอื่น</w:t>
            </w:r>
          </w:p>
        </w:tc>
        <w:tc>
          <w:tcPr>
            <w:tcW w:w="1278" w:type="dxa"/>
          </w:tcPr>
          <w:p w14:paraId="2470952F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jc w:val="center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0E18028B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4A26598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C445685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4B8100C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444C6D22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430383D9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78E5F525" w14:textId="2033919D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(</w:t>
            </w:r>
            <w:r w:rsidR="007F7866" w:rsidRPr="00A24B89">
              <w:rPr>
                <w:sz w:val="25"/>
                <w:szCs w:val="25"/>
              </w:rPr>
              <w:t>273</w:t>
            </w:r>
            <w:r w:rsidRPr="00A24B89">
              <w:rPr>
                <w:sz w:val="25"/>
                <w:szCs w:val="25"/>
              </w:rPr>
              <w:t>)</w:t>
            </w:r>
          </w:p>
        </w:tc>
      </w:tr>
      <w:tr w:rsidR="00BC22C8" w:rsidRPr="00A24B89" w14:paraId="20860F03" w14:textId="77777777" w:rsidTr="000F6311">
        <w:tc>
          <w:tcPr>
            <w:tcW w:w="4069" w:type="dxa"/>
          </w:tcPr>
          <w:p w14:paraId="6A4D2877" w14:textId="30DCB140" w:rsidR="00BC22C8" w:rsidRPr="00A24B89" w:rsidRDefault="00BC22C8" w:rsidP="00BC22C8">
            <w:pPr>
              <w:spacing w:line="280" w:lineRule="atLeast"/>
              <w:jc w:val="both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D165E42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</w:tcPr>
          <w:p w14:paraId="4E2ADB93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5D3668D2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B603901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5778062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5484D8BC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5448758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2BC786AB" w14:textId="2FA55DC9" w:rsidR="00BC22C8" w:rsidRPr="00A24B89" w:rsidRDefault="003600E1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(5,232)</w:t>
            </w:r>
          </w:p>
        </w:tc>
      </w:tr>
      <w:tr w:rsidR="00BC22C8" w:rsidRPr="00A24B89" w14:paraId="39428FE9" w14:textId="77777777" w:rsidTr="000F6311">
        <w:tc>
          <w:tcPr>
            <w:tcW w:w="4069" w:type="dxa"/>
          </w:tcPr>
          <w:p w14:paraId="51FAA51B" w14:textId="77777777" w:rsidR="00BC22C8" w:rsidRPr="00A24B89" w:rsidRDefault="00BC22C8" w:rsidP="00BC22C8">
            <w:pPr>
              <w:spacing w:line="280" w:lineRule="atLeast"/>
              <w:jc w:val="both"/>
              <w:rPr>
                <w:sz w:val="25"/>
                <w:szCs w:val="25"/>
                <w:cs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vAlign w:val="bottom"/>
          </w:tcPr>
          <w:p w14:paraId="179CCD6F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</w:tcPr>
          <w:p w14:paraId="7581DFE1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1276C2A9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16940D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A3A9B94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056F4321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305C3BCF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72516FFF" w14:textId="2C283292" w:rsidR="00BC22C8" w:rsidRPr="00A24B89" w:rsidRDefault="003600E1" w:rsidP="00BC2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(15,8</w:t>
            </w:r>
            <w:r w:rsidR="007A71DC" w:rsidRPr="00A24B89">
              <w:rPr>
                <w:sz w:val="25"/>
                <w:szCs w:val="25"/>
              </w:rPr>
              <w:t>9</w:t>
            </w:r>
            <w:r w:rsidR="00191F4B" w:rsidRPr="00A24B89">
              <w:rPr>
                <w:sz w:val="25"/>
                <w:szCs w:val="25"/>
              </w:rPr>
              <w:t>8</w:t>
            </w:r>
            <w:r w:rsidRPr="00A24B89">
              <w:rPr>
                <w:sz w:val="25"/>
                <w:szCs w:val="25"/>
              </w:rPr>
              <w:t>)</w:t>
            </w:r>
          </w:p>
        </w:tc>
      </w:tr>
      <w:tr w:rsidR="00BC22C8" w:rsidRPr="00A24B89" w14:paraId="7844B2EC" w14:textId="77777777" w:rsidTr="000F6311">
        <w:tc>
          <w:tcPr>
            <w:tcW w:w="4069" w:type="dxa"/>
          </w:tcPr>
          <w:p w14:paraId="4997A44D" w14:textId="7C82A29E" w:rsidR="00BC22C8" w:rsidRPr="00A24B89" w:rsidRDefault="00BC22C8" w:rsidP="00BC22C8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A24B89">
              <w:rPr>
                <w:rFonts w:hint="cs"/>
                <w:b/>
                <w:bCs/>
                <w:sz w:val="25"/>
                <w:szCs w:val="25"/>
                <w:cs/>
              </w:rPr>
              <w:t>กำไร</w:t>
            </w:r>
            <w:r w:rsidRPr="00A24B89">
              <w:rPr>
                <w:b/>
                <w:bCs/>
                <w:sz w:val="25"/>
                <w:szCs w:val="25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598702D3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</w:tcPr>
          <w:p w14:paraId="2B84453A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0C607D1E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CACA078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594FAC1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2F648BF7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10513B7C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0708D0F3" w14:textId="48754643" w:rsidR="00BC22C8" w:rsidRPr="00A24B89" w:rsidRDefault="003600E1" w:rsidP="00BC22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A24B89">
              <w:rPr>
                <w:b/>
                <w:bCs/>
                <w:sz w:val="25"/>
                <w:szCs w:val="25"/>
              </w:rPr>
              <w:t>3,8</w:t>
            </w:r>
            <w:r w:rsidR="007A71DC" w:rsidRPr="00A24B89">
              <w:rPr>
                <w:b/>
                <w:bCs/>
                <w:sz w:val="25"/>
                <w:szCs w:val="25"/>
              </w:rPr>
              <w:t>98</w:t>
            </w:r>
          </w:p>
        </w:tc>
      </w:tr>
      <w:tr w:rsidR="00BC22C8" w:rsidRPr="00A24B89" w14:paraId="3FE7126F" w14:textId="77777777" w:rsidTr="00CA6268">
        <w:trPr>
          <w:trHeight w:val="99"/>
        </w:trPr>
        <w:tc>
          <w:tcPr>
            <w:tcW w:w="4069" w:type="dxa"/>
          </w:tcPr>
          <w:p w14:paraId="56839707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0241" w:type="dxa"/>
            <w:gridSpan w:val="8"/>
          </w:tcPr>
          <w:p w14:paraId="1145DAC9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b/>
                <w:bCs/>
                <w:sz w:val="25"/>
                <w:szCs w:val="25"/>
              </w:rPr>
            </w:pPr>
            <w:r w:rsidRPr="00A24B89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BC22C8" w:rsidRPr="00A24B89" w14:paraId="27A8042B" w14:textId="77777777" w:rsidTr="00CA6268">
        <w:trPr>
          <w:trHeight w:val="589"/>
        </w:trPr>
        <w:tc>
          <w:tcPr>
            <w:tcW w:w="4069" w:type="dxa"/>
            <w:vAlign w:val="bottom"/>
          </w:tcPr>
          <w:p w14:paraId="1EBAF5C2" w14:textId="77777777" w:rsidR="00BC22C8" w:rsidRPr="00A24B89" w:rsidRDefault="00BC22C8" w:rsidP="00CA626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A24B8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สำหรับงวดเก้าเดือนสิ้นสุด</w:t>
            </w:r>
          </w:p>
          <w:p w14:paraId="0572C742" w14:textId="639CCEFF" w:rsidR="00BC22C8" w:rsidRPr="00A24B89" w:rsidRDefault="00BC22C8" w:rsidP="00CA626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A24B89">
              <w:rPr>
                <w:b/>
                <w:bCs/>
                <w:i/>
                <w:iCs/>
                <w:sz w:val="25"/>
                <w:szCs w:val="25"/>
              </w:rPr>
              <w:t xml:space="preserve">  </w:t>
            </w:r>
            <w:r w:rsidRPr="00A24B89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Pr="00A24B89">
              <w:rPr>
                <w:b/>
                <w:bCs/>
                <w:i/>
                <w:iCs/>
                <w:sz w:val="25"/>
                <w:szCs w:val="25"/>
              </w:rPr>
              <w:t xml:space="preserve">30 </w:t>
            </w:r>
            <w:r w:rsidRPr="00A24B89">
              <w:rPr>
                <w:b/>
                <w:bCs/>
                <w:i/>
                <w:iCs/>
                <w:sz w:val="25"/>
                <w:szCs w:val="25"/>
                <w:cs/>
              </w:rPr>
              <w:t xml:space="preserve">กันยายน </w:t>
            </w:r>
            <w:r w:rsidRPr="00A24B89">
              <w:rPr>
                <w:b/>
                <w:bCs/>
                <w:i/>
                <w:iCs/>
                <w:sz w:val="25"/>
                <w:szCs w:val="25"/>
              </w:rPr>
              <w:t>2566</w:t>
            </w:r>
          </w:p>
        </w:tc>
        <w:tc>
          <w:tcPr>
            <w:tcW w:w="1278" w:type="dxa"/>
            <w:vAlign w:val="bottom"/>
          </w:tcPr>
          <w:p w14:paraId="1F52CFCC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  <w:cs/>
              </w:rPr>
              <w:t>โรงกลั่น</w:t>
            </w:r>
            <w:r w:rsidRPr="00A24B89">
              <w:rPr>
                <w:rFonts w:hint="cs"/>
                <w:sz w:val="25"/>
                <w:szCs w:val="25"/>
                <w:cs/>
              </w:rPr>
              <w:t>และการค้าน้ำมัน</w:t>
            </w:r>
          </w:p>
        </w:tc>
        <w:tc>
          <w:tcPr>
            <w:tcW w:w="1281" w:type="dxa"/>
            <w:vAlign w:val="bottom"/>
          </w:tcPr>
          <w:p w14:paraId="46FA8E04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  <w:cs/>
              </w:rPr>
              <w:t>การตลาด</w:t>
            </w:r>
          </w:p>
        </w:tc>
        <w:tc>
          <w:tcPr>
            <w:tcW w:w="1280" w:type="dxa"/>
            <w:vAlign w:val="bottom"/>
          </w:tcPr>
          <w:p w14:paraId="1526FF2E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พลังงาน</w:t>
            </w:r>
            <w:r w:rsidRPr="00A24B89">
              <w:rPr>
                <w:sz w:val="25"/>
                <w:szCs w:val="25"/>
                <w:cs/>
              </w:rPr>
              <w:t>ไฟฟ้า</w:t>
            </w:r>
          </w:p>
        </w:tc>
        <w:tc>
          <w:tcPr>
            <w:tcW w:w="1280" w:type="dxa"/>
            <w:vAlign w:val="bottom"/>
          </w:tcPr>
          <w:p w14:paraId="14184561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ผลิตภัณฑ์ชีวภาพ</w:t>
            </w:r>
          </w:p>
        </w:tc>
        <w:tc>
          <w:tcPr>
            <w:tcW w:w="1280" w:type="dxa"/>
            <w:vAlign w:val="bottom"/>
          </w:tcPr>
          <w:p w14:paraId="022A6086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firstLine="19"/>
              <w:jc w:val="center"/>
              <w:rPr>
                <w:sz w:val="25"/>
                <w:szCs w:val="25"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ทรัพยากร</w:t>
            </w:r>
            <w:r w:rsidRPr="00A24B89">
              <w:rPr>
                <w:sz w:val="25"/>
                <w:szCs w:val="25"/>
                <w:cs/>
              </w:rPr>
              <w:br/>
            </w:r>
            <w:r w:rsidRPr="00A24B89">
              <w:rPr>
                <w:rFonts w:hint="cs"/>
                <w:sz w:val="25"/>
                <w:szCs w:val="25"/>
                <w:cs/>
              </w:rPr>
              <w:t>ธรรมชาติ</w:t>
            </w:r>
          </w:p>
        </w:tc>
        <w:tc>
          <w:tcPr>
            <w:tcW w:w="1280" w:type="dxa"/>
            <w:vAlign w:val="bottom"/>
          </w:tcPr>
          <w:p w14:paraId="2EC5B6B1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อื่น ๆ</w:t>
            </w:r>
          </w:p>
        </w:tc>
        <w:tc>
          <w:tcPr>
            <w:tcW w:w="1280" w:type="dxa"/>
            <w:vAlign w:val="bottom"/>
          </w:tcPr>
          <w:p w14:paraId="71FE7F1D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4B5F7212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BC22C8" w:rsidRPr="00A24B89" w14:paraId="51BD78E1" w14:textId="77777777" w:rsidTr="00CA6268">
        <w:trPr>
          <w:trHeight w:hRule="exact" w:val="283"/>
        </w:trPr>
        <w:tc>
          <w:tcPr>
            <w:tcW w:w="4069" w:type="dxa"/>
          </w:tcPr>
          <w:p w14:paraId="73B4A11D" w14:textId="77777777" w:rsidR="00BC22C8" w:rsidRPr="00A24B89" w:rsidRDefault="00BC22C8" w:rsidP="00CA6268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241" w:type="dxa"/>
            <w:gridSpan w:val="8"/>
            <w:vAlign w:val="center"/>
          </w:tcPr>
          <w:p w14:paraId="7395B7EA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i/>
                <w:iCs/>
                <w:sz w:val="25"/>
                <w:szCs w:val="25"/>
                <w:cs/>
              </w:rPr>
            </w:pPr>
            <w:r w:rsidRPr="00A24B89">
              <w:rPr>
                <w:rFonts w:hint="cs"/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BC22C8" w:rsidRPr="00A24B89" w14:paraId="46B9E808" w14:textId="77777777" w:rsidTr="00CA6268">
        <w:tc>
          <w:tcPr>
            <w:tcW w:w="4069" w:type="dxa"/>
            <w:vAlign w:val="bottom"/>
          </w:tcPr>
          <w:p w14:paraId="6CD326BA" w14:textId="77777777" w:rsidR="00BC22C8" w:rsidRPr="00A24B89" w:rsidRDefault="00BC22C8" w:rsidP="00CA6268">
            <w:pPr>
              <w:spacing w:line="280" w:lineRule="atLeast"/>
              <w:jc w:val="both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1278" w:type="dxa"/>
            <w:vAlign w:val="center"/>
          </w:tcPr>
          <w:p w14:paraId="7B81A959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60,295</w:t>
            </w:r>
          </w:p>
        </w:tc>
        <w:tc>
          <w:tcPr>
            <w:tcW w:w="1281" w:type="dxa"/>
            <w:vAlign w:val="center"/>
          </w:tcPr>
          <w:p w14:paraId="384ABE3C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155,131</w:t>
            </w:r>
          </w:p>
        </w:tc>
        <w:tc>
          <w:tcPr>
            <w:tcW w:w="1280" w:type="dxa"/>
            <w:vAlign w:val="center"/>
          </w:tcPr>
          <w:p w14:paraId="2670C3DD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3,563</w:t>
            </w:r>
          </w:p>
        </w:tc>
        <w:tc>
          <w:tcPr>
            <w:tcW w:w="1280" w:type="dxa"/>
            <w:vAlign w:val="center"/>
          </w:tcPr>
          <w:p w14:paraId="4F16B460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1,589</w:t>
            </w:r>
          </w:p>
        </w:tc>
        <w:tc>
          <w:tcPr>
            <w:tcW w:w="1280" w:type="dxa"/>
            <w:vAlign w:val="center"/>
          </w:tcPr>
          <w:p w14:paraId="35129E78" w14:textId="4B032413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22,1</w:t>
            </w:r>
            <w:r w:rsidR="000910A2" w:rsidRPr="00A24B89">
              <w:rPr>
                <w:sz w:val="25"/>
                <w:szCs w:val="25"/>
              </w:rPr>
              <w:t>3</w:t>
            </w:r>
            <w:r w:rsidRPr="00A24B89">
              <w:rPr>
                <w:sz w:val="25"/>
                <w:szCs w:val="25"/>
              </w:rPr>
              <w:t>7</w:t>
            </w:r>
          </w:p>
        </w:tc>
        <w:tc>
          <w:tcPr>
            <w:tcW w:w="1280" w:type="dxa"/>
            <w:vAlign w:val="center"/>
          </w:tcPr>
          <w:p w14:paraId="26562209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</w:rPr>
              <w:t>216</w:t>
            </w:r>
          </w:p>
        </w:tc>
        <w:tc>
          <w:tcPr>
            <w:tcW w:w="1280" w:type="dxa"/>
            <w:vAlign w:val="center"/>
          </w:tcPr>
          <w:p w14:paraId="51646ED6" w14:textId="418E80FD" w:rsidR="00BC22C8" w:rsidRPr="00A24B89" w:rsidRDefault="000910A2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center"/>
          </w:tcPr>
          <w:p w14:paraId="14FCF118" w14:textId="77777777" w:rsidR="00BC22C8" w:rsidRPr="00A24B89" w:rsidRDefault="00BC22C8" w:rsidP="00CA6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4"/>
                <w:szCs w:val="24"/>
              </w:rPr>
              <w:t>242,931</w:t>
            </w:r>
          </w:p>
        </w:tc>
      </w:tr>
      <w:tr w:rsidR="00BC22C8" w:rsidRPr="00A24B89" w14:paraId="29FB8158" w14:textId="77777777" w:rsidTr="00CA6268">
        <w:tc>
          <w:tcPr>
            <w:tcW w:w="4069" w:type="dxa"/>
          </w:tcPr>
          <w:p w14:paraId="65074B3A" w14:textId="77777777" w:rsidR="00BC22C8" w:rsidRPr="00A24B89" w:rsidRDefault="00BC22C8" w:rsidP="00CA6268">
            <w:pPr>
              <w:spacing w:line="280" w:lineRule="atLeast"/>
              <w:jc w:val="both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vAlign w:val="center"/>
          </w:tcPr>
          <w:p w14:paraId="63DDE57B" w14:textId="066817AB" w:rsidR="00BC22C8" w:rsidRPr="00A24B89" w:rsidRDefault="00BC22C8" w:rsidP="00CA6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142,1</w:t>
            </w:r>
            <w:r w:rsidR="008654E2" w:rsidRPr="00A24B89">
              <w:rPr>
                <w:sz w:val="25"/>
                <w:szCs w:val="25"/>
              </w:rPr>
              <w:t>72</w:t>
            </w:r>
          </w:p>
        </w:tc>
        <w:tc>
          <w:tcPr>
            <w:tcW w:w="1281" w:type="dxa"/>
            <w:vAlign w:val="center"/>
          </w:tcPr>
          <w:p w14:paraId="52B991B9" w14:textId="77777777" w:rsidR="00BC22C8" w:rsidRPr="00A24B89" w:rsidRDefault="00BC22C8" w:rsidP="00CA6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36</w:t>
            </w:r>
          </w:p>
        </w:tc>
        <w:tc>
          <w:tcPr>
            <w:tcW w:w="1280" w:type="dxa"/>
            <w:vAlign w:val="center"/>
          </w:tcPr>
          <w:p w14:paraId="34185195" w14:textId="77777777" w:rsidR="00BC22C8" w:rsidRPr="00A24B89" w:rsidRDefault="00BC22C8" w:rsidP="00CA6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150</w:t>
            </w:r>
          </w:p>
        </w:tc>
        <w:tc>
          <w:tcPr>
            <w:tcW w:w="1280" w:type="dxa"/>
            <w:vAlign w:val="center"/>
          </w:tcPr>
          <w:p w14:paraId="23FE7FC5" w14:textId="77777777" w:rsidR="00BC22C8" w:rsidRPr="00A24B89" w:rsidRDefault="00BC22C8" w:rsidP="00CA6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</w:rPr>
              <w:t>7,928</w:t>
            </w:r>
          </w:p>
        </w:tc>
        <w:tc>
          <w:tcPr>
            <w:tcW w:w="1280" w:type="dxa"/>
            <w:vAlign w:val="center"/>
          </w:tcPr>
          <w:p w14:paraId="75787CB5" w14:textId="528BBF3F" w:rsidR="00BC22C8" w:rsidRPr="00A24B89" w:rsidRDefault="000910A2" w:rsidP="00CA6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-</w:t>
            </w:r>
          </w:p>
        </w:tc>
        <w:tc>
          <w:tcPr>
            <w:tcW w:w="1280" w:type="dxa"/>
            <w:vAlign w:val="center"/>
          </w:tcPr>
          <w:p w14:paraId="2A552B49" w14:textId="5634C5A0" w:rsidR="00BC22C8" w:rsidRPr="00A24B89" w:rsidRDefault="000910A2" w:rsidP="00CA6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-</w:t>
            </w:r>
          </w:p>
        </w:tc>
        <w:tc>
          <w:tcPr>
            <w:tcW w:w="1280" w:type="dxa"/>
            <w:vAlign w:val="center"/>
          </w:tcPr>
          <w:p w14:paraId="206A48FE" w14:textId="23740153" w:rsidR="00BC22C8" w:rsidRPr="00A24B89" w:rsidRDefault="00BC22C8" w:rsidP="00CA6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(150,2</w:t>
            </w:r>
            <w:r w:rsidR="008654E2" w:rsidRPr="00A24B89">
              <w:rPr>
                <w:sz w:val="25"/>
                <w:szCs w:val="25"/>
              </w:rPr>
              <w:t>86</w:t>
            </w:r>
            <w:r w:rsidRPr="00A24B89">
              <w:rPr>
                <w:sz w:val="25"/>
                <w:szCs w:val="25"/>
              </w:rPr>
              <w:t>)</w:t>
            </w:r>
          </w:p>
        </w:tc>
        <w:tc>
          <w:tcPr>
            <w:tcW w:w="1282" w:type="dxa"/>
            <w:vAlign w:val="center"/>
          </w:tcPr>
          <w:p w14:paraId="287EF7F7" w14:textId="77777777" w:rsidR="00BC22C8" w:rsidRPr="00A24B89" w:rsidRDefault="00BC22C8" w:rsidP="00CA6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-</w:t>
            </w:r>
          </w:p>
        </w:tc>
      </w:tr>
      <w:tr w:rsidR="00B71B48" w:rsidRPr="00A24B89" w14:paraId="6329ACD0" w14:textId="77777777" w:rsidTr="006A2627">
        <w:tc>
          <w:tcPr>
            <w:tcW w:w="4069" w:type="dxa"/>
          </w:tcPr>
          <w:p w14:paraId="309DD2CE" w14:textId="77777777" w:rsidR="00B71B48" w:rsidRPr="00A24B89" w:rsidRDefault="00B71B48" w:rsidP="00B71B48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A24B89">
              <w:rPr>
                <w:b/>
                <w:bCs/>
                <w:sz w:val="25"/>
                <w:szCs w:val="25"/>
                <w:cs/>
              </w:rPr>
              <w:t>รายได้รวม</w:t>
            </w:r>
          </w:p>
        </w:tc>
        <w:tc>
          <w:tcPr>
            <w:tcW w:w="1278" w:type="dxa"/>
            <w:vAlign w:val="bottom"/>
          </w:tcPr>
          <w:p w14:paraId="31ACE767" w14:textId="43E40F3C" w:rsidR="00B71B48" w:rsidRPr="00A24B89" w:rsidRDefault="00B71B48" w:rsidP="00B71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A24B89">
              <w:rPr>
                <w:b/>
                <w:bCs/>
                <w:sz w:val="25"/>
                <w:szCs w:val="25"/>
              </w:rPr>
              <w:t>202,4</w:t>
            </w:r>
            <w:r w:rsidR="008654E2" w:rsidRPr="00A24B89">
              <w:rPr>
                <w:b/>
                <w:bCs/>
                <w:sz w:val="25"/>
                <w:szCs w:val="25"/>
              </w:rPr>
              <w:t>67</w:t>
            </w:r>
            <w:r w:rsidRPr="00A24B89">
              <w:rPr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1281" w:type="dxa"/>
            <w:vAlign w:val="bottom"/>
          </w:tcPr>
          <w:p w14:paraId="51362798" w14:textId="21328122" w:rsidR="00B71B48" w:rsidRPr="00A24B89" w:rsidRDefault="00B71B48" w:rsidP="00B71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 xml:space="preserve">155,167 </w:t>
            </w:r>
          </w:p>
        </w:tc>
        <w:tc>
          <w:tcPr>
            <w:tcW w:w="1280" w:type="dxa"/>
            <w:vAlign w:val="bottom"/>
          </w:tcPr>
          <w:p w14:paraId="2599CF82" w14:textId="2990AD53" w:rsidR="00B71B48" w:rsidRPr="00A24B89" w:rsidRDefault="00B71B48" w:rsidP="00B71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A24B89">
              <w:rPr>
                <w:b/>
                <w:bCs/>
                <w:sz w:val="25"/>
                <w:szCs w:val="25"/>
              </w:rPr>
              <w:t xml:space="preserve">3,713 </w:t>
            </w:r>
          </w:p>
        </w:tc>
        <w:tc>
          <w:tcPr>
            <w:tcW w:w="1280" w:type="dxa"/>
            <w:vAlign w:val="bottom"/>
          </w:tcPr>
          <w:p w14:paraId="18BA672D" w14:textId="0E7DA034" w:rsidR="00B71B48" w:rsidRPr="00A24B89" w:rsidRDefault="00B71B48" w:rsidP="00B71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 xml:space="preserve">9,517 </w:t>
            </w:r>
          </w:p>
        </w:tc>
        <w:tc>
          <w:tcPr>
            <w:tcW w:w="1280" w:type="dxa"/>
            <w:vAlign w:val="bottom"/>
          </w:tcPr>
          <w:p w14:paraId="4214DE9F" w14:textId="2C92D946" w:rsidR="00B71B48" w:rsidRPr="00A24B89" w:rsidRDefault="00B71B48" w:rsidP="00B71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 xml:space="preserve">22,137 </w:t>
            </w:r>
          </w:p>
        </w:tc>
        <w:tc>
          <w:tcPr>
            <w:tcW w:w="1280" w:type="dxa"/>
            <w:vAlign w:val="bottom"/>
          </w:tcPr>
          <w:p w14:paraId="35AD5939" w14:textId="24E8C804" w:rsidR="00B71B48" w:rsidRPr="00A24B89" w:rsidRDefault="00B71B48" w:rsidP="00B71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 xml:space="preserve">216 </w:t>
            </w:r>
          </w:p>
        </w:tc>
        <w:tc>
          <w:tcPr>
            <w:tcW w:w="1280" w:type="dxa"/>
            <w:vAlign w:val="bottom"/>
          </w:tcPr>
          <w:p w14:paraId="5644A2EB" w14:textId="76586DBD" w:rsidR="00B71B48" w:rsidRPr="00A24B89" w:rsidRDefault="00B71B48" w:rsidP="00B71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>(150,2</w:t>
            </w:r>
            <w:r w:rsidR="008654E2" w:rsidRPr="00A24B89">
              <w:rPr>
                <w:b/>
                <w:bCs/>
                <w:sz w:val="25"/>
                <w:szCs w:val="25"/>
              </w:rPr>
              <w:t>86</w:t>
            </w:r>
            <w:r w:rsidRPr="00A24B89">
              <w:rPr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1282" w:type="dxa"/>
            <w:vAlign w:val="bottom"/>
          </w:tcPr>
          <w:p w14:paraId="222AE897" w14:textId="7CD6BB9D" w:rsidR="00B71B48" w:rsidRPr="00A24B89" w:rsidRDefault="00B71B48" w:rsidP="00B71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A24B89">
              <w:rPr>
                <w:b/>
                <w:bCs/>
                <w:sz w:val="25"/>
                <w:szCs w:val="25"/>
              </w:rPr>
              <w:t xml:space="preserve">242,931 </w:t>
            </w:r>
          </w:p>
        </w:tc>
      </w:tr>
      <w:tr w:rsidR="00B71B48" w:rsidRPr="00A24B89" w14:paraId="1617D909" w14:textId="77777777" w:rsidTr="00713882">
        <w:tc>
          <w:tcPr>
            <w:tcW w:w="4069" w:type="dxa"/>
          </w:tcPr>
          <w:p w14:paraId="50D79E19" w14:textId="77777777" w:rsidR="00B71B48" w:rsidRPr="00A24B89" w:rsidRDefault="00B71B48" w:rsidP="00B7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กำไร</w:t>
            </w:r>
            <w:r w:rsidRPr="00A24B89">
              <w:rPr>
                <w:sz w:val="25"/>
                <w:szCs w:val="25"/>
              </w:rPr>
              <w:t xml:space="preserve"> (</w:t>
            </w:r>
            <w:r w:rsidRPr="00A24B89">
              <w:rPr>
                <w:rFonts w:hint="cs"/>
                <w:sz w:val="25"/>
                <w:szCs w:val="25"/>
                <w:cs/>
              </w:rPr>
              <w:t>ขาดทุน</w:t>
            </w:r>
            <w:r w:rsidRPr="00A24B89">
              <w:rPr>
                <w:sz w:val="25"/>
                <w:szCs w:val="25"/>
              </w:rPr>
              <w:t>)</w:t>
            </w:r>
            <w:r w:rsidRPr="00A24B89">
              <w:rPr>
                <w:rFonts w:hint="cs"/>
                <w:sz w:val="25"/>
                <w:szCs w:val="25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278" w:type="dxa"/>
            <w:vAlign w:val="bottom"/>
          </w:tcPr>
          <w:p w14:paraId="7AD90C8E" w14:textId="76D94B6A" w:rsidR="00B71B48" w:rsidRPr="00A24B89" w:rsidRDefault="00B71B48" w:rsidP="00B7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11,</w:t>
            </w:r>
            <w:r w:rsidR="00AB6F04" w:rsidRPr="00A24B89">
              <w:rPr>
                <w:sz w:val="25"/>
                <w:szCs w:val="25"/>
              </w:rPr>
              <w:t>621</w:t>
            </w:r>
          </w:p>
        </w:tc>
        <w:tc>
          <w:tcPr>
            <w:tcW w:w="1281" w:type="dxa"/>
            <w:vAlign w:val="bottom"/>
          </w:tcPr>
          <w:p w14:paraId="73C39DDE" w14:textId="32BC0EB0" w:rsidR="00B71B48" w:rsidRPr="00A24B89" w:rsidRDefault="00AB6F04" w:rsidP="00B7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2,992</w:t>
            </w:r>
          </w:p>
        </w:tc>
        <w:tc>
          <w:tcPr>
            <w:tcW w:w="1280" w:type="dxa"/>
            <w:vAlign w:val="bottom"/>
          </w:tcPr>
          <w:p w14:paraId="328C3846" w14:textId="3CB49E2E" w:rsidR="00B71B48" w:rsidRPr="00A24B89" w:rsidRDefault="00B71B48" w:rsidP="00B7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 xml:space="preserve">3,171 </w:t>
            </w:r>
          </w:p>
        </w:tc>
        <w:tc>
          <w:tcPr>
            <w:tcW w:w="1280" w:type="dxa"/>
            <w:vAlign w:val="bottom"/>
          </w:tcPr>
          <w:p w14:paraId="48579B30" w14:textId="1B5D50A5" w:rsidR="00B71B48" w:rsidRPr="00A24B89" w:rsidRDefault="00B71B48" w:rsidP="00B7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 xml:space="preserve">414 </w:t>
            </w:r>
          </w:p>
        </w:tc>
        <w:tc>
          <w:tcPr>
            <w:tcW w:w="1280" w:type="dxa"/>
            <w:vAlign w:val="bottom"/>
          </w:tcPr>
          <w:p w14:paraId="63E95E65" w14:textId="65EB8E33" w:rsidR="00B71B48" w:rsidRPr="00A24B89" w:rsidRDefault="00B71B48" w:rsidP="00B7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 xml:space="preserve">13,987 </w:t>
            </w:r>
          </w:p>
        </w:tc>
        <w:tc>
          <w:tcPr>
            <w:tcW w:w="1280" w:type="dxa"/>
            <w:vAlign w:val="bottom"/>
          </w:tcPr>
          <w:p w14:paraId="0AD7405B" w14:textId="4C73D1C1" w:rsidR="00B71B48" w:rsidRPr="00A24B89" w:rsidRDefault="00B71B48" w:rsidP="00B7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 xml:space="preserve"> (27</w:t>
            </w:r>
            <w:r w:rsidR="00F268C5" w:rsidRPr="00A24B89">
              <w:rPr>
                <w:sz w:val="25"/>
                <w:szCs w:val="25"/>
              </w:rPr>
              <w:t>6</w:t>
            </w:r>
            <w:r w:rsidRPr="00A24B89">
              <w:rPr>
                <w:sz w:val="25"/>
                <w:szCs w:val="25"/>
              </w:rPr>
              <w:t>)</w:t>
            </w:r>
          </w:p>
        </w:tc>
        <w:tc>
          <w:tcPr>
            <w:tcW w:w="1280" w:type="dxa"/>
            <w:vAlign w:val="bottom"/>
          </w:tcPr>
          <w:p w14:paraId="7ECC999A" w14:textId="4CA832B5" w:rsidR="00B71B48" w:rsidRPr="00A24B89" w:rsidRDefault="00B71B48" w:rsidP="00B7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A24B89">
              <w:rPr>
                <w:sz w:val="25"/>
                <w:szCs w:val="25"/>
              </w:rPr>
              <w:t>(476)</w:t>
            </w:r>
          </w:p>
        </w:tc>
        <w:tc>
          <w:tcPr>
            <w:tcW w:w="1282" w:type="dxa"/>
            <w:vAlign w:val="center"/>
          </w:tcPr>
          <w:p w14:paraId="0A2DB225" w14:textId="6B05C0EC" w:rsidR="00B71B48" w:rsidRPr="00A24B89" w:rsidRDefault="00B71B48" w:rsidP="00B7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31,4</w:t>
            </w:r>
            <w:r w:rsidR="008654E2" w:rsidRPr="00A24B89">
              <w:rPr>
                <w:sz w:val="24"/>
                <w:szCs w:val="24"/>
              </w:rPr>
              <w:t>3</w:t>
            </w:r>
            <w:r w:rsidR="00793C81" w:rsidRPr="00A24B89">
              <w:rPr>
                <w:sz w:val="24"/>
                <w:szCs w:val="24"/>
              </w:rPr>
              <w:t>3</w:t>
            </w:r>
          </w:p>
        </w:tc>
      </w:tr>
      <w:tr w:rsidR="00BC22C8" w:rsidRPr="00A24B89" w14:paraId="708E0ECA" w14:textId="77777777" w:rsidTr="00CA6268">
        <w:tc>
          <w:tcPr>
            <w:tcW w:w="4069" w:type="dxa"/>
          </w:tcPr>
          <w:p w14:paraId="2BEDEC76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</w:tcPr>
          <w:p w14:paraId="61953B9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jc w:val="center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351AF534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663DA953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695C265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A4F9674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7A4B99FB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415F3B14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7D6A42B5" w14:textId="2C641725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(9,610)</w:t>
            </w:r>
          </w:p>
        </w:tc>
      </w:tr>
      <w:tr w:rsidR="00BC22C8" w:rsidRPr="00A24B89" w14:paraId="0539302A" w14:textId="77777777" w:rsidTr="00CA6268">
        <w:tc>
          <w:tcPr>
            <w:tcW w:w="4069" w:type="dxa"/>
          </w:tcPr>
          <w:p w14:paraId="14DA5119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ขาดทุน</w:t>
            </w:r>
            <w:r w:rsidRPr="00A24B89">
              <w:rPr>
                <w:sz w:val="25"/>
                <w:szCs w:val="25"/>
                <w:cs/>
              </w:rPr>
              <w:t>จากตราสารอนุพันธ์</w:t>
            </w:r>
          </w:p>
        </w:tc>
        <w:tc>
          <w:tcPr>
            <w:tcW w:w="1278" w:type="dxa"/>
          </w:tcPr>
          <w:p w14:paraId="1665ED59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5F4F2AD3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7B2AC308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288F6B4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B6D2757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358B072D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319F29A2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420CEEFD" w14:textId="124193C2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(191)</w:t>
            </w:r>
          </w:p>
        </w:tc>
      </w:tr>
      <w:tr w:rsidR="00BC22C8" w:rsidRPr="00A24B89" w14:paraId="14E90735" w14:textId="77777777" w:rsidTr="00CA6268">
        <w:tc>
          <w:tcPr>
            <w:tcW w:w="4069" w:type="dxa"/>
          </w:tcPr>
          <w:p w14:paraId="7DF95CF9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กำไรจากอัตราแลกเปลี่ยน</w:t>
            </w:r>
          </w:p>
        </w:tc>
        <w:tc>
          <w:tcPr>
            <w:tcW w:w="1278" w:type="dxa"/>
          </w:tcPr>
          <w:p w14:paraId="6270B29E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1" w:type="dxa"/>
            <w:vAlign w:val="bottom"/>
          </w:tcPr>
          <w:p w14:paraId="18814279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31DFE517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7564619E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701E86E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0F3E8B85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6D7B32B3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2A54DE83" w14:textId="17D3477F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424</w:t>
            </w:r>
          </w:p>
        </w:tc>
      </w:tr>
      <w:tr w:rsidR="00BC22C8" w:rsidRPr="00A24B89" w14:paraId="1E19BACE" w14:textId="77777777" w:rsidTr="00CA6268">
        <w:tc>
          <w:tcPr>
            <w:tcW w:w="4069" w:type="dxa"/>
          </w:tcPr>
          <w:p w14:paraId="4AC637E6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1278" w:type="dxa"/>
          </w:tcPr>
          <w:p w14:paraId="315B3C83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142D2BC9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23F5685B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18B13697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187F5ED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37F27258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6B196D5D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498568FE" w14:textId="58475DD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(3,251)</w:t>
            </w:r>
          </w:p>
        </w:tc>
      </w:tr>
      <w:tr w:rsidR="00BC22C8" w:rsidRPr="00A24B89" w14:paraId="58BE1450" w14:textId="77777777" w:rsidTr="00CA6268">
        <w:tc>
          <w:tcPr>
            <w:tcW w:w="4069" w:type="dxa"/>
          </w:tcPr>
          <w:p w14:paraId="5C204534" w14:textId="676997AB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กำไรจากการต่อรองราคาซื้อ</w:t>
            </w:r>
          </w:p>
        </w:tc>
        <w:tc>
          <w:tcPr>
            <w:tcW w:w="1278" w:type="dxa"/>
          </w:tcPr>
          <w:p w14:paraId="5D0BC9F5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284FB5B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14F9FA2E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4FF770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7850EFE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769D17DD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</w:tcPr>
          <w:p w14:paraId="03A96137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center"/>
          </w:tcPr>
          <w:p w14:paraId="14032C10" w14:textId="0E0684BE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7,389</w:t>
            </w:r>
          </w:p>
        </w:tc>
      </w:tr>
      <w:tr w:rsidR="00BC22C8" w:rsidRPr="00A24B89" w14:paraId="57D0C5B8" w14:textId="77777777" w:rsidTr="00CA6268">
        <w:tc>
          <w:tcPr>
            <w:tcW w:w="4069" w:type="dxa"/>
          </w:tcPr>
          <w:p w14:paraId="5DF72736" w14:textId="77777777" w:rsidR="00BC22C8" w:rsidRPr="00A24B89" w:rsidRDefault="00BC22C8" w:rsidP="00BC22C8">
            <w:pPr>
              <w:spacing w:line="280" w:lineRule="atLeast"/>
              <w:jc w:val="both"/>
              <w:rPr>
                <w:sz w:val="25"/>
                <w:szCs w:val="25"/>
                <w:cs/>
              </w:rPr>
            </w:pPr>
            <w:r w:rsidRPr="00A24B89">
              <w:rPr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6DA824C5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</w:tcPr>
          <w:p w14:paraId="669797D2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60A82FAD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F39D844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92A6911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4B0D8C23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61C6082F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0534DB61" w14:textId="67C676C9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(3,347)</w:t>
            </w:r>
          </w:p>
        </w:tc>
      </w:tr>
      <w:tr w:rsidR="00BC22C8" w:rsidRPr="00A24B89" w14:paraId="63516A66" w14:textId="77777777" w:rsidTr="00CA6268">
        <w:tc>
          <w:tcPr>
            <w:tcW w:w="4069" w:type="dxa"/>
          </w:tcPr>
          <w:p w14:paraId="7F3E077F" w14:textId="77777777" w:rsidR="00BC22C8" w:rsidRPr="00A24B89" w:rsidRDefault="00BC22C8" w:rsidP="00BC22C8">
            <w:pPr>
              <w:spacing w:line="280" w:lineRule="atLeast"/>
              <w:jc w:val="both"/>
              <w:rPr>
                <w:sz w:val="25"/>
                <w:szCs w:val="25"/>
                <w:cs/>
              </w:rPr>
            </w:pPr>
            <w:r w:rsidRPr="00A24B89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vAlign w:val="bottom"/>
          </w:tcPr>
          <w:p w14:paraId="09B2834F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</w:tcPr>
          <w:p w14:paraId="20641E08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3BE0D274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AF672CC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B9EE0F7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392929F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7B3ABD97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17884F28" w14:textId="68111EFC" w:rsidR="00BC22C8" w:rsidRPr="00A24B89" w:rsidRDefault="00BC22C8" w:rsidP="00BC2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4"/>
                <w:szCs w:val="24"/>
              </w:rPr>
            </w:pPr>
            <w:r w:rsidRPr="00A24B89">
              <w:rPr>
                <w:sz w:val="24"/>
                <w:szCs w:val="24"/>
              </w:rPr>
              <w:t>(7,573)</w:t>
            </w:r>
          </w:p>
        </w:tc>
      </w:tr>
      <w:tr w:rsidR="00BC22C8" w:rsidRPr="00A24B89" w14:paraId="4987A719" w14:textId="77777777" w:rsidTr="00CA6268">
        <w:tc>
          <w:tcPr>
            <w:tcW w:w="4069" w:type="dxa"/>
          </w:tcPr>
          <w:p w14:paraId="456BC616" w14:textId="77777777" w:rsidR="00BC22C8" w:rsidRPr="00A24B89" w:rsidRDefault="00BC22C8" w:rsidP="00BC22C8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A24B89">
              <w:rPr>
                <w:rFonts w:hint="cs"/>
                <w:b/>
                <w:bCs/>
                <w:sz w:val="25"/>
                <w:szCs w:val="25"/>
                <w:cs/>
              </w:rPr>
              <w:t>กำไร</w:t>
            </w:r>
            <w:r w:rsidRPr="00A24B89">
              <w:rPr>
                <w:b/>
                <w:bCs/>
                <w:sz w:val="25"/>
                <w:szCs w:val="25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529B1D92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</w:tcPr>
          <w:p w14:paraId="23CA533E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23E825E6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C02C11F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0B7909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0D31B709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</w:tcPr>
          <w:p w14:paraId="47479C20" w14:textId="77777777" w:rsidR="00BC22C8" w:rsidRPr="00A24B89" w:rsidRDefault="00BC22C8" w:rsidP="00BC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center"/>
          </w:tcPr>
          <w:p w14:paraId="213D58E2" w14:textId="3BDEAD91" w:rsidR="00BC22C8" w:rsidRPr="00A24B89" w:rsidRDefault="00BC22C8" w:rsidP="00BC22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4"/>
                <w:szCs w:val="24"/>
                <w:cs/>
              </w:rPr>
            </w:pPr>
            <w:r w:rsidRPr="00A24B89">
              <w:rPr>
                <w:b/>
                <w:bCs/>
                <w:sz w:val="24"/>
                <w:szCs w:val="24"/>
              </w:rPr>
              <w:t>15,274</w:t>
            </w:r>
          </w:p>
        </w:tc>
      </w:tr>
    </w:tbl>
    <w:p w14:paraId="7B38D231" w14:textId="77777777" w:rsidR="000F6311" w:rsidRPr="00A24B89" w:rsidRDefault="000F6311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038B39C4" w14:textId="30DDAFBC" w:rsidR="00E47C20" w:rsidRPr="00A24B89" w:rsidRDefault="00A141F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ab/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22C0CCC5" w14:textId="26F27869" w:rsidR="00A141F0" w:rsidRPr="00A24B89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141F0" w:rsidRPr="00A24B89" w:rsidSect="00C21744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  <w:r w:rsidRPr="00A24B89">
        <w:rPr>
          <w:rFonts w:asciiTheme="majorBidi" w:hAnsiTheme="majorBidi" w:cstheme="majorBidi"/>
          <w:cs/>
        </w:rPr>
        <w:tab/>
      </w:r>
    </w:p>
    <w:p w14:paraId="21E0473B" w14:textId="63E00299" w:rsidR="00223349" w:rsidRPr="00A24B89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37D08D5C" w14:textId="77777777" w:rsidR="00D54B8C" w:rsidRPr="00A24B89" w:rsidRDefault="00D54B8C" w:rsidP="00472AF6">
      <w:pPr>
        <w:ind w:right="-45"/>
        <w:jc w:val="thaiDistribute"/>
        <w:rPr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D54B8C" w:rsidRPr="00A24B89" w14:paraId="6B9887CD" w14:textId="77777777" w:rsidTr="004E3076">
        <w:trPr>
          <w:tblHeader/>
        </w:trPr>
        <w:tc>
          <w:tcPr>
            <w:tcW w:w="4050" w:type="dxa"/>
            <w:shd w:val="clear" w:color="auto" w:fill="auto"/>
          </w:tcPr>
          <w:p w14:paraId="56CBDECF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62F839D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47D904C3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A24B89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54B8C" w:rsidRPr="00A24B89" w14:paraId="786688CB" w14:textId="77777777" w:rsidTr="004E3076">
        <w:trPr>
          <w:tblHeader/>
        </w:trPr>
        <w:tc>
          <w:tcPr>
            <w:tcW w:w="4050" w:type="dxa"/>
          </w:tcPr>
          <w:p w14:paraId="559EB0F1" w14:textId="5D33A963" w:rsidR="00D54B8C" w:rsidRPr="00A24B89" w:rsidRDefault="00B52B93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cs/>
              </w:rPr>
            </w:pPr>
            <w:r w:rsidRPr="00A24B89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="00765373" w:rsidRPr="00A24B89">
              <w:rPr>
                <w:b/>
                <w:bCs/>
                <w:i/>
                <w:iCs/>
              </w:rPr>
              <w:t>30</w:t>
            </w:r>
            <w:r w:rsidRPr="00A24B89">
              <w:rPr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43F6F5ED" w14:textId="0752B548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4455FE8" w14:textId="51062E08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47D4D2E" w14:textId="4970A2A9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606A7F6" w14:textId="081D858F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B8C" w:rsidRPr="00A24B89" w14:paraId="19AA9AB7" w14:textId="77777777" w:rsidTr="004E3076">
        <w:trPr>
          <w:tblHeader/>
        </w:trPr>
        <w:tc>
          <w:tcPr>
            <w:tcW w:w="4050" w:type="dxa"/>
          </w:tcPr>
          <w:p w14:paraId="109ABA7A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5130" w:type="dxa"/>
            <w:gridSpan w:val="4"/>
          </w:tcPr>
          <w:p w14:paraId="1AF08EFF" w14:textId="77777777" w:rsidR="00D54B8C" w:rsidRPr="00A24B89" w:rsidRDefault="00D54B8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4B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4B8C" w:rsidRPr="00A24B89" w14:paraId="7CAEFBCC" w14:textId="77777777" w:rsidTr="004E3076">
        <w:tc>
          <w:tcPr>
            <w:tcW w:w="4050" w:type="dxa"/>
          </w:tcPr>
          <w:p w14:paraId="40FE1C4C" w14:textId="77777777" w:rsidR="00D54B8C" w:rsidRPr="00A24B89" w:rsidRDefault="00D54B8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6F9063D4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1529C27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293D3972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2CD18383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957BE7" w:rsidRPr="00A24B89" w14:paraId="209091CF" w14:textId="77777777" w:rsidTr="004E3076">
        <w:tc>
          <w:tcPr>
            <w:tcW w:w="4050" w:type="dxa"/>
          </w:tcPr>
          <w:p w14:paraId="5FFEBEB0" w14:textId="77777777" w:rsidR="00957BE7" w:rsidRPr="00A24B89" w:rsidRDefault="00957BE7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A24B89">
              <w:rPr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4AE65043" w14:textId="3ED46CAE" w:rsidR="00957BE7" w:rsidRPr="00A24B89" w:rsidRDefault="0002419A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24B89">
              <w:t>9,</w:t>
            </w:r>
            <w:r w:rsidR="004A64E6" w:rsidRPr="00A24B89">
              <w:t>096</w:t>
            </w:r>
          </w:p>
        </w:tc>
        <w:tc>
          <w:tcPr>
            <w:tcW w:w="1260" w:type="dxa"/>
          </w:tcPr>
          <w:p w14:paraId="00A1EA84" w14:textId="30911018" w:rsidR="00957BE7" w:rsidRPr="00A24B89" w:rsidRDefault="00957BE7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24B89">
              <w:rPr>
                <w:rFonts w:asciiTheme="majorBidi" w:hAnsiTheme="majorBidi" w:cstheme="majorBidi"/>
              </w:rPr>
              <w:t>8,901</w:t>
            </w:r>
          </w:p>
        </w:tc>
        <w:tc>
          <w:tcPr>
            <w:tcW w:w="1350" w:type="dxa"/>
          </w:tcPr>
          <w:p w14:paraId="5EAE8B10" w14:textId="58A859A5" w:rsidR="00957BE7" w:rsidRPr="00A24B89" w:rsidRDefault="007E3829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24B89">
              <w:t>4</w:t>
            </w:r>
          </w:p>
        </w:tc>
        <w:tc>
          <w:tcPr>
            <w:tcW w:w="1260" w:type="dxa"/>
          </w:tcPr>
          <w:p w14:paraId="6919DF18" w14:textId="0E887B4F" w:rsidR="00957BE7" w:rsidRPr="00A24B89" w:rsidRDefault="00957BE7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24B89">
              <w:rPr>
                <w:rFonts w:asciiTheme="majorBidi" w:hAnsiTheme="majorBidi" w:cstheme="majorBidi"/>
              </w:rPr>
              <w:t>1,495</w:t>
            </w:r>
          </w:p>
        </w:tc>
      </w:tr>
      <w:tr w:rsidR="00957BE7" w:rsidRPr="00A24B89" w14:paraId="70931754" w14:textId="77777777" w:rsidTr="004E3076">
        <w:tc>
          <w:tcPr>
            <w:tcW w:w="4050" w:type="dxa"/>
          </w:tcPr>
          <w:p w14:paraId="65366FDD" w14:textId="203E65E9" w:rsidR="00957BE7" w:rsidRPr="00A24B89" w:rsidRDefault="00957BE7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A24B89">
              <w:rPr>
                <w:cs/>
              </w:rPr>
              <w:t>ภาษีปีก่อน ๆ ที่บันทึกต่ำไป</w:t>
            </w:r>
          </w:p>
        </w:tc>
        <w:tc>
          <w:tcPr>
            <w:tcW w:w="1260" w:type="dxa"/>
          </w:tcPr>
          <w:p w14:paraId="746E5DEE" w14:textId="3FCD643F" w:rsidR="00957BE7" w:rsidRPr="00A24B89" w:rsidRDefault="004A64E6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24B89">
              <w:t>40</w:t>
            </w:r>
          </w:p>
        </w:tc>
        <w:tc>
          <w:tcPr>
            <w:tcW w:w="1260" w:type="dxa"/>
          </w:tcPr>
          <w:p w14:paraId="49165BD6" w14:textId="0778EAC5" w:rsidR="00957BE7" w:rsidRPr="00A24B89" w:rsidRDefault="00957BE7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24B89">
              <w:rPr>
                <w:rFonts w:asciiTheme="majorBidi" w:hAnsiTheme="majorBidi" w:cstheme="majorBidi"/>
              </w:rPr>
              <w:t>27</w:t>
            </w:r>
            <w:r w:rsidRPr="00A24B89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350" w:type="dxa"/>
          </w:tcPr>
          <w:p w14:paraId="79CDFBA1" w14:textId="4D83EB7A" w:rsidR="00957BE7" w:rsidRPr="00A24B89" w:rsidRDefault="007E3829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24B89">
              <w:t>3</w:t>
            </w:r>
          </w:p>
        </w:tc>
        <w:tc>
          <w:tcPr>
            <w:tcW w:w="1260" w:type="dxa"/>
          </w:tcPr>
          <w:p w14:paraId="6E3B35FD" w14:textId="0B9340F1" w:rsidR="00957BE7" w:rsidRPr="00A24B89" w:rsidRDefault="00957BE7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A24B89">
              <w:rPr>
                <w:rFonts w:asciiTheme="majorBidi" w:hAnsiTheme="majorBidi" w:cstheme="majorBidi"/>
              </w:rPr>
              <w:t>405</w:t>
            </w:r>
          </w:p>
        </w:tc>
      </w:tr>
      <w:tr w:rsidR="00957BE7" w:rsidRPr="00A24B89" w14:paraId="20EE9F73" w14:textId="77777777" w:rsidTr="00B84C7E">
        <w:tc>
          <w:tcPr>
            <w:tcW w:w="4050" w:type="dxa"/>
          </w:tcPr>
          <w:p w14:paraId="55F2EB6C" w14:textId="77777777" w:rsidR="00957BE7" w:rsidRPr="00A24B89" w:rsidRDefault="00957BE7" w:rsidP="00957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3E7C74" w14:textId="5DC28507" w:rsidR="00957BE7" w:rsidRPr="00A24B89" w:rsidRDefault="0002419A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9,</w:t>
            </w:r>
            <w:r w:rsidR="004A64E6" w:rsidRPr="00A24B89">
              <w:rPr>
                <w:b/>
                <w:bCs/>
              </w:rPr>
              <w:t>136</w:t>
            </w:r>
          </w:p>
        </w:tc>
        <w:tc>
          <w:tcPr>
            <w:tcW w:w="1260" w:type="dxa"/>
          </w:tcPr>
          <w:p w14:paraId="6F394F65" w14:textId="75733357" w:rsidR="00957BE7" w:rsidRPr="00A24B89" w:rsidRDefault="00957BE7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9,17</w:t>
            </w: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04A7CD0E" w14:textId="6F298574" w:rsidR="00957BE7" w:rsidRPr="00A24B89" w:rsidRDefault="007E3829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7</w:t>
            </w:r>
          </w:p>
        </w:tc>
        <w:tc>
          <w:tcPr>
            <w:tcW w:w="1260" w:type="dxa"/>
            <w:vAlign w:val="bottom"/>
          </w:tcPr>
          <w:p w14:paraId="34725333" w14:textId="47C6EA0D" w:rsidR="00957BE7" w:rsidRPr="00A24B89" w:rsidRDefault="00957BE7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1,900</w:t>
            </w:r>
          </w:p>
        </w:tc>
      </w:tr>
      <w:tr w:rsidR="00957BE7" w:rsidRPr="00A24B89" w14:paraId="2684E2A1" w14:textId="77777777" w:rsidTr="004E3076">
        <w:tc>
          <w:tcPr>
            <w:tcW w:w="4050" w:type="dxa"/>
          </w:tcPr>
          <w:p w14:paraId="7D67C309" w14:textId="77777777" w:rsidR="00957BE7" w:rsidRPr="00A24B89" w:rsidRDefault="00957BE7" w:rsidP="00957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10B21C52" w14:textId="77777777" w:rsidR="00957BE7" w:rsidRPr="00A24B89" w:rsidRDefault="00957BE7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BF52692" w14:textId="77777777" w:rsidR="00957BE7" w:rsidRPr="00A24B89" w:rsidRDefault="00957BE7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26D56C08" w14:textId="77777777" w:rsidR="00957BE7" w:rsidRPr="00A24B89" w:rsidRDefault="00957BE7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649E4333" w14:textId="77777777" w:rsidR="00957BE7" w:rsidRPr="00A24B89" w:rsidRDefault="00957BE7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957BE7" w:rsidRPr="00A24B89" w14:paraId="259D83A8" w14:textId="77777777" w:rsidTr="004E3076">
        <w:tc>
          <w:tcPr>
            <w:tcW w:w="4050" w:type="dxa"/>
          </w:tcPr>
          <w:p w14:paraId="52F711EE" w14:textId="77777777" w:rsidR="00957BE7" w:rsidRPr="00A24B89" w:rsidRDefault="00957BE7" w:rsidP="00957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6B77B053" w14:textId="2B76BE32" w:rsidR="00957BE7" w:rsidRPr="00A24B89" w:rsidRDefault="0002419A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24B89">
              <w:t>6,</w:t>
            </w:r>
            <w:r w:rsidR="004A64E6" w:rsidRPr="00A24B89">
              <w:t>762</w:t>
            </w:r>
          </w:p>
        </w:tc>
        <w:tc>
          <w:tcPr>
            <w:tcW w:w="1260" w:type="dxa"/>
          </w:tcPr>
          <w:p w14:paraId="69B44A53" w14:textId="1F484705" w:rsidR="00957BE7" w:rsidRPr="00A24B89" w:rsidRDefault="00957BE7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24B89">
              <w:rPr>
                <w:rFonts w:asciiTheme="majorBidi" w:hAnsiTheme="majorBidi" w:cstheme="majorBidi"/>
              </w:rPr>
              <w:t>(1,602)</w:t>
            </w:r>
          </w:p>
        </w:tc>
        <w:tc>
          <w:tcPr>
            <w:tcW w:w="1350" w:type="dxa"/>
          </w:tcPr>
          <w:p w14:paraId="44943AD4" w14:textId="1964FF41" w:rsidR="00957BE7" w:rsidRPr="00A24B89" w:rsidRDefault="007E3829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24B89">
              <w:t>2</w:t>
            </w:r>
            <w:r w:rsidR="00541D0C" w:rsidRPr="00A24B89">
              <w:rPr>
                <w:rFonts w:hint="cs"/>
                <w:cs/>
              </w:rPr>
              <w:t>48</w:t>
            </w:r>
          </w:p>
        </w:tc>
        <w:tc>
          <w:tcPr>
            <w:tcW w:w="1260" w:type="dxa"/>
          </w:tcPr>
          <w:p w14:paraId="05A1A758" w14:textId="6DD9DA8F" w:rsidR="00957BE7" w:rsidRPr="00A24B89" w:rsidRDefault="00957BE7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A24B89">
              <w:rPr>
                <w:rFonts w:asciiTheme="majorBidi" w:hAnsiTheme="majorBidi" w:cstheme="majorBidi"/>
              </w:rPr>
              <w:t>(21)</w:t>
            </w:r>
          </w:p>
        </w:tc>
      </w:tr>
      <w:tr w:rsidR="00957BE7" w:rsidRPr="00A24B89" w14:paraId="79807B22" w14:textId="77777777" w:rsidTr="00B84C7E">
        <w:tc>
          <w:tcPr>
            <w:tcW w:w="4050" w:type="dxa"/>
          </w:tcPr>
          <w:p w14:paraId="26D08FB6" w14:textId="77777777" w:rsidR="00957BE7" w:rsidRPr="00A24B89" w:rsidRDefault="00957BE7" w:rsidP="0095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</w:p>
        </w:tc>
        <w:tc>
          <w:tcPr>
            <w:tcW w:w="1260" w:type="dxa"/>
          </w:tcPr>
          <w:p w14:paraId="2A25FE21" w14:textId="52F4736C" w:rsidR="00957BE7" w:rsidRPr="00A24B89" w:rsidRDefault="0002419A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6,</w:t>
            </w:r>
            <w:r w:rsidR="004A64E6" w:rsidRPr="00A24B89">
              <w:rPr>
                <w:b/>
                <w:bCs/>
              </w:rPr>
              <w:t>762</w:t>
            </w:r>
          </w:p>
        </w:tc>
        <w:tc>
          <w:tcPr>
            <w:tcW w:w="1260" w:type="dxa"/>
          </w:tcPr>
          <w:p w14:paraId="0E92F6A2" w14:textId="57E07F3F" w:rsidR="00957BE7" w:rsidRPr="00A24B89" w:rsidRDefault="00957BE7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(1,602)</w:t>
            </w:r>
          </w:p>
        </w:tc>
        <w:tc>
          <w:tcPr>
            <w:tcW w:w="1350" w:type="dxa"/>
            <w:vAlign w:val="bottom"/>
          </w:tcPr>
          <w:p w14:paraId="370C52A2" w14:textId="4F7FCF89" w:rsidR="00957BE7" w:rsidRPr="00A24B89" w:rsidRDefault="007E3829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2</w:t>
            </w:r>
            <w:r w:rsidR="00541D0C" w:rsidRPr="00A24B89">
              <w:rPr>
                <w:rFonts w:hint="cs"/>
                <w:b/>
                <w:bCs/>
                <w:cs/>
              </w:rPr>
              <w:t>48</w:t>
            </w:r>
          </w:p>
        </w:tc>
        <w:tc>
          <w:tcPr>
            <w:tcW w:w="1260" w:type="dxa"/>
            <w:vAlign w:val="bottom"/>
          </w:tcPr>
          <w:p w14:paraId="6ECAEA04" w14:textId="4DCA36A4" w:rsidR="00957BE7" w:rsidRPr="00A24B89" w:rsidRDefault="00957BE7" w:rsidP="00957B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(21)</w:t>
            </w:r>
          </w:p>
        </w:tc>
      </w:tr>
      <w:tr w:rsidR="00957BE7" w:rsidRPr="00A24B89" w14:paraId="6BFC12E4" w14:textId="77777777" w:rsidTr="004E3076">
        <w:tc>
          <w:tcPr>
            <w:tcW w:w="4050" w:type="dxa"/>
          </w:tcPr>
          <w:p w14:paraId="5100C5E8" w14:textId="77777777" w:rsidR="00957BE7" w:rsidRPr="00A24B89" w:rsidRDefault="00957BE7" w:rsidP="00957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</w:tcPr>
          <w:p w14:paraId="25B5272E" w14:textId="1ECDB7FB" w:rsidR="00957BE7" w:rsidRPr="00A24B89" w:rsidRDefault="0002419A" w:rsidP="00957B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15,</w:t>
            </w:r>
            <w:r w:rsidR="004A64E6" w:rsidRPr="00A24B89">
              <w:rPr>
                <w:b/>
                <w:bCs/>
              </w:rPr>
              <w:t>898</w:t>
            </w:r>
          </w:p>
        </w:tc>
        <w:tc>
          <w:tcPr>
            <w:tcW w:w="1260" w:type="dxa"/>
          </w:tcPr>
          <w:p w14:paraId="31ACD7A5" w14:textId="419D0F37" w:rsidR="00957BE7" w:rsidRPr="00A24B89" w:rsidRDefault="00957BE7" w:rsidP="00957B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7,573</w:t>
            </w:r>
          </w:p>
        </w:tc>
        <w:tc>
          <w:tcPr>
            <w:tcW w:w="1350" w:type="dxa"/>
          </w:tcPr>
          <w:p w14:paraId="4ED996CE" w14:textId="5FDB1148" w:rsidR="00957BE7" w:rsidRPr="00A24B89" w:rsidRDefault="007E3829" w:rsidP="00957B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2</w:t>
            </w:r>
            <w:r w:rsidR="00541D0C" w:rsidRPr="00A24B89">
              <w:rPr>
                <w:rFonts w:hint="cs"/>
                <w:b/>
                <w:bCs/>
                <w:cs/>
              </w:rPr>
              <w:t>55</w:t>
            </w:r>
          </w:p>
        </w:tc>
        <w:tc>
          <w:tcPr>
            <w:tcW w:w="1260" w:type="dxa"/>
          </w:tcPr>
          <w:p w14:paraId="0C7B29B7" w14:textId="311AD04A" w:rsidR="00957BE7" w:rsidRPr="00A24B89" w:rsidRDefault="00957BE7" w:rsidP="00957B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1,879</w:t>
            </w:r>
          </w:p>
        </w:tc>
      </w:tr>
    </w:tbl>
    <w:p w14:paraId="22C423F9" w14:textId="59A4BA4B" w:rsidR="00D01256" w:rsidRPr="00A24B89" w:rsidRDefault="00D01256" w:rsidP="00D528CC">
      <w:pPr>
        <w:ind w:right="-45"/>
        <w:jc w:val="thaiDistribute"/>
        <w:rPr>
          <w:sz w:val="16"/>
          <w:szCs w:val="16"/>
        </w:rPr>
      </w:pPr>
    </w:p>
    <w:p w14:paraId="1E2FB9BE" w14:textId="4485D13B" w:rsidR="00A102D5" w:rsidRPr="00A24B89" w:rsidRDefault="00A102D5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A24B89">
        <w:rPr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765373" w:rsidRPr="00A24B89">
        <w:rPr>
          <w:rFonts w:hint="cs"/>
          <w:cs/>
        </w:rPr>
        <w:t>เก้า</w:t>
      </w:r>
      <w:r w:rsidR="00B65D4F" w:rsidRPr="00A24B89">
        <w:rPr>
          <w:cs/>
        </w:rPr>
        <w:t>เดือน</w:t>
      </w:r>
      <w:r w:rsidRPr="00A24B89">
        <w:rPr>
          <w:cs/>
        </w:rPr>
        <w:t xml:space="preserve">สิ้นสุดวันที่ </w:t>
      </w:r>
      <w:r w:rsidR="009469A2" w:rsidRPr="00A24B89">
        <w:t xml:space="preserve">                </w:t>
      </w:r>
      <w:r w:rsidR="00B52B93" w:rsidRPr="00A24B89">
        <w:t xml:space="preserve">30 </w:t>
      </w:r>
      <w:r w:rsidR="00B52B93" w:rsidRPr="00A24B89">
        <w:rPr>
          <w:cs/>
        </w:rPr>
        <w:t xml:space="preserve">กันยายน </w:t>
      </w:r>
      <w:r w:rsidR="00765373" w:rsidRPr="00A24B89">
        <w:t xml:space="preserve">2567 </w:t>
      </w:r>
      <w:r w:rsidR="00470928" w:rsidRPr="00A24B89">
        <w:rPr>
          <w:cs/>
        </w:rPr>
        <w:t>คือร้อยละ</w:t>
      </w:r>
      <w:r w:rsidR="00E91E06" w:rsidRPr="00A24B89">
        <w:t xml:space="preserve"> </w:t>
      </w:r>
      <w:r w:rsidR="0002419A" w:rsidRPr="00A24B89">
        <w:rPr>
          <w:rFonts w:hint="cs"/>
          <w:cs/>
        </w:rPr>
        <w:t>80.</w:t>
      </w:r>
      <w:r w:rsidR="00407C57" w:rsidRPr="00A24B89">
        <w:rPr>
          <w:rFonts w:hint="cs"/>
          <w:cs/>
        </w:rPr>
        <w:t>31</w:t>
      </w:r>
      <w:r w:rsidR="00EA3866" w:rsidRPr="00A24B89">
        <w:rPr>
          <w:rFonts w:hint="cs"/>
          <w:cs/>
        </w:rPr>
        <w:t xml:space="preserve"> </w:t>
      </w:r>
      <w:r w:rsidR="005030EF" w:rsidRPr="00A24B89">
        <w:rPr>
          <w:i/>
          <w:iCs/>
        </w:rPr>
        <w:t>(2566</w:t>
      </w:r>
      <w:r w:rsidRPr="00A24B89">
        <w:rPr>
          <w:i/>
          <w:iCs/>
        </w:rPr>
        <w:t xml:space="preserve">: </w:t>
      </w:r>
      <w:r w:rsidRPr="00A24B89">
        <w:rPr>
          <w:i/>
          <w:iCs/>
          <w:cs/>
        </w:rPr>
        <w:t>ร้อยละ</w:t>
      </w:r>
      <w:r w:rsidR="00621C97" w:rsidRPr="00A24B89">
        <w:rPr>
          <w:i/>
          <w:iCs/>
        </w:rPr>
        <w:t xml:space="preserve"> </w:t>
      </w:r>
      <w:r w:rsidR="00621C97" w:rsidRPr="00A24B89">
        <w:rPr>
          <w:rFonts w:asciiTheme="majorBidi" w:hAnsiTheme="majorBidi" w:cstheme="majorBidi"/>
          <w:i/>
          <w:iCs/>
        </w:rPr>
        <w:t>33.15</w:t>
      </w:r>
      <w:r w:rsidR="005030EF" w:rsidRPr="00A24B89">
        <w:rPr>
          <w:i/>
          <w:iCs/>
        </w:rPr>
        <w:t>)</w:t>
      </w:r>
      <w:r w:rsidRPr="00A24B89">
        <w:t xml:space="preserve"> </w:t>
      </w:r>
      <w:r w:rsidRPr="00A24B89">
        <w:rPr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</w:p>
    <w:p w14:paraId="71AD4E42" w14:textId="77777777" w:rsidR="00571DEA" w:rsidRPr="00A24B89" w:rsidRDefault="00571DEA" w:rsidP="00472AF6">
      <w:pPr>
        <w:ind w:right="-45"/>
        <w:jc w:val="thaiDistribute"/>
        <w:rPr>
          <w:sz w:val="16"/>
          <w:szCs w:val="16"/>
          <w:cs/>
        </w:rPr>
      </w:pPr>
    </w:p>
    <w:p w14:paraId="121E8BA8" w14:textId="545682A4" w:rsidR="0006794F" w:rsidRPr="00A24B89" w:rsidRDefault="0006794F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กำไร</w:t>
      </w:r>
      <w:r w:rsidR="00E137E3" w:rsidRPr="00A24B89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 </w:t>
      </w:r>
      <w:r w:rsidR="00E137E3" w:rsidRPr="00A24B8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(</w:t>
      </w:r>
      <w:r w:rsidR="00E137E3" w:rsidRPr="00A24B89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ขาดทุน</w:t>
      </w:r>
      <w:r w:rsidR="00E137E3" w:rsidRPr="00A24B8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 xml:space="preserve">) </w:t>
      </w: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ต่อหุ้น</w:t>
      </w:r>
    </w:p>
    <w:p w14:paraId="1E358DFE" w14:textId="77777777" w:rsidR="002C30B3" w:rsidRPr="00A24B89" w:rsidRDefault="002C30B3" w:rsidP="002C30B3">
      <w:pPr>
        <w:ind w:right="-45"/>
        <w:jc w:val="thaiDistribute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A24B89" w14:paraId="327362EE" w14:textId="77777777" w:rsidTr="002D69F4">
        <w:tc>
          <w:tcPr>
            <w:tcW w:w="4050" w:type="dxa"/>
            <w:shd w:val="clear" w:color="auto" w:fill="auto"/>
          </w:tcPr>
          <w:p w14:paraId="04B5F3BD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3544485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2D57842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A24B89" w14:paraId="139494C4" w14:textId="77777777" w:rsidTr="002D69F4">
        <w:tc>
          <w:tcPr>
            <w:tcW w:w="4050" w:type="dxa"/>
          </w:tcPr>
          <w:p w14:paraId="0FA70DF8" w14:textId="43F994E5" w:rsidR="00D54B8C" w:rsidRPr="00A24B89" w:rsidRDefault="00C536C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4F5F36" w:rsidRPr="00A24B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B52B93" w:rsidRPr="00A24B8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B52B93" w:rsidRPr="00A24B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dxa"/>
          </w:tcPr>
          <w:p w14:paraId="16CF9DD7" w14:textId="541DFE46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35E7042B" w14:textId="3C640E83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7A97AEE6" w14:textId="1ED59771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281DA01F" w14:textId="04DA0613" w:rsidR="00D54B8C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54B8C" w:rsidRPr="00A24B89" w14:paraId="67AB6B20" w14:textId="77777777" w:rsidTr="002D69F4">
        <w:tc>
          <w:tcPr>
            <w:tcW w:w="4050" w:type="dxa"/>
          </w:tcPr>
          <w:p w14:paraId="461BCBF7" w14:textId="77777777" w:rsidR="00D54B8C" w:rsidRPr="00A24B89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1B06C590" w:rsidR="00D54B8C" w:rsidRPr="00A24B89" w:rsidRDefault="004C22B9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D54B8C" w:rsidRPr="00A24B8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A24B8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89252E" w:rsidRPr="00A24B89" w14:paraId="1B493AC4" w14:textId="77777777" w:rsidTr="002D69F4">
        <w:tc>
          <w:tcPr>
            <w:tcW w:w="4050" w:type="dxa"/>
          </w:tcPr>
          <w:p w14:paraId="36399001" w14:textId="0AC44521" w:rsidR="0089252E" w:rsidRPr="00A24B89" w:rsidRDefault="0089252E" w:rsidP="0089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D69F4"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</w:t>
            </w:r>
            <w:r w:rsidR="002D69F4"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282" w:type="dxa"/>
            <w:vAlign w:val="bottom"/>
          </w:tcPr>
          <w:p w14:paraId="595646FC" w14:textId="1BD1157E" w:rsidR="0089252E" w:rsidRPr="00A24B89" w:rsidRDefault="002D69F4" w:rsidP="0089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(2,</w:t>
            </w:r>
            <w:r w:rsidR="00904A25" w:rsidRPr="00A24B89">
              <w:rPr>
                <w:rFonts w:asciiTheme="majorBidi" w:hAnsiTheme="majorBidi" w:cstheme="majorBidi"/>
              </w:rPr>
              <w:t>09</w:t>
            </w:r>
            <w:r w:rsidR="006E4E87" w:rsidRPr="00A24B89">
              <w:rPr>
                <w:rFonts w:asciiTheme="majorBidi" w:hAnsiTheme="majorBidi" w:cstheme="majorBidi"/>
              </w:rPr>
              <w:t>3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5DEE1C78" w14:textId="3F52835E" w:rsidR="0089252E" w:rsidRPr="00A24B89" w:rsidRDefault="0089252E" w:rsidP="0089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11,011</w:t>
            </w:r>
          </w:p>
        </w:tc>
        <w:tc>
          <w:tcPr>
            <w:tcW w:w="1282" w:type="dxa"/>
            <w:vAlign w:val="bottom"/>
          </w:tcPr>
          <w:p w14:paraId="12C70927" w14:textId="19BE478C" w:rsidR="0089252E" w:rsidRPr="00A24B89" w:rsidRDefault="002D69F4" w:rsidP="0089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(1,72</w:t>
            </w:r>
            <w:r w:rsidR="00390432" w:rsidRPr="00A24B89">
              <w:rPr>
                <w:rFonts w:asciiTheme="majorBidi" w:hAnsiTheme="majorBidi" w:cstheme="majorBidi"/>
              </w:rPr>
              <w:t>5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78B6E3AC" w14:textId="0F7FAE62" w:rsidR="0089252E" w:rsidRPr="00A24B89" w:rsidRDefault="0089252E" w:rsidP="0089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3,725</w:t>
            </w:r>
          </w:p>
        </w:tc>
      </w:tr>
      <w:tr w:rsidR="0089252E" w:rsidRPr="00A24B89" w14:paraId="52A6324D" w14:textId="77777777" w:rsidTr="002D69F4">
        <w:tc>
          <w:tcPr>
            <w:tcW w:w="4050" w:type="dxa"/>
          </w:tcPr>
          <w:p w14:paraId="63603FA7" w14:textId="77777777" w:rsidR="0089252E" w:rsidRPr="00A24B89" w:rsidRDefault="0089252E" w:rsidP="0089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E76CA52" w14:textId="269849F4" w:rsidR="0089252E" w:rsidRPr="00A24B89" w:rsidRDefault="006E4E87" w:rsidP="0089252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</w:t>
            </w:r>
            <w:r w:rsidR="008C038C" w:rsidRPr="00A24B89">
              <w:rPr>
                <w:rFonts w:asciiTheme="majorBidi" w:hAnsiTheme="majorBidi" w:cstheme="majorBidi"/>
              </w:rPr>
              <w:t>126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2E3CB822" w14:textId="2083813C" w:rsidR="0089252E" w:rsidRPr="00A24B89" w:rsidRDefault="0089252E" w:rsidP="0089252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(126)</w:t>
            </w:r>
          </w:p>
        </w:tc>
        <w:tc>
          <w:tcPr>
            <w:tcW w:w="1282" w:type="dxa"/>
            <w:vAlign w:val="bottom"/>
          </w:tcPr>
          <w:p w14:paraId="6A70AC11" w14:textId="12E6EA81" w:rsidR="0089252E" w:rsidRPr="00A24B89" w:rsidRDefault="008C038C" w:rsidP="0089252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(126)</w:t>
            </w:r>
          </w:p>
        </w:tc>
        <w:tc>
          <w:tcPr>
            <w:tcW w:w="1283" w:type="dxa"/>
            <w:vAlign w:val="bottom"/>
          </w:tcPr>
          <w:p w14:paraId="7F85FF75" w14:textId="592D8F0A" w:rsidR="0089252E" w:rsidRPr="00A24B89" w:rsidRDefault="0089252E" w:rsidP="0089252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(126)</w:t>
            </w:r>
          </w:p>
        </w:tc>
      </w:tr>
      <w:tr w:rsidR="0089252E" w:rsidRPr="00A24B89" w14:paraId="38681750" w14:textId="77777777" w:rsidTr="002D69F4">
        <w:tc>
          <w:tcPr>
            <w:tcW w:w="4050" w:type="dxa"/>
          </w:tcPr>
          <w:p w14:paraId="4CE4851F" w14:textId="06BAE000" w:rsidR="0089252E" w:rsidRPr="00A24B89" w:rsidRDefault="0089252E" w:rsidP="0089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2D69F4" w:rsidRPr="00A24B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ที่ใช้ในการคำนวณกำไร</w:t>
            </w:r>
            <w:r w:rsidR="008A6196" w:rsidRPr="00A24B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8A6196" w:rsidRPr="00A2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A6196" w:rsidRPr="00A24B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8A6196" w:rsidRPr="00A2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2" w:type="dxa"/>
            <w:vAlign w:val="bottom"/>
          </w:tcPr>
          <w:p w14:paraId="75D3C53C" w14:textId="7E75856F" w:rsidR="0089252E" w:rsidRPr="00A24B89" w:rsidRDefault="002D69F4" w:rsidP="008925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</w:t>
            </w:r>
            <w:r w:rsidR="006E4E87" w:rsidRPr="00A24B89">
              <w:rPr>
                <w:rFonts w:asciiTheme="majorBidi" w:hAnsiTheme="majorBidi" w:cstheme="majorBidi"/>
                <w:b/>
                <w:bCs/>
              </w:rPr>
              <w:t>2,</w:t>
            </w:r>
            <w:r w:rsidR="008C038C" w:rsidRPr="00A24B89">
              <w:rPr>
                <w:rFonts w:asciiTheme="majorBidi" w:hAnsiTheme="majorBidi" w:cstheme="majorBidi"/>
                <w:b/>
                <w:bCs/>
              </w:rPr>
              <w:t>219</w:t>
            </w:r>
            <w:r w:rsidRPr="00A24B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584279DE" w14:textId="22513A86" w:rsidR="0089252E" w:rsidRPr="00A24B89" w:rsidRDefault="0089252E" w:rsidP="008925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10,885</w:t>
            </w:r>
          </w:p>
        </w:tc>
        <w:tc>
          <w:tcPr>
            <w:tcW w:w="1282" w:type="dxa"/>
            <w:vAlign w:val="bottom"/>
          </w:tcPr>
          <w:p w14:paraId="094A2938" w14:textId="0BB8F72D" w:rsidR="0089252E" w:rsidRPr="00A24B89" w:rsidRDefault="002D69F4" w:rsidP="008925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(1,</w:t>
            </w:r>
            <w:r w:rsidR="008C038C" w:rsidRPr="00A24B89">
              <w:rPr>
                <w:rFonts w:asciiTheme="majorBidi" w:hAnsiTheme="majorBidi" w:cstheme="majorBidi"/>
                <w:b/>
                <w:bCs/>
              </w:rPr>
              <w:t>851</w:t>
            </w:r>
            <w:r w:rsidRPr="00A24B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7D1C0E93" w14:textId="7D7F00FC" w:rsidR="0089252E" w:rsidRPr="00A24B89" w:rsidRDefault="0089252E" w:rsidP="008925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3,599</w:t>
            </w:r>
          </w:p>
        </w:tc>
      </w:tr>
      <w:tr w:rsidR="008A6196" w:rsidRPr="00A24B89" w14:paraId="7CBD5989" w14:textId="77777777" w:rsidTr="008A6196">
        <w:trPr>
          <w:trHeight w:val="170"/>
        </w:trPr>
        <w:tc>
          <w:tcPr>
            <w:tcW w:w="4050" w:type="dxa"/>
          </w:tcPr>
          <w:p w14:paraId="3B72CEEF" w14:textId="77777777" w:rsidR="008A6196" w:rsidRPr="00A24B89" w:rsidRDefault="008A6196" w:rsidP="008A6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3E7979C5" w14:textId="77777777" w:rsidR="008A6196" w:rsidRPr="00A24B89" w:rsidRDefault="008A6196" w:rsidP="008A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55415754" w14:textId="77777777" w:rsidR="008A6196" w:rsidRPr="00A24B89" w:rsidRDefault="008A6196" w:rsidP="008A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6C00669" w14:textId="77777777" w:rsidR="008A6196" w:rsidRPr="00A24B89" w:rsidRDefault="008A6196" w:rsidP="008A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4FC2BC44" w14:textId="77777777" w:rsidR="008A6196" w:rsidRPr="00A24B89" w:rsidRDefault="008A6196" w:rsidP="008A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D69F4" w:rsidRPr="00A24B89" w14:paraId="241BA1DF" w14:textId="77777777" w:rsidTr="002D69F4">
        <w:tc>
          <w:tcPr>
            <w:tcW w:w="4050" w:type="dxa"/>
          </w:tcPr>
          <w:p w14:paraId="70A37C85" w14:textId="77777777" w:rsidR="002D69F4" w:rsidRPr="00A24B89" w:rsidRDefault="002D69F4" w:rsidP="002D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</w:tcPr>
          <w:p w14:paraId="4AECF499" w14:textId="21B55E0D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</w:tcPr>
          <w:p w14:paraId="7F707C34" w14:textId="04329779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</w:tcPr>
          <w:p w14:paraId="1959C2F1" w14:textId="2163C7E1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23984855" w14:textId="52B63DBD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1,377</w:t>
            </w:r>
          </w:p>
        </w:tc>
      </w:tr>
      <w:tr w:rsidR="002D69F4" w:rsidRPr="00A24B89" w14:paraId="58E12CBF" w14:textId="77777777" w:rsidTr="002D69F4">
        <w:tc>
          <w:tcPr>
            <w:tcW w:w="4050" w:type="dxa"/>
          </w:tcPr>
          <w:p w14:paraId="531DBC4E" w14:textId="77777777" w:rsidR="002D69F4" w:rsidRPr="00A24B89" w:rsidRDefault="002D69F4" w:rsidP="002D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6" w:name="_Hlk134627652"/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</w:tcPr>
          <w:p w14:paraId="36CDE370" w14:textId="45E5E5F9" w:rsidR="002D69F4" w:rsidRPr="00A24B89" w:rsidRDefault="002D69F4" w:rsidP="002D69F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139B1722" w14:textId="578CBF36" w:rsidR="002D69F4" w:rsidRPr="00A24B89" w:rsidRDefault="002D69F4" w:rsidP="002D69F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</w:tcPr>
          <w:p w14:paraId="3FD325DB" w14:textId="0BF7D6BD" w:rsidR="002D69F4" w:rsidRPr="00A24B89" w:rsidRDefault="002D69F4" w:rsidP="002D69F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260065F" w14:textId="157C7883" w:rsidR="002D69F4" w:rsidRPr="00A24B89" w:rsidRDefault="002D69F4" w:rsidP="002D69F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</w:tr>
      <w:tr w:rsidR="002D69F4" w:rsidRPr="00A24B89" w14:paraId="17DBCE46" w14:textId="77777777" w:rsidTr="002D69F4">
        <w:tc>
          <w:tcPr>
            <w:tcW w:w="4050" w:type="dxa"/>
          </w:tcPr>
          <w:p w14:paraId="517E8B1B" w14:textId="77777777" w:rsidR="002D69F4" w:rsidRPr="00A24B89" w:rsidRDefault="002D69F4" w:rsidP="002D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</w:tcPr>
          <w:p w14:paraId="7EAB5DFA" w14:textId="1FB465B7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3" w:type="dxa"/>
          </w:tcPr>
          <w:p w14:paraId="0F41317D" w14:textId="3518FD45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2" w:type="dxa"/>
          </w:tcPr>
          <w:p w14:paraId="53145104" w14:textId="3DF5B586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3" w:type="dxa"/>
            <w:vAlign w:val="bottom"/>
          </w:tcPr>
          <w:p w14:paraId="4D74E0AB" w14:textId="0C8AE4B0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</w:tr>
      <w:tr w:rsidR="002D69F4" w:rsidRPr="00A24B89" w14:paraId="658C192C" w14:textId="77777777" w:rsidTr="002D69F4">
        <w:tc>
          <w:tcPr>
            <w:tcW w:w="4050" w:type="dxa"/>
          </w:tcPr>
          <w:p w14:paraId="66851836" w14:textId="77777777" w:rsidR="002D69F4" w:rsidRPr="00A24B89" w:rsidRDefault="002D69F4" w:rsidP="008A6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FEC615" w14:textId="77777777" w:rsidR="002D69F4" w:rsidRPr="00A24B89" w:rsidRDefault="002D69F4" w:rsidP="008A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B01CDC6" w14:textId="77777777" w:rsidR="002D69F4" w:rsidRPr="00A24B89" w:rsidRDefault="002D69F4" w:rsidP="008A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465B659B" w:rsidR="002D69F4" w:rsidRPr="00A24B89" w:rsidRDefault="002D69F4" w:rsidP="008A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4D8A057" w14:textId="77777777" w:rsidR="002D69F4" w:rsidRPr="00A24B89" w:rsidRDefault="002D69F4" w:rsidP="008A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D69F4" w:rsidRPr="00A24B89" w14:paraId="6907AB2B" w14:textId="77777777" w:rsidTr="002D69F4">
        <w:tc>
          <w:tcPr>
            <w:tcW w:w="4050" w:type="dxa"/>
            <w:vAlign w:val="bottom"/>
          </w:tcPr>
          <w:p w14:paraId="4AAE9895" w14:textId="380D136D" w:rsidR="002D69F4" w:rsidRPr="00A24B89" w:rsidRDefault="002D69F4" w:rsidP="002D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24B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6A9647FF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(1</w:t>
            </w:r>
            <w:r w:rsidR="006E4E87" w:rsidRPr="00A24B89">
              <w:rPr>
                <w:rFonts w:asciiTheme="majorBidi" w:hAnsiTheme="majorBidi" w:cstheme="majorBidi"/>
                <w:b/>
                <w:bCs/>
              </w:rPr>
              <w:t>.</w:t>
            </w:r>
            <w:r w:rsidR="008C038C" w:rsidRPr="00A24B89">
              <w:rPr>
                <w:rFonts w:asciiTheme="majorBidi" w:hAnsiTheme="majorBidi" w:cstheme="majorBidi"/>
                <w:b/>
                <w:bCs/>
              </w:rPr>
              <w:t>61</w:t>
            </w:r>
            <w:r w:rsidRPr="00A24B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center"/>
          </w:tcPr>
          <w:p w14:paraId="200337A2" w14:textId="4B7F7B4E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7.91</w:t>
            </w:r>
          </w:p>
        </w:tc>
        <w:tc>
          <w:tcPr>
            <w:tcW w:w="1282" w:type="dxa"/>
            <w:vAlign w:val="bottom"/>
          </w:tcPr>
          <w:p w14:paraId="3679F5C7" w14:textId="68038406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</w:t>
            </w:r>
            <w:r w:rsidR="006E4E87" w:rsidRPr="00A24B89">
              <w:rPr>
                <w:rFonts w:asciiTheme="majorBidi" w:hAnsiTheme="majorBidi" w:cstheme="majorBidi"/>
                <w:b/>
                <w:bCs/>
              </w:rPr>
              <w:t>1.</w:t>
            </w:r>
            <w:r w:rsidR="008C038C" w:rsidRPr="00A24B89">
              <w:rPr>
                <w:rFonts w:asciiTheme="majorBidi" w:hAnsiTheme="majorBidi" w:cstheme="majorBidi"/>
                <w:b/>
                <w:bCs/>
              </w:rPr>
              <w:t>34</w:t>
            </w:r>
            <w:r w:rsidRPr="00A24B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7FD6A868" w14:textId="47479F3C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2.61</w:t>
            </w:r>
          </w:p>
        </w:tc>
      </w:tr>
      <w:bookmarkEnd w:id="16"/>
      <w:tr w:rsidR="004F5F36" w:rsidRPr="00A24B89" w14:paraId="25231993" w14:textId="77777777" w:rsidTr="002D69F4">
        <w:tc>
          <w:tcPr>
            <w:tcW w:w="4050" w:type="dxa"/>
            <w:shd w:val="clear" w:color="auto" w:fill="auto"/>
          </w:tcPr>
          <w:p w14:paraId="6F58BCAF" w14:textId="47B9CC23" w:rsidR="004F5F36" w:rsidRPr="00A24B89" w:rsidRDefault="004F5F36" w:rsidP="00DC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A4B815B" w14:textId="77777777" w:rsidR="004F5F36" w:rsidRPr="00A24B89" w:rsidRDefault="004F5F36" w:rsidP="00DC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DAE5C97" w14:textId="77777777" w:rsidR="004F5F36" w:rsidRPr="00A24B89" w:rsidRDefault="004F5F36" w:rsidP="00DC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5F36" w:rsidRPr="00A24B89" w14:paraId="5EFC5E64" w14:textId="77777777" w:rsidTr="002D69F4">
        <w:tc>
          <w:tcPr>
            <w:tcW w:w="4050" w:type="dxa"/>
          </w:tcPr>
          <w:p w14:paraId="4E98D4AC" w14:textId="10505152" w:rsidR="004F5F36" w:rsidRPr="00A24B89" w:rsidRDefault="00B52B93" w:rsidP="00DC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="00765373" w:rsidRPr="00A24B89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1282" w:type="dxa"/>
          </w:tcPr>
          <w:p w14:paraId="5823B422" w14:textId="77777777" w:rsidR="004F5F36" w:rsidRPr="00A24B89" w:rsidRDefault="004F5F36" w:rsidP="00DC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CC25A89" w14:textId="77777777" w:rsidR="004F5F36" w:rsidRPr="00A24B89" w:rsidRDefault="004F5F36" w:rsidP="00DC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77181FF8" w14:textId="77777777" w:rsidR="004F5F36" w:rsidRPr="00A24B89" w:rsidRDefault="004F5F36" w:rsidP="00DC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738F6401" w14:textId="77777777" w:rsidR="004F5F36" w:rsidRPr="00A24B89" w:rsidRDefault="004F5F36" w:rsidP="00DC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F5F36" w:rsidRPr="00A24B89" w14:paraId="58908615" w14:textId="77777777" w:rsidTr="002D69F4">
        <w:tc>
          <w:tcPr>
            <w:tcW w:w="4050" w:type="dxa"/>
          </w:tcPr>
          <w:p w14:paraId="12BE0F0D" w14:textId="77777777" w:rsidR="004F5F36" w:rsidRPr="00A24B89" w:rsidRDefault="004F5F36" w:rsidP="00DC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20542EB4" w14:textId="77777777" w:rsidR="004F5F36" w:rsidRPr="00A24B89" w:rsidRDefault="004F5F36" w:rsidP="00DC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A24B8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A24B8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F5F36" w:rsidRPr="00A24B89" w14:paraId="5FAFD885" w14:textId="77777777" w:rsidTr="002D69F4">
        <w:tc>
          <w:tcPr>
            <w:tcW w:w="4050" w:type="dxa"/>
          </w:tcPr>
          <w:p w14:paraId="3B74B38A" w14:textId="77777777" w:rsidR="004F5F36" w:rsidRPr="00A24B8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07187BCB" w14:textId="44C224B6" w:rsidR="004F5F36" w:rsidRPr="00A24B89" w:rsidRDefault="002D69F4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2,1</w:t>
            </w:r>
            <w:r w:rsidR="00904A25" w:rsidRPr="00A24B89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283" w:type="dxa"/>
          </w:tcPr>
          <w:p w14:paraId="5151D93C" w14:textId="1AB36423" w:rsidR="004F5F36" w:rsidRPr="00A24B89" w:rsidRDefault="004E5C47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t>14,210</w:t>
            </w:r>
          </w:p>
        </w:tc>
        <w:tc>
          <w:tcPr>
            <w:tcW w:w="1282" w:type="dxa"/>
            <w:vAlign w:val="bottom"/>
          </w:tcPr>
          <w:p w14:paraId="4C07BF5E" w14:textId="1124D839" w:rsidR="004F5F36" w:rsidRPr="00A24B89" w:rsidRDefault="002D69F4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1,837</w:t>
            </w:r>
          </w:p>
        </w:tc>
        <w:tc>
          <w:tcPr>
            <w:tcW w:w="1283" w:type="dxa"/>
            <w:vAlign w:val="bottom"/>
          </w:tcPr>
          <w:p w14:paraId="60455A8E" w14:textId="527C963D" w:rsidR="004F5F36" w:rsidRPr="00A24B89" w:rsidRDefault="004E5C47" w:rsidP="004F5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t>6,052</w:t>
            </w:r>
          </w:p>
        </w:tc>
      </w:tr>
      <w:tr w:rsidR="004F5F36" w:rsidRPr="00A24B89" w14:paraId="367E027D" w14:textId="77777777" w:rsidTr="002D69F4">
        <w:tc>
          <w:tcPr>
            <w:tcW w:w="4050" w:type="dxa"/>
          </w:tcPr>
          <w:p w14:paraId="78124579" w14:textId="77777777" w:rsidR="004F5F36" w:rsidRPr="00A24B89" w:rsidRDefault="004F5F36" w:rsidP="004F5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0002705" w14:textId="69A77EAE" w:rsidR="004F5F36" w:rsidRPr="00A24B89" w:rsidRDefault="002D69F4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(375)</w:t>
            </w:r>
          </w:p>
        </w:tc>
        <w:tc>
          <w:tcPr>
            <w:tcW w:w="1283" w:type="dxa"/>
            <w:vAlign w:val="bottom"/>
          </w:tcPr>
          <w:p w14:paraId="50E5D297" w14:textId="54099A70" w:rsidR="004F5F36" w:rsidRPr="00A24B89" w:rsidRDefault="008F5D87" w:rsidP="0066626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</w:t>
            </w:r>
            <w:r w:rsidR="004E5C47" w:rsidRPr="00A24B89">
              <w:rPr>
                <w:rFonts w:asciiTheme="majorBidi" w:hAnsiTheme="majorBidi" w:cstheme="majorBidi"/>
              </w:rPr>
              <w:t>374</w:t>
            </w:r>
            <w:r w:rsidR="004F5F36"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vAlign w:val="bottom"/>
          </w:tcPr>
          <w:p w14:paraId="1BCCDABA" w14:textId="0CECB051" w:rsidR="004F5F36" w:rsidRPr="00A24B89" w:rsidRDefault="002D69F4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(375)</w:t>
            </w:r>
          </w:p>
        </w:tc>
        <w:tc>
          <w:tcPr>
            <w:tcW w:w="1283" w:type="dxa"/>
            <w:vAlign w:val="bottom"/>
          </w:tcPr>
          <w:p w14:paraId="1CEFCC51" w14:textId="6B6DBFD6" w:rsidR="004F5F36" w:rsidRPr="00A24B89" w:rsidRDefault="004F5F36" w:rsidP="004F5F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t>(</w:t>
            </w:r>
            <w:r w:rsidR="004E5C47" w:rsidRPr="00A24B89">
              <w:t>374</w:t>
            </w:r>
            <w:r w:rsidRPr="00A24B89">
              <w:t>)</w:t>
            </w:r>
          </w:p>
        </w:tc>
      </w:tr>
      <w:tr w:rsidR="004E5C47" w:rsidRPr="00A24B89" w14:paraId="1A5AA7F0" w14:textId="77777777" w:rsidTr="002D69F4">
        <w:tc>
          <w:tcPr>
            <w:tcW w:w="4050" w:type="dxa"/>
          </w:tcPr>
          <w:p w14:paraId="1B323EB1" w14:textId="77777777" w:rsidR="004E5C47" w:rsidRPr="00A24B89" w:rsidRDefault="004E5C47" w:rsidP="004E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19BD880" w14:textId="5377A799" w:rsidR="004E5C47" w:rsidRPr="00A24B89" w:rsidRDefault="002D69F4" w:rsidP="004E5C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</w:t>
            </w:r>
            <w:r w:rsidR="00066E1A" w:rsidRPr="00A24B89">
              <w:rPr>
                <w:rFonts w:asciiTheme="majorBidi" w:hAnsiTheme="majorBidi" w:cstheme="majorBidi"/>
                <w:b/>
                <w:bCs/>
              </w:rPr>
              <w:t>7</w:t>
            </w:r>
            <w:r w:rsidR="00904A25" w:rsidRPr="00A24B89">
              <w:rPr>
                <w:rFonts w:asciiTheme="majorBidi" w:hAnsiTheme="majorBidi" w:cstheme="majorBidi"/>
                <w:b/>
                <w:bCs/>
              </w:rPr>
              <w:t>9</w:t>
            </w:r>
            <w:r w:rsidR="000B0DD9" w:rsidRPr="00A24B8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283" w:type="dxa"/>
            <w:vAlign w:val="bottom"/>
          </w:tcPr>
          <w:p w14:paraId="02CD9C4B" w14:textId="44B91446" w:rsidR="004E5C47" w:rsidRPr="00A24B89" w:rsidRDefault="004E5C47" w:rsidP="004E5C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13,836</w:t>
            </w:r>
          </w:p>
        </w:tc>
        <w:tc>
          <w:tcPr>
            <w:tcW w:w="1282" w:type="dxa"/>
            <w:vAlign w:val="bottom"/>
          </w:tcPr>
          <w:p w14:paraId="24F18B0A" w14:textId="0A5864DB" w:rsidR="004E5C47" w:rsidRPr="00A24B89" w:rsidRDefault="002D69F4" w:rsidP="004E5C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1,462</w:t>
            </w:r>
          </w:p>
        </w:tc>
        <w:tc>
          <w:tcPr>
            <w:tcW w:w="1283" w:type="dxa"/>
            <w:vAlign w:val="bottom"/>
          </w:tcPr>
          <w:p w14:paraId="616FD567" w14:textId="6AFB5BCC" w:rsidR="004E5C47" w:rsidRPr="00A24B89" w:rsidRDefault="004E5C47" w:rsidP="004E5C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5,678</w:t>
            </w:r>
          </w:p>
        </w:tc>
      </w:tr>
      <w:tr w:rsidR="004E5C47" w:rsidRPr="00A24B89" w14:paraId="7C106DCA" w14:textId="77777777" w:rsidTr="002D69F4">
        <w:tc>
          <w:tcPr>
            <w:tcW w:w="4050" w:type="dxa"/>
          </w:tcPr>
          <w:p w14:paraId="22E95BA9" w14:textId="77777777" w:rsidR="004E5C47" w:rsidRPr="00A24B89" w:rsidRDefault="004E5C47" w:rsidP="004E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D6E2215" w14:textId="77777777" w:rsidR="004E5C47" w:rsidRPr="00A24B89" w:rsidRDefault="004E5C47" w:rsidP="004E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51E689B" w14:textId="77777777" w:rsidR="004E5C47" w:rsidRPr="00A24B89" w:rsidRDefault="004E5C47" w:rsidP="004E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6A9FC837" w14:textId="77777777" w:rsidR="004E5C47" w:rsidRPr="00A24B89" w:rsidRDefault="004E5C47" w:rsidP="004E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  <w:vAlign w:val="bottom"/>
          </w:tcPr>
          <w:p w14:paraId="0ED0D1E1" w14:textId="77777777" w:rsidR="004E5C47" w:rsidRPr="00A24B89" w:rsidRDefault="004E5C47" w:rsidP="004E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</w:tr>
      <w:tr w:rsidR="002D69F4" w:rsidRPr="00A24B89" w14:paraId="3E4530D7" w14:textId="77777777" w:rsidTr="002D69F4">
        <w:tc>
          <w:tcPr>
            <w:tcW w:w="4050" w:type="dxa"/>
          </w:tcPr>
          <w:p w14:paraId="1D50E269" w14:textId="77777777" w:rsidR="002D69F4" w:rsidRPr="00A24B89" w:rsidRDefault="002D69F4" w:rsidP="002D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</w:tcPr>
          <w:p w14:paraId="430A8BB8" w14:textId="249C3D3A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069EE6D1" w14:textId="6EC1558A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t>1,377</w:t>
            </w:r>
          </w:p>
        </w:tc>
        <w:tc>
          <w:tcPr>
            <w:tcW w:w="1282" w:type="dxa"/>
          </w:tcPr>
          <w:p w14:paraId="190992A8" w14:textId="326B4F08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1F4BE963" w14:textId="686A2880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t>1,377</w:t>
            </w:r>
          </w:p>
        </w:tc>
      </w:tr>
      <w:tr w:rsidR="002D69F4" w:rsidRPr="00A24B89" w14:paraId="77302050" w14:textId="77777777" w:rsidTr="002D69F4">
        <w:tc>
          <w:tcPr>
            <w:tcW w:w="4050" w:type="dxa"/>
          </w:tcPr>
          <w:p w14:paraId="7F6F7295" w14:textId="77777777" w:rsidR="002D69F4" w:rsidRPr="00A24B89" w:rsidRDefault="002D69F4" w:rsidP="002D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</w:tcPr>
          <w:p w14:paraId="718BAD18" w14:textId="18E596FD" w:rsidR="002D69F4" w:rsidRPr="00A24B89" w:rsidRDefault="002D69F4" w:rsidP="002D69F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167C7260" w14:textId="0DE57F8C" w:rsidR="002D69F4" w:rsidRPr="00A24B89" w:rsidRDefault="002D69F4" w:rsidP="002D69F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t>(5)</w:t>
            </w:r>
          </w:p>
        </w:tc>
        <w:tc>
          <w:tcPr>
            <w:tcW w:w="1282" w:type="dxa"/>
          </w:tcPr>
          <w:p w14:paraId="3F3C7BB5" w14:textId="59C3C1FE" w:rsidR="002D69F4" w:rsidRPr="00A24B89" w:rsidRDefault="002D69F4" w:rsidP="002D69F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0E629664" w14:textId="6B8BB73B" w:rsidR="002D69F4" w:rsidRPr="00A24B89" w:rsidRDefault="002D69F4" w:rsidP="002D69F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24B89">
              <w:t>(5)</w:t>
            </w:r>
          </w:p>
        </w:tc>
      </w:tr>
      <w:tr w:rsidR="002D69F4" w:rsidRPr="00A24B89" w14:paraId="6B6F744C" w14:textId="77777777" w:rsidTr="002D69F4">
        <w:tc>
          <w:tcPr>
            <w:tcW w:w="4050" w:type="dxa"/>
          </w:tcPr>
          <w:p w14:paraId="0C54A0CA" w14:textId="77777777" w:rsidR="002D69F4" w:rsidRPr="00A24B89" w:rsidRDefault="002D69F4" w:rsidP="002D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</w:tcPr>
          <w:p w14:paraId="25A92573" w14:textId="3ADE353D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3" w:type="dxa"/>
            <w:vAlign w:val="bottom"/>
          </w:tcPr>
          <w:p w14:paraId="650E6BDD" w14:textId="119EA514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1,372</w:t>
            </w:r>
          </w:p>
        </w:tc>
        <w:tc>
          <w:tcPr>
            <w:tcW w:w="1282" w:type="dxa"/>
          </w:tcPr>
          <w:p w14:paraId="754CFB3D" w14:textId="45F6102E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3" w:type="dxa"/>
            <w:vAlign w:val="bottom"/>
          </w:tcPr>
          <w:p w14:paraId="254F39F7" w14:textId="4BFD94BA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1,372</w:t>
            </w:r>
          </w:p>
        </w:tc>
      </w:tr>
      <w:tr w:rsidR="002D69F4" w:rsidRPr="00A24B89" w14:paraId="1F2B68D8" w14:textId="77777777" w:rsidTr="002D69F4">
        <w:tc>
          <w:tcPr>
            <w:tcW w:w="4050" w:type="dxa"/>
          </w:tcPr>
          <w:p w14:paraId="2DCD70F6" w14:textId="77777777" w:rsidR="002D69F4" w:rsidRPr="00A24B89" w:rsidRDefault="002D69F4" w:rsidP="002D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D734FD4" w14:textId="77777777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0BCA5647" w14:textId="77777777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6C5CA899" w14:textId="77777777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9BCE85F" w14:textId="77777777" w:rsidR="002D69F4" w:rsidRPr="00A24B89" w:rsidRDefault="002D69F4" w:rsidP="002D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D69F4" w:rsidRPr="00A24B89" w14:paraId="7FD374A8" w14:textId="77777777" w:rsidTr="002D69F4">
        <w:tc>
          <w:tcPr>
            <w:tcW w:w="4050" w:type="dxa"/>
            <w:vAlign w:val="bottom"/>
          </w:tcPr>
          <w:p w14:paraId="5F61E243" w14:textId="77777777" w:rsidR="002D69F4" w:rsidRPr="00A24B89" w:rsidRDefault="002D69F4" w:rsidP="002D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4931FC3B" w14:textId="17689C1E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1.</w:t>
            </w:r>
            <w:r w:rsidR="00904A25" w:rsidRPr="00A24B89">
              <w:rPr>
                <w:rFonts w:asciiTheme="majorBidi" w:hAnsiTheme="majorBidi" w:cstheme="majorBidi"/>
                <w:b/>
                <w:bCs/>
              </w:rPr>
              <w:t>30</w:t>
            </w:r>
          </w:p>
        </w:tc>
        <w:tc>
          <w:tcPr>
            <w:tcW w:w="1283" w:type="dxa"/>
            <w:vAlign w:val="bottom"/>
          </w:tcPr>
          <w:p w14:paraId="1DA63FBF" w14:textId="54DA5F7F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10.09</w:t>
            </w:r>
          </w:p>
        </w:tc>
        <w:tc>
          <w:tcPr>
            <w:tcW w:w="1282" w:type="dxa"/>
            <w:vAlign w:val="bottom"/>
          </w:tcPr>
          <w:p w14:paraId="0DE853D6" w14:textId="69DF675F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1.06</w:t>
            </w:r>
          </w:p>
        </w:tc>
        <w:tc>
          <w:tcPr>
            <w:tcW w:w="1283" w:type="dxa"/>
            <w:vAlign w:val="bottom"/>
          </w:tcPr>
          <w:p w14:paraId="24E4FD3B" w14:textId="530DFC0C" w:rsidR="002D69F4" w:rsidRPr="00A24B89" w:rsidRDefault="002D69F4" w:rsidP="002D69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4.14</w:t>
            </w:r>
          </w:p>
        </w:tc>
      </w:tr>
    </w:tbl>
    <w:p w14:paraId="495F7D5A" w14:textId="77777777" w:rsidR="004F5F36" w:rsidRPr="00A24B89" w:rsidRDefault="004F5F36" w:rsidP="00472AF6">
      <w:pPr>
        <w:ind w:right="-45"/>
        <w:jc w:val="thaiDistribute"/>
        <w:rPr>
          <w:rFonts w:asciiTheme="majorBidi" w:hAnsiTheme="majorBidi" w:cstheme="majorBidi"/>
          <w:b/>
          <w:bCs/>
        </w:rPr>
      </w:pPr>
    </w:p>
    <w:p w14:paraId="7B57D435" w14:textId="77777777" w:rsidR="00CF72C1" w:rsidRPr="00A24B89" w:rsidRDefault="00CF72C1" w:rsidP="00CF72C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A24B89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7374E5A5" w14:textId="77777777" w:rsidR="00CF72C1" w:rsidRPr="00A24B89" w:rsidRDefault="00CF72C1" w:rsidP="002C30B3">
      <w:pPr>
        <w:ind w:right="-45"/>
        <w:jc w:val="thaiDistribute"/>
        <w:rPr>
          <w:rFonts w:asciiTheme="majorBidi" w:hAnsiTheme="majorBidi" w:cstheme="majorBidi"/>
          <w:b/>
          <w:b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778"/>
        <w:gridCol w:w="1271"/>
        <w:gridCol w:w="1271"/>
      </w:tblGrid>
      <w:tr w:rsidR="00CF72C1" w:rsidRPr="00A24B89" w14:paraId="4FFD8773" w14:textId="77777777" w:rsidTr="00B055B5">
        <w:trPr>
          <w:trHeight w:val="432"/>
          <w:tblHeader/>
        </w:trPr>
        <w:tc>
          <w:tcPr>
            <w:tcW w:w="3198" w:type="dxa"/>
            <w:vAlign w:val="bottom"/>
          </w:tcPr>
          <w:p w14:paraId="669AD676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  <w:vAlign w:val="bottom"/>
          </w:tcPr>
          <w:p w14:paraId="5D225FE1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778" w:type="dxa"/>
            <w:vAlign w:val="bottom"/>
          </w:tcPr>
          <w:p w14:paraId="0AC533FA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271" w:type="dxa"/>
            <w:vAlign w:val="bottom"/>
          </w:tcPr>
          <w:p w14:paraId="4A67AD40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1271" w:type="dxa"/>
            <w:vAlign w:val="bottom"/>
          </w:tcPr>
          <w:p w14:paraId="066E4945" w14:textId="77777777" w:rsidR="00CF72C1" w:rsidRPr="00A24B89" w:rsidDel="00D43E7A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CF72C1" w:rsidRPr="00A24B89" w14:paraId="6AAFCC02" w14:textId="77777777" w:rsidTr="00B055B5">
        <w:trPr>
          <w:trHeight w:val="445"/>
          <w:tblHeader/>
        </w:trPr>
        <w:tc>
          <w:tcPr>
            <w:tcW w:w="3198" w:type="dxa"/>
          </w:tcPr>
          <w:p w14:paraId="4C422722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20E433D2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6DA4CB6A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661C9053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24B89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271" w:type="dxa"/>
          </w:tcPr>
          <w:p w14:paraId="70D9B2DD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24B89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F72C1" w:rsidRPr="00A24B89" w14:paraId="5F0899EE" w14:textId="77777777" w:rsidTr="00B055B5">
        <w:trPr>
          <w:trHeight w:val="445"/>
        </w:trPr>
        <w:tc>
          <w:tcPr>
            <w:tcW w:w="3198" w:type="dxa"/>
          </w:tcPr>
          <w:p w14:paraId="75324F27" w14:textId="1E81C25B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662" w:type="dxa"/>
          </w:tcPr>
          <w:p w14:paraId="2613709F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52D45B80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37C7323D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6FDF27D9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91FD9" w:rsidRPr="00A24B89" w14:paraId="018DFA95" w14:textId="77777777" w:rsidTr="00B055B5">
        <w:trPr>
          <w:trHeight w:val="445"/>
        </w:trPr>
        <w:tc>
          <w:tcPr>
            <w:tcW w:w="3198" w:type="dxa"/>
          </w:tcPr>
          <w:p w14:paraId="1673F4C4" w14:textId="596C09EE" w:rsidR="00D91FD9" w:rsidRPr="00A24B89" w:rsidRDefault="00D91FD9" w:rsidP="00D9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</w:pPr>
            <w:r w:rsidRPr="00A24B89">
              <w:rPr>
                <w:cs/>
              </w:rPr>
              <w:t>เงินปันผลระหว่างกาลสำหรับงวด</w:t>
            </w:r>
            <w:r w:rsidRPr="00A24B89">
              <w:rPr>
                <w:cs/>
              </w:rPr>
              <w:br/>
              <w:t>ครึ่งปี</w:t>
            </w:r>
            <w:r w:rsidRPr="00A24B89">
              <w:rPr>
                <w:rFonts w:hint="cs"/>
                <w:cs/>
              </w:rPr>
              <w:t>แรก</w:t>
            </w:r>
            <w:r w:rsidRPr="00A24B89">
              <w:rPr>
                <w:cs/>
              </w:rPr>
              <w:t xml:space="preserve">ของปี </w:t>
            </w:r>
            <w:r w:rsidRPr="00A24B89">
              <w:t>2567</w:t>
            </w:r>
          </w:p>
        </w:tc>
        <w:tc>
          <w:tcPr>
            <w:tcW w:w="1662" w:type="dxa"/>
          </w:tcPr>
          <w:p w14:paraId="5A6542D4" w14:textId="77777777" w:rsidR="0061592F" w:rsidRPr="00A24B89" w:rsidRDefault="0061592F" w:rsidP="00D9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  <w:p w14:paraId="7981C2AA" w14:textId="398C6757" w:rsidR="00D91FD9" w:rsidRPr="00A24B89" w:rsidRDefault="000108B7" w:rsidP="00D9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 xml:space="preserve">22 </w:t>
            </w:r>
            <w:r w:rsidRPr="00A24B89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A24B8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78" w:type="dxa"/>
          </w:tcPr>
          <w:p w14:paraId="16B53155" w14:textId="77777777" w:rsidR="0061592F" w:rsidRPr="00A24B89" w:rsidRDefault="0061592F" w:rsidP="00D9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0215EE32" w14:textId="79C1B121" w:rsidR="00D91FD9" w:rsidRPr="00A24B89" w:rsidRDefault="000108B7" w:rsidP="00D9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24B89">
              <w:rPr>
                <w:rFonts w:asciiTheme="majorBidi" w:hAnsiTheme="majorBidi" w:cstheme="majorBidi"/>
              </w:rPr>
              <w:t xml:space="preserve">17 </w:t>
            </w:r>
            <w:r w:rsidRPr="00A24B89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24B89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71" w:type="dxa"/>
          </w:tcPr>
          <w:p w14:paraId="637C9150" w14:textId="77777777" w:rsidR="0061592F" w:rsidRPr="00A24B89" w:rsidRDefault="0061592F" w:rsidP="000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</w:p>
          <w:p w14:paraId="1E5FA026" w14:textId="4032448C" w:rsidR="00D91FD9" w:rsidRPr="00A24B89" w:rsidRDefault="000108B7" w:rsidP="000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0.60</w:t>
            </w:r>
          </w:p>
        </w:tc>
        <w:tc>
          <w:tcPr>
            <w:tcW w:w="1271" w:type="dxa"/>
          </w:tcPr>
          <w:p w14:paraId="69B699D7" w14:textId="77777777" w:rsidR="0061592F" w:rsidRPr="00A24B89" w:rsidRDefault="0061592F" w:rsidP="000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</w:p>
          <w:p w14:paraId="558F9D2F" w14:textId="3CDF9DD4" w:rsidR="00D91FD9" w:rsidRPr="00A24B89" w:rsidRDefault="000108B7" w:rsidP="000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825</w:t>
            </w:r>
          </w:p>
        </w:tc>
      </w:tr>
      <w:tr w:rsidR="00CF72C1" w:rsidRPr="00A24B89" w14:paraId="4E771BA2" w14:textId="77777777" w:rsidTr="00B055B5">
        <w:trPr>
          <w:trHeight w:val="432"/>
        </w:trPr>
        <w:tc>
          <w:tcPr>
            <w:tcW w:w="3198" w:type="dxa"/>
          </w:tcPr>
          <w:p w14:paraId="68062117" w14:textId="5BA2FD2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cs/>
              </w:rPr>
              <w:t>เงินปันผล</w:t>
            </w:r>
            <w:r w:rsidRPr="00A24B89">
              <w:rPr>
                <w:rFonts w:hint="cs"/>
                <w:cs/>
              </w:rPr>
              <w:t>ประจำปี</w:t>
            </w:r>
            <w:r w:rsidRPr="00A24B89">
              <w:rPr>
                <w:cs/>
              </w:rPr>
              <w:t xml:space="preserve"> </w:t>
            </w:r>
            <w:r w:rsidRPr="00A24B89">
              <w:t>2566</w:t>
            </w:r>
          </w:p>
        </w:tc>
        <w:tc>
          <w:tcPr>
            <w:tcW w:w="1662" w:type="dxa"/>
          </w:tcPr>
          <w:p w14:paraId="4E306332" w14:textId="5F190BC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 xml:space="preserve">11 </w:t>
            </w:r>
            <w:r w:rsidRPr="00A24B89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A24B8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78" w:type="dxa"/>
          </w:tcPr>
          <w:p w14:paraId="315A47F6" w14:textId="1EE51395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24</w:t>
            </w:r>
            <w:r w:rsidRPr="00A24B89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A24B8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1" w:type="dxa"/>
          </w:tcPr>
          <w:p w14:paraId="6F877730" w14:textId="20FC55FF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2.00</w:t>
            </w:r>
          </w:p>
        </w:tc>
        <w:tc>
          <w:tcPr>
            <w:tcW w:w="1271" w:type="dxa"/>
          </w:tcPr>
          <w:p w14:paraId="3AF46FF0" w14:textId="18328E2D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2,754</w:t>
            </w:r>
          </w:p>
        </w:tc>
      </w:tr>
      <w:tr w:rsidR="00CF72C1" w:rsidRPr="00A24B89" w14:paraId="6164C605" w14:textId="77777777" w:rsidTr="00B055B5">
        <w:trPr>
          <w:trHeight w:val="432"/>
        </w:trPr>
        <w:tc>
          <w:tcPr>
            <w:tcW w:w="3198" w:type="dxa"/>
          </w:tcPr>
          <w:p w14:paraId="4A6C00B3" w14:textId="4688F969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cs/>
              </w:rPr>
            </w:pPr>
            <w:r w:rsidRPr="00A24B89">
              <w:rPr>
                <w:cs/>
              </w:rPr>
              <w:t>เงินปันผลระหว่างกาลสำหรับงวด</w:t>
            </w:r>
            <w:r w:rsidRPr="00A24B89">
              <w:rPr>
                <w:cs/>
              </w:rPr>
              <w:br/>
              <w:t>ครึ่งปี</w:t>
            </w:r>
            <w:r w:rsidRPr="00A24B89">
              <w:rPr>
                <w:rFonts w:hint="cs"/>
                <w:cs/>
              </w:rPr>
              <w:t>แรก</w:t>
            </w:r>
            <w:r w:rsidRPr="00A24B89">
              <w:rPr>
                <w:cs/>
              </w:rPr>
              <w:t xml:space="preserve">ของปี </w:t>
            </w:r>
            <w:r w:rsidRPr="00A24B89">
              <w:t>2566</w:t>
            </w:r>
          </w:p>
        </w:tc>
        <w:tc>
          <w:tcPr>
            <w:tcW w:w="1662" w:type="dxa"/>
          </w:tcPr>
          <w:p w14:paraId="2C63AD9E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07085108" w14:textId="6330DB99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 xml:space="preserve">24 </w:t>
            </w:r>
            <w:r w:rsidRPr="00A24B89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A24B8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78" w:type="dxa"/>
          </w:tcPr>
          <w:p w14:paraId="65195015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17222DF7" w14:textId="6E1F4196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19</w:t>
            </w:r>
            <w:r w:rsidRPr="00A24B89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A24B8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1" w:type="dxa"/>
          </w:tcPr>
          <w:p w14:paraId="154A2BA2" w14:textId="77777777" w:rsidR="00CF72C1" w:rsidRPr="00A24B89" w:rsidRDefault="00CF72C1" w:rsidP="005E35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</w:p>
          <w:p w14:paraId="5978A397" w14:textId="6EFAE06E" w:rsidR="00CF72C1" w:rsidRPr="00A24B89" w:rsidRDefault="00CF72C1" w:rsidP="005E35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(0.50)</w:t>
            </w:r>
          </w:p>
        </w:tc>
        <w:tc>
          <w:tcPr>
            <w:tcW w:w="1271" w:type="dxa"/>
          </w:tcPr>
          <w:p w14:paraId="0428CB79" w14:textId="77777777" w:rsidR="00CF72C1" w:rsidRPr="00A24B89" w:rsidRDefault="00CF72C1" w:rsidP="005E35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</w:p>
          <w:p w14:paraId="2C129ED9" w14:textId="212C912E" w:rsidR="00CF72C1" w:rsidRPr="00A24B89" w:rsidRDefault="00CF72C1" w:rsidP="005E35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(689)</w:t>
            </w:r>
          </w:p>
        </w:tc>
      </w:tr>
      <w:tr w:rsidR="00CF72C1" w:rsidRPr="00A24B89" w14:paraId="318C17A2" w14:textId="77777777" w:rsidTr="00B055B5">
        <w:trPr>
          <w:trHeight w:val="432"/>
        </w:trPr>
        <w:tc>
          <w:tcPr>
            <w:tcW w:w="6638" w:type="dxa"/>
            <w:gridSpan w:val="3"/>
          </w:tcPr>
          <w:p w14:paraId="720D89D3" w14:textId="0C38563D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เงินปันผลที่จ่ายในระหว่าง</w:t>
            </w:r>
            <w:r w:rsidR="00B52B93" w:rsidRPr="00A24B89">
              <w:rPr>
                <w:rFonts w:asciiTheme="majorBidi" w:hAnsiTheme="majorBidi" w:cstheme="majorBidi" w:hint="cs"/>
                <w:b/>
                <w:bCs/>
                <w:cs/>
              </w:rPr>
              <w:t xml:space="preserve">งวดเก้าเดือนสิ้นสุดวันที่ </w:t>
            </w:r>
            <w:r w:rsidR="00765373" w:rsidRPr="00A24B89">
              <w:rPr>
                <w:rFonts w:asciiTheme="majorBidi" w:hAnsiTheme="majorBidi" w:cstheme="majorBidi"/>
                <w:b/>
                <w:bCs/>
              </w:rPr>
              <w:t>30</w:t>
            </w:r>
            <w:r w:rsidR="00B52B93" w:rsidRPr="00A24B89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กันยายน </w:t>
            </w:r>
            <w:r w:rsidR="00765373" w:rsidRPr="00A24B89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71" w:type="dxa"/>
          </w:tcPr>
          <w:p w14:paraId="0C6D65F5" w14:textId="312159DA" w:rsidR="00CF72C1" w:rsidRPr="00A24B89" w:rsidRDefault="000108B7" w:rsidP="005E35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2.10</w:t>
            </w:r>
          </w:p>
        </w:tc>
        <w:tc>
          <w:tcPr>
            <w:tcW w:w="1271" w:type="dxa"/>
          </w:tcPr>
          <w:p w14:paraId="5BED16AF" w14:textId="03B92E0F" w:rsidR="00CF72C1" w:rsidRPr="00A24B89" w:rsidRDefault="000108B7" w:rsidP="005E35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2,890</w:t>
            </w:r>
          </w:p>
        </w:tc>
      </w:tr>
      <w:tr w:rsidR="00CF72C1" w:rsidRPr="00A24B89" w14:paraId="2AB9924F" w14:textId="77777777" w:rsidTr="002C30B3">
        <w:trPr>
          <w:trHeight w:val="20"/>
        </w:trPr>
        <w:tc>
          <w:tcPr>
            <w:tcW w:w="3198" w:type="dxa"/>
          </w:tcPr>
          <w:p w14:paraId="10B4289E" w14:textId="77777777" w:rsidR="006C0113" w:rsidRPr="00A24B89" w:rsidRDefault="006C0113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  <w:p w14:paraId="57162EB9" w14:textId="77777777" w:rsidR="00FC4F09" w:rsidRPr="00A24B89" w:rsidRDefault="00FC4F09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  <w:p w14:paraId="13A76462" w14:textId="77777777" w:rsidR="00FC4F09" w:rsidRPr="00A24B89" w:rsidRDefault="00FC4F09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  <w:p w14:paraId="270148E4" w14:textId="77777777" w:rsidR="00FC4F09" w:rsidRPr="00A24B89" w:rsidRDefault="00FC4F09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  <w:p w14:paraId="3F4755F1" w14:textId="77777777" w:rsidR="00FC4F09" w:rsidRPr="00A24B89" w:rsidRDefault="00FC4F09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  <w:p w14:paraId="02EDD60A" w14:textId="77777777" w:rsidR="00FC4F09" w:rsidRPr="00A24B89" w:rsidRDefault="00FC4F09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  <w:p w14:paraId="66737672" w14:textId="6155E990" w:rsidR="00FC4F09" w:rsidRPr="00A24B89" w:rsidRDefault="00FC4F09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7693D006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1FA06381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6715FFF0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2087D3E" w14:textId="77777777" w:rsidR="00CF72C1" w:rsidRPr="00A24B89" w:rsidRDefault="00CF72C1" w:rsidP="005E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CF72C1" w:rsidRPr="00A24B89" w14:paraId="6377F085" w14:textId="77777777" w:rsidTr="00B055B5">
        <w:trPr>
          <w:trHeight w:val="432"/>
        </w:trPr>
        <w:tc>
          <w:tcPr>
            <w:tcW w:w="3198" w:type="dxa"/>
          </w:tcPr>
          <w:p w14:paraId="2C2EB1EC" w14:textId="7D9A36BE" w:rsidR="00CF72C1" w:rsidRPr="00A24B8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</w:rPr>
              <w:lastRenderedPageBreak/>
              <w:t>2566</w:t>
            </w:r>
          </w:p>
        </w:tc>
        <w:tc>
          <w:tcPr>
            <w:tcW w:w="1662" w:type="dxa"/>
          </w:tcPr>
          <w:p w14:paraId="166C80AE" w14:textId="77777777" w:rsidR="00CF72C1" w:rsidRPr="00A24B8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5B9153CC" w14:textId="77777777" w:rsidR="00CF72C1" w:rsidRPr="00A24B8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7148A8FA" w14:textId="77777777" w:rsidR="00CF72C1" w:rsidRPr="00A24B8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0B875FEE" w14:textId="77777777" w:rsidR="00CF72C1" w:rsidRPr="00A24B89" w:rsidRDefault="00CF72C1" w:rsidP="00C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790282" w:rsidRPr="00A24B89" w14:paraId="3D6936EA" w14:textId="77777777" w:rsidTr="00B055B5">
        <w:trPr>
          <w:trHeight w:val="432"/>
        </w:trPr>
        <w:tc>
          <w:tcPr>
            <w:tcW w:w="3198" w:type="dxa"/>
          </w:tcPr>
          <w:p w14:paraId="2B63269E" w14:textId="141AC05E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</w:pPr>
            <w:r w:rsidRPr="00A24B89">
              <w:rPr>
                <w:cs/>
              </w:rPr>
              <w:t>เงินปันผลระหว่างกาลสำหรับงวด</w:t>
            </w:r>
            <w:r w:rsidRPr="00A24B89">
              <w:rPr>
                <w:cs/>
              </w:rPr>
              <w:br/>
              <w:t>ครึ่งปี</w:t>
            </w:r>
            <w:r w:rsidRPr="00A24B89">
              <w:rPr>
                <w:rFonts w:hint="cs"/>
                <w:cs/>
              </w:rPr>
              <w:t>แรก</w:t>
            </w:r>
            <w:r w:rsidRPr="00A24B89">
              <w:rPr>
                <w:cs/>
              </w:rPr>
              <w:t xml:space="preserve">ของปี </w:t>
            </w:r>
            <w:r w:rsidRPr="00A24B89">
              <w:t>2566</w:t>
            </w:r>
          </w:p>
        </w:tc>
        <w:tc>
          <w:tcPr>
            <w:tcW w:w="1662" w:type="dxa"/>
            <w:vAlign w:val="bottom"/>
          </w:tcPr>
          <w:p w14:paraId="15CD55D7" w14:textId="61528A5F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 xml:space="preserve">24 </w:t>
            </w:r>
            <w:r w:rsidRPr="00A24B89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A24B8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78" w:type="dxa"/>
            <w:vAlign w:val="bottom"/>
          </w:tcPr>
          <w:p w14:paraId="0162D5CD" w14:textId="36934F81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19</w:t>
            </w:r>
            <w:r w:rsidRPr="00A24B89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A24B8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1" w:type="dxa"/>
            <w:vAlign w:val="bottom"/>
          </w:tcPr>
          <w:p w14:paraId="47B0D1E5" w14:textId="4C5DDE68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0.50</w:t>
            </w:r>
          </w:p>
        </w:tc>
        <w:tc>
          <w:tcPr>
            <w:tcW w:w="1271" w:type="dxa"/>
            <w:vAlign w:val="bottom"/>
          </w:tcPr>
          <w:p w14:paraId="65710F6A" w14:textId="482A0DC1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689</w:t>
            </w:r>
          </w:p>
        </w:tc>
      </w:tr>
      <w:tr w:rsidR="00790282" w:rsidRPr="00A24B89" w14:paraId="66D71FCF" w14:textId="77777777" w:rsidTr="00B055B5">
        <w:trPr>
          <w:trHeight w:val="432"/>
        </w:trPr>
        <w:tc>
          <w:tcPr>
            <w:tcW w:w="3198" w:type="dxa"/>
          </w:tcPr>
          <w:p w14:paraId="0B530DF7" w14:textId="64AFAAFD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cs/>
              </w:rPr>
              <w:t>เงินปันผล</w:t>
            </w:r>
            <w:r w:rsidRPr="00A24B89">
              <w:rPr>
                <w:rFonts w:hint="cs"/>
                <w:cs/>
              </w:rPr>
              <w:t>ประจำปี</w:t>
            </w:r>
            <w:r w:rsidRPr="00A24B89">
              <w:rPr>
                <w:cs/>
              </w:rPr>
              <w:t xml:space="preserve"> </w:t>
            </w:r>
            <w:r w:rsidRPr="00A24B89">
              <w:t>2565</w:t>
            </w:r>
          </w:p>
        </w:tc>
        <w:tc>
          <w:tcPr>
            <w:tcW w:w="1662" w:type="dxa"/>
          </w:tcPr>
          <w:p w14:paraId="0C4B6293" w14:textId="1C596D23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 xml:space="preserve">11 </w:t>
            </w:r>
            <w:r w:rsidRPr="00A24B89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A24B8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78" w:type="dxa"/>
          </w:tcPr>
          <w:p w14:paraId="43114A77" w14:textId="370EF322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24</w:t>
            </w:r>
            <w:r w:rsidRPr="00A24B89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A24B8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1" w:type="dxa"/>
          </w:tcPr>
          <w:p w14:paraId="09627F64" w14:textId="2D2CED04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2.25</w:t>
            </w:r>
          </w:p>
        </w:tc>
        <w:tc>
          <w:tcPr>
            <w:tcW w:w="1271" w:type="dxa"/>
          </w:tcPr>
          <w:p w14:paraId="22BDCFBC" w14:textId="6157ECEE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3,065</w:t>
            </w:r>
          </w:p>
        </w:tc>
      </w:tr>
      <w:tr w:rsidR="00790282" w:rsidRPr="00A24B89" w14:paraId="06226F1F" w14:textId="77777777" w:rsidTr="00B055B5">
        <w:trPr>
          <w:trHeight w:val="432"/>
        </w:trPr>
        <w:tc>
          <w:tcPr>
            <w:tcW w:w="3198" w:type="dxa"/>
          </w:tcPr>
          <w:p w14:paraId="65EC3119" w14:textId="1BF62BBD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  <w:rPr>
                <w:rFonts w:asciiTheme="majorBidi" w:hAnsiTheme="majorBidi" w:cstheme="majorBidi"/>
                <w:cs/>
              </w:rPr>
            </w:pPr>
            <w:r w:rsidRPr="00A24B89">
              <w:rPr>
                <w:cs/>
              </w:rPr>
              <w:t>เงินปันผลระหว่างกาลสำหรับงวด</w:t>
            </w:r>
            <w:r w:rsidRPr="00A24B89">
              <w:rPr>
                <w:cs/>
              </w:rPr>
              <w:br/>
              <w:t>ครึ่งปี</w:t>
            </w:r>
            <w:r w:rsidRPr="00A24B89">
              <w:rPr>
                <w:rFonts w:hint="cs"/>
                <w:cs/>
              </w:rPr>
              <w:t>แรก</w:t>
            </w:r>
            <w:r w:rsidRPr="00A24B89">
              <w:rPr>
                <w:cs/>
              </w:rPr>
              <w:t xml:space="preserve">ของปี </w:t>
            </w:r>
            <w:r w:rsidRPr="00A24B89">
              <w:t>256</w:t>
            </w:r>
            <w:r w:rsidRPr="00A24B89">
              <w:rPr>
                <w:rFonts w:hint="cs"/>
                <w:cs/>
              </w:rPr>
              <w:t>5</w:t>
            </w:r>
          </w:p>
        </w:tc>
        <w:tc>
          <w:tcPr>
            <w:tcW w:w="1662" w:type="dxa"/>
          </w:tcPr>
          <w:p w14:paraId="5B592E0B" w14:textId="77777777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5E1BCCBF" w14:textId="074842F4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 xml:space="preserve">18 </w:t>
            </w:r>
            <w:r w:rsidRPr="00A24B89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A24B8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78" w:type="dxa"/>
          </w:tcPr>
          <w:p w14:paraId="181232C4" w14:textId="77777777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42573808" w14:textId="0D324C44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13</w:t>
            </w:r>
            <w:r w:rsidRPr="00A24B89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A24B8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1" w:type="dxa"/>
          </w:tcPr>
          <w:p w14:paraId="0E1AB0C1" w14:textId="77777777" w:rsidR="00790282" w:rsidRPr="00A24B89" w:rsidRDefault="00790282" w:rsidP="007902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</w:p>
          <w:p w14:paraId="46075A45" w14:textId="30FB852D" w:rsidR="00790282" w:rsidRPr="00A24B89" w:rsidRDefault="00790282" w:rsidP="007902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</w:t>
            </w:r>
            <w:r w:rsidRPr="00A24B89">
              <w:rPr>
                <w:rFonts w:asciiTheme="majorBidi" w:hAnsiTheme="majorBidi" w:cstheme="majorBidi" w:hint="cs"/>
                <w:cs/>
              </w:rPr>
              <w:t>1.25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1" w:type="dxa"/>
          </w:tcPr>
          <w:p w14:paraId="38C846A2" w14:textId="77777777" w:rsidR="00790282" w:rsidRPr="00A24B89" w:rsidRDefault="00790282" w:rsidP="007902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</w:p>
          <w:p w14:paraId="70AF0A13" w14:textId="764A755D" w:rsidR="00790282" w:rsidRPr="00A24B89" w:rsidRDefault="00790282" w:rsidP="007902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(1,698)</w:t>
            </w:r>
          </w:p>
        </w:tc>
      </w:tr>
      <w:tr w:rsidR="00790282" w:rsidRPr="00A24B89" w14:paraId="59AE21A5" w14:textId="77777777" w:rsidTr="00B055B5">
        <w:trPr>
          <w:trHeight w:val="432"/>
        </w:trPr>
        <w:tc>
          <w:tcPr>
            <w:tcW w:w="6638" w:type="dxa"/>
            <w:gridSpan w:val="3"/>
          </w:tcPr>
          <w:p w14:paraId="720DA13F" w14:textId="2AC27ED2" w:rsidR="00790282" w:rsidRPr="00A24B89" w:rsidRDefault="00790282" w:rsidP="0079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เงินปันผลที่จ่ายในระหว่างงวดเก้าเดือนสิ้นสุดวันที่ </w:t>
            </w:r>
            <w:r w:rsidRPr="00A24B8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A24B8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71" w:type="dxa"/>
          </w:tcPr>
          <w:p w14:paraId="0FEFD571" w14:textId="1E18154D" w:rsidR="00790282" w:rsidRPr="00A24B89" w:rsidRDefault="00790282" w:rsidP="007902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1.50</w:t>
            </w:r>
          </w:p>
        </w:tc>
        <w:tc>
          <w:tcPr>
            <w:tcW w:w="1271" w:type="dxa"/>
          </w:tcPr>
          <w:p w14:paraId="7EDC04B9" w14:textId="20368762" w:rsidR="00790282" w:rsidRPr="00A24B89" w:rsidRDefault="00790282" w:rsidP="007902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2,056</w:t>
            </w:r>
          </w:p>
        </w:tc>
      </w:tr>
    </w:tbl>
    <w:p w14:paraId="48F99F4E" w14:textId="77777777" w:rsidR="00CF72C1" w:rsidRPr="00A24B89" w:rsidRDefault="00CF72C1" w:rsidP="00B055B5">
      <w:pPr>
        <w:ind w:right="-45"/>
        <w:jc w:val="thaiDistribute"/>
        <w:rPr>
          <w:rFonts w:asciiTheme="majorBidi" w:hAnsiTheme="majorBidi" w:cstheme="majorBidi"/>
          <w:shd w:val="clear" w:color="auto" w:fill="D9D9D9"/>
        </w:rPr>
      </w:pPr>
    </w:p>
    <w:p w14:paraId="7284C038" w14:textId="6B91871F" w:rsidR="00F20DB7" w:rsidRPr="00A24B89" w:rsidRDefault="00F20DB7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เครื่องมือทางการเงิน </w:t>
      </w:r>
    </w:p>
    <w:p w14:paraId="69CF2225" w14:textId="77777777" w:rsidR="00F20DB7" w:rsidRPr="00A24B89" w:rsidRDefault="00F20DB7" w:rsidP="007E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hd w:val="clear" w:color="auto" w:fill="D9D9D9"/>
        </w:rPr>
      </w:pPr>
    </w:p>
    <w:p w14:paraId="4A5DE4BF" w14:textId="77777777" w:rsidR="00F20DB7" w:rsidRPr="00A24B89" w:rsidRDefault="00F20DB7" w:rsidP="0053352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24B8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A24B89" w:rsidRDefault="00F20DB7" w:rsidP="00472AF6">
      <w:pPr>
        <w:ind w:right="-45"/>
        <w:jc w:val="thaiDistribute"/>
        <w:rPr>
          <w:rFonts w:asciiTheme="majorBidi" w:hAnsiTheme="majorBidi" w:cstheme="majorBidi"/>
          <w:shd w:val="clear" w:color="auto" w:fill="D9D9D9"/>
        </w:rPr>
      </w:pPr>
    </w:p>
    <w:p w14:paraId="2935692D" w14:textId="4688484A" w:rsidR="00F20DB7" w:rsidRPr="00A24B89" w:rsidRDefault="00CF2A3C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A256CE2" w14:textId="77777777" w:rsidR="00FD0015" w:rsidRPr="00A24B89" w:rsidRDefault="00FD0015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6DD65" w14:textId="0110BCBE" w:rsidR="00FD0015" w:rsidRPr="00A24B89" w:rsidRDefault="00FD0015" w:rsidP="007E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  <w:sectPr w:rsidR="00FD0015" w:rsidRPr="00A24B89" w:rsidSect="00C21744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2E57C2" w:rsidRPr="00A24B89" w14:paraId="5F1B0BD8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AC09A21" w14:textId="77777777" w:rsidR="002E57C2" w:rsidRPr="00A24B89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8E61E08" w14:textId="21357E1E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E57C2" w:rsidRPr="00A24B89" w14:paraId="4B53BA16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4C0E240" w14:textId="77777777" w:rsidR="002E57C2" w:rsidRPr="00A24B89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AC3C7E" w14:textId="1CE74A3E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0C664AE4" w14:textId="1F4D4A48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E57C2" w:rsidRPr="00A24B89" w14:paraId="2439EFBD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10940E6D" w14:textId="15D12449" w:rsidR="002E57C2" w:rsidRPr="00A24B89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A24B89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65373" w:rsidRPr="00A24B89">
              <w:rPr>
                <w:b/>
                <w:bCs/>
                <w:i/>
                <w:iCs/>
                <w:sz w:val="28"/>
                <w:szCs w:val="28"/>
              </w:rPr>
              <w:t>30</w:t>
            </w:r>
            <w:r w:rsidR="00B52B93" w:rsidRPr="00A24B89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52B93" w:rsidRPr="00A24B89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765373" w:rsidRPr="00A24B89">
              <w:rPr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44" w:type="dxa"/>
            <w:vAlign w:val="bottom"/>
          </w:tcPr>
          <w:p w14:paraId="077E797A" w14:textId="77777777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A24B8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692DC52" w14:textId="77777777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2E6A233" w14:textId="77777777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E9721D" w14:textId="77777777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70CB71B" w14:textId="77777777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28352847" w14:textId="4F677A55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24B8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171B4E0D" w14:textId="1DDD7A72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24B8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1F5DF0AB" w14:textId="2974EBEF" w:rsidR="002E57C2" w:rsidRPr="00A24B89" w:rsidRDefault="002E57C2" w:rsidP="00533528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 xml:space="preserve">ระดับ </w:t>
            </w:r>
            <w:r w:rsidRPr="00A24B89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82FFE42" w14:textId="77777777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57C2" w:rsidRPr="00A24B89" w14:paraId="697215BA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5D62E9F7" w14:textId="77777777" w:rsidR="002E57C2" w:rsidRPr="00A24B89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0235EA81" w14:textId="29C68DD4" w:rsidR="002E57C2" w:rsidRPr="00A24B89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E57C2" w:rsidRPr="00A24B89" w14:paraId="3D7CA3BE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4F8F7DD" w14:textId="11D74562" w:rsidR="002E57C2" w:rsidRPr="00A24B89" w:rsidRDefault="002E57C2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24B89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0B38F202" w14:textId="0A8D8A2F" w:rsidR="002E57C2" w:rsidRPr="00A24B89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75585BB" w14:textId="72FAEEC9" w:rsidR="002E57C2" w:rsidRPr="00A24B89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8A958B" w14:textId="53C25168" w:rsidR="002E57C2" w:rsidRPr="00A24B89" w:rsidRDefault="002E57C2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FC52542" w14:textId="770C8BCE" w:rsidR="002E57C2" w:rsidRPr="00A24B89" w:rsidRDefault="002E57C2" w:rsidP="0053352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A198ACB" w14:textId="375C4CE1" w:rsidR="002E57C2" w:rsidRPr="00A24B89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1C5DC2B7" w14:textId="6AFE3511" w:rsidR="002E57C2" w:rsidRPr="00A24B89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E0D05F0" w14:textId="3546CB82" w:rsidR="002E57C2" w:rsidRPr="00A24B89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8F0ACC7" w14:textId="77F9F74A" w:rsidR="002E57C2" w:rsidRPr="00A24B89" w:rsidRDefault="002E57C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7720D80" w14:textId="4B90D382" w:rsidR="002E57C2" w:rsidRPr="00A24B89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A24B89" w14:paraId="2494DFF1" w14:textId="77777777" w:rsidTr="0040704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1A28B5C" w14:textId="714D59CF" w:rsidR="00EF1B83" w:rsidRPr="00A24B89" w:rsidRDefault="00EF1B83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24B89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89E3A5B" w14:textId="18DD8017" w:rsidR="00EF1B83" w:rsidRPr="00A24B89" w:rsidRDefault="009E41F5" w:rsidP="0040704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EBC6E4A" w14:textId="6ECD59CB" w:rsidR="00EF1B83" w:rsidRPr="00A24B89" w:rsidRDefault="0021321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798</w:t>
            </w:r>
          </w:p>
        </w:tc>
        <w:tc>
          <w:tcPr>
            <w:tcW w:w="1244" w:type="dxa"/>
            <w:shd w:val="clear" w:color="auto" w:fill="auto"/>
          </w:tcPr>
          <w:p w14:paraId="3B67C0A8" w14:textId="00F3BB7C" w:rsidR="00EF1B83" w:rsidRPr="00A24B89" w:rsidRDefault="009E41F5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="00213212"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39</w:t>
            </w:r>
            <w:r w:rsidR="0038282A" w:rsidRPr="00A24B89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244" w:type="dxa"/>
            <w:shd w:val="clear" w:color="auto" w:fill="auto"/>
          </w:tcPr>
          <w:p w14:paraId="17D9448D" w14:textId="28C33593" w:rsidR="00EF1B83" w:rsidRPr="00A24B89" w:rsidRDefault="009E41F5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B6BAD67" w14:textId="4D227DCE" w:rsidR="00EF1B83" w:rsidRPr="00A24B89" w:rsidRDefault="00213212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  <w:r w:rsidR="009E41F5" w:rsidRPr="00A24B8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19</w:t>
            </w:r>
            <w:r w:rsidR="0038282A" w:rsidRPr="00A24B89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006B902B" w14:textId="404150CC" w:rsidR="00EF1B83" w:rsidRPr="00A24B89" w:rsidRDefault="00213212" w:rsidP="000E347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  <w:r w:rsidR="000E3475" w:rsidRPr="00A24B8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19</w:t>
            </w:r>
            <w:r w:rsidR="0038282A" w:rsidRPr="00A24B89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14:paraId="78AE3613" w14:textId="5D5AD389" w:rsidR="00EF1B83" w:rsidRPr="00A24B89" w:rsidRDefault="000E347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466E4B1" w14:textId="4D4529A5" w:rsidR="00EF1B83" w:rsidRPr="00A24B89" w:rsidRDefault="009E41F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A24B89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AEA964D" w14:textId="43E990B6" w:rsidR="00EF1B83" w:rsidRPr="00A24B89" w:rsidRDefault="00213212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19</w:t>
            </w:r>
            <w:r w:rsidR="0038282A" w:rsidRPr="00A24B89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</w:tr>
      <w:tr w:rsidR="00D91CE0" w:rsidRPr="00A24B89" w14:paraId="6E907073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FCAA0FB" w14:textId="169C814F" w:rsidR="00D91CE0" w:rsidRPr="00A24B89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24B89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3B8E8C89" w14:textId="0487BA97" w:rsidR="00D91CE0" w:rsidRPr="00A24B89" w:rsidRDefault="009E41F5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6B224F5" w14:textId="38E191B6" w:rsidR="00D91CE0" w:rsidRPr="00A24B89" w:rsidRDefault="005D575C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244" w:type="dxa"/>
            <w:shd w:val="clear" w:color="auto" w:fill="auto"/>
          </w:tcPr>
          <w:p w14:paraId="5B40A5E4" w14:textId="22A64B56" w:rsidR="00D91CE0" w:rsidRPr="00A24B89" w:rsidRDefault="009E41F5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A290254" w14:textId="63EB223D" w:rsidR="00D91CE0" w:rsidRPr="00A24B89" w:rsidRDefault="009E41F5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24B3CEF" w14:textId="7BA33CFA" w:rsidR="00D91CE0" w:rsidRPr="00A24B89" w:rsidRDefault="005D575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228" w:type="dxa"/>
            <w:shd w:val="clear" w:color="auto" w:fill="auto"/>
          </w:tcPr>
          <w:p w14:paraId="4B6D96A8" w14:textId="0E8B61D9" w:rsidR="00D91CE0" w:rsidRPr="00A24B8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639925B" w14:textId="14357443" w:rsidR="00D91CE0" w:rsidRPr="00A24B8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9B09968" w14:textId="39246A70" w:rsidR="00D91CE0" w:rsidRPr="00A24B89" w:rsidRDefault="005D575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A24B89">
              <w:rPr>
                <w:sz w:val="28"/>
                <w:szCs w:val="28"/>
                <w:lang w:val="en-GB"/>
              </w:rPr>
              <w:t>673</w:t>
            </w:r>
          </w:p>
        </w:tc>
        <w:tc>
          <w:tcPr>
            <w:tcW w:w="1245" w:type="dxa"/>
            <w:shd w:val="clear" w:color="auto" w:fill="auto"/>
          </w:tcPr>
          <w:p w14:paraId="76F9F748" w14:textId="2ED0377A" w:rsidR="00D91CE0" w:rsidRPr="00A24B89" w:rsidRDefault="005D575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</w:tr>
      <w:tr w:rsidR="00D91CE0" w:rsidRPr="00A24B89" w14:paraId="5559A229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0597333" w14:textId="77777777" w:rsidR="00D91CE0" w:rsidRPr="00A24B89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A24B89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F054699" w14:textId="42A5540D" w:rsidR="00D91CE0" w:rsidRPr="00A24B89" w:rsidRDefault="00D91CE0" w:rsidP="0053352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A24B89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C25095" w14:textId="660DEA3A" w:rsidR="00D91CE0" w:rsidRPr="00A24B89" w:rsidRDefault="009E41F5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EBE0F" w14:textId="0BDF819D" w:rsidR="00D91CE0" w:rsidRPr="00A24B89" w:rsidRDefault="000D35D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8F3679E" w14:textId="18FCA8C5" w:rsidR="00D91CE0" w:rsidRPr="00A24B89" w:rsidRDefault="0091429A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2,804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43AC0C" w14:textId="4E8D7632" w:rsidR="00D91CE0" w:rsidRPr="00A24B89" w:rsidRDefault="009E41F5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0968DD1" w14:textId="5DAB61F7" w:rsidR="00D91CE0" w:rsidRPr="00A24B89" w:rsidRDefault="0091429A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2,809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5870029" w14:textId="0264C268" w:rsidR="00D91CE0" w:rsidRPr="00A24B8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88538CC" w14:textId="6E82BE16" w:rsidR="00D91CE0" w:rsidRPr="00A24B89" w:rsidRDefault="009E41F5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23DCFA" w14:textId="6357B83A" w:rsidR="00D91CE0" w:rsidRPr="00A24B89" w:rsidRDefault="0091429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  <w:lang w:val="en-GB"/>
              </w:rPr>
            </w:pPr>
            <w:r w:rsidRPr="00A24B89">
              <w:rPr>
                <w:sz w:val="28"/>
                <w:szCs w:val="28"/>
              </w:rPr>
              <w:t>2,809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60E1573" w14:textId="3010CC7D" w:rsidR="00D91CE0" w:rsidRPr="00A24B89" w:rsidRDefault="0091429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A24B89">
              <w:rPr>
                <w:sz w:val="28"/>
                <w:szCs w:val="28"/>
              </w:rPr>
              <w:t>2,809</w:t>
            </w:r>
          </w:p>
        </w:tc>
      </w:tr>
      <w:tr w:rsidR="009E41F5" w:rsidRPr="00A24B89" w14:paraId="2A1EEB40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58F05574" w14:textId="1D034B6E" w:rsidR="009E41F5" w:rsidRPr="00A24B89" w:rsidRDefault="009E41F5" w:rsidP="009E41F5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A24B89">
              <w:rPr>
                <w:sz w:val="28"/>
                <w:szCs w:val="28"/>
                <w:cs/>
              </w:rPr>
              <w:t>เงินให้กู้ยืม</w:t>
            </w:r>
            <w:r w:rsidRPr="00A24B8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24B89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0B1E2E" w14:textId="3EDF95D4" w:rsidR="009E41F5" w:rsidRPr="00A24B8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09198CA" w14:textId="43BB8B64" w:rsidR="009E41F5" w:rsidRPr="00A24B89" w:rsidRDefault="009E41F5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C9F3B34" w14:textId="2F208016" w:rsidR="009E41F5" w:rsidRPr="00A24B89" w:rsidRDefault="009E41F5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3AEE7BF" w14:textId="458F4D0F" w:rsidR="009E41F5" w:rsidRPr="00A24B89" w:rsidRDefault="00602B2E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val="en-US" w:bidi="th-TH"/>
              </w:rPr>
              <w:t>1,691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7FD6A84" w14:textId="08E01B7B" w:rsidR="009E41F5" w:rsidRPr="00A24B89" w:rsidRDefault="00602B2E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val="en-US" w:bidi="th-TH"/>
              </w:rPr>
              <w:t>1,691</w:t>
            </w:r>
          </w:p>
        </w:tc>
        <w:tc>
          <w:tcPr>
            <w:tcW w:w="1228" w:type="dxa"/>
            <w:shd w:val="clear" w:color="auto" w:fill="auto"/>
          </w:tcPr>
          <w:p w14:paraId="4FEC4BE1" w14:textId="72CE5600" w:rsidR="009E41F5" w:rsidRPr="00A24B89" w:rsidRDefault="009E41F5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727CF61" w14:textId="279FC90E" w:rsidR="009E41F5" w:rsidRPr="00A24B89" w:rsidRDefault="00602B2E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1,599</w:t>
            </w:r>
          </w:p>
        </w:tc>
        <w:tc>
          <w:tcPr>
            <w:tcW w:w="1244" w:type="dxa"/>
            <w:shd w:val="clear" w:color="auto" w:fill="auto"/>
          </w:tcPr>
          <w:p w14:paraId="0D4B9183" w14:textId="7F786C34" w:rsidR="009E41F5" w:rsidRPr="00A24B89" w:rsidRDefault="009E41F5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A24B89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719F6D4" w14:textId="323332F8" w:rsidR="009E41F5" w:rsidRPr="00A24B89" w:rsidRDefault="00602B2E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1,599</w:t>
            </w:r>
          </w:p>
        </w:tc>
      </w:tr>
      <w:tr w:rsidR="009E41F5" w:rsidRPr="00A24B89" w14:paraId="30B49289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036C2E34" w14:textId="24AA3FC6" w:rsidR="009E41F5" w:rsidRPr="00A24B89" w:rsidRDefault="009E41F5" w:rsidP="009E41F5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24B89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5BB3D0FE" w14:textId="4F6EE7C2" w:rsidR="009E41F5" w:rsidRPr="00A24B89" w:rsidRDefault="00D160AA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515</w:t>
            </w:r>
          </w:p>
        </w:tc>
        <w:tc>
          <w:tcPr>
            <w:tcW w:w="1244" w:type="dxa"/>
            <w:shd w:val="clear" w:color="auto" w:fill="auto"/>
          </w:tcPr>
          <w:p w14:paraId="7DAE2952" w14:textId="4FB3FBDC" w:rsidR="009E41F5" w:rsidRPr="00A24B89" w:rsidRDefault="00D160AA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1,914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EFC03D9" w14:textId="0CDE91C1" w:rsidR="009E41F5" w:rsidRPr="00A24B89" w:rsidRDefault="009E41F5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249E015" w14:textId="23FC358E" w:rsidR="009E41F5" w:rsidRPr="00A24B89" w:rsidRDefault="009E41F5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8067ACD" w14:textId="6D6E1C9F" w:rsidR="009E41F5" w:rsidRPr="00A24B89" w:rsidRDefault="00D160AA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2,429</w:t>
            </w:r>
          </w:p>
        </w:tc>
        <w:tc>
          <w:tcPr>
            <w:tcW w:w="1228" w:type="dxa"/>
            <w:shd w:val="clear" w:color="auto" w:fill="auto"/>
          </w:tcPr>
          <w:p w14:paraId="07E6DA9B" w14:textId="5B4176E0" w:rsidR="009E41F5" w:rsidRPr="00A24B89" w:rsidRDefault="00D160AA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23</w:t>
            </w:r>
          </w:p>
        </w:tc>
        <w:tc>
          <w:tcPr>
            <w:tcW w:w="1244" w:type="dxa"/>
            <w:shd w:val="clear" w:color="auto" w:fill="auto"/>
          </w:tcPr>
          <w:p w14:paraId="17E39950" w14:textId="3BB401D4" w:rsidR="009E41F5" w:rsidRPr="00A24B89" w:rsidRDefault="00D160AA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2,406</w:t>
            </w:r>
          </w:p>
        </w:tc>
        <w:tc>
          <w:tcPr>
            <w:tcW w:w="1244" w:type="dxa"/>
            <w:shd w:val="clear" w:color="auto" w:fill="auto"/>
          </w:tcPr>
          <w:p w14:paraId="0E4ECBE5" w14:textId="62BC4E35" w:rsidR="009E41F5" w:rsidRPr="00A24B89" w:rsidRDefault="009E41F5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A24B89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52054F00" w14:textId="0F4260EF" w:rsidR="009E41F5" w:rsidRPr="00A24B89" w:rsidRDefault="00D160AA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2,429</w:t>
            </w:r>
          </w:p>
        </w:tc>
      </w:tr>
      <w:tr w:rsidR="009E5CDF" w:rsidRPr="00A24B89" w14:paraId="30B9D38A" w14:textId="77777777" w:rsidTr="00CE6FD4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398C6E00" w14:textId="77777777" w:rsidR="009E5CDF" w:rsidRPr="00A24B89" w:rsidRDefault="009E5CDF" w:rsidP="009E5CDF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B64D41C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62A1568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7840B73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FB81E5A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5717242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C3928B6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7DBCD0C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65613D0" w14:textId="77777777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F42CCDC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9E5CDF" w:rsidRPr="00A24B89" w14:paraId="402EE13C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356531F" w14:textId="563E5019" w:rsidR="009E5CDF" w:rsidRPr="00A24B89" w:rsidRDefault="009E5CDF" w:rsidP="009E5CDF">
            <w:pPr>
              <w:spacing w:line="240" w:lineRule="auto"/>
              <w:ind w:right="-90"/>
              <w:rPr>
                <w:sz w:val="28"/>
                <w:szCs w:val="28"/>
              </w:rPr>
            </w:pPr>
            <w:r w:rsidRPr="00A24B89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12D7E827" w14:textId="2F93B343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AE3F786" w14:textId="5050E58F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2EA5E31" w14:textId="4A837F15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5E88C5A" w14:textId="31AF2431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77707503" w14:textId="270C444B" w:rsidR="009E5CDF" w:rsidRPr="00A24B89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369B913" w14:textId="1CA4B895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F462D3F" w14:textId="7649DC9B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5A9190B" w14:textId="0AA11428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F80183F" w14:textId="608F0118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E5CDF" w:rsidRPr="00A24B89" w14:paraId="123BBE17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183850D" w14:textId="07E66644" w:rsidR="009E5CDF" w:rsidRPr="00A24B89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A24B89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06478E9A" w14:textId="199094C9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BF4005" w14:textId="5A81BC75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643F31E" w14:textId="6390EDB3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1C7751" w14:textId="754D540C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6,255</w:t>
            </w:r>
          </w:p>
        </w:tc>
        <w:tc>
          <w:tcPr>
            <w:tcW w:w="1261" w:type="dxa"/>
            <w:shd w:val="clear" w:color="auto" w:fill="auto"/>
          </w:tcPr>
          <w:p w14:paraId="2744C711" w14:textId="56D9BEBA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6,255</w:t>
            </w:r>
          </w:p>
        </w:tc>
        <w:tc>
          <w:tcPr>
            <w:tcW w:w="1228" w:type="dxa"/>
            <w:shd w:val="clear" w:color="auto" w:fill="auto"/>
          </w:tcPr>
          <w:p w14:paraId="4BEBACB0" w14:textId="65F1E14A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94B0070" w14:textId="10D66062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6,118</w:t>
            </w:r>
          </w:p>
        </w:tc>
        <w:tc>
          <w:tcPr>
            <w:tcW w:w="1244" w:type="dxa"/>
            <w:shd w:val="clear" w:color="auto" w:fill="auto"/>
          </w:tcPr>
          <w:p w14:paraId="37243796" w14:textId="3E10DDDA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120</w:t>
            </w:r>
          </w:p>
        </w:tc>
        <w:tc>
          <w:tcPr>
            <w:tcW w:w="1245" w:type="dxa"/>
            <w:shd w:val="clear" w:color="auto" w:fill="auto"/>
          </w:tcPr>
          <w:p w14:paraId="431B87F6" w14:textId="3ADC847E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6,238</w:t>
            </w:r>
          </w:p>
        </w:tc>
      </w:tr>
      <w:tr w:rsidR="009E5CDF" w:rsidRPr="00A24B89" w14:paraId="6BF91F58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F8240B" w14:textId="14278FF6" w:rsidR="009E5CDF" w:rsidRPr="00A24B89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A24B89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395B337C" w14:textId="5AA8AD1F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85B6339" w14:textId="3E27C592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F5E0C27" w14:textId="49FBDC45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E4992C" w14:textId="2367C97E" w:rsidR="009E5CDF" w:rsidRPr="00A24B89" w:rsidRDefault="00602B2E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88</w:t>
            </w:r>
            <w:r w:rsidR="009E5CDF" w:rsidRPr="00A24B8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734</w:t>
            </w:r>
          </w:p>
        </w:tc>
        <w:tc>
          <w:tcPr>
            <w:tcW w:w="1261" w:type="dxa"/>
            <w:shd w:val="clear" w:color="auto" w:fill="auto"/>
          </w:tcPr>
          <w:p w14:paraId="2199AAAF" w14:textId="1DF21AC4" w:rsidR="009E5CDF" w:rsidRPr="00A24B89" w:rsidRDefault="00602B2E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88</w:t>
            </w:r>
            <w:r w:rsidR="009E5CDF" w:rsidRPr="00A24B8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734</w:t>
            </w:r>
          </w:p>
        </w:tc>
        <w:tc>
          <w:tcPr>
            <w:tcW w:w="1228" w:type="dxa"/>
            <w:shd w:val="clear" w:color="auto" w:fill="auto"/>
          </w:tcPr>
          <w:p w14:paraId="6E54C02B" w14:textId="0B5CB8E4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6FC956F" w14:textId="306B983C" w:rsidR="009E5CDF" w:rsidRPr="00A24B89" w:rsidRDefault="00602B2E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89</w:t>
            </w:r>
            <w:r w:rsidR="009E5CDF" w:rsidRPr="00A24B8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DD1AD4"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025</w:t>
            </w:r>
          </w:p>
        </w:tc>
        <w:tc>
          <w:tcPr>
            <w:tcW w:w="1244" w:type="dxa"/>
            <w:shd w:val="clear" w:color="auto" w:fill="auto"/>
          </w:tcPr>
          <w:p w14:paraId="39042917" w14:textId="7F2DB09B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  <w:lang w:val="en-GB"/>
              </w:rPr>
            </w:pPr>
            <w:r w:rsidRPr="00A24B89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901FAA3" w14:textId="2299B5F3" w:rsidR="009E5CDF" w:rsidRPr="00A24B89" w:rsidRDefault="00602B2E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89,</w:t>
            </w:r>
            <w:r w:rsidR="00DD1AD4" w:rsidRPr="00A24B8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025</w:t>
            </w:r>
          </w:p>
        </w:tc>
      </w:tr>
      <w:tr w:rsidR="009E5CDF" w:rsidRPr="00A24B89" w14:paraId="1DADCDD6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38BD4AF" w14:textId="2FBE5A8B" w:rsidR="009E5CDF" w:rsidRPr="00A24B89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A24B89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7EA2FD6B" w14:textId="74765122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83</w:t>
            </w:r>
          </w:p>
        </w:tc>
        <w:tc>
          <w:tcPr>
            <w:tcW w:w="1244" w:type="dxa"/>
            <w:shd w:val="clear" w:color="auto" w:fill="auto"/>
          </w:tcPr>
          <w:p w14:paraId="4996D5F1" w14:textId="38F9C061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228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FA515D5" w14:textId="5E3E20A6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6EE3EE6" w14:textId="1BCDF423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90FE4E3" w14:textId="3F6187ED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311</w:t>
            </w:r>
          </w:p>
        </w:tc>
        <w:tc>
          <w:tcPr>
            <w:tcW w:w="1228" w:type="dxa"/>
            <w:shd w:val="clear" w:color="auto" w:fill="auto"/>
          </w:tcPr>
          <w:p w14:paraId="268A98DF" w14:textId="0FFE7510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73</w:t>
            </w:r>
          </w:p>
        </w:tc>
        <w:tc>
          <w:tcPr>
            <w:tcW w:w="1244" w:type="dxa"/>
            <w:shd w:val="clear" w:color="auto" w:fill="auto"/>
          </w:tcPr>
          <w:p w14:paraId="50E21C23" w14:textId="39EB5ACB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232</w:t>
            </w:r>
          </w:p>
        </w:tc>
        <w:tc>
          <w:tcPr>
            <w:tcW w:w="1244" w:type="dxa"/>
            <w:shd w:val="clear" w:color="auto" w:fill="auto"/>
          </w:tcPr>
          <w:p w14:paraId="7361F9CD" w14:textId="478BA4B5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A24B89"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1245" w:type="dxa"/>
            <w:shd w:val="clear" w:color="auto" w:fill="auto"/>
          </w:tcPr>
          <w:p w14:paraId="27B31EB5" w14:textId="78C875F3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lang w:bidi="th-TH"/>
              </w:rPr>
              <w:t>311</w:t>
            </w:r>
          </w:p>
        </w:tc>
      </w:tr>
    </w:tbl>
    <w:p w14:paraId="1433DF4E" w14:textId="77777777" w:rsidR="00E20363" w:rsidRPr="00A24B89" w:rsidRDefault="00E20363"/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9E5CDF" w:rsidRPr="00A24B89" w14:paraId="78337B6D" w14:textId="77777777" w:rsidTr="009E5CDF">
        <w:trPr>
          <w:trHeight w:val="452"/>
          <w:tblHeader/>
        </w:trPr>
        <w:tc>
          <w:tcPr>
            <w:tcW w:w="3360" w:type="dxa"/>
            <w:shd w:val="clear" w:color="auto" w:fill="auto"/>
            <w:vAlign w:val="bottom"/>
          </w:tcPr>
          <w:p w14:paraId="4198E476" w14:textId="7B10D7F2" w:rsidR="009E5CDF" w:rsidRPr="00A24B89" w:rsidRDefault="009E5CDF" w:rsidP="00757E33">
            <w:pPr>
              <w:spacing w:line="240" w:lineRule="auto"/>
              <w:ind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21814B53" w14:textId="47AA6389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E5CDF" w:rsidRPr="00A24B89" w14:paraId="2BD37C2B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A13015A" w14:textId="77777777" w:rsidR="009E5CDF" w:rsidRPr="00A24B89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627C42A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6E9D83BA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E5CDF" w:rsidRPr="00A24B89" w14:paraId="42C76268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B4F525D" w14:textId="504EA564" w:rsidR="009E5CDF" w:rsidRPr="00A24B89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A24B89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24B89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A24B89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A24B89">
              <w:rPr>
                <w:b/>
                <w:bCs/>
                <w:i/>
                <w:iCs/>
                <w:sz w:val="28"/>
                <w:szCs w:val="28"/>
              </w:rPr>
              <w:t xml:space="preserve"> 2566</w:t>
            </w:r>
          </w:p>
        </w:tc>
        <w:tc>
          <w:tcPr>
            <w:tcW w:w="1244" w:type="dxa"/>
            <w:vAlign w:val="bottom"/>
          </w:tcPr>
          <w:p w14:paraId="5D17A455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A24B8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6F08361B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1092DC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DECEDF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B32FC2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4E3BEAEF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24B8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BB0BB46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24B8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760D4E35" w14:textId="77777777" w:rsidR="009E5CDF" w:rsidRPr="00A24B89" w:rsidRDefault="009E5CDF" w:rsidP="009E5CDF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 xml:space="preserve">ระดับ </w:t>
            </w:r>
            <w:r w:rsidRPr="00A24B89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77E491A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5CDF" w:rsidRPr="00A24B89" w14:paraId="21B1F46E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6170246" w14:textId="77777777" w:rsidR="009E5CDF" w:rsidRPr="00A24B89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BBF371B" w14:textId="77777777" w:rsidR="009E5CDF" w:rsidRPr="00A24B89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E5CDF" w:rsidRPr="00A24B89" w14:paraId="36EF7242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2FAEFE9" w14:textId="77777777" w:rsidR="009E5CDF" w:rsidRPr="00A24B89" w:rsidRDefault="009E5CDF" w:rsidP="009E5CDF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24B89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2FD29038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BF36E44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4D9E9D8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6ECAD5B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30C34424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E19E8E0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307C45F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055909" w14:textId="77777777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4359705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E5CDF" w:rsidRPr="00A24B89" w14:paraId="363354D9" w14:textId="77777777" w:rsidTr="0040704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AFF26D8" w14:textId="77777777" w:rsidR="009E5CDF" w:rsidRPr="00A24B89" w:rsidRDefault="009E5CDF" w:rsidP="009E5CDF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24B89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981F047" w14:textId="27B196E5" w:rsidR="009E5CDF" w:rsidRPr="00A24B89" w:rsidRDefault="009E5CDF" w:rsidP="004070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8EBBC65" w14:textId="28D9CAF2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38</w:t>
            </w:r>
          </w:p>
        </w:tc>
        <w:tc>
          <w:tcPr>
            <w:tcW w:w="1244" w:type="dxa"/>
            <w:shd w:val="clear" w:color="auto" w:fill="auto"/>
          </w:tcPr>
          <w:p w14:paraId="26A7380C" w14:textId="57BBF471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1,827</w:t>
            </w:r>
          </w:p>
        </w:tc>
        <w:tc>
          <w:tcPr>
            <w:tcW w:w="1244" w:type="dxa"/>
            <w:shd w:val="clear" w:color="auto" w:fill="auto"/>
          </w:tcPr>
          <w:p w14:paraId="781DF787" w14:textId="1438E38D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0ADE7B6" w14:textId="3C893CE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1,86</w:t>
            </w:r>
            <w:r w:rsidRPr="00A24B8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1A9EF9BA" w14:textId="22BF8AEE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1,86</w:t>
            </w:r>
            <w:r w:rsidRPr="00A24B8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14:paraId="5FDF086B" w14:textId="515FE5A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A52E563" w14:textId="21874506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936CBC0" w14:textId="214031B4" w:rsidR="009E5CDF" w:rsidRPr="00A24B89" w:rsidRDefault="009E5CDF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1,86</w:t>
            </w:r>
            <w:r w:rsidRPr="00A24B89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5</w:t>
            </w:r>
          </w:p>
        </w:tc>
      </w:tr>
      <w:tr w:rsidR="009E5CDF" w:rsidRPr="00A24B89" w14:paraId="38EFF13A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A4AE956" w14:textId="77777777" w:rsidR="009E5CDF" w:rsidRPr="00A24B89" w:rsidRDefault="009E5CDF" w:rsidP="009E5CDF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A24B89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56E686A5" w14:textId="6DBB2866" w:rsidR="009E5CDF" w:rsidRPr="00A24B89" w:rsidRDefault="009E5CDF" w:rsidP="004070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4C85230" w14:textId="5396A3C2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775</w:t>
            </w:r>
          </w:p>
        </w:tc>
        <w:tc>
          <w:tcPr>
            <w:tcW w:w="1244" w:type="dxa"/>
            <w:shd w:val="clear" w:color="auto" w:fill="auto"/>
          </w:tcPr>
          <w:p w14:paraId="7405EB01" w14:textId="2723CA29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1570F6" w14:textId="1C69E73A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B9B60EA" w14:textId="77E90E96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775</w:t>
            </w:r>
          </w:p>
        </w:tc>
        <w:tc>
          <w:tcPr>
            <w:tcW w:w="1228" w:type="dxa"/>
            <w:shd w:val="clear" w:color="auto" w:fill="auto"/>
          </w:tcPr>
          <w:p w14:paraId="02E1B8CB" w14:textId="61FD33E5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87AF7AC" w14:textId="6A84A65B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07C569C" w14:textId="504064D1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775</w:t>
            </w:r>
          </w:p>
        </w:tc>
        <w:tc>
          <w:tcPr>
            <w:tcW w:w="1245" w:type="dxa"/>
            <w:shd w:val="clear" w:color="auto" w:fill="auto"/>
          </w:tcPr>
          <w:p w14:paraId="0D134FFA" w14:textId="3178CE30" w:rsidR="009E5CDF" w:rsidRPr="00A24B89" w:rsidRDefault="009E5CDF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775</w:t>
            </w:r>
          </w:p>
        </w:tc>
      </w:tr>
      <w:tr w:rsidR="009E5CDF" w:rsidRPr="00A24B89" w14:paraId="4A8518D7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8061BE1" w14:textId="77777777" w:rsidR="009E5CDF" w:rsidRPr="00A24B89" w:rsidRDefault="009E5CDF" w:rsidP="009E5CDF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A24B89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4D687076" w14:textId="77777777" w:rsidR="009E5CDF" w:rsidRPr="00A24B89" w:rsidRDefault="009E5CDF" w:rsidP="009E5CDF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A24B89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AF4405" w14:textId="20B2A35A" w:rsidR="009E5CDF" w:rsidRPr="00A24B89" w:rsidRDefault="009E5CDF" w:rsidP="004070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0D155E5" w14:textId="05B9C459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D9297B" w14:textId="3212E7E8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1,179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B190DC2" w14:textId="2B39FBAD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B31762F" w14:textId="3C28C19D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1,209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38FD772" w14:textId="2BF73085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48F93F" w14:textId="230E6ECD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8EAEA4" w14:textId="2D044633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1,209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ECEB1BB" w14:textId="32EB4A9F" w:rsidR="009E5CDF" w:rsidRPr="00A24B89" w:rsidRDefault="009E5CDF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1,209</w:t>
            </w:r>
          </w:p>
        </w:tc>
      </w:tr>
      <w:tr w:rsidR="009E5CDF" w:rsidRPr="00A24B89" w14:paraId="7410855F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F16DC00" w14:textId="77777777" w:rsidR="009E5CDF" w:rsidRPr="00A24B89" w:rsidRDefault="009E5CDF" w:rsidP="009E5CDF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B02DB6B" w14:textId="4B004C9B" w:rsidR="009E5CDF" w:rsidRPr="00A24B89" w:rsidRDefault="009E5CDF" w:rsidP="004070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A8759C" w14:textId="227A6819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4B49E11" w14:textId="6CFEEE2F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20B517" w14:textId="4AA4223E" w:rsidR="009E5CDF" w:rsidRPr="00A24B89" w:rsidRDefault="00B97F40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1,278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1CFEEB3" w14:textId="004807F9" w:rsidR="009E5CDF" w:rsidRPr="00A24B89" w:rsidRDefault="00B97F40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1,278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1051D79" w14:textId="5049E861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879A2" w14:textId="4180A983" w:rsidR="009E5CDF" w:rsidRPr="00A24B89" w:rsidRDefault="00B97F40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978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36F0B0C" w14:textId="094ED03B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607CB57" w14:textId="78BA954D" w:rsidR="009E5CDF" w:rsidRPr="00A24B89" w:rsidRDefault="00B97F40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</w:rPr>
              <w:t>978</w:t>
            </w:r>
          </w:p>
        </w:tc>
      </w:tr>
      <w:tr w:rsidR="009E5CDF" w:rsidRPr="00A24B89" w14:paraId="5EF4FDAD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8D97344" w14:textId="77777777" w:rsidR="009E5CDF" w:rsidRPr="00A24B89" w:rsidRDefault="009E5CDF" w:rsidP="009E5CDF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24B89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0927C4F5" w14:textId="537B60D3" w:rsidR="009E5CDF" w:rsidRPr="00A24B89" w:rsidRDefault="009E5CDF" w:rsidP="004070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581</w:t>
            </w:r>
          </w:p>
        </w:tc>
        <w:tc>
          <w:tcPr>
            <w:tcW w:w="1244" w:type="dxa"/>
            <w:shd w:val="clear" w:color="auto" w:fill="auto"/>
          </w:tcPr>
          <w:p w14:paraId="55BBA8E5" w14:textId="5500F504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485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4B3462" w14:textId="2B52370F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F254940" w14:textId="69251293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477F830" w14:textId="01D45570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1,066</w:t>
            </w:r>
          </w:p>
        </w:tc>
        <w:tc>
          <w:tcPr>
            <w:tcW w:w="1228" w:type="dxa"/>
            <w:shd w:val="clear" w:color="auto" w:fill="auto"/>
          </w:tcPr>
          <w:p w14:paraId="49791E68" w14:textId="707B3F05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400</w:t>
            </w:r>
          </w:p>
        </w:tc>
        <w:tc>
          <w:tcPr>
            <w:tcW w:w="1244" w:type="dxa"/>
            <w:shd w:val="clear" w:color="auto" w:fill="auto"/>
          </w:tcPr>
          <w:p w14:paraId="469054DF" w14:textId="45898E88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668</w:t>
            </w:r>
          </w:p>
        </w:tc>
        <w:tc>
          <w:tcPr>
            <w:tcW w:w="1244" w:type="dxa"/>
            <w:shd w:val="clear" w:color="auto" w:fill="auto"/>
          </w:tcPr>
          <w:p w14:paraId="2A14C7BA" w14:textId="7CC15B11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7A3F06CE" w14:textId="54F0A7C9" w:rsidR="009E5CDF" w:rsidRPr="00A24B89" w:rsidRDefault="009E5CDF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1,068</w:t>
            </w:r>
          </w:p>
        </w:tc>
      </w:tr>
      <w:tr w:rsidR="009E5CDF" w:rsidRPr="00A24B89" w14:paraId="11C3A04A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7B4C4F7" w14:textId="77777777" w:rsidR="009E5CDF" w:rsidRPr="00A24B89" w:rsidRDefault="009E5CDF" w:rsidP="009E5CDF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6CF51FE1" w14:textId="77777777" w:rsidR="009E5CDF" w:rsidRPr="00A24B89" w:rsidRDefault="009E5CDF" w:rsidP="004070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2D4E72A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CB4E371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2862DD6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0991EAB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D3A5B3D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2CB1A30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4B873E9" w14:textId="77777777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  <w:shd w:val="clear" w:color="auto" w:fill="auto"/>
          </w:tcPr>
          <w:p w14:paraId="43438EA1" w14:textId="77777777" w:rsidR="009E5CDF" w:rsidRPr="00A24B89" w:rsidRDefault="009E5CDF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E5CDF" w:rsidRPr="00A24B89" w14:paraId="72319437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E8FCA5" w14:textId="77777777" w:rsidR="009E5CDF" w:rsidRPr="00A24B89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A24B89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3D30FD8A" w14:textId="77777777" w:rsidR="009E5CDF" w:rsidRPr="00A24B89" w:rsidRDefault="009E5CDF" w:rsidP="004070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B7B686F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86220DF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793EDD8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2118415A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3A8FD0EB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A4E9C31" w14:textId="77777777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4CACEF3" w14:textId="77777777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  <w:shd w:val="clear" w:color="auto" w:fill="auto"/>
          </w:tcPr>
          <w:p w14:paraId="2372479A" w14:textId="77777777" w:rsidR="009E5CDF" w:rsidRPr="00A24B89" w:rsidRDefault="009E5CDF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E5CDF" w:rsidRPr="00A24B89" w14:paraId="49B4A24E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31007CD" w14:textId="77777777" w:rsidR="009E5CDF" w:rsidRPr="00A24B89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A24B89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49082D32" w14:textId="119CF632" w:rsidR="009E5CDF" w:rsidRPr="00A24B89" w:rsidRDefault="009E5CDF" w:rsidP="004070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9BABC64" w14:textId="31658F33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DA3160" w14:textId="6D8317FF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CA5230B" w14:textId="7F24AB5B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14,243</w:t>
            </w:r>
          </w:p>
        </w:tc>
        <w:tc>
          <w:tcPr>
            <w:tcW w:w="1261" w:type="dxa"/>
            <w:shd w:val="clear" w:color="auto" w:fill="auto"/>
          </w:tcPr>
          <w:p w14:paraId="563E1784" w14:textId="61C0445D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14,243</w:t>
            </w:r>
          </w:p>
        </w:tc>
        <w:tc>
          <w:tcPr>
            <w:tcW w:w="1228" w:type="dxa"/>
            <w:shd w:val="clear" w:color="auto" w:fill="auto"/>
          </w:tcPr>
          <w:p w14:paraId="2718F779" w14:textId="611D9866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3DAB29B" w14:textId="27A1FE6B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13,927</w:t>
            </w:r>
          </w:p>
        </w:tc>
        <w:tc>
          <w:tcPr>
            <w:tcW w:w="1244" w:type="dxa"/>
            <w:shd w:val="clear" w:color="auto" w:fill="auto"/>
          </w:tcPr>
          <w:p w14:paraId="78028905" w14:textId="758CCF6F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44F852C" w14:textId="0C3E4EA0" w:rsidR="009E5CDF" w:rsidRPr="00A24B89" w:rsidRDefault="009E5CDF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13,927</w:t>
            </w:r>
          </w:p>
        </w:tc>
      </w:tr>
      <w:tr w:rsidR="009E5CDF" w:rsidRPr="00A24B89" w14:paraId="6491B98E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1C36274" w14:textId="77777777" w:rsidR="009E5CDF" w:rsidRPr="00A24B89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A24B89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2FA4C6FF" w14:textId="3627ADD2" w:rsidR="009E5CDF" w:rsidRPr="00A24B89" w:rsidRDefault="009E5CDF" w:rsidP="004070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F72E9B8" w14:textId="6D0CF2A3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7D23D0" w14:textId="40CEA02B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9D3D8F4" w14:textId="1CEBFC0D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65,289</w:t>
            </w:r>
          </w:p>
        </w:tc>
        <w:tc>
          <w:tcPr>
            <w:tcW w:w="1261" w:type="dxa"/>
            <w:shd w:val="clear" w:color="auto" w:fill="auto"/>
          </w:tcPr>
          <w:p w14:paraId="6F36BBD0" w14:textId="0EE0FA62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65,289</w:t>
            </w:r>
          </w:p>
        </w:tc>
        <w:tc>
          <w:tcPr>
            <w:tcW w:w="1228" w:type="dxa"/>
            <w:shd w:val="clear" w:color="auto" w:fill="auto"/>
          </w:tcPr>
          <w:p w14:paraId="21D01D17" w14:textId="52CE27B8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7F8BF04" w14:textId="4B68A502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64,732</w:t>
            </w:r>
          </w:p>
        </w:tc>
        <w:tc>
          <w:tcPr>
            <w:tcW w:w="1244" w:type="dxa"/>
            <w:shd w:val="clear" w:color="auto" w:fill="auto"/>
          </w:tcPr>
          <w:p w14:paraId="2CC4D71E" w14:textId="76B86E20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67D6B80" w14:textId="070610FA" w:rsidR="009E5CDF" w:rsidRPr="00A24B89" w:rsidRDefault="009E5CDF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64,732</w:t>
            </w:r>
          </w:p>
        </w:tc>
      </w:tr>
      <w:tr w:rsidR="009E5CDF" w:rsidRPr="00A24B89" w14:paraId="1DF37314" w14:textId="77777777" w:rsidTr="0040704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588754C" w14:textId="77777777" w:rsidR="009E5CDF" w:rsidRPr="00A24B89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A24B89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F08AFFD" w14:textId="5A9638FF" w:rsidR="009E5CDF" w:rsidRPr="00A24B89" w:rsidRDefault="009E5CDF" w:rsidP="004070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321</w:t>
            </w:r>
          </w:p>
        </w:tc>
        <w:tc>
          <w:tcPr>
            <w:tcW w:w="1244" w:type="dxa"/>
            <w:shd w:val="clear" w:color="auto" w:fill="auto"/>
          </w:tcPr>
          <w:p w14:paraId="2B544C69" w14:textId="6463934E" w:rsidR="009E5CDF" w:rsidRPr="00A24B89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C042744" w14:textId="1B62AF2F" w:rsidR="009E5CDF" w:rsidRPr="00A24B89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66354B7" w14:textId="4F079F2D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BB5B15E" w14:textId="270A3EA8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479</w:t>
            </w:r>
          </w:p>
        </w:tc>
        <w:tc>
          <w:tcPr>
            <w:tcW w:w="1228" w:type="dxa"/>
            <w:shd w:val="clear" w:color="auto" w:fill="auto"/>
          </w:tcPr>
          <w:p w14:paraId="14624888" w14:textId="124EFFBE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298</w:t>
            </w:r>
          </w:p>
        </w:tc>
        <w:tc>
          <w:tcPr>
            <w:tcW w:w="1244" w:type="dxa"/>
            <w:shd w:val="clear" w:color="auto" w:fill="auto"/>
          </w:tcPr>
          <w:p w14:paraId="198533AB" w14:textId="0B5E96B9" w:rsidR="009E5CDF" w:rsidRPr="00A24B89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A24B89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181</w:t>
            </w:r>
          </w:p>
        </w:tc>
        <w:tc>
          <w:tcPr>
            <w:tcW w:w="1244" w:type="dxa"/>
            <w:shd w:val="clear" w:color="auto" w:fill="auto"/>
          </w:tcPr>
          <w:p w14:paraId="261BEBAF" w14:textId="26F0F574" w:rsidR="009E5CDF" w:rsidRPr="00A24B89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82D53C5" w14:textId="30892E54" w:rsidR="009E5CDF" w:rsidRPr="00A24B89" w:rsidRDefault="009E5CDF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A24B89">
              <w:rPr>
                <w:color w:val="000000" w:themeColor="text1"/>
                <w:sz w:val="28"/>
                <w:szCs w:val="28"/>
                <w:lang w:val="en-GB"/>
              </w:rPr>
              <w:t>479</w:t>
            </w:r>
          </w:p>
        </w:tc>
      </w:tr>
    </w:tbl>
    <w:p w14:paraId="46C9AA59" w14:textId="77777777" w:rsidR="004D0EDA" w:rsidRPr="00A24B89" w:rsidRDefault="004D0EDA" w:rsidP="00533528">
      <w:pPr>
        <w:rPr>
          <w:rFonts w:asciiTheme="majorBidi" w:hAnsiTheme="majorBidi" w:cstheme="majorBidi"/>
        </w:rPr>
      </w:pPr>
    </w:p>
    <w:p w14:paraId="528CA968" w14:textId="77777777" w:rsidR="005D1B85" w:rsidRPr="00A24B89" w:rsidRDefault="005D1B85" w:rsidP="00533528">
      <w:pPr>
        <w:rPr>
          <w:rFonts w:asciiTheme="majorBidi" w:hAnsiTheme="majorBidi" w:cstheme="majorBidi"/>
          <w:cs/>
        </w:rPr>
      </w:pP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AF0583" w:rsidRPr="00A24B89" w14:paraId="514511B8" w14:textId="77777777" w:rsidTr="00A5026E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FA428AD" w14:textId="77777777" w:rsidR="00AF0583" w:rsidRPr="00A24B89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4D6C5D53" w14:textId="5FBCE1B5" w:rsidR="00AF0583" w:rsidRPr="00A24B8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F0583" w:rsidRPr="00A24B89" w14:paraId="355D28AD" w14:textId="77777777" w:rsidTr="00FB3D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6AD7440C" w14:textId="77777777" w:rsidR="00AF0583" w:rsidRPr="00A24B89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411DAB8C" w14:textId="6AEA4FCB" w:rsidR="00AF0583" w:rsidRPr="00A24B8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1E18B825" w14:textId="3A5FE2A5" w:rsidR="00AF0583" w:rsidRPr="00A24B8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A24B8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AF0583" w:rsidRPr="00A24B89" w14:paraId="05C5AAFE" w14:textId="77777777" w:rsidTr="00D069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9510D0" w14:textId="75017242" w:rsidR="00AF0583" w:rsidRPr="00A24B89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65373"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B52B93"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52B93"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765373"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94" w:type="dxa"/>
            <w:vAlign w:val="bottom"/>
          </w:tcPr>
          <w:p w14:paraId="701CD2C4" w14:textId="77777777" w:rsidR="00AF0583" w:rsidRPr="00A24B8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2C7039" w14:textId="77777777" w:rsidR="00AF0583" w:rsidRPr="00A24B8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47BC8F" w14:textId="77777777" w:rsidR="00AF0583" w:rsidRPr="00A24B8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27DF7A" w14:textId="77777777" w:rsidR="00AF0583" w:rsidRPr="00A24B8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67597C50" w14:textId="0C3FA02F" w:rsidR="00AF0583" w:rsidRPr="00A24B8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24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60793F0A" w14:textId="5498BD2B" w:rsidR="00AF0583" w:rsidRPr="00A24B8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24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57FB14B1" w14:textId="3921E43A" w:rsidR="00AF0583" w:rsidRPr="00A24B89" w:rsidRDefault="00AF0583" w:rsidP="0053352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24B8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63F548" w14:textId="77777777" w:rsidR="00AF0583" w:rsidRPr="00A24B89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2A09" w:rsidRPr="00A24B89" w14:paraId="7FABBC8D" w14:textId="77777777" w:rsidTr="00A351C2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DAF9C9" w14:textId="77777777" w:rsidR="00DF2A09" w:rsidRPr="00A24B89" w:rsidRDefault="00DF2A09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6605982C" w14:textId="31C104AB" w:rsidR="00DF2A09" w:rsidRPr="00A24B89" w:rsidRDefault="00DF2A09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F0583" w:rsidRPr="00A24B89" w14:paraId="10A4532F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19901785" w14:textId="77777777" w:rsidR="00AF0583" w:rsidRPr="00A24B89" w:rsidRDefault="00AF0583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1680FD8" w14:textId="3B63A0FC" w:rsidR="00AF0583" w:rsidRPr="00A24B89" w:rsidRDefault="00AF0583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E7A7470" w14:textId="1080E1D0" w:rsidR="00AF0583" w:rsidRPr="00A24B89" w:rsidRDefault="00AF0583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60BA7AA" w14:textId="05906BB6" w:rsidR="00AF0583" w:rsidRPr="00A24B89" w:rsidRDefault="00AF0583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A462B97" w14:textId="10F7980A" w:rsidR="00AF0583" w:rsidRPr="00A24B89" w:rsidRDefault="00AF0583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7062A7" w14:textId="71F64D12" w:rsidR="00AF0583" w:rsidRPr="00A24B89" w:rsidRDefault="00AF0583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7A363B" w14:textId="4A6724A9" w:rsidR="00AF0583" w:rsidRPr="00A24B89" w:rsidRDefault="00AF0583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89D2DBA" w14:textId="49512E39" w:rsidR="00AF0583" w:rsidRPr="00A24B89" w:rsidRDefault="00AF0583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20839F6" w14:textId="3858FF91" w:rsidR="00AF0583" w:rsidRPr="00A24B89" w:rsidRDefault="00AF0583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3016" w:rsidRPr="00A24B89" w14:paraId="1446E4B1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0B17EA20" w14:textId="77777777" w:rsidR="005A3016" w:rsidRPr="00A24B89" w:rsidRDefault="005A3016" w:rsidP="0053352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529F193" w14:textId="2C681C0D" w:rsidR="005A3016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3A7B4E"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8008B6" w14:textId="1C9E124E" w:rsidR="005A3016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3A7B4E"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B53B29" w14:textId="322FFA90" w:rsidR="005A3016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E293DE" w14:textId="21A747DB" w:rsidR="005A3016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3A7B4E"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44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B6284E2" w14:textId="72C7D087" w:rsidR="005A3016" w:rsidRPr="00A24B89" w:rsidRDefault="00245EEE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3A7B4E"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9D8237" w14:textId="79532D8A" w:rsidR="005A3016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21EDCC" w14:textId="0706FAE7" w:rsidR="005A3016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C90EBB" w14:textId="50A40023" w:rsidR="005A3016" w:rsidRPr="00A24B89" w:rsidRDefault="00245EEE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3A7B4E"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44</w:t>
            </w:r>
          </w:p>
        </w:tc>
      </w:tr>
      <w:tr w:rsidR="00B75B6C" w:rsidRPr="00A24B89" w14:paraId="55AB4BEE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7EC01C16" w14:textId="77777777" w:rsidR="00B75B6C" w:rsidRPr="00A24B89" w:rsidRDefault="00B75B6C" w:rsidP="0053352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B75B6C" w:rsidRPr="00A24B89" w:rsidRDefault="00B75B6C" w:rsidP="0053352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DD068D6" w14:textId="0DC58EDD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76756" w14:textId="5EF542E6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98C093" w14:textId="021464CC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FC829C" w14:textId="79C6E84F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599FFE9" w14:textId="5ECB298A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A31224" w14:textId="3305834D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BD2BCC" w14:textId="667B40F6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F38111" w14:textId="50FC64AF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</w:tr>
      <w:tr w:rsidR="00B75B6C" w:rsidRPr="00A24B89" w14:paraId="33912F4D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278CD2BD" w14:textId="77777777" w:rsidR="00B75B6C" w:rsidRPr="00A24B8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2A610993" w14:textId="7DAF677C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F44A95" w14:textId="4D21FF0D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E07A33" w14:textId="2DE25493" w:rsidR="00B75B6C" w:rsidRPr="00A24B89" w:rsidRDefault="00191F4B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CDFB8E" w14:textId="2A9E3ED3" w:rsidR="00B75B6C" w:rsidRPr="00A24B89" w:rsidRDefault="00191F4B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E0ABBED" w14:textId="553E921E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3D6E2C" w14:textId="2175F333" w:rsidR="00B75B6C" w:rsidRPr="00A24B89" w:rsidRDefault="003A7B4E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="00DA1E8A"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E16D6E" w14:textId="37607DD8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113E55" w14:textId="22748222" w:rsidR="00B75B6C" w:rsidRPr="00A24B89" w:rsidRDefault="003A7B4E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="00DA1E8A"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08</w:t>
            </w:r>
          </w:p>
        </w:tc>
      </w:tr>
      <w:tr w:rsidR="00B75B6C" w:rsidRPr="00A24B89" w14:paraId="4F529876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5FE0E28A" w14:textId="3548BD07" w:rsidR="00B75B6C" w:rsidRPr="00A24B8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90AD8E" w14:textId="5C365D88" w:rsidR="00B75B6C" w:rsidRPr="00A24B89" w:rsidRDefault="003A7B4E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891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DF0091" w14:textId="308C4841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741E75" w14:textId="10BCA947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93C30B" w14:textId="1DC29AE4" w:rsidR="00B75B6C" w:rsidRPr="00A24B89" w:rsidRDefault="003A7B4E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891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0345FAA" w14:textId="19FB432E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9BE2B4" w14:textId="678A43B7" w:rsidR="00B75B6C" w:rsidRPr="00A24B89" w:rsidRDefault="003A7B4E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891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687EBF" w14:textId="26335839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8D1B06" w14:textId="3B177384" w:rsidR="00B75B6C" w:rsidRPr="00A24B89" w:rsidRDefault="003A7B4E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891</w:t>
            </w:r>
          </w:p>
        </w:tc>
      </w:tr>
      <w:tr w:rsidR="00B75B6C" w:rsidRPr="00A24B89" w14:paraId="0C781C00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60B1F918" w14:textId="77777777" w:rsidR="00B75B6C" w:rsidRPr="00A24B8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2288D02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746FBD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750B2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0871B9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11AFF82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A9A7CF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33E004B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90DAB79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75B6C" w:rsidRPr="00A24B89" w14:paraId="1404927E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76D6D3B5" w14:textId="77777777" w:rsidR="00B75B6C" w:rsidRPr="00A24B8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38D2C43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AAFA48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42120B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537F1A9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F93BC83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7D3007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C2706C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F726E76" w14:textId="77777777" w:rsidR="00B75B6C" w:rsidRPr="00A24B89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75B6C" w:rsidRPr="00A24B89" w14:paraId="5D3E5E81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0E74955D" w14:textId="2FDCD28E" w:rsidR="00B75B6C" w:rsidRPr="00A24B89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6AE053D" w14:textId="14E46705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278142" w14:textId="1950E27E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A74224" w14:textId="7BCB6EF2" w:rsidR="00B75B6C" w:rsidRPr="00A24B89" w:rsidRDefault="00DA1E8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6A2604" w14:textId="116ABDA8" w:rsidR="00B75B6C" w:rsidRPr="00A24B89" w:rsidRDefault="00DA1E8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300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8C96A92" w14:textId="645FCC24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A0DA02" w14:textId="3BC62E62" w:rsidR="00B75B6C" w:rsidRPr="00A24B89" w:rsidRDefault="00DA1E8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068A9E" w14:textId="58785F1C" w:rsidR="00B75B6C" w:rsidRPr="00A24B89" w:rsidRDefault="00A41D8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6D96C8" w14:textId="0879E1C2" w:rsidR="00B75B6C" w:rsidRPr="00A24B89" w:rsidRDefault="00DA1E8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303</w:t>
            </w:r>
          </w:p>
        </w:tc>
      </w:tr>
      <w:tr w:rsidR="00D057D4" w:rsidRPr="00A24B89" w14:paraId="4C3CD730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3CBC71A0" w14:textId="77777777" w:rsidR="00D057D4" w:rsidRPr="00A24B89" w:rsidRDefault="00D057D4" w:rsidP="00D057D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4B2E9E15" w14:textId="3700C4D1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D74972" w14:textId="338B5AD2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9A6798" w14:textId="5912447E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56,772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95190A" w14:textId="0B7EEF71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56,772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A05C12B" w14:textId="1181ADA7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9DE710" w14:textId="47366752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57,750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C3860D" w14:textId="36BE742A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F1A467" w14:textId="6D876FE1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57,750</w:t>
            </w:r>
          </w:p>
        </w:tc>
      </w:tr>
      <w:tr w:rsidR="00D057D4" w:rsidRPr="00A24B89" w14:paraId="38598436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5518291F" w14:textId="77777777" w:rsidR="00D057D4" w:rsidRPr="00A24B89" w:rsidRDefault="00D057D4" w:rsidP="00D057D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0B217AF" w14:textId="54F308A6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3FFB0C" w14:textId="21E70C21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FFDB65" w14:textId="37C916D2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A790F" w14:textId="6D712275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6014A62" w14:textId="7E752603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C94EDB" w14:textId="76481286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2CF515" w14:textId="15C53669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1AD490" w14:textId="2959D4DE" w:rsidR="00D057D4" w:rsidRPr="00A24B89" w:rsidRDefault="00D057D4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</w:tr>
    </w:tbl>
    <w:p w14:paraId="3FBE05BB" w14:textId="77777777" w:rsidR="007278F3" w:rsidRPr="00A24B89" w:rsidRDefault="007278F3" w:rsidP="00533528">
      <w:pPr>
        <w:rPr>
          <w:rFonts w:asciiTheme="majorBidi" w:hAnsiTheme="majorBidi" w:cstheme="majorBidi"/>
        </w:rPr>
      </w:pPr>
    </w:p>
    <w:p w14:paraId="32C08AF7" w14:textId="77777777" w:rsidR="00D069BB" w:rsidRPr="00A24B89" w:rsidRDefault="00D069BB" w:rsidP="00533528"/>
    <w:p w14:paraId="57125F5E" w14:textId="77777777" w:rsidR="00AE6599" w:rsidRPr="00A24B89" w:rsidRDefault="00AE6599" w:rsidP="00533528"/>
    <w:p w14:paraId="55AC91C6" w14:textId="77777777" w:rsidR="00D069BB" w:rsidRPr="00A24B89" w:rsidRDefault="00D069BB" w:rsidP="00533528"/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D069BB" w:rsidRPr="00A24B89" w14:paraId="0C5CBBFD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EB123D3" w14:textId="77777777" w:rsidR="00D069BB" w:rsidRPr="00A24B89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0CB81079" w14:textId="77777777" w:rsidR="00D069BB" w:rsidRPr="00A24B8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69BB" w:rsidRPr="00A24B89" w14:paraId="17044164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5CA49E11" w14:textId="77777777" w:rsidR="00D069BB" w:rsidRPr="00A24B89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3250E51E" w14:textId="77777777" w:rsidR="00D069BB" w:rsidRPr="00A24B8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64727BCD" w14:textId="77777777" w:rsidR="00D069BB" w:rsidRPr="00A24B8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A24B8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069BB" w:rsidRPr="00A24B89" w14:paraId="7CB53505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94D4B9C" w14:textId="4CC70257" w:rsidR="00D069BB" w:rsidRPr="00A24B89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24B89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A24B89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A24B89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D151D" w:rsidRPr="00A24B89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94" w:type="dxa"/>
            <w:vAlign w:val="bottom"/>
          </w:tcPr>
          <w:p w14:paraId="455A4E94" w14:textId="77777777" w:rsidR="00D069BB" w:rsidRPr="00A24B89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85525E" w14:textId="77777777" w:rsidR="00D069BB" w:rsidRPr="00A24B89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B5A860" w14:textId="77777777" w:rsidR="00D069BB" w:rsidRPr="00A24B89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096EF9" w14:textId="77777777" w:rsidR="00D069BB" w:rsidRPr="00A24B89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vAlign w:val="bottom"/>
          </w:tcPr>
          <w:p w14:paraId="09F3294B" w14:textId="77777777" w:rsidR="00D069BB" w:rsidRPr="00A24B89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 xml:space="preserve">ระดับ </w:t>
            </w:r>
            <w:r w:rsidRPr="00A24B89">
              <w:rPr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5083C5C3" w14:textId="77777777" w:rsidR="00D069BB" w:rsidRPr="00A24B89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 xml:space="preserve">ระดับ </w:t>
            </w:r>
            <w:r w:rsidRPr="00A24B89">
              <w:rPr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6A46A76C" w14:textId="77777777" w:rsidR="00D069BB" w:rsidRPr="00A24B89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 xml:space="preserve">ระดับ </w:t>
            </w:r>
            <w:r w:rsidRPr="00A24B89">
              <w:rPr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91D56B" w14:textId="77777777" w:rsidR="00D069BB" w:rsidRPr="00A24B89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A24B89">
              <w:rPr>
                <w:sz w:val="28"/>
                <w:szCs w:val="28"/>
                <w:cs/>
              </w:rPr>
              <w:t>รวม</w:t>
            </w:r>
          </w:p>
        </w:tc>
      </w:tr>
      <w:tr w:rsidR="00D069BB" w:rsidRPr="00A24B89" w14:paraId="33381628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4EC00823" w14:textId="77777777" w:rsidR="00D069BB" w:rsidRPr="00A24B89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3805025A" w14:textId="77777777" w:rsidR="00D069BB" w:rsidRPr="00A24B89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069BB" w:rsidRPr="00A24B89" w14:paraId="52B73190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09B6BFBF" w14:textId="77777777" w:rsidR="00D069BB" w:rsidRPr="00A24B89" w:rsidRDefault="00D069BB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2E6B33D" w14:textId="77777777" w:rsidR="00D069BB" w:rsidRPr="00A24B89" w:rsidRDefault="00D069BB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777157C" w14:textId="77777777" w:rsidR="00D069BB" w:rsidRPr="00A24B89" w:rsidRDefault="00D069BB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E800639" w14:textId="77777777" w:rsidR="00D069BB" w:rsidRPr="00A24B8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07B79D2" w14:textId="77777777" w:rsidR="00D069BB" w:rsidRPr="00A24B8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BFD4136" w14:textId="77777777" w:rsidR="00D069BB" w:rsidRPr="00A24B8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DBB78E1" w14:textId="77777777" w:rsidR="00D069BB" w:rsidRPr="00A24B8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19156B" w14:textId="77777777" w:rsidR="00D069BB" w:rsidRPr="00A24B8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957A73B" w14:textId="77777777" w:rsidR="00D069BB" w:rsidRPr="00A24B89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C6D" w:rsidRPr="00A24B89" w14:paraId="61AD47FE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58F544D1" w14:textId="77777777" w:rsidR="006F3C6D" w:rsidRPr="00A24B8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45DE828" w14:textId="1E85EC01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A02564" w14:textId="44E2A313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C74584" w14:textId="49A04F0C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C2D123" w14:textId="38D3CD53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DE130A" w14:textId="24DD3070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8D52FA" w14:textId="65C15C9B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B533AF" w14:textId="1E8C44D4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8CABF2" w14:textId="5D77AC66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6F3C6D" w:rsidRPr="00A24B89" w14:paraId="39D8A43E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4FAFB663" w14:textId="77777777" w:rsidR="006F3C6D" w:rsidRPr="00A24B89" w:rsidRDefault="006F3C6D" w:rsidP="0053352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2F4C903" w14:textId="77777777" w:rsidR="006F3C6D" w:rsidRPr="00A24B89" w:rsidRDefault="006F3C6D" w:rsidP="0053352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3D031C9" w14:textId="31B07103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12C09E" w14:textId="7CDB814C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7423A6" w14:textId="63F3C3E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885E42" w14:textId="760B5308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7950AB5" w14:textId="036C908C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C877A1" w14:textId="3A52B676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A225F7" w14:textId="220087F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9763B3" w14:textId="2CD637C1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</w:tr>
      <w:tr w:rsidR="006F3C6D" w:rsidRPr="00A24B89" w14:paraId="76F29805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4721ACAC" w14:textId="77777777" w:rsidR="006F3C6D" w:rsidRPr="00A24B8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1EA2DA1" w14:textId="0EA1F6C0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E56FF3" w14:textId="3AAB2054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049DDC" w14:textId="3949EEC1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28DFEF" w14:textId="4D8BFAC1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510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7239397" w14:textId="603136CF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E1D16F" w14:textId="6C1B2890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2C7766" w14:textId="476D179E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ED696E" w14:textId="5AAE91E0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6F3C6D" w:rsidRPr="00A24B89" w14:paraId="3449650F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53BEE9B5" w14:textId="77777777" w:rsidR="006F3C6D" w:rsidRPr="00A24B8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E18A230" w14:textId="3CC5160E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12F8AE" w14:textId="488F50E4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DB24F8" w14:textId="6DB626CA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261E60" w14:textId="5B739289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768325F" w14:textId="7A294638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15D1F" w14:textId="3A652729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3E5CC7" w14:textId="62840845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7A3B7F" w14:textId="319013F6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</w:tr>
      <w:tr w:rsidR="006F3C6D" w:rsidRPr="00A24B89" w14:paraId="741A13D5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7EB6B5D4" w14:textId="77777777" w:rsidR="006F3C6D" w:rsidRPr="00A24B8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26A8DDC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CD116E7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C68578F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9F3F944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FAE8A41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FAD6AC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30A7673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6EFE2F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F3C6D" w:rsidRPr="00A24B89" w14:paraId="641D37AF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2777CC84" w14:textId="77777777" w:rsidR="006F3C6D" w:rsidRPr="00A24B8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9ED9A6D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B4A2375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63F33DF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1B5A8F0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11EB823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28ACBFE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C0885E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23C733A" w14:textId="77777777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F3C6D" w:rsidRPr="00A24B89" w14:paraId="0D0AB258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4FEE1695" w14:textId="77777777" w:rsidR="006F3C6D" w:rsidRPr="00A24B8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BE53315" w14:textId="4EFED0C2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E5AE7B" w14:textId="086FFBEE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637647" w14:textId="3905794B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BD7A93" w14:textId="1CA1FC41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600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A14521D" w14:textId="5E0163F9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9EEDEA" w14:textId="236D133F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599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19F982" w14:textId="415F327D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85BF5B" w14:textId="118EF252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599</w:t>
            </w:r>
          </w:p>
        </w:tc>
      </w:tr>
      <w:tr w:rsidR="006F3C6D" w:rsidRPr="00A24B89" w14:paraId="1AE55BD8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6E689ADB" w14:textId="77777777" w:rsidR="006F3C6D" w:rsidRPr="00A24B8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E09A8F0" w14:textId="07010000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A2CFE3" w14:textId="10B7C2BC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0E02FE" w14:textId="11C45C6F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,06</w:t>
            </w: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95A7B5" w14:textId="5F6F9CCC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40,06</w:t>
            </w:r>
            <w:r w:rsidRPr="00A24B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44FB801" w14:textId="26EB3CD4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52AB8B" w14:textId="13BED44F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40,627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8BE1A3" w14:textId="27566013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5C2ADD" w14:textId="067F93CF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40,627</w:t>
            </w:r>
          </w:p>
        </w:tc>
      </w:tr>
      <w:tr w:rsidR="006F3C6D" w:rsidRPr="00A24B89" w14:paraId="69F2C346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6C01352C" w14:textId="77777777" w:rsidR="006F3C6D" w:rsidRPr="00A24B89" w:rsidRDefault="006F3C6D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4B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561D2AC" w14:textId="7065A65C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DBC35D" w14:textId="0FCBCCA3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E28713" w14:textId="0E19A069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64B7E7" w14:textId="0CC3DAD2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0EFBDC8" w14:textId="4E8C0023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508994" w14:textId="2BB488C8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BAF07E" w14:textId="625D95B5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A90A09" w14:textId="69A91662" w:rsidR="006F3C6D" w:rsidRPr="00A24B89" w:rsidRDefault="006F3C6D" w:rsidP="0040704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B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</w:tr>
    </w:tbl>
    <w:p w14:paraId="7D81DE55" w14:textId="58613E3B" w:rsidR="00467D72" w:rsidRPr="00A24B89" w:rsidRDefault="00467D72" w:rsidP="00533528">
      <w:pPr>
        <w:rPr>
          <w:cs/>
        </w:rPr>
      </w:pPr>
      <w:r w:rsidRPr="00A24B89">
        <w:br w:type="page"/>
      </w:r>
    </w:p>
    <w:p w14:paraId="2D486180" w14:textId="7F709935" w:rsidR="00E41D0B" w:rsidRPr="00A24B89" w:rsidRDefault="00E41D0B" w:rsidP="0053352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A24B89" w:rsidSect="00C21744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36AEA5B1" w:rsidR="00F20DB7" w:rsidRPr="00A24B89" w:rsidRDefault="00F20DB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844CDA" w:rsidRPr="00A24B89">
        <w:rPr>
          <w:rFonts w:asciiTheme="majorBidi" w:hAnsiTheme="majorBidi" w:cstheme="majorBidi"/>
        </w:rPr>
        <w:t>2</w:t>
      </w:r>
      <w:r w:rsidRPr="00A24B89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A24B89" w:rsidRDefault="00DE1CD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6E15B765" w14:textId="1A063994" w:rsidR="007278F3" w:rsidRPr="00A24B89" w:rsidRDefault="007278F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844CDA" w:rsidRPr="00A24B89">
        <w:rPr>
          <w:rFonts w:asciiTheme="majorBidi" w:hAnsiTheme="majorBidi" w:cstheme="majorBidi"/>
        </w:rPr>
        <w:t>3</w:t>
      </w:r>
      <w:r w:rsidRPr="00A24B89">
        <w:rPr>
          <w:rFonts w:asciiTheme="majorBidi" w:hAnsiTheme="majorBidi" w:cstheme="majorBidi"/>
        </w:rPr>
        <w:t xml:space="preserve"> </w:t>
      </w:r>
      <w:r w:rsidRPr="00A24B89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A24B89" w:rsidRDefault="007278F3" w:rsidP="00533528">
      <w:pPr>
        <w:pStyle w:val="ListParagraph"/>
        <w:numPr>
          <w:ilvl w:val="0"/>
          <w:numId w:val="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24B89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</w:t>
      </w:r>
      <w:r w:rsidRPr="00A24B89">
        <w:rPr>
          <w:rFonts w:asciiTheme="majorBidi" w:eastAsia="Times New Roman" w:hAnsiTheme="majorBidi" w:cstheme="majorBidi"/>
          <w:sz w:val="30"/>
          <w:szCs w:val="30"/>
          <w:cs/>
        </w:rPr>
        <w:t>โดยประมาณ ยกเว้นมีการเปลี่ยนแปลงอย่างมีนัยสำคัญในการดำเนินงานของกิจการ</w:t>
      </w:r>
      <w:r w:rsidRPr="00A24B89">
        <w:rPr>
          <w:rFonts w:asciiTheme="majorBidi" w:hAnsiTheme="majorBidi" w:cstheme="majorBidi"/>
          <w:sz w:val="30"/>
          <w:szCs w:val="30"/>
          <w:cs/>
        </w:rPr>
        <w:t>ที่ไปลงทุน</w:t>
      </w:r>
    </w:p>
    <w:p w14:paraId="3A95D9E2" w14:textId="289DE491" w:rsidR="00CC770C" w:rsidRPr="00A24B89" w:rsidRDefault="00CC770C" w:rsidP="00D4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4C565C60" w14:textId="02A33FFC" w:rsidR="003B7AD9" w:rsidRPr="00A24B89" w:rsidRDefault="003B7AD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24B89">
        <w:rPr>
          <w:rFonts w:asciiTheme="majorBidi" w:hAnsiTheme="majorBidi" w:cstheme="majorBidi"/>
          <w:i/>
          <w:iCs/>
          <w:cs/>
        </w:rPr>
        <w:tab/>
      </w:r>
      <w:r w:rsidRPr="00A24B89">
        <w:rPr>
          <w:rFonts w:asciiTheme="majorBidi" w:hAnsiTheme="majorBidi" w:cstheme="majorBidi"/>
          <w:i/>
          <w:iCs/>
          <w:cs/>
        </w:rPr>
        <w:tab/>
      </w:r>
      <w:r w:rsidRPr="00A24B89">
        <w:rPr>
          <w:rFonts w:asciiTheme="majorBidi" w:hAnsiTheme="majorBidi" w:cstheme="majorBidi"/>
          <w:i/>
          <w:iCs/>
          <w:cs/>
        </w:rPr>
        <w:tab/>
      </w:r>
      <w:r w:rsidRPr="00A24B89">
        <w:rPr>
          <w:rFonts w:asciiTheme="majorBidi" w:hAnsiTheme="majorBidi" w:cstheme="majorBidi"/>
          <w:i/>
          <w:iCs/>
          <w:cs/>
        </w:rPr>
        <w:tab/>
      </w:r>
      <w:r w:rsidRPr="00A24B89">
        <w:rPr>
          <w:rFonts w:asciiTheme="majorBidi" w:hAnsiTheme="majorBidi" w:cstheme="majorBidi"/>
          <w:i/>
          <w:iCs/>
          <w:cs/>
        </w:rPr>
        <w:tab/>
      </w:r>
      <w:r w:rsidRPr="00A24B89">
        <w:rPr>
          <w:rFonts w:asciiTheme="majorBidi" w:hAnsiTheme="majorBidi" w:cstheme="majorBidi"/>
          <w:i/>
          <w:iCs/>
          <w:cs/>
        </w:rPr>
        <w:tab/>
      </w:r>
      <w:r w:rsidRPr="00A24B89">
        <w:rPr>
          <w:rFonts w:asciiTheme="majorBidi" w:hAnsiTheme="majorBidi" w:cstheme="majorBidi"/>
          <w:i/>
          <w:iCs/>
          <w:cs/>
        </w:rPr>
        <w:tab/>
      </w:r>
      <w:r w:rsidRPr="00A24B89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42B923F1" w14:textId="77777777" w:rsidR="00C67B0B" w:rsidRPr="00A24B89" w:rsidRDefault="00C67B0B" w:rsidP="00D4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Style w:val="TableGrid"/>
        <w:tblW w:w="909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6"/>
        <w:gridCol w:w="1110"/>
        <w:gridCol w:w="562"/>
        <w:gridCol w:w="548"/>
        <w:gridCol w:w="1112"/>
        <w:gridCol w:w="1110"/>
        <w:gridCol w:w="550"/>
        <w:gridCol w:w="560"/>
        <w:gridCol w:w="1101"/>
        <w:gridCol w:w="10"/>
      </w:tblGrid>
      <w:tr w:rsidR="0071039C" w:rsidRPr="00A24B89" w14:paraId="534A1BFD" w14:textId="77777777" w:rsidTr="00547B10">
        <w:tc>
          <w:tcPr>
            <w:tcW w:w="2436" w:type="dxa"/>
            <w:vAlign w:val="bottom"/>
          </w:tcPr>
          <w:p w14:paraId="330A52ED" w14:textId="77777777" w:rsidR="00367316" w:rsidRPr="00A24B89" w:rsidRDefault="00367316" w:rsidP="005E1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663" w:type="dxa"/>
            <w:gridSpan w:val="9"/>
            <w:vAlign w:val="bottom"/>
          </w:tcPr>
          <w:p w14:paraId="09C485B5" w14:textId="6148F20F" w:rsidR="00367316" w:rsidRPr="00A24B89" w:rsidRDefault="00367316" w:rsidP="0053352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F1112B" w:rsidRPr="00A24B89" w14:paraId="076985C3" w14:textId="77777777" w:rsidTr="00547B10">
        <w:tc>
          <w:tcPr>
            <w:tcW w:w="2436" w:type="dxa"/>
            <w:vAlign w:val="bottom"/>
            <w:hideMark/>
          </w:tcPr>
          <w:p w14:paraId="786A82B1" w14:textId="77777777" w:rsidR="00F1112B" w:rsidRPr="00A24B89" w:rsidRDefault="00F1112B" w:rsidP="005E1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10" w:type="dxa"/>
            <w:vAlign w:val="bottom"/>
            <w:hideMark/>
          </w:tcPr>
          <w:p w14:paraId="600D1424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2817BD2" w14:textId="70CA9B7E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24B89">
              <w:rPr>
                <w:rFonts w:asciiTheme="majorBidi" w:hAnsiTheme="majorBidi" w:cstheme="majorBidi" w:hint="cs"/>
              </w:rPr>
              <w:t>1</w:t>
            </w:r>
            <w:r w:rsidRPr="00A24B89">
              <w:rPr>
                <w:rFonts w:asciiTheme="majorBidi" w:hAnsiTheme="majorBidi" w:hint="cs"/>
                <w:cs/>
              </w:rPr>
              <w:t xml:space="preserve"> </w:t>
            </w:r>
            <w:r w:rsidRPr="00A24B89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110" w:type="dxa"/>
            <w:gridSpan w:val="2"/>
            <w:vAlign w:val="bottom"/>
          </w:tcPr>
          <w:p w14:paraId="7FC54305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20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ได้มาจาก</w:t>
            </w:r>
          </w:p>
          <w:p w14:paraId="31DC0240" w14:textId="718451DB" w:rsidR="00F1112B" w:rsidRPr="00A24B89" w:rsidRDefault="00F1112B" w:rsidP="0080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2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การซื้อธุรกิจ</w:t>
            </w:r>
          </w:p>
        </w:tc>
        <w:tc>
          <w:tcPr>
            <w:tcW w:w="1112" w:type="dxa"/>
            <w:vAlign w:val="bottom"/>
          </w:tcPr>
          <w:p w14:paraId="4737CB98" w14:textId="6D6D97EF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110" w:type="dxa"/>
            <w:vAlign w:val="bottom"/>
            <w:hideMark/>
          </w:tcPr>
          <w:p w14:paraId="5BE51790" w14:textId="3584EAFD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ปรับปรุง</w:t>
            </w:r>
          </w:p>
          <w:p w14:paraId="62078DA8" w14:textId="0E3D2C9C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มูลค่ายุติธรรม</w:t>
            </w:r>
          </w:p>
        </w:tc>
        <w:tc>
          <w:tcPr>
            <w:tcW w:w="1110" w:type="dxa"/>
            <w:gridSpan w:val="2"/>
            <w:vAlign w:val="bottom"/>
          </w:tcPr>
          <w:p w14:paraId="3858C835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ผลกระทบ</w:t>
            </w:r>
          </w:p>
          <w:p w14:paraId="5C506F84" w14:textId="4589F7E1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จากการแปลงค่างบการเงิน</w:t>
            </w:r>
          </w:p>
        </w:tc>
        <w:tc>
          <w:tcPr>
            <w:tcW w:w="1111" w:type="dxa"/>
            <w:gridSpan w:val="2"/>
            <w:vAlign w:val="bottom"/>
            <w:hideMark/>
          </w:tcPr>
          <w:p w14:paraId="7F3EDC4C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9655E2" w14:textId="7602B376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 xml:space="preserve">30 </w:t>
            </w:r>
            <w:r w:rsidRPr="00A24B89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547B10" w:rsidRPr="00A24B89" w14:paraId="2E9AB067" w14:textId="77777777" w:rsidTr="00547B10">
        <w:tc>
          <w:tcPr>
            <w:tcW w:w="2436" w:type="dxa"/>
            <w:vAlign w:val="bottom"/>
          </w:tcPr>
          <w:p w14:paraId="4FE15309" w14:textId="0AE08FF3" w:rsidR="00547B10" w:rsidRPr="00A24B89" w:rsidRDefault="00547B10" w:rsidP="005E18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663" w:type="dxa"/>
            <w:gridSpan w:val="9"/>
            <w:vAlign w:val="center"/>
          </w:tcPr>
          <w:p w14:paraId="75F0B69E" w14:textId="381E3347" w:rsidR="00547B10" w:rsidRPr="00A24B89" w:rsidRDefault="00547B10" w:rsidP="0054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i/>
                <w:iCs/>
              </w:rPr>
              <w:t>(</w:t>
            </w:r>
            <w:r w:rsidRPr="00A24B89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A24B8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F00B11" w:rsidRPr="00A24B89" w14:paraId="67399220" w14:textId="77777777" w:rsidTr="00547B10">
        <w:tc>
          <w:tcPr>
            <w:tcW w:w="2436" w:type="dxa"/>
            <w:vAlign w:val="bottom"/>
          </w:tcPr>
          <w:p w14:paraId="58ADFC59" w14:textId="63FF05E3" w:rsidR="00F00B11" w:rsidRPr="00A24B89" w:rsidRDefault="00F00B11" w:rsidP="005E18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110" w:type="dxa"/>
            <w:vAlign w:val="bottom"/>
          </w:tcPr>
          <w:p w14:paraId="25B6CAC9" w14:textId="77777777" w:rsidR="00F00B11" w:rsidRPr="00A24B89" w:rsidRDefault="00F00B11" w:rsidP="00F1112B">
            <w:pPr>
              <w:spacing w:line="240" w:lineRule="auto"/>
              <w:ind w:left="-107" w:righ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08E3C6F" w14:textId="77777777" w:rsidR="00F00B11" w:rsidRPr="00A24B89" w:rsidRDefault="00F00B11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2" w:type="dxa"/>
            <w:vAlign w:val="bottom"/>
          </w:tcPr>
          <w:p w14:paraId="1BB1701A" w14:textId="77777777" w:rsidR="00F00B11" w:rsidRPr="00A24B89" w:rsidRDefault="00F00B11" w:rsidP="00F1112B">
            <w:pPr>
              <w:spacing w:line="240" w:lineRule="auto"/>
              <w:ind w:right="-2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10" w:type="dxa"/>
            <w:vAlign w:val="bottom"/>
          </w:tcPr>
          <w:p w14:paraId="01266001" w14:textId="77777777" w:rsidR="00F00B11" w:rsidRPr="00A24B89" w:rsidRDefault="00F00B11" w:rsidP="00F1112B">
            <w:pPr>
              <w:spacing w:line="240" w:lineRule="auto"/>
              <w:ind w:right="-2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83DAF93" w14:textId="77777777" w:rsidR="00F00B11" w:rsidRPr="00A24B89" w:rsidRDefault="00F00B11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185707F" w14:textId="77777777" w:rsidR="00F00B11" w:rsidRPr="00A24B89" w:rsidRDefault="00F00B11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1112B" w:rsidRPr="00A24B89" w14:paraId="0A83D70E" w14:textId="77777777" w:rsidTr="00372996">
        <w:tc>
          <w:tcPr>
            <w:tcW w:w="9099" w:type="dxa"/>
            <w:gridSpan w:val="10"/>
            <w:vAlign w:val="bottom"/>
          </w:tcPr>
          <w:p w14:paraId="35D36985" w14:textId="4049F96B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F1112B" w:rsidRPr="00A24B89" w14:paraId="221D5071" w14:textId="77777777" w:rsidTr="00547B10">
        <w:tc>
          <w:tcPr>
            <w:tcW w:w="2436" w:type="dxa"/>
          </w:tcPr>
          <w:p w14:paraId="2E88179C" w14:textId="77777777" w:rsidR="00F1112B" w:rsidRPr="00A24B89" w:rsidRDefault="00F1112B" w:rsidP="005E185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ตราสาร</w:t>
            </w:r>
            <w:r w:rsidRPr="00A24B89">
              <w:rPr>
                <w:rFonts w:hint="cs"/>
                <w:cs/>
              </w:rPr>
              <w:t>ทุน</w:t>
            </w:r>
            <w:r w:rsidRPr="00A24B89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A24B89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110" w:type="dxa"/>
            <w:vAlign w:val="bottom"/>
          </w:tcPr>
          <w:p w14:paraId="3F6B748E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53ED2626" w14:textId="77777777" w:rsidR="00F1112B" w:rsidRPr="00A24B89" w:rsidRDefault="00F1112B" w:rsidP="00F1112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vAlign w:val="bottom"/>
          </w:tcPr>
          <w:p w14:paraId="526E9F3B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7A852547" w14:textId="4B42882A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102F3CDE" w14:textId="77777777" w:rsidR="00F1112B" w:rsidRPr="00A24B89" w:rsidRDefault="00F1112B" w:rsidP="00F1112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791DECE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1112B" w:rsidRPr="00A24B89" w14:paraId="31D2C8AA" w14:textId="77777777" w:rsidTr="00547B10">
        <w:tc>
          <w:tcPr>
            <w:tcW w:w="2436" w:type="dxa"/>
          </w:tcPr>
          <w:p w14:paraId="59A3BD17" w14:textId="0822B008" w:rsidR="00F1112B" w:rsidRPr="00A24B89" w:rsidRDefault="00F1112B" w:rsidP="00BC3AE0">
            <w:pPr>
              <w:pStyle w:val="ListParagraph"/>
              <w:numPr>
                <w:ilvl w:val="0"/>
                <w:numId w:val="4"/>
              </w:numPr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 w:rsidR="00BC3AE0"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C3AE0"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110" w:type="dxa"/>
            <w:vAlign w:val="bottom"/>
          </w:tcPr>
          <w:p w14:paraId="32AD80CE" w14:textId="7BEE8188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110" w:type="dxa"/>
            <w:gridSpan w:val="2"/>
            <w:vAlign w:val="bottom"/>
          </w:tcPr>
          <w:p w14:paraId="08544321" w14:textId="05D7C25E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2" w:type="dxa"/>
            <w:vAlign w:val="bottom"/>
          </w:tcPr>
          <w:p w14:paraId="2E03E40B" w14:textId="044C5A94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110" w:type="dxa"/>
            <w:vAlign w:val="bottom"/>
          </w:tcPr>
          <w:p w14:paraId="6CA50D92" w14:textId="78DF6A74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(12)</w:t>
            </w:r>
          </w:p>
        </w:tc>
        <w:tc>
          <w:tcPr>
            <w:tcW w:w="1110" w:type="dxa"/>
            <w:gridSpan w:val="2"/>
            <w:vAlign w:val="bottom"/>
          </w:tcPr>
          <w:p w14:paraId="7FD9685F" w14:textId="668C9B88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1111" w:type="dxa"/>
            <w:gridSpan w:val="2"/>
            <w:vAlign w:val="bottom"/>
          </w:tcPr>
          <w:p w14:paraId="7B52C815" w14:textId="6A164758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798</w:t>
            </w:r>
          </w:p>
        </w:tc>
      </w:tr>
      <w:tr w:rsidR="00F1112B" w:rsidRPr="00A24B89" w14:paraId="674A677F" w14:textId="77777777" w:rsidTr="00547B10">
        <w:tc>
          <w:tcPr>
            <w:tcW w:w="2436" w:type="dxa"/>
          </w:tcPr>
          <w:p w14:paraId="7E68DF1F" w14:textId="50A34BB7" w:rsidR="00F1112B" w:rsidRPr="00A24B89" w:rsidRDefault="00F1112B" w:rsidP="005E185F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 w:rsidR="00BC3AE0"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C3AE0"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59851158" w14:textId="597E8C4C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1,827</w:t>
            </w:r>
          </w:p>
        </w:tc>
        <w:tc>
          <w:tcPr>
            <w:tcW w:w="1110" w:type="dxa"/>
            <w:gridSpan w:val="2"/>
            <w:vAlign w:val="bottom"/>
          </w:tcPr>
          <w:p w14:paraId="4E7F520E" w14:textId="12499BDA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2" w:type="dxa"/>
            <w:vAlign w:val="bottom"/>
          </w:tcPr>
          <w:p w14:paraId="33090647" w14:textId="41483EE8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671C8DAE" w14:textId="6650563B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(462)</w:t>
            </w:r>
          </w:p>
        </w:tc>
        <w:tc>
          <w:tcPr>
            <w:tcW w:w="1110" w:type="dxa"/>
            <w:gridSpan w:val="2"/>
            <w:vAlign w:val="bottom"/>
          </w:tcPr>
          <w:p w14:paraId="7F7F48E1" w14:textId="008750F0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111" w:type="dxa"/>
            <w:gridSpan w:val="2"/>
            <w:vAlign w:val="bottom"/>
          </w:tcPr>
          <w:p w14:paraId="3293B318" w14:textId="27BF3081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1,39</w:t>
            </w:r>
            <w:r w:rsidR="0038282A" w:rsidRPr="00A24B89">
              <w:rPr>
                <w:rFonts w:asciiTheme="majorBidi" w:hAnsiTheme="majorBidi" w:cstheme="majorBidi"/>
              </w:rPr>
              <w:t>7</w:t>
            </w:r>
          </w:p>
        </w:tc>
      </w:tr>
      <w:tr w:rsidR="00F1112B" w:rsidRPr="00A24B89" w14:paraId="0F545ED4" w14:textId="77777777" w:rsidTr="00547B10">
        <w:tc>
          <w:tcPr>
            <w:tcW w:w="2436" w:type="dxa"/>
          </w:tcPr>
          <w:p w14:paraId="1F2B5BD0" w14:textId="4CFCA44C" w:rsidR="00F1112B" w:rsidRPr="00A24B89" w:rsidRDefault="00F1112B" w:rsidP="005E18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110" w:type="dxa"/>
            <w:vAlign w:val="bottom"/>
          </w:tcPr>
          <w:p w14:paraId="5D6E045E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556B56D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vAlign w:val="bottom"/>
          </w:tcPr>
          <w:p w14:paraId="222A1545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60AA60C4" w14:textId="7C429A65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034F1826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C5E0E39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</w:tr>
      <w:tr w:rsidR="00F1112B" w:rsidRPr="00A24B89" w14:paraId="3FFDB7E3" w14:textId="77777777" w:rsidTr="00372996">
        <w:tc>
          <w:tcPr>
            <w:tcW w:w="9099" w:type="dxa"/>
            <w:gridSpan w:val="10"/>
          </w:tcPr>
          <w:p w14:paraId="098EA287" w14:textId="43FFCF52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F1112B" w:rsidRPr="00A24B89" w14:paraId="1BAA1FA7" w14:textId="77777777" w:rsidTr="00547B10">
        <w:tc>
          <w:tcPr>
            <w:tcW w:w="2436" w:type="dxa"/>
          </w:tcPr>
          <w:p w14:paraId="1D926BAF" w14:textId="4D476D7E" w:rsidR="00F1112B" w:rsidRPr="00A24B89" w:rsidRDefault="00F1112B" w:rsidP="005E185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ตราสาร</w:t>
            </w:r>
            <w:r w:rsidRPr="00A24B89">
              <w:rPr>
                <w:rFonts w:hint="cs"/>
                <w:cs/>
              </w:rPr>
              <w:t>ทุน</w:t>
            </w:r>
            <w:r w:rsidRPr="00A24B89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A24B89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110" w:type="dxa"/>
            <w:vAlign w:val="bottom"/>
          </w:tcPr>
          <w:p w14:paraId="273F4E77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1CCABFC" w14:textId="77777777" w:rsidR="00F1112B" w:rsidRPr="00A24B89" w:rsidRDefault="00F1112B" w:rsidP="00F1112B">
            <w:pPr>
              <w:tabs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vAlign w:val="bottom"/>
          </w:tcPr>
          <w:p w14:paraId="71871720" w14:textId="77777777" w:rsidR="00F1112B" w:rsidRPr="00A24B89" w:rsidRDefault="00F1112B" w:rsidP="00F1112B">
            <w:pPr>
              <w:tabs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2FC57A0C" w14:textId="437EC637" w:rsidR="00F1112B" w:rsidRPr="00A24B89" w:rsidRDefault="00F1112B" w:rsidP="00F1112B">
            <w:pPr>
              <w:tabs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6BFC12CC" w14:textId="77777777" w:rsidR="00F1112B" w:rsidRPr="00A24B89" w:rsidRDefault="00F1112B" w:rsidP="00F1112B">
            <w:pPr>
              <w:tabs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E49435D" w14:textId="77777777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</w:p>
        </w:tc>
      </w:tr>
      <w:tr w:rsidR="00F1112B" w:rsidRPr="00A24B89" w14:paraId="7B2C2D96" w14:textId="77777777" w:rsidTr="00547B10">
        <w:tc>
          <w:tcPr>
            <w:tcW w:w="2436" w:type="dxa"/>
          </w:tcPr>
          <w:p w14:paraId="1B8F6268" w14:textId="1C8CAE5F" w:rsidR="00F1112B" w:rsidRPr="00A24B89" w:rsidRDefault="00F1112B" w:rsidP="005E185F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 w:rsidR="00BC3AE0"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C3AE0"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3CE1D59E" w14:textId="50A88614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8AE401" w14:textId="3DD90FBF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</w:tcPr>
          <w:p w14:paraId="1B5BB594" w14:textId="0BA21952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5D8B11CF" w14:textId="668F1D16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110" w:type="dxa"/>
            <w:gridSpan w:val="2"/>
            <w:vAlign w:val="bottom"/>
          </w:tcPr>
          <w:p w14:paraId="4BBE5752" w14:textId="0A5D5148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938A45" w14:textId="1C3B533D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45</w:t>
            </w:r>
          </w:p>
        </w:tc>
      </w:tr>
      <w:tr w:rsidR="00F1112B" w:rsidRPr="00A24B89" w14:paraId="331D0748" w14:textId="77777777" w:rsidTr="00547B10">
        <w:tc>
          <w:tcPr>
            <w:tcW w:w="2436" w:type="dxa"/>
            <w:hideMark/>
          </w:tcPr>
          <w:p w14:paraId="688D0D7A" w14:textId="15E186D6" w:rsidR="00F1112B" w:rsidRPr="00A24B89" w:rsidRDefault="00F1112B" w:rsidP="00663C23">
            <w:pPr>
              <w:pStyle w:val="ListParagraph"/>
              <w:numPr>
                <w:ilvl w:val="0"/>
                <w:numId w:val="4"/>
              </w:numPr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 w:rsidR="00BC3AE0"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C3AE0"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02FCCC18" w14:textId="5705A93E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1,214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2015B3" w14:textId="175F2ACD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1,350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</w:tcPr>
          <w:p w14:paraId="5F904D45" w14:textId="64B2139D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52FF5FF9" w14:textId="2851A76A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(420)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9CEAD4" w14:textId="33721A5E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1" w:type="dxa"/>
            <w:gridSpan w:val="2"/>
            <w:vAlign w:val="bottom"/>
          </w:tcPr>
          <w:p w14:paraId="081545A2" w14:textId="4B3A49AE" w:rsidR="00F1112B" w:rsidRPr="00A24B89" w:rsidRDefault="00F1112B" w:rsidP="00F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57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2,148</w:t>
            </w:r>
          </w:p>
        </w:tc>
      </w:tr>
      <w:tr w:rsidR="00AB7B76" w:rsidRPr="00A24B89" w14:paraId="366AA94C" w14:textId="77777777" w:rsidTr="00547B10">
        <w:trPr>
          <w:gridAfter w:val="1"/>
          <w:wAfter w:w="10" w:type="dxa"/>
          <w:tblHeader/>
        </w:trPr>
        <w:tc>
          <w:tcPr>
            <w:tcW w:w="4108" w:type="dxa"/>
            <w:gridSpan w:val="3"/>
            <w:vAlign w:val="bottom"/>
          </w:tcPr>
          <w:p w14:paraId="4167A9A5" w14:textId="77777777" w:rsidR="00AB7B76" w:rsidRPr="00A24B89" w:rsidRDefault="00AB7B76" w:rsidP="0002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981" w:type="dxa"/>
            <w:gridSpan w:val="6"/>
            <w:vAlign w:val="bottom"/>
          </w:tcPr>
          <w:p w14:paraId="6DBAE832" w14:textId="2E49850B" w:rsidR="00AB7B76" w:rsidRPr="00A24B89" w:rsidRDefault="00AB7B76" w:rsidP="0053352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562A" w:rsidRPr="00A24B89" w14:paraId="1E9D1897" w14:textId="77777777" w:rsidTr="00547B10">
        <w:trPr>
          <w:gridAfter w:val="1"/>
          <w:wAfter w:w="10" w:type="dxa"/>
          <w:tblHeader/>
        </w:trPr>
        <w:tc>
          <w:tcPr>
            <w:tcW w:w="4108" w:type="dxa"/>
            <w:gridSpan w:val="3"/>
            <w:vAlign w:val="bottom"/>
            <w:hideMark/>
          </w:tcPr>
          <w:p w14:paraId="335D6EB7" w14:textId="0A356080" w:rsidR="00AC562A" w:rsidRPr="00A24B89" w:rsidRDefault="00FD6E6E" w:rsidP="0053352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660" w:type="dxa"/>
            <w:gridSpan w:val="2"/>
            <w:vAlign w:val="bottom"/>
            <w:hideMark/>
          </w:tcPr>
          <w:p w14:paraId="226D2B50" w14:textId="77777777" w:rsidR="00AC562A" w:rsidRPr="00A24B89" w:rsidRDefault="00AC562A" w:rsidP="0053352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12364D1" w14:textId="39FF7F75" w:rsidR="00AC562A" w:rsidRPr="00A24B89" w:rsidRDefault="00280603" w:rsidP="0002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</w:t>
            </w:r>
            <w:r w:rsidR="00AC562A" w:rsidRPr="00A24B89">
              <w:rPr>
                <w:rFonts w:asciiTheme="majorBidi" w:hAnsiTheme="majorBidi" w:hint="cs"/>
                <w:cs/>
              </w:rPr>
              <w:t xml:space="preserve"> </w:t>
            </w:r>
            <w:r w:rsidR="00AC562A" w:rsidRPr="00A24B89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660" w:type="dxa"/>
            <w:gridSpan w:val="2"/>
            <w:vAlign w:val="bottom"/>
            <w:hideMark/>
          </w:tcPr>
          <w:p w14:paraId="7C5A5B2C" w14:textId="77777777" w:rsidR="00AC562A" w:rsidRPr="00A24B89" w:rsidRDefault="00AC562A" w:rsidP="0053352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1661" w:type="dxa"/>
            <w:gridSpan w:val="2"/>
            <w:vAlign w:val="bottom"/>
            <w:hideMark/>
          </w:tcPr>
          <w:p w14:paraId="13D7B129" w14:textId="77777777" w:rsidR="00AC562A" w:rsidRPr="00A24B89" w:rsidRDefault="00AC562A" w:rsidP="005335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4B42931" w14:textId="77019648" w:rsidR="00AC562A" w:rsidRPr="00A24B89" w:rsidRDefault="00B52B93" w:rsidP="0002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 xml:space="preserve">30 </w:t>
            </w:r>
            <w:r w:rsidRPr="00A24B89">
              <w:rPr>
                <w:rFonts w:asciiTheme="majorBidi" w:hAnsiTheme="majorBidi" w:cstheme="majorBidi"/>
                <w:cs/>
              </w:rPr>
              <w:t>กันยายน</w:t>
            </w:r>
            <w:r w:rsidR="00AC562A" w:rsidRPr="00A24B8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AC562A" w:rsidRPr="00A24B89" w14:paraId="33729A8A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  <w:hideMark/>
          </w:tcPr>
          <w:p w14:paraId="0585A630" w14:textId="55A731FB" w:rsidR="00AC562A" w:rsidRPr="00A24B89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60" w:type="dxa"/>
            <w:gridSpan w:val="2"/>
          </w:tcPr>
          <w:p w14:paraId="73452666" w14:textId="77777777" w:rsidR="00AC562A" w:rsidRPr="00A24B89" w:rsidRDefault="00AC562A" w:rsidP="0002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0" w:type="dxa"/>
            <w:gridSpan w:val="2"/>
          </w:tcPr>
          <w:p w14:paraId="0C6734F0" w14:textId="084B73B0" w:rsidR="00AC562A" w:rsidRPr="00A24B89" w:rsidRDefault="000A60E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661" w:type="dxa"/>
            <w:gridSpan w:val="2"/>
          </w:tcPr>
          <w:p w14:paraId="70E8F101" w14:textId="77777777" w:rsidR="00AC562A" w:rsidRPr="00A24B8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6E" w:rsidRPr="00A24B89" w14:paraId="6585A03A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</w:tcPr>
          <w:p w14:paraId="6701115D" w14:textId="5A8AB60C" w:rsidR="00FD6E6E" w:rsidRPr="00A24B89" w:rsidRDefault="00FD6E6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</w:rPr>
              <w:t>2567</w:t>
            </w:r>
          </w:p>
        </w:tc>
        <w:tc>
          <w:tcPr>
            <w:tcW w:w="1660" w:type="dxa"/>
            <w:gridSpan w:val="2"/>
          </w:tcPr>
          <w:p w14:paraId="2F0409A8" w14:textId="77777777" w:rsidR="00FD6E6E" w:rsidRPr="00A24B89" w:rsidRDefault="00FD6E6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0" w:type="dxa"/>
            <w:gridSpan w:val="2"/>
          </w:tcPr>
          <w:p w14:paraId="48F348F3" w14:textId="77777777" w:rsidR="00FD6E6E" w:rsidRPr="00A24B89" w:rsidRDefault="00FD6E6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61" w:type="dxa"/>
            <w:gridSpan w:val="2"/>
          </w:tcPr>
          <w:p w14:paraId="384260BA" w14:textId="77777777" w:rsidR="00FD6E6E" w:rsidRPr="00A24B89" w:rsidRDefault="00FD6E6E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A24B89" w14:paraId="05E6AB03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  <w:hideMark/>
          </w:tcPr>
          <w:p w14:paraId="4E9F7E9E" w14:textId="77777777" w:rsidR="00AC562A" w:rsidRPr="00A24B89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60" w:type="dxa"/>
            <w:gridSpan w:val="2"/>
            <w:vAlign w:val="bottom"/>
          </w:tcPr>
          <w:p w14:paraId="57C94F1C" w14:textId="77777777" w:rsidR="00AC562A" w:rsidRPr="00A24B8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FF0000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774B9208" w14:textId="77777777" w:rsidR="00AC562A" w:rsidRPr="00A24B8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661" w:type="dxa"/>
            <w:gridSpan w:val="2"/>
            <w:vAlign w:val="bottom"/>
          </w:tcPr>
          <w:p w14:paraId="6D94F0CC" w14:textId="77777777" w:rsidR="00AC562A" w:rsidRPr="00A24B8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AC562A" w:rsidRPr="00A24B89" w14:paraId="610B699F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</w:tcPr>
          <w:p w14:paraId="7D3B50F4" w14:textId="77777777" w:rsidR="00AC562A" w:rsidRPr="00A24B89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A24B89">
              <w:rPr>
                <w:rFonts w:asciiTheme="majorBidi" w:hAnsiTheme="majorBidi" w:cstheme="majorBidi" w:hint="cs"/>
                <w:color w:val="000000" w:themeColor="text1"/>
                <w:cs/>
              </w:rPr>
              <w:t>ตราสาร</w:t>
            </w:r>
            <w:r w:rsidRPr="00A24B89">
              <w:rPr>
                <w:rFonts w:hint="cs"/>
                <w:color w:val="000000" w:themeColor="text1"/>
                <w:cs/>
              </w:rPr>
              <w:t>ทุน</w:t>
            </w:r>
            <w:r w:rsidRPr="00A24B89">
              <w:rPr>
                <w:rFonts w:asciiTheme="majorBidi" w:hAnsiTheme="majorBidi" w:cstheme="majorBidi" w:hint="cs"/>
                <w:color w:val="000000" w:themeColor="text1"/>
                <w:cs/>
              </w:rPr>
              <w:t>ที่วัดมูลค่าด้วย</w:t>
            </w:r>
            <w:r w:rsidRPr="00A24B89">
              <w:rPr>
                <w:rFonts w:asciiTheme="majorBidi" w:hAnsiTheme="majorBidi"/>
                <w:color w:val="000000" w:themeColor="text1"/>
                <w:cs/>
              </w:rPr>
              <w:t xml:space="preserve">      </w:t>
            </w:r>
          </w:p>
        </w:tc>
        <w:tc>
          <w:tcPr>
            <w:tcW w:w="1660" w:type="dxa"/>
            <w:gridSpan w:val="2"/>
          </w:tcPr>
          <w:p w14:paraId="679D89B0" w14:textId="77777777" w:rsidR="00AC562A" w:rsidRPr="00A24B8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660" w:type="dxa"/>
            <w:gridSpan w:val="2"/>
          </w:tcPr>
          <w:p w14:paraId="2E873DFF" w14:textId="77777777" w:rsidR="00AC562A" w:rsidRPr="00A24B8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gridSpan w:val="2"/>
          </w:tcPr>
          <w:p w14:paraId="7130326D" w14:textId="77777777" w:rsidR="00AC562A" w:rsidRPr="00A24B89" w:rsidRDefault="00AC562A" w:rsidP="0053352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75B6C" w:rsidRPr="00A24B89" w14:paraId="48C99B02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  <w:hideMark/>
          </w:tcPr>
          <w:p w14:paraId="0DDFD381" w14:textId="77777777" w:rsidR="00B75B6C" w:rsidRPr="00A24B89" w:rsidRDefault="00B75B6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24B8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</w:tcBorders>
            <w:vAlign w:val="bottom"/>
          </w:tcPr>
          <w:p w14:paraId="5EC1AE10" w14:textId="192FA53F" w:rsidR="00B75B6C" w:rsidRPr="00A24B89" w:rsidRDefault="007357C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38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966B0A" w14:textId="61311483" w:rsidR="00B75B6C" w:rsidRPr="00A24B89" w:rsidRDefault="00E1686E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(1</w:t>
            </w:r>
            <w:r w:rsidR="00A80FF1" w:rsidRPr="00A24B89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A24B8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B22887" w14:textId="432A6616" w:rsidR="00B75B6C" w:rsidRPr="00A24B89" w:rsidRDefault="008B6BCE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A80FF1" w:rsidRPr="00A24B89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B75B6C" w:rsidRPr="00A24B89" w14:paraId="585BE6DE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  <w:hideMark/>
          </w:tcPr>
          <w:p w14:paraId="794C7F01" w14:textId="77777777" w:rsidR="00B75B6C" w:rsidRPr="00A24B89" w:rsidRDefault="00B75B6C" w:rsidP="0053352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24B8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3D0E" w14:textId="58114E7A" w:rsidR="00B75B6C" w:rsidRPr="00A24B89" w:rsidRDefault="007357C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320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48FB" w14:textId="535E95DA" w:rsidR="00B75B6C" w:rsidRPr="00A24B89" w:rsidRDefault="00E1686E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A80FF1" w:rsidRPr="00A24B89">
              <w:rPr>
                <w:rFonts w:asciiTheme="majorBidi" w:hAnsiTheme="majorBidi" w:cstheme="majorBidi"/>
                <w:color w:val="000000" w:themeColor="text1"/>
              </w:rPr>
              <w:t>102</w:t>
            </w:r>
            <w:r w:rsidRPr="00A24B8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3675" w14:textId="3023D126" w:rsidR="00B75B6C" w:rsidRPr="00A24B89" w:rsidRDefault="00E1686E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A80FF1" w:rsidRPr="00A24B89">
              <w:rPr>
                <w:rFonts w:asciiTheme="majorBidi" w:hAnsiTheme="majorBidi" w:cstheme="majorBidi"/>
                <w:color w:val="000000" w:themeColor="text1"/>
              </w:rPr>
              <w:t>18</w:t>
            </w:r>
          </w:p>
        </w:tc>
      </w:tr>
      <w:tr w:rsidR="00AC562A" w:rsidRPr="00A24B89" w14:paraId="0EB78BC7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</w:tcPr>
          <w:p w14:paraId="22C286A8" w14:textId="07C2B999" w:rsidR="00AC562A" w:rsidRPr="00A24B89" w:rsidRDefault="002D151D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</w:rPr>
              <w:t>2566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ABCE" w14:textId="77777777" w:rsidR="00AC562A" w:rsidRPr="00A24B89" w:rsidRDefault="00AC562A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2632" w14:textId="77777777" w:rsidR="00AC562A" w:rsidRPr="00A24B89" w:rsidRDefault="00AC562A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E61C" w14:textId="77777777" w:rsidR="00AC562A" w:rsidRPr="00A24B89" w:rsidRDefault="00AC562A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C562A" w:rsidRPr="00A24B89" w14:paraId="656E3485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</w:tcPr>
          <w:p w14:paraId="44E79269" w14:textId="6ADFD1CA" w:rsidR="00AC562A" w:rsidRPr="00A24B89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ADC6" w14:textId="77777777" w:rsidR="00AC562A" w:rsidRPr="00A24B89" w:rsidRDefault="00AC562A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519E" w14:textId="77777777" w:rsidR="00AC562A" w:rsidRPr="00A24B89" w:rsidRDefault="00AC562A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939F" w14:textId="77777777" w:rsidR="00AC562A" w:rsidRPr="00A24B89" w:rsidRDefault="00AC562A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C562A" w:rsidRPr="00A24B89" w14:paraId="5B0AB937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</w:tcPr>
          <w:p w14:paraId="4FE1B299" w14:textId="2780300A" w:rsidR="00AC562A" w:rsidRPr="00A24B89" w:rsidRDefault="00AC562A" w:rsidP="00533528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ตราสารทุนที่วัดมูลค่าด้วย</w:t>
            </w:r>
            <w:r w:rsidRPr="00A24B89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8115" w14:textId="77777777" w:rsidR="00AC562A" w:rsidRPr="00A24B89" w:rsidRDefault="00AC562A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C9D3" w14:textId="77777777" w:rsidR="00AC562A" w:rsidRPr="00A24B89" w:rsidRDefault="00AC562A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EFBC" w14:textId="77777777" w:rsidR="00AC562A" w:rsidRPr="00A24B89" w:rsidRDefault="00AC562A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219E7" w:rsidRPr="00A24B89" w14:paraId="2DB10578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</w:tcPr>
          <w:p w14:paraId="45705C7B" w14:textId="7BBFBAA2" w:rsidR="000219E7" w:rsidRPr="00A24B89" w:rsidRDefault="000219E7" w:rsidP="000219E7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AAF0" w14:textId="167F8143" w:rsidR="000219E7" w:rsidRPr="00A24B89" w:rsidRDefault="000219E7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51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4615" w14:textId="5F09A7C2" w:rsidR="000219E7" w:rsidRPr="00A24B89" w:rsidRDefault="000219E7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(6)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6329" w14:textId="0D120F62" w:rsidR="000219E7" w:rsidRPr="00A24B89" w:rsidRDefault="000219E7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45</w:t>
            </w:r>
          </w:p>
        </w:tc>
      </w:tr>
      <w:tr w:rsidR="000219E7" w:rsidRPr="00A24B89" w14:paraId="5FE1964F" w14:textId="77777777" w:rsidTr="00547B10">
        <w:trPr>
          <w:gridAfter w:val="1"/>
          <w:wAfter w:w="10" w:type="dxa"/>
        </w:trPr>
        <w:tc>
          <w:tcPr>
            <w:tcW w:w="4108" w:type="dxa"/>
            <w:gridSpan w:val="3"/>
          </w:tcPr>
          <w:p w14:paraId="5AE29D4B" w14:textId="0567D23D" w:rsidR="000219E7" w:rsidRPr="00A24B89" w:rsidRDefault="000219E7" w:rsidP="000219E7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B938F6" w14:textId="4CDEBB7B" w:rsidR="000219E7" w:rsidRPr="00A24B89" w:rsidRDefault="000219E7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425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9A4FD9" w14:textId="6C76A652" w:rsidR="000219E7" w:rsidRPr="00A24B89" w:rsidRDefault="000219E7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(54)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B7A92A" w14:textId="4D457BBF" w:rsidR="000219E7" w:rsidRPr="00A24B89" w:rsidRDefault="000219E7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A24B89">
              <w:rPr>
                <w:rFonts w:asciiTheme="majorBidi" w:hAnsiTheme="majorBidi" w:cstheme="majorBidi"/>
                <w:color w:val="000000" w:themeColor="text1"/>
              </w:rPr>
              <w:t>371</w:t>
            </w:r>
          </w:p>
        </w:tc>
      </w:tr>
    </w:tbl>
    <w:p w14:paraId="58B4AD9C" w14:textId="77777777" w:rsidR="00027638" w:rsidRPr="00A24B89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6752725" w14:textId="0F1554A2" w:rsidR="00027638" w:rsidRPr="00A24B89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24B89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776B7860" w14:textId="77777777" w:rsidR="00027638" w:rsidRPr="00A24B89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2"/>
        <w:gridCol w:w="1442"/>
        <w:gridCol w:w="1442"/>
        <w:gridCol w:w="1443"/>
      </w:tblGrid>
      <w:tr w:rsidR="00D94FDB" w:rsidRPr="00A24B89" w14:paraId="171F4D76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AA98A02" w14:textId="77777777" w:rsidR="00D94FDB" w:rsidRPr="00A24B89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4"/>
            <w:shd w:val="clear" w:color="auto" w:fill="auto"/>
            <w:vAlign w:val="bottom"/>
          </w:tcPr>
          <w:p w14:paraId="3E2E73DA" w14:textId="20E6C795" w:rsidR="00D94FDB" w:rsidRPr="00A24B8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94FDB" w:rsidRPr="00A24B89" w14:paraId="4D8049EE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0EFC87" w14:textId="77777777" w:rsidR="00D94FDB" w:rsidRPr="00A24B89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FAC299" w14:textId="77777777" w:rsidR="00D94FDB" w:rsidRPr="00A24B89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B0855A7" w14:textId="2EE76C05" w:rsidR="00D94FDB" w:rsidRPr="00A24B8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A24B89">
              <w:rPr>
                <w:rFonts w:asciiTheme="majorBidi" w:hAnsiTheme="majorBidi" w:cstheme="majorBidi"/>
                <w:cs/>
              </w:rPr>
              <w:br/>
              <w:t xml:space="preserve">จะเกิดขึ้นใน </w:t>
            </w:r>
            <w:r w:rsidRPr="00A24B89">
              <w:rPr>
                <w:rFonts w:asciiTheme="majorBidi" w:hAnsiTheme="majorBidi" w:cstheme="majorBidi"/>
              </w:rPr>
              <w:t>12</w:t>
            </w:r>
            <w:r w:rsidRPr="00A24B89">
              <w:rPr>
                <w:rFonts w:asciiTheme="majorBidi" w:hAnsiTheme="majorBidi"/>
                <w:cs/>
              </w:rPr>
              <w:t xml:space="preserve"> </w:t>
            </w:r>
            <w:r w:rsidRPr="00A24B89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773506" w14:textId="5F788DDE" w:rsidR="00D94FDB" w:rsidRPr="00A24B8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A24B89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A24B89">
              <w:rPr>
                <w:rFonts w:asciiTheme="majorBidi" w:hAnsiTheme="majorBidi"/>
                <w:cs/>
              </w:rPr>
              <w:t xml:space="preserve">- </w:t>
            </w:r>
            <w:r w:rsidRPr="00A24B89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8D3A1B4" w14:textId="7F27C4A5" w:rsidR="00D94FDB" w:rsidRPr="00A24B8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A24B89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A24B89">
              <w:rPr>
                <w:rFonts w:asciiTheme="majorBidi" w:hAnsiTheme="majorBidi" w:cstheme="majorBidi"/>
              </w:rPr>
              <w:t>-</w:t>
            </w:r>
            <w:r w:rsidRPr="00A24B89">
              <w:rPr>
                <w:rFonts w:asciiTheme="majorBidi" w:hAnsiTheme="majorBidi"/>
                <w:cs/>
              </w:rPr>
              <w:t xml:space="preserve"> </w:t>
            </w:r>
            <w:r w:rsidRPr="00A24B89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BE5E49D" w14:textId="77777777" w:rsidR="00D94FDB" w:rsidRPr="00A24B8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4FDB" w:rsidRPr="00A24B89" w14:paraId="4F037796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DA102B5" w14:textId="77777777" w:rsidR="00D94FDB" w:rsidRPr="00A24B89" w:rsidRDefault="00D94FDB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4F1AC07" w14:textId="77777777" w:rsidR="00D94FDB" w:rsidRPr="00A24B8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/>
                <w:cs/>
              </w:rPr>
              <w:t>(</w:t>
            </w:r>
            <w:r w:rsidRPr="00A24B89">
              <w:rPr>
                <w:rFonts w:asciiTheme="majorBidi" w:hAnsiTheme="majorBidi" w:cstheme="majorBidi"/>
              </w:rPr>
              <w:t>Stage 1</w:t>
            </w:r>
            <w:r w:rsidRPr="00A24B8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DD20043" w14:textId="77777777" w:rsidR="00D94FDB" w:rsidRPr="00A24B8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/>
                <w:cs/>
              </w:rPr>
              <w:t>(</w:t>
            </w:r>
            <w:r w:rsidRPr="00A24B89">
              <w:rPr>
                <w:rFonts w:asciiTheme="majorBidi" w:hAnsiTheme="majorBidi" w:cstheme="majorBidi"/>
              </w:rPr>
              <w:t>Stage 2</w:t>
            </w:r>
            <w:r w:rsidRPr="00A24B8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A751D85" w14:textId="77777777" w:rsidR="00D94FDB" w:rsidRPr="00A24B8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/>
                <w:cs/>
              </w:rPr>
              <w:t>(</w:t>
            </w:r>
            <w:r w:rsidRPr="00A24B89">
              <w:rPr>
                <w:rFonts w:asciiTheme="majorBidi" w:hAnsiTheme="majorBidi" w:cstheme="majorBidi"/>
              </w:rPr>
              <w:t>Stage 3</w:t>
            </w:r>
            <w:r w:rsidRPr="00A24B8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8214291" w14:textId="77777777" w:rsidR="00D94FDB" w:rsidRPr="00A24B89" w:rsidRDefault="00D94FD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82C68" w:rsidRPr="00A24B89" w14:paraId="5A35266F" w14:textId="77777777" w:rsidTr="004C22B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F355607" w14:textId="77777777" w:rsidR="00582C68" w:rsidRPr="00A24B89" w:rsidRDefault="00582C6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4"/>
            <w:shd w:val="clear" w:color="auto" w:fill="auto"/>
            <w:vAlign w:val="bottom"/>
          </w:tcPr>
          <w:p w14:paraId="3E80471E" w14:textId="1168C620" w:rsidR="00582C68" w:rsidRPr="00A24B89" w:rsidRDefault="00582C6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A6CD2" w:rsidRPr="00A24B89" w14:paraId="3F2B718D" w14:textId="77777777" w:rsidTr="00AA6CD2">
        <w:trPr>
          <w:trHeight w:val="121"/>
        </w:trPr>
        <w:tc>
          <w:tcPr>
            <w:tcW w:w="3420" w:type="dxa"/>
            <w:shd w:val="clear" w:color="auto" w:fill="auto"/>
            <w:vAlign w:val="bottom"/>
          </w:tcPr>
          <w:p w14:paraId="26346715" w14:textId="5CCB6736" w:rsidR="00AA6CD2" w:rsidRPr="00A24B8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เงินให้กู้ยืมแก่กิจการที่เกี่ยวข้องกันและ</w:t>
            </w:r>
          </w:p>
        </w:tc>
        <w:tc>
          <w:tcPr>
            <w:tcW w:w="1442" w:type="dxa"/>
            <w:shd w:val="clear" w:color="auto" w:fill="auto"/>
          </w:tcPr>
          <w:p w14:paraId="4363588F" w14:textId="77777777" w:rsidR="00AA6CD2" w:rsidRPr="00A24B8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55494E2C" w14:textId="77777777" w:rsidR="00AA6CD2" w:rsidRPr="00A24B8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7848E139" w14:textId="77777777" w:rsidR="00AA6CD2" w:rsidRPr="00A24B8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1EF52F7C" w14:textId="77777777" w:rsidR="00AA6CD2" w:rsidRPr="00A24B8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</w:tc>
      </w:tr>
      <w:tr w:rsidR="00AA6CD2" w:rsidRPr="00A24B89" w14:paraId="72F54974" w14:textId="77777777" w:rsidTr="004C22B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63D18C7" w14:textId="2751CF0F" w:rsidR="00AA6CD2" w:rsidRPr="00A24B8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ดอกเบี้ยค้างรับ</w:t>
            </w:r>
          </w:p>
        </w:tc>
        <w:tc>
          <w:tcPr>
            <w:tcW w:w="1442" w:type="dxa"/>
            <w:shd w:val="clear" w:color="auto" w:fill="auto"/>
          </w:tcPr>
          <w:p w14:paraId="40EC49E8" w14:textId="77777777" w:rsidR="00AA6CD2" w:rsidRPr="00A24B8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43DC2B4A" w14:textId="77777777" w:rsidR="00AA6CD2" w:rsidRPr="00A24B8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70757FD6" w14:textId="77777777" w:rsidR="00AA6CD2" w:rsidRPr="00A24B8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66B6194B" w14:textId="77777777" w:rsidR="00AA6CD2" w:rsidRPr="00A24B89" w:rsidRDefault="00AA6CD2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</w:tc>
      </w:tr>
      <w:tr w:rsidR="00620B6B" w:rsidRPr="00A24B89" w14:paraId="686BEAA6" w14:textId="77777777" w:rsidTr="0040704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0486940" w14:textId="3C1F3F75" w:rsidR="00620B6B" w:rsidRPr="00A24B89" w:rsidRDefault="00620B6B" w:rsidP="0062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</w:rPr>
              <w:t>1</w:t>
            </w:r>
            <w:r w:rsidRPr="00A24B89">
              <w:rPr>
                <w:rFonts w:asciiTheme="majorBidi" w:hAnsiTheme="majorBidi"/>
                <w:cs/>
              </w:rPr>
              <w:t xml:space="preserve"> </w:t>
            </w:r>
            <w:r w:rsidRPr="00A24B89">
              <w:rPr>
                <w:rFonts w:asciiTheme="majorBidi" w:hAnsiTheme="majorBidi" w:cstheme="majorBidi"/>
                <w:cs/>
              </w:rPr>
              <w:t>มกราคม</w:t>
            </w:r>
            <w:r w:rsidRPr="00A24B89">
              <w:rPr>
                <w:rFonts w:asciiTheme="majorBidi" w:hAnsiTheme="majorBidi"/>
                <w:cs/>
              </w:rPr>
              <w:t xml:space="preserve"> </w:t>
            </w:r>
            <w:r w:rsidRPr="00A24B8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4FA7951" w14:textId="15D2396F" w:rsidR="00620B6B" w:rsidRPr="00A24B89" w:rsidRDefault="00620B6B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80CF3AF" w14:textId="3CF20734" w:rsidR="00620B6B" w:rsidRPr="00A24B89" w:rsidRDefault="00620B6B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3ED89EB" w14:textId="2C0B325B" w:rsidR="00620B6B" w:rsidRPr="00A24B89" w:rsidRDefault="00620B6B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AD0D442" w14:textId="44978614" w:rsidR="00620B6B" w:rsidRPr="00A24B89" w:rsidRDefault="00620B6B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27</w:t>
            </w:r>
          </w:p>
        </w:tc>
      </w:tr>
      <w:tr w:rsidR="00AF1596" w:rsidRPr="00A24B89" w14:paraId="5885BB81" w14:textId="77777777" w:rsidTr="0040704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9935B61" w14:textId="51A7662E" w:rsidR="00AF1596" w:rsidRPr="00A24B89" w:rsidRDefault="00AF1596" w:rsidP="00AF1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  <w:cs/>
              </w:rPr>
              <w:t>การวัดมูลค่าใหม่สุทธิของสำรอง</w:t>
            </w:r>
            <w:r w:rsidRPr="00A24B89">
              <w:rPr>
                <w:rFonts w:asciiTheme="majorBidi" w:hAnsiTheme="majorBidi" w:cstheme="majorBidi"/>
              </w:rPr>
              <w:br/>
            </w:r>
            <w:r w:rsidRPr="00A24B89">
              <w:rPr>
                <w:rFonts w:asciiTheme="majorBidi" w:hAnsiTheme="majorBidi" w:cstheme="majorBidi"/>
                <w:cs/>
              </w:rPr>
              <w:t>ผลขาดทุน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E07D40C" w14:textId="77777777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2525A3AF" w14:textId="2D5E81F7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DAC9DA6" w14:textId="77777777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30052566" w14:textId="466E16C7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</w:t>
            </w:r>
            <w:r w:rsidR="00D25E95" w:rsidRPr="00A24B8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EF329B5" w14:textId="77777777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50789611" w14:textId="01940231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624B88A" w14:textId="77777777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</w:p>
          <w:p w14:paraId="3D21E61D" w14:textId="4D7C985E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</w:t>
            </w:r>
            <w:r w:rsidR="00D25E95" w:rsidRPr="00A24B89">
              <w:rPr>
                <w:rFonts w:asciiTheme="majorBidi" w:hAnsiTheme="majorBidi" w:cstheme="majorBidi"/>
              </w:rPr>
              <w:t>5</w:t>
            </w:r>
          </w:p>
        </w:tc>
      </w:tr>
      <w:tr w:rsidR="00AF1596" w:rsidRPr="00A24B89" w14:paraId="0A153CDE" w14:textId="77777777" w:rsidTr="0040704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9666679" w14:textId="643693A0" w:rsidR="00AF1596" w:rsidRPr="00A24B89" w:rsidRDefault="00AF1596" w:rsidP="00AF1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875FA4A" w14:textId="08CDFC0F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10FA38D" w14:textId="1CCA4A54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(43)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0023AAD" w14:textId="17922CE5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091F29C" w14:textId="5DD0FF64" w:rsidR="00AF1596" w:rsidRPr="00A24B89" w:rsidRDefault="00AF1596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(43)</w:t>
            </w:r>
          </w:p>
        </w:tc>
      </w:tr>
      <w:tr w:rsidR="00AF1596" w:rsidRPr="00A24B89" w14:paraId="6CF57F9F" w14:textId="77777777" w:rsidTr="00407047">
        <w:trPr>
          <w:trHeight w:val="68"/>
        </w:trPr>
        <w:tc>
          <w:tcPr>
            <w:tcW w:w="3420" w:type="dxa"/>
            <w:shd w:val="clear" w:color="auto" w:fill="auto"/>
            <w:vAlign w:val="bottom"/>
          </w:tcPr>
          <w:p w14:paraId="581C2AD3" w14:textId="505449FE" w:rsidR="00AF1596" w:rsidRPr="00A24B89" w:rsidRDefault="00AF1596" w:rsidP="00AF1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A24B89">
              <w:rPr>
                <w:rFonts w:asciiTheme="majorBidi" w:hAnsiTheme="majorBidi"/>
                <w:cs/>
              </w:rPr>
              <w:t>ผลกระทบจากการแปลงค่างบการเงิน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BA3CF9F" w14:textId="516C5A08" w:rsidR="00AF1596" w:rsidRPr="00A24B89" w:rsidRDefault="00AF1596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660E0F9" w14:textId="163D4652" w:rsidR="00AF1596" w:rsidRPr="00A24B89" w:rsidRDefault="00AF1596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DA3A4F9" w14:textId="19543568" w:rsidR="00AF1596" w:rsidRPr="00A24B89" w:rsidRDefault="00AF1596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cs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9FCA93D" w14:textId="431DF8DE" w:rsidR="00AF1596" w:rsidRPr="00A24B89" w:rsidRDefault="00AF1596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</w:t>
            </w:r>
          </w:p>
        </w:tc>
      </w:tr>
      <w:tr w:rsidR="00AF1596" w:rsidRPr="00A24B89" w14:paraId="0B60F61D" w14:textId="77777777" w:rsidTr="00407047">
        <w:trPr>
          <w:trHeight w:val="309"/>
        </w:trPr>
        <w:tc>
          <w:tcPr>
            <w:tcW w:w="3420" w:type="dxa"/>
            <w:shd w:val="clear" w:color="auto" w:fill="auto"/>
            <w:vAlign w:val="bottom"/>
          </w:tcPr>
          <w:p w14:paraId="2533786A" w14:textId="7E2B4072" w:rsidR="00AF1596" w:rsidRPr="00A24B89" w:rsidRDefault="00AF1596" w:rsidP="00AF1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24B8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A24B89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Pr="00A24B8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29F346D" w14:textId="76CAF608" w:rsidR="00AF1596" w:rsidRPr="00A24B89" w:rsidRDefault="00AF1596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ind w:right="-38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06E4654" w14:textId="2E3EC28B" w:rsidR="00AF1596" w:rsidRPr="00A24B89" w:rsidRDefault="00D25E95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754771D" w14:textId="2DB48F24" w:rsidR="00AF1596" w:rsidRPr="00A24B89" w:rsidRDefault="00AF1596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1328D3C" w14:textId="27A94C82" w:rsidR="00AF1596" w:rsidRPr="00A24B89" w:rsidRDefault="00D25E95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739B42E1" w14:textId="5B703BB1" w:rsidR="00765B48" w:rsidRPr="00A24B89" w:rsidRDefault="00765B48" w:rsidP="0053352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765B48" w:rsidRPr="00A24B89" w:rsidSect="00C21744">
          <w:headerReference w:type="default" r:id="rId24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pPr w:leftFromText="180" w:rightFromText="180" w:vertAnchor="text" w:horzAnchor="page" w:tblpX="1418" w:tblpYSpec="inside"/>
        <w:tblW w:w="14837" w:type="dxa"/>
        <w:tblLayout w:type="fixed"/>
        <w:tblLook w:val="01E0" w:firstRow="1" w:lastRow="1" w:firstColumn="1" w:lastColumn="1" w:noHBand="0" w:noVBand="0"/>
      </w:tblPr>
      <w:tblGrid>
        <w:gridCol w:w="4962"/>
        <w:gridCol w:w="1410"/>
        <w:gridCol w:w="1411"/>
        <w:gridCol w:w="1411"/>
        <w:gridCol w:w="1410"/>
        <w:gridCol w:w="1411"/>
        <w:gridCol w:w="1411"/>
        <w:gridCol w:w="1411"/>
      </w:tblGrid>
      <w:tr w:rsidR="001C7792" w:rsidRPr="00A24B89" w14:paraId="1AFF23B3" w14:textId="77777777" w:rsidTr="00995A0A">
        <w:tc>
          <w:tcPr>
            <w:tcW w:w="4962" w:type="dxa"/>
          </w:tcPr>
          <w:p w14:paraId="7426C468" w14:textId="77777777" w:rsidR="001C7792" w:rsidRPr="00A24B89" w:rsidRDefault="001C7792" w:rsidP="00C4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3" w:type="dxa"/>
            <w:gridSpan w:val="5"/>
            <w:vAlign w:val="center"/>
          </w:tcPr>
          <w:p w14:paraId="2AD24CA8" w14:textId="2DC8FE8B" w:rsidR="001C7792" w:rsidRPr="00A24B89" w:rsidRDefault="001C7792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vAlign w:val="center"/>
          </w:tcPr>
          <w:p w14:paraId="2CE652B1" w14:textId="07FDA8AF" w:rsidR="001C7792" w:rsidRPr="00A24B89" w:rsidRDefault="001C7792" w:rsidP="001C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52719" w:rsidRPr="00A24B89" w14:paraId="653EA602" w14:textId="77777777" w:rsidTr="00652A32">
        <w:tc>
          <w:tcPr>
            <w:tcW w:w="4962" w:type="dxa"/>
          </w:tcPr>
          <w:p w14:paraId="7A226B90" w14:textId="77777777" w:rsidR="00452719" w:rsidRPr="00A24B89" w:rsidRDefault="00452719" w:rsidP="00452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15855ED6" w14:textId="2A0424E8" w:rsidR="00452719" w:rsidRPr="00A24B89" w:rsidRDefault="00452719" w:rsidP="00452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ณ วันที่ </w:t>
            </w:r>
            <w:r w:rsidR="00B52B93"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52B93"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B52B93"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10" w:type="dxa"/>
            <w:vAlign w:val="center"/>
          </w:tcPr>
          <w:p w14:paraId="38940465" w14:textId="77777777" w:rsidR="00452719" w:rsidRPr="00A24B8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411" w:type="dxa"/>
            <w:vAlign w:val="center"/>
          </w:tcPr>
          <w:p w14:paraId="49D38F1B" w14:textId="7AED351D" w:rsidR="00452719" w:rsidRPr="00A24B8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เงินปอนด์อังกฤษ</w:t>
            </w:r>
          </w:p>
        </w:tc>
        <w:tc>
          <w:tcPr>
            <w:tcW w:w="1411" w:type="dxa"/>
            <w:vAlign w:val="center"/>
          </w:tcPr>
          <w:p w14:paraId="4B0577EB" w14:textId="77777777" w:rsidR="00452719" w:rsidRPr="00A24B89" w:rsidRDefault="00452719" w:rsidP="00452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1DFD5F" w14:textId="2BD65D98" w:rsidR="00452719" w:rsidRPr="00A24B8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เงินยูโร</w:t>
            </w:r>
          </w:p>
        </w:tc>
        <w:tc>
          <w:tcPr>
            <w:tcW w:w="1410" w:type="dxa"/>
            <w:vAlign w:val="center"/>
          </w:tcPr>
          <w:p w14:paraId="0B097987" w14:textId="77777777" w:rsidR="00452719" w:rsidRPr="00A24B8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7D51A869" w14:textId="0587F069" w:rsidR="00452719" w:rsidRPr="00A24B8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อื่น ๆ</w:t>
            </w:r>
          </w:p>
        </w:tc>
        <w:tc>
          <w:tcPr>
            <w:tcW w:w="1411" w:type="dxa"/>
            <w:vAlign w:val="center"/>
          </w:tcPr>
          <w:p w14:paraId="40B6B49D" w14:textId="77777777" w:rsidR="00452719" w:rsidRPr="00A24B8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3C3BB73D" w14:textId="77777777" w:rsidR="00452719" w:rsidRPr="00A24B8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รวม</w:t>
            </w:r>
          </w:p>
        </w:tc>
        <w:tc>
          <w:tcPr>
            <w:tcW w:w="1411" w:type="dxa"/>
            <w:vAlign w:val="center"/>
          </w:tcPr>
          <w:p w14:paraId="59F16E95" w14:textId="425F08EC" w:rsidR="00452719" w:rsidRPr="00A24B8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411" w:type="dxa"/>
            <w:vAlign w:val="center"/>
          </w:tcPr>
          <w:p w14:paraId="72059619" w14:textId="77777777" w:rsidR="00452719" w:rsidRPr="00A24B8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3CD22768" w14:textId="5B5C1F50" w:rsidR="00452719" w:rsidRPr="00A24B89" w:rsidRDefault="00452719" w:rsidP="0045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รวม</w:t>
            </w:r>
          </w:p>
        </w:tc>
      </w:tr>
      <w:tr w:rsidR="001C7792" w:rsidRPr="00A24B89" w14:paraId="352A89BF" w14:textId="77777777" w:rsidTr="007F2DC7">
        <w:tc>
          <w:tcPr>
            <w:tcW w:w="4962" w:type="dxa"/>
          </w:tcPr>
          <w:p w14:paraId="527F8496" w14:textId="77777777" w:rsidR="001C7792" w:rsidRPr="00A24B89" w:rsidRDefault="001C7792" w:rsidP="00C4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3" w:type="dxa"/>
            <w:gridSpan w:val="5"/>
            <w:vAlign w:val="center"/>
          </w:tcPr>
          <w:p w14:paraId="6EA007DA" w14:textId="330C1938" w:rsidR="001C7792" w:rsidRPr="00A24B89" w:rsidRDefault="001C7792" w:rsidP="00C4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asciiTheme="majorBidi" w:hAnsiTheme="majorBidi" w:cstheme="majorBidi"/>
                <w:i/>
                <w:iCs/>
              </w:rPr>
              <w:t>(</w:t>
            </w:r>
            <w:r w:rsidRPr="00A24B89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A24B8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822" w:type="dxa"/>
            <w:gridSpan w:val="2"/>
            <w:vAlign w:val="center"/>
          </w:tcPr>
          <w:p w14:paraId="7AC365EF" w14:textId="577831BC" w:rsidR="001C7792" w:rsidRPr="00A24B89" w:rsidRDefault="001C7792" w:rsidP="001C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24B89">
              <w:rPr>
                <w:rFonts w:asciiTheme="majorBidi" w:hAnsiTheme="majorBidi" w:cstheme="majorBidi"/>
                <w:i/>
                <w:iCs/>
              </w:rPr>
              <w:t>(</w:t>
            </w:r>
            <w:r w:rsidRPr="00A24B89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A24B8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11702C" w:rsidRPr="00A24B89" w14:paraId="6B025AFD" w14:textId="77777777" w:rsidTr="00407047">
        <w:tc>
          <w:tcPr>
            <w:tcW w:w="4962" w:type="dxa"/>
          </w:tcPr>
          <w:p w14:paraId="05A797FD" w14:textId="77777777" w:rsidR="0011702C" w:rsidRPr="00A24B89" w:rsidRDefault="0011702C" w:rsidP="001170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0" w:type="dxa"/>
            <w:vAlign w:val="bottom"/>
          </w:tcPr>
          <w:p w14:paraId="097E6967" w14:textId="7F6F22C3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6,469</w:t>
            </w:r>
          </w:p>
        </w:tc>
        <w:tc>
          <w:tcPr>
            <w:tcW w:w="1411" w:type="dxa"/>
            <w:vAlign w:val="bottom"/>
          </w:tcPr>
          <w:p w14:paraId="519E5980" w14:textId="53B1DE4A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265</w:t>
            </w:r>
          </w:p>
        </w:tc>
        <w:tc>
          <w:tcPr>
            <w:tcW w:w="1411" w:type="dxa"/>
            <w:vAlign w:val="bottom"/>
          </w:tcPr>
          <w:p w14:paraId="5B9A2B9B" w14:textId="45902835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98</w:t>
            </w:r>
          </w:p>
        </w:tc>
        <w:tc>
          <w:tcPr>
            <w:tcW w:w="1410" w:type="dxa"/>
            <w:vAlign w:val="bottom"/>
          </w:tcPr>
          <w:p w14:paraId="1DAD44FC" w14:textId="54581208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560</w:t>
            </w:r>
          </w:p>
        </w:tc>
        <w:tc>
          <w:tcPr>
            <w:tcW w:w="1411" w:type="dxa"/>
            <w:vAlign w:val="bottom"/>
          </w:tcPr>
          <w:p w14:paraId="1B3C2ABA" w14:textId="0B939FBF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7,392</w:t>
            </w:r>
          </w:p>
        </w:tc>
        <w:tc>
          <w:tcPr>
            <w:tcW w:w="1411" w:type="dxa"/>
            <w:vAlign w:val="bottom"/>
          </w:tcPr>
          <w:p w14:paraId="6E3FD75E" w14:textId="2385A1DC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976</w:t>
            </w:r>
          </w:p>
        </w:tc>
        <w:tc>
          <w:tcPr>
            <w:tcW w:w="1411" w:type="dxa"/>
            <w:vAlign w:val="bottom"/>
          </w:tcPr>
          <w:p w14:paraId="10B781FC" w14:textId="7F06EF05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976</w:t>
            </w:r>
          </w:p>
        </w:tc>
      </w:tr>
      <w:tr w:rsidR="0011702C" w:rsidRPr="00A24B89" w14:paraId="387D71E2" w14:textId="77777777" w:rsidTr="00407047">
        <w:tc>
          <w:tcPr>
            <w:tcW w:w="4962" w:type="dxa"/>
          </w:tcPr>
          <w:p w14:paraId="54698FD3" w14:textId="77777777" w:rsidR="0011702C" w:rsidRPr="00A24B89" w:rsidRDefault="0011702C" w:rsidP="0011702C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10" w:type="dxa"/>
            <w:vAlign w:val="bottom"/>
          </w:tcPr>
          <w:p w14:paraId="70BF6B7D" w14:textId="216308BE" w:rsidR="0011702C" w:rsidRPr="00A24B89" w:rsidRDefault="007432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20</w:t>
            </w:r>
            <w:r w:rsidR="0011702C" w:rsidRPr="00A24B89">
              <w:t>,</w:t>
            </w:r>
            <w:r w:rsidRPr="00A24B89">
              <w:t>388</w:t>
            </w:r>
          </w:p>
        </w:tc>
        <w:tc>
          <w:tcPr>
            <w:tcW w:w="1411" w:type="dxa"/>
            <w:vAlign w:val="bottom"/>
          </w:tcPr>
          <w:p w14:paraId="7A8B9271" w14:textId="5DF56F79" w:rsidR="0011702C" w:rsidRPr="00A24B89" w:rsidRDefault="007432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125</w:t>
            </w:r>
          </w:p>
        </w:tc>
        <w:tc>
          <w:tcPr>
            <w:tcW w:w="1411" w:type="dxa"/>
            <w:vAlign w:val="bottom"/>
          </w:tcPr>
          <w:p w14:paraId="25DF1FBF" w14:textId="5ACDD236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</w:t>
            </w:r>
            <w:r w:rsidR="0074322C" w:rsidRPr="00A24B89">
              <w:t>62</w:t>
            </w:r>
          </w:p>
        </w:tc>
        <w:tc>
          <w:tcPr>
            <w:tcW w:w="1410" w:type="dxa"/>
            <w:vAlign w:val="bottom"/>
          </w:tcPr>
          <w:p w14:paraId="16C484E1" w14:textId="7C34DCE3" w:rsidR="0011702C" w:rsidRPr="00A24B89" w:rsidRDefault="007432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3</w:t>
            </w:r>
          </w:p>
        </w:tc>
        <w:tc>
          <w:tcPr>
            <w:tcW w:w="1411" w:type="dxa"/>
            <w:vAlign w:val="bottom"/>
          </w:tcPr>
          <w:p w14:paraId="0C2A7638" w14:textId="750D599E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2</w:t>
            </w:r>
            <w:r w:rsidR="0074322C" w:rsidRPr="00A24B89">
              <w:t>0</w:t>
            </w:r>
            <w:r w:rsidRPr="00A24B89">
              <w:t>,</w:t>
            </w:r>
            <w:r w:rsidR="0074322C" w:rsidRPr="00A24B89">
              <w:t>67</w:t>
            </w:r>
            <w:r w:rsidR="00634E3C" w:rsidRPr="00A24B89">
              <w:t>8</w:t>
            </w:r>
          </w:p>
        </w:tc>
        <w:tc>
          <w:tcPr>
            <w:tcW w:w="1411" w:type="dxa"/>
            <w:vAlign w:val="bottom"/>
          </w:tcPr>
          <w:p w14:paraId="54060AF3" w14:textId="2CD9B4B4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1,590</w:t>
            </w:r>
          </w:p>
        </w:tc>
        <w:tc>
          <w:tcPr>
            <w:tcW w:w="1411" w:type="dxa"/>
            <w:vAlign w:val="bottom"/>
          </w:tcPr>
          <w:p w14:paraId="303D3DED" w14:textId="235490E1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1,590</w:t>
            </w:r>
          </w:p>
        </w:tc>
      </w:tr>
      <w:tr w:rsidR="0011702C" w:rsidRPr="00A24B89" w14:paraId="449F2A70" w14:textId="77777777" w:rsidTr="00407047">
        <w:tc>
          <w:tcPr>
            <w:tcW w:w="4962" w:type="dxa"/>
          </w:tcPr>
          <w:p w14:paraId="3F86BB33" w14:textId="77777777" w:rsidR="0011702C" w:rsidRPr="00A24B89" w:rsidRDefault="0011702C" w:rsidP="001170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10" w:type="dxa"/>
            <w:vAlign w:val="bottom"/>
          </w:tcPr>
          <w:p w14:paraId="2EC87409" w14:textId="1BFCF274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(1</w:t>
            </w:r>
            <w:r w:rsidR="00686884" w:rsidRPr="00A24B89">
              <w:t>0</w:t>
            </w:r>
            <w:r w:rsidRPr="00A24B89">
              <w:t>,</w:t>
            </w:r>
            <w:r w:rsidR="00686884" w:rsidRPr="00A24B89">
              <w:t>713</w:t>
            </w:r>
            <w:r w:rsidRPr="00A24B89">
              <w:t>)</w:t>
            </w:r>
          </w:p>
        </w:tc>
        <w:tc>
          <w:tcPr>
            <w:tcW w:w="1411" w:type="dxa"/>
            <w:vAlign w:val="bottom"/>
          </w:tcPr>
          <w:p w14:paraId="5B18554F" w14:textId="4477D1FF" w:rsidR="0011702C" w:rsidRPr="00A24B89" w:rsidRDefault="00504F77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1" w:type="dxa"/>
            <w:vAlign w:val="bottom"/>
          </w:tcPr>
          <w:p w14:paraId="32D96C2C" w14:textId="43BFFA07" w:rsidR="0011702C" w:rsidRPr="00A24B89" w:rsidRDefault="00504F77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0" w:type="dxa"/>
            <w:vAlign w:val="bottom"/>
          </w:tcPr>
          <w:p w14:paraId="078AB07C" w14:textId="330C7B38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(9</w:t>
            </w:r>
            <w:r w:rsidR="00686884" w:rsidRPr="00A24B89">
              <w:t>0</w:t>
            </w:r>
            <w:r w:rsidRPr="00A24B89">
              <w:t>)</w:t>
            </w:r>
          </w:p>
        </w:tc>
        <w:tc>
          <w:tcPr>
            <w:tcW w:w="1411" w:type="dxa"/>
            <w:vAlign w:val="bottom"/>
          </w:tcPr>
          <w:p w14:paraId="6EA14A47" w14:textId="627CE6B1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(1</w:t>
            </w:r>
            <w:r w:rsidR="00686884" w:rsidRPr="00A24B89">
              <w:t>0</w:t>
            </w:r>
            <w:r w:rsidRPr="00A24B89">
              <w:t>,</w:t>
            </w:r>
            <w:r w:rsidR="00504F77" w:rsidRPr="00A24B89">
              <w:t>803</w:t>
            </w:r>
            <w:r w:rsidRPr="00A24B89">
              <w:t>)</w:t>
            </w:r>
          </w:p>
        </w:tc>
        <w:tc>
          <w:tcPr>
            <w:tcW w:w="1411" w:type="dxa"/>
            <w:vAlign w:val="bottom"/>
          </w:tcPr>
          <w:p w14:paraId="3CAB7FB4" w14:textId="6A7C39CB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-</w:t>
            </w:r>
          </w:p>
        </w:tc>
        <w:tc>
          <w:tcPr>
            <w:tcW w:w="1411" w:type="dxa"/>
            <w:vAlign w:val="bottom"/>
          </w:tcPr>
          <w:p w14:paraId="5F972624" w14:textId="3AC2145C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</w:tr>
      <w:tr w:rsidR="0011702C" w:rsidRPr="00A24B89" w14:paraId="7C241CF0" w14:textId="77777777" w:rsidTr="00407047">
        <w:tc>
          <w:tcPr>
            <w:tcW w:w="4962" w:type="dxa"/>
          </w:tcPr>
          <w:p w14:paraId="292BF217" w14:textId="77777777" w:rsidR="0011702C" w:rsidRPr="00A24B89" w:rsidRDefault="0011702C" w:rsidP="001170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10" w:type="dxa"/>
            <w:vAlign w:val="bottom"/>
          </w:tcPr>
          <w:p w14:paraId="15F3294F" w14:textId="23EA525A" w:rsidR="0011702C" w:rsidRPr="00A24B89" w:rsidRDefault="0011702C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(2</w:t>
            </w:r>
            <w:r w:rsidR="00504F77" w:rsidRPr="00A24B89">
              <w:t>5</w:t>
            </w:r>
            <w:r w:rsidRPr="00A24B89">
              <w:t>,</w:t>
            </w:r>
            <w:r w:rsidR="00504F77" w:rsidRPr="00A24B89">
              <w:t>965</w:t>
            </w:r>
            <w:r w:rsidRPr="00A24B89">
              <w:t>)</w:t>
            </w:r>
          </w:p>
        </w:tc>
        <w:tc>
          <w:tcPr>
            <w:tcW w:w="1411" w:type="dxa"/>
            <w:vAlign w:val="bottom"/>
          </w:tcPr>
          <w:p w14:paraId="2C848415" w14:textId="15188AD9" w:rsidR="0011702C" w:rsidRPr="00A24B89" w:rsidRDefault="0011702C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</w:t>
            </w:r>
            <w:r w:rsidR="00504F77" w:rsidRPr="00A24B89">
              <w:t>64</w:t>
            </w:r>
            <w:r w:rsidRPr="00A24B89">
              <w:t>)</w:t>
            </w:r>
          </w:p>
        </w:tc>
        <w:tc>
          <w:tcPr>
            <w:tcW w:w="1411" w:type="dxa"/>
            <w:vAlign w:val="bottom"/>
          </w:tcPr>
          <w:p w14:paraId="598B484A" w14:textId="3500034C" w:rsidR="0011702C" w:rsidRPr="00A24B89" w:rsidRDefault="0011702C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</w:t>
            </w:r>
            <w:r w:rsidR="00504F77" w:rsidRPr="00A24B89">
              <w:t>121</w:t>
            </w:r>
            <w:r w:rsidRPr="00A24B89">
              <w:t>)</w:t>
            </w:r>
          </w:p>
        </w:tc>
        <w:tc>
          <w:tcPr>
            <w:tcW w:w="1410" w:type="dxa"/>
            <w:vAlign w:val="bottom"/>
          </w:tcPr>
          <w:p w14:paraId="123477B4" w14:textId="2367D18F" w:rsidR="0011702C" w:rsidRPr="00A24B89" w:rsidRDefault="0011702C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(1</w:t>
            </w:r>
            <w:r w:rsidR="00634E3C" w:rsidRPr="00A24B89">
              <w:t>78</w:t>
            </w:r>
            <w:r w:rsidRPr="00A24B89">
              <w:t>)</w:t>
            </w:r>
          </w:p>
        </w:tc>
        <w:tc>
          <w:tcPr>
            <w:tcW w:w="1411" w:type="dxa"/>
            <w:vAlign w:val="bottom"/>
          </w:tcPr>
          <w:p w14:paraId="01E0F80E" w14:textId="1E84BAEF" w:rsidR="0011702C" w:rsidRPr="00A24B89" w:rsidRDefault="0011702C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</w:t>
            </w:r>
            <w:r w:rsidR="00504F77" w:rsidRPr="00A24B89">
              <w:t>26</w:t>
            </w:r>
            <w:r w:rsidRPr="00A24B89">
              <w:t>,</w:t>
            </w:r>
            <w:r w:rsidR="00504F77" w:rsidRPr="00A24B89">
              <w:t>3</w:t>
            </w:r>
            <w:r w:rsidR="00634E3C" w:rsidRPr="00A24B89">
              <w:t>28</w:t>
            </w:r>
            <w:r w:rsidRPr="00A24B89">
              <w:t>)</w:t>
            </w:r>
          </w:p>
        </w:tc>
        <w:tc>
          <w:tcPr>
            <w:tcW w:w="1411" w:type="dxa"/>
            <w:vAlign w:val="bottom"/>
          </w:tcPr>
          <w:p w14:paraId="2E98E563" w14:textId="720149A0" w:rsidR="0011702C" w:rsidRPr="00A24B89" w:rsidRDefault="0011702C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(6,070)</w:t>
            </w:r>
          </w:p>
        </w:tc>
        <w:tc>
          <w:tcPr>
            <w:tcW w:w="1411" w:type="dxa"/>
            <w:vAlign w:val="bottom"/>
          </w:tcPr>
          <w:p w14:paraId="6114F5BC" w14:textId="020D7FB1" w:rsidR="0011702C" w:rsidRPr="00A24B89" w:rsidRDefault="0011702C" w:rsidP="004070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(6,070)</w:t>
            </w:r>
          </w:p>
        </w:tc>
      </w:tr>
      <w:tr w:rsidR="0011702C" w:rsidRPr="00A24B89" w14:paraId="63B663A5" w14:textId="77777777" w:rsidTr="00634E3C">
        <w:trPr>
          <w:trHeight w:val="79"/>
        </w:trPr>
        <w:tc>
          <w:tcPr>
            <w:tcW w:w="4962" w:type="dxa"/>
          </w:tcPr>
          <w:p w14:paraId="107715C2" w14:textId="77777777" w:rsidR="0011702C" w:rsidRPr="00A24B89" w:rsidRDefault="0011702C" w:rsidP="0011702C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410" w:type="dxa"/>
            <w:vAlign w:val="bottom"/>
          </w:tcPr>
          <w:p w14:paraId="438A5C9D" w14:textId="040EB24F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</w:t>
            </w:r>
            <w:r w:rsidR="00504F77" w:rsidRPr="00A24B89">
              <w:rPr>
                <w:b/>
                <w:bCs/>
              </w:rPr>
              <w:t>9</w:t>
            </w:r>
            <w:r w:rsidRPr="00A24B89">
              <w:rPr>
                <w:b/>
                <w:bCs/>
              </w:rPr>
              <w:t>,</w:t>
            </w:r>
            <w:r w:rsidR="00504F77" w:rsidRPr="00A24B89">
              <w:rPr>
                <w:b/>
                <w:bCs/>
              </w:rPr>
              <w:t>821</w:t>
            </w:r>
            <w:r w:rsidRPr="00A24B89">
              <w:rPr>
                <w:b/>
                <w:bCs/>
              </w:rPr>
              <w:t>)</w:t>
            </w:r>
          </w:p>
        </w:tc>
        <w:tc>
          <w:tcPr>
            <w:tcW w:w="1411" w:type="dxa"/>
            <w:vAlign w:val="bottom"/>
          </w:tcPr>
          <w:p w14:paraId="2E0FC229" w14:textId="2F2FF6AF" w:rsidR="0011702C" w:rsidRPr="00A24B89" w:rsidRDefault="00504F77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326</w:t>
            </w:r>
          </w:p>
        </w:tc>
        <w:tc>
          <w:tcPr>
            <w:tcW w:w="1411" w:type="dxa"/>
            <w:vAlign w:val="bottom"/>
          </w:tcPr>
          <w:p w14:paraId="5BBBFA58" w14:textId="02E4AB27" w:rsidR="0011702C" w:rsidRPr="00A24B89" w:rsidRDefault="00504F77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139</w:t>
            </w:r>
          </w:p>
        </w:tc>
        <w:tc>
          <w:tcPr>
            <w:tcW w:w="1410" w:type="dxa"/>
            <w:vAlign w:val="bottom"/>
          </w:tcPr>
          <w:p w14:paraId="4C48A262" w14:textId="6F1B53A8" w:rsidR="0011702C" w:rsidRPr="00A24B89" w:rsidRDefault="00634E3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295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198A6EFB" w14:textId="51BC0256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(</w:t>
            </w:r>
            <w:r w:rsidR="00504F77" w:rsidRPr="00A24B89">
              <w:rPr>
                <w:b/>
                <w:bCs/>
              </w:rPr>
              <w:t>9</w:t>
            </w:r>
            <w:r w:rsidRPr="00A24B89">
              <w:rPr>
                <w:b/>
                <w:bCs/>
              </w:rPr>
              <w:t>,</w:t>
            </w:r>
            <w:r w:rsidR="00504F77" w:rsidRPr="00A24B89">
              <w:rPr>
                <w:b/>
                <w:bCs/>
              </w:rPr>
              <w:t>0</w:t>
            </w:r>
            <w:r w:rsidR="00634E3C" w:rsidRPr="00A24B89">
              <w:rPr>
                <w:b/>
                <w:bCs/>
              </w:rPr>
              <w:t>61</w:t>
            </w:r>
            <w:r w:rsidRPr="00A24B89">
              <w:rPr>
                <w:b/>
                <w:bCs/>
              </w:rPr>
              <w:t>)</w:t>
            </w:r>
          </w:p>
        </w:tc>
        <w:tc>
          <w:tcPr>
            <w:tcW w:w="1411" w:type="dxa"/>
            <w:vAlign w:val="bottom"/>
          </w:tcPr>
          <w:p w14:paraId="6ED063CE" w14:textId="11D3A4CC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(3,504)</w:t>
            </w:r>
          </w:p>
        </w:tc>
        <w:tc>
          <w:tcPr>
            <w:tcW w:w="1411" w:type="dxa"/>
            <w:vAlign w:val="bottom"/>
          </w:tcPr>
          <w:p w14:paraId="319CB41C" w14:textId="1D8CE35E" w:rsidR="0011702C" w:rsidRPr="00A24B89" w:rsidRDefault="0011702C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(3,504)</w:t>
            </w:r>
          </w:p>
        </w:tc>
      </w:tr>
      <w:tr w:rsidR="006654D0" w:rsidRPr="00A24B89" w14:paraId="084759E2" w14:textId="77777777" w:rsidTr="00407047">
        <w:tc>
          <w:tcPr>
            <w:tcW w:w="4962" w:type="dxa"/>
          </w:tcPr>
          <w:p w14:paraId="46393A5B" w14:textId="77777777" w:rsidR="006654D0" w:rsidRPr="00A24B89" w:rsidRDefault="006654D0" w:rsidP="006654D0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10" w:type="dxa"/>
            <w:vAlign w:val="bottom"/>
          </w:tcPr>
          <w:p w14:paraId="1C808C0E" w14:textId="0A695145" w:rsidR="006654D0" w:rsidRPr="00A24B89" w:rsidRDefault="006654D0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</w:t>
            </w:r>
            <w:r w:rsidRPr="00A24B89">
              <w:rPr>
                <w:rFonts w:hint="cs"/>
                <w:cs/>
              </w:rPr>
              <w:t>05</w:t>
            </w:r>
          </w:p>
        </w:tc>
        <w:tc>
          <w:tcPr>
            <w:tcW w:w="1411" w:type="dxa"/>
            <w:vAlign w:val="bottom"/>
          </w:tcPr>
          <w:p w14:paraId="0A89AF9C" w14:textId="3EC89CB2" w:rsidR="006654D0" w:rsidRPr="00A24B89" w:rsidRDefault="006654D0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1" w:type="dxa"/>
            <w:vAlign w:val="bottom"/>
          </w:tcPr>
          <w:p w14:paraId="248AEC99" w14:textId="47D23B2E" w:rsidR="006654D0" w:rsidRPr="00A24B89" w:rsidRDefault="006654D0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0" w:type="dxa"/>
            <w:vAlign w:val="bottom"/>
          </w:tcPr>
          <w:p w14:paraId="4EA717A8" w14:textId="511F20E8" w:rsidR="006654D0" w:rsidRPr="00A24B89" w:rsidRDefault="006654D0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7B437978" w14:textId="674333EF" w:rsidR="006654D0" w:rsidRPr="00A24B89" w:rsidRDefault="006654D0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</w:t>
            </w:r>
            <w:r w:rsidRPr="00A24B89">
              <w:rPr>
                <w:rFonts w:hint="cs"/>
                <w:cs/>
              </w:rPr>
              <w:t>05</w:t>
            </w:r>
          </w:p>
        </w:tc>
        <w:tc>
          <w:tcPr>
            <w:tcW w:w="1411" w:type="dxa"/>
            <w:vAlign w:val="bottom"/>
          </w:tcPr>
          <w:p w14:paraId="6697F0F2" w14:textId="1D5AEBC4" w:rsidR="006654D0" w:rsidRPr="00A24B89" w:rsidRDefault="006654D0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1" w:type="dxa"/>
            <w:vAlign w:val="bottom"/>
          </w:tcPr>
          <w:p w14:paraId="10AAECB3" w14:textId="44138011" w:rsidR="006654D0" w:rsidRPr="00A24B89" w:rsidRDefault="006654D0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</w:tr>
      <w:tr w:rsidR="00C8521A" w:rsidRPr="00A24B89" w14:paraId="1EBCCB00" w14:textId="77777777" w:rsidTr="00407047">
        <w:tc>
          <w:tcPr>
            <w:tcW w:w="4962" w:type="dxa"/>
          </w:tcPr>
          <w:p w14:paraId="0204913D" w14:textId="50BF6961" w:rsidR="00C8521A" w:rsidRPr="00A24B89" w:rsidRDefault="00C8521A" w:rsidP="00C8521A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10" w:type="dxa"/>
            <w:vAlign w:val="bottom"/>
          </w:tcPr>
          <w:p w14:paraId="0444708F" w14:textId="3571DDBB" w:rsidR="00C8521A" w:rsidRPr="00A24B89" w:rsidRDefault="00C8521A" w:rsidP="00C8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rPr>
                <w:rFonts w:hint="cs"/>
                <w:cs/>
              </w:rPr>
              <w:t>2</w:t>
            </w:r>
            <w:r w:rsidRPr="00A24B89">
              <w:t>,</w:t>
            </w:r>
            <w:r w:rsidRPr="00A24B89">
              <w:rPr>
                <w:rFonts w:hint="cs"/>
                <w:cs/>
              </w:rPr>
              <w:t>221</w:t>
            </w:r>
          </w:p>
        </w:tc>
        <w:tc>
          <w:tcPr>
            <w:tcW w:w="1411" w:type="dxa"/>
            <w:vAlign w:val="bottom"/>
          </w:tcPr>
          <w:p w14:paraId="509ED58C" w14:textId="31303D38" w:rsidR="00C8521A" w:rsidRPr="00A24B89" w:rsidRDefault="00C8521A" w:rsidP="00C8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-</w:t>
            </w:r>
          </w:p>
        </w:tc>
        <w:tc>
          <w:tcPr>
            <w:tcW w:w="1411" w:type="dxa"/>
            <w:vAlign w:val="bottom"/>
          </w:tcPr>
          <w:p w14:paraId="1982F41A" w14:textId="67352CF3" w:rsidR="00C8521A" w:rsidRPr="00A24B89" w:rsidRDefault="00C8521A" w:rsidP="00C8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0" w:type="dxa"/>
            <w:vAlign w:val="bottom"/>
          </w:tcPr>
          <w:p w14:paraId="790A50B9" w14:textId="323E42EB" w:rsidR="00C8521A" w:rsidRPr="00A24B89" w:rsidRDefault="00C8521A" w:rsidP="00C8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1BC7D134" w14:textId="73DBA885" w:rsidR="00C8521A" w:rsidRPr="00A24B89" w:rsidRDefault="00C8521A" w:rsidP="00C8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rPr>
                <w:rFonts w:hint="cs"/>
                <w:cs/>
              </w:rPr>
              <w:t>2</w:t>
            </w:r>
            <w:r w:rsidRPr="00A24B89">
              <w:t>,</w:t>
            </w:r>
            <w:r w:rsidRPr="00A24B89">
              <w:rPr>
                <w:rFonts w:hint="cs"/>
                <w:cs/>
              </w:rPr>
              <w:t>221</w:t>
            </w:r>
          </w:p>
        </w:tc>
        <w:tc>
          <w:tcPr>
            <w:tcW w:w="1411" w:type="dxa"/>
            <w:vAlign w:val="bottom"/>
          </w:tcPr>
          <w:p w14:paraId="5BB18571" w14:textId="608995EE" w:rsidR="00C8521A" w:rsidRPr="00A24B89" w:rsidRDefault="00C8521A" w:rsidP="00C8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2,221</w:t>
            </w:r>
          </w:p>
        </w:tc>
        <w:tc>
          <w:tcPr>
            <w:tcW w:w="1411" w:type="dxa"/>
            <w:vAlign w:val="bottom"/>
          </w:tcPr>
          <w:p w14:paraId="294031A2" w14:textId="6B40CAD5" w:rsidR="00C8521A" w:rsidRPr="00A24B89" w:rsidRDefault="00C8521A" w:rsidP="00C8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2,221</w:t>
            </w:r>
          </w:p>
        </w:tc>
      </w:tr>
      <w:tr w:rsidR="00C8521A" w:rsidRPr="00A24B89" w14:paraId="0FF9D198" w14:textId="77777777" w:rsidTr="00407047">
        <w:tc>
          <w:tcPr>
            <w:tcW w:w="4962" w:type="dxa"/>
          </w:tcPr>
          <w:p w14:paraId="4BC48CDA" w14:textId="63EE0271" w:rsidR="00C8521A" w:rsidRPr="00A24B89" w:rsidRDefault="00C8521A" w:rsidP="00C8521A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410" w:type="dxa"/>
            <w:vAlign w:val="bottom"/>
          </w:tcPr>
          <w:p w14:paraId="4E5C5678" w14:textId="3974B6D7" w:rsidR="00C8521A" w:rsidRPr="00A24B89" w:rsidRDefault="00C8521A" w:rsidP="00C85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(2,</w:t>
            </w:r>
            <w:r w:rsidRPr="00A24B89">
              <w:rPr>
                <w:rFonts w:hint="cs"/>
                <w:cs/>
              </w:rPr>
              <w:t>480</w:t>
            </w:r>
            <w:r w:rsidRPr="00A24B89">
              <w:t>)</w:t>
            </w:r>
          </w:p>
        </w:tc>
        <w:tc>
          <w:tcPr>
            <w:tcW w:w="1411" w:type="dxa"/>
            <w:vAlign w:val="bottom"/>
          </w:tcPr>
          <w:p w14:paraId="476E1A2D" w14:textId="22A95E0B" w:rsidR="00C8521A" w:rsidRPr="00A24B89" w:rsidRDefault="00C8521A" w:rsidP="00C85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1" w:type="dxa"/>
            <w:vAlign w:val="bottom"/>
          </w:tcPr>
          <w:p w14:paraId="2B12EC02" w14:textId="7E0A4CED" w:rsidR="00C8521A" w:rsidRPr="00A24B89" w:rsidRDefault="00C8521A" w:rsidP="00C85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0" w:type="dxa"/>
            <w:vAlign w:val="bottom"/>
          </w:tcPr>
          <w:p w14:paraId="1F2CFC30" w14:textId="1999F4A9" w:rsidR="00C8521A" w:rsidRPr="00A24B89" w:rsidRDefault="00C8521A" w:rsidP="00C85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1BD38705" w14:textId="529F8CDC" w:rsidR="00C8521A" w:rsidRPr="00A24B89" w:rsidRDefault="00C8521A" w:rsidP="00C85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(2,</w:t>
            </w:r>
            <w:r w:rsidRPr="00A24B89">
              <w:rPr>
                <w:rFonts w:hint="cs"/>
                <w:cs/>
              </w:rPr>
              <w:t>480</w:t>
            </w:r>
            <w:r w:rsidRPr="00A24B89">
              <w:t>)</w:t>
            </w:r>
          </w:p>
        </w:tc>
        <w:tc>
          <w:tcPr>
            <w:tcW w:w="1411" w:type="dxa"/>
            <w:vAlign w:val="bottom"/>
          </w:tcPr>
          <w:p w14:paraId="1CEF8C88" w14:textId="2140D57C" w:rsidR="00C8521A" w:rsidRPr="00A24B89" w:rsidRDefault="00C8521A" w:rsidP="00C85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(2,4</w:t>
            </w:r>
            <w:r w:rsidR="00191F4B" w:rsidRPr="00A24B89">
              <w:rPr>
                <w:rFonts w:hint="cs"/>
                <w:cs/>
              </w:rPr>
              <w:t>80</w:t>
            </w:r>
            <w:r w:rsidRPr="00A24B89">
              <w:t>)</w:t>
            </w:r>
          </w:p>
        </w:tc>
        <w:tc>
          <w:tcPr>
            <w:tcW w:w="1411" w:type="dxa"/>
            <w:vAlign w:val="bottom"/>
          </w:tcPr>
          <w:p w14:paraId="6753ABFC" w14:textId="2B53FA7C" w:rsidR="00C8521A" w:rsidRPr="00A24B89" w:rsidRDefault="00C8521A" w:rsidP="00C852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(2,4</w:t>
            </w:r>
            <w:r w:rsidR="00191F4B" w:rsidRPr="00A24B89">
              <w:rPr>
                <w:rFonts w:hint="cs"/>
                <w:cs/>
              </w:rPr>
              <w:t>80</w:t>
            </w:r>
            <w:r w:rsidRPr="00A24B89">
              <w:t>)</w:t>
            </w:r>
          </w:p>
        </w:tc>
      </w:tr>
      <w:tr w:rsidR="0011702C" w:rsidRPr="00A24B89" w14:paraId="740FC48C" w14:textId="77777777" w:rsidTr="00407047">
        <w:trPr>
          <w:trHeight w:val="434"/>
        </w:trPr>
        <w:tc>
          <w:tcPr>
            <w:tcW w:w="4962" w:type="dxa"/>
          </w:tcPr>
          <w:p w14:paraId="7DEA6F09" w14:textId="77777777" w:rsidR="0011702C" w:rsidRPr="00A24B89" w:rsidRDefault="0011702C" w:rsidP="0011702C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10" w:type="dxa"/>
            <w:vAlign w:val="bottom"/>
          </w:tcPr>
          <w:p w14:paraId="25B29CAA" w14:textId="2D75AA50" w:rsidR="0011702C" w:rsidRPr="00A24B89" w:rsidRDefault="0011702C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</w:t>
            </w:r>
            <w:r w:rsidR="006654D0" w:rsidRPr="00A24B89">
              <w:rPr>
                <w:rFonts w:hint="cs"/>
                <w:b/>
                <w:bCs/>
                <w:cs/>
              </w:rPr>
              <w:t>9</w:t>
            </w:r>
            <w:r w:rsidRPr="00A24B89">
              <w:rPr>
                <w:b/>
                <w:bCs/>
              </w:rPr>
              <w:t>,</w:t>
            </w:r>
            <w:r w:rsidR="006654D0" w:rsidRPr="00A24B89">
              <w:rPr>
                <w:rFonts w:hint="cs"/>
                <w:b/>
                <w:bCs/>
                <w:cs/>
              </w:rPr>
              <w:t>975</w:t>
            </w:r>
            <w:r w:rsidRPr="00A24B89">
              <w:rPr>
                <w:b/>
                <w:bCs/>
              </w:rPr>
              <w:t>)</w:t>
            </w:r>
          </w:p>
        </w:tc>
        <w:tc>
          <w:tcPr>
            <w:tcW w:w="1411" w:type="dxa"/>
            <w:vAlign w:val="bottom"/>
          </w:tcPr>
          <w:p w14:paraId="5030EAEA" w14:textId="026EBB33" w:rsidR="0011702C" w:rsidRPr="00A24B89" w:rsidRDefault="006654D0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rFonts w:hint="cs"/>
                <w:b/>
                <w:bCs/>
                <w:cs/>
              </w:rPr>
              <w:t>326</w:t>
            </w:r>
          </w:p>
        </w:tc>
        <w:tc>
          <w:tcPr>
            <w:tcW w:w="1411" w:type="dxa"/>
            <w:vAlign w:val="bottom"/>
          </w:tcPr>
          <w:p w14:paraId="40CA04AB" w14:textId="1B7FDBCD" w:rsidR="0011702C" w:rsidRPr="00A24B89" w:rsidRDefault="006654D0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139</w:t>
            </w:r>
          </w:p>
        </w:tc>
        <w:tc>
          <w:tcPr>
            <w:tcW w:w="1410" w:type="dxa"/>
            <w:vAlign w:val="bottom"/>
          </w:tcPr>
          <w:p w14:paraId="453E072E" w14:textId="7EAA8638" w:rsidR="0011702C" w:rsidRPr="00A24B89" w:rsidRDefault="006654D0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2</w:t>
            </w:r>
            <w:r w:rsidR="00EA244B" w:rsidRPr="00A24B89">
              <w:rPr>
                <w:b/>
                <w:bCs/>
              </w:rPr>
              <w:t>95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77A649B2" w14:textId="139529DF" w:rsidR="0011702C" w:rsidRPr="00A24B89" w:rsidRDefault="0011702C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</w:t>
            </w:r>
            <w:r w:rsidR="006654D0" w:rsidRPr="00A24B89">
              <w:rPr>
                <w:rFonts w:hint="cs"/>
                <w:b/>
                <w:bCs/>
                <w:cs/>
              </w:rPr>
              <w:t>9</w:t>
            </w:r>
            <w:r w:rsidRPr="00A24B89">
              <w:rPr>
                <w:b/>
                <w:bCs/>
              </w:rPr>
              <w:t>,</w:t>
            </w:r>
            <w:r w:rsidR="006654D0" w:rsidRPr="00A24B89">
              <w:rPr>
                <w:rFonts w:hint="cs"/>
                <w:b/>
                <w:bCs/>
                <w:cs/>
              </w:rPr>
              <w:t>2</w:t>
            </w:r>
            <w:r w:rsidR="00634E3C" w:rsidRPr="00A24B89">
              <w:rPr>
                <w:b/>
                <w:bCs/>
              </w:rPr>
              <w:t>15</w:t>
            </w:r>
            <w:r w:rsidRPr="00A24B89">
              <w:rPr>
                <w:b/>
                <w:bCs/>
              </w:rPr>
              <w:t>)</w:t>
            </w:r>
          </w:p>
        </w:tc>
        <w:tc>
          <w:tcPr>
            <w:tcW w:w="1411" w:type="dxa"/>
            <w:vAlign w:val="bottom"/>
          </w:tcPr>
          <w:p w14:paraId="416637A3" w14:textId="6EAEFDE5" w:rsidR="0011702C" w:rsidRPr="00A24B89" w:rsidRDefault="0011702C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(3,7</w:t>
            </w:r>
            <w:r w:rsidR="00656854" w:rsidRPr="00A24B89">
              <w:rPr>
                <w:b/>
                <w:bCs/>
              </w:rPr>
              <w:t>6</w:t>
            </w:r>
            <w:r w:rsidR="002160FE" w:rsidRPr="00A24B89">
              <w:rPr>
                <w:rFonts w:hint="cs"/>
                <w:b/>
                <w:bCs/>
                <w:cs/>
              </w:rPr>
              <w:t>3</w:t>
            </w:r>
            <w:r w:rsidRPr="00A24B89">
              <w:rPr>
                <w:b/>
                <w:bCs/>
              </w:rPr>
              <w:t>)</w:t>
            </w:r>
          </w:p>
        </w:tc>
        <w:tc>
          <w:tcPr>
            <w:tcW w:w="1411" w:type="dxa"/>
            <w:vAlign w:val="bottom"/>
          </w:tcPr>
          <w:p w14:paraId="57B273C2" w14:textId="48DB1470" w:rsidR="0011702C" w:rsidRPr="00A24B89" w:rsidRDefault="0011702C" w:rsidP="004070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(3,</w:t>
            </w:r>
            <w:r w:rsidR="002160FE" w:rsidRPr="00A24B89">
              <w:rPr>
                <w:rFonts w:hint="cs"/>
                <w:b/>
                <w:bCs/>
                <w:cs/>
              </w:rPr>
              <w:t>763</w:t>
            </w:r>
            <w:r w:rsidRPr="00A24B89">
              <w:rPr>
                <w:b/>
                <w:bCs/>
              </w:rPr>
              <w:t>)</w:t>
            </w:r>
          </w:p>
        </w:tc>
      </w:tr>
    </w:tbl>
    <w:p w14:paraId="43E57A8D" w14:textId="77777777" w:rsidR="00833140" w:rsidRPr="00A24B89" w:rsidRDefault="00833140" w:rsidP="00533528"/>
    <w:p w14:paraId="5AF32B3F" w14:textId="24005F2C" w:rsidR="00F95476" w:rsidRPr="00A24B89" w:rsidRDefault="00FA5585" w:rsidP="00533528">
      <w:pPr>
        <w:rPr>
          <w:cs/>
        </w:rPr>
      </w:pPr>
      <w:r w:rsidRPr="00A24B89">
        <w:t xml:space="preserve">    </w:t>
      </w:r>
    </w:p>
    <w:p w14:paraId="72C9D3EE" w14:textId="77777777" w:rsidR="00430A0E" w:rsidRPr="00A24B89" w:rsidRDefault="00430A0E" w:rsidP="00533528"/>
    <w:p w14:paraId="0EE5555B" w14:textId="77777777" w:rsidR="000C7EE0" w:rsidRPr="00A24B89" w:rsidRDefault="000C7EE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4B5F7AFC" w14:textId="77777777" w:rsidR="000C7EE0" w:rsidRPr="00A24B89" w:rsidRDefault="000C7EE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1B9512" w14:textId="454035DF" w:rsidR="00F0121F" w:rsidRPr="00A24B89" w:rsidRDefault="00F0121F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A24B89">
        <w:rPr>
          <w:cs/>
        </w:rPr>
        <w:br w:type="page"/>
      </w:r>
    </w:p>
    <w:p w14:paraId="7915F7BB" w14:textId="77777777" w:rsidR="00F0121F" w:rsidRPr="00A24B89" w:rsidRDefault="00F0121F" w:rsidP="0063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pPr w:leftFromText="180" w:rightFromText="180" w:vertAnchor="text" w:horzAnchor="page" w:tblpX="1418" w:tblpYSpec="inside"/>
        <w:tblW w:w="14317" w:type="dxa"/>
        <w:tblLayout w:type="fixed"/>
        <w:tblLook w:val="01E0" w:firstRow="1" w:lastRow="1" w:firstColumn="1" w:lastColumn="1" w:noHBand="0" w:noVBand="0"/>
      </w:tblPr>
      <w:tblGrid>
        <w:gridCol w:w="4536"/>
        <w:gridCol w:w="1222"/>
        <w:gridCol w:w="1223"/>
        <w:gridCol w:w="1222"/>
        <w:gridCol w:w="1223"/>
        <w:gridCol w:w="1206"/>
        <w:gridCol w:w="17"/>
        <w:gridCol w:w="1222"/>
        <w:gridCol w:w="1223"/>
        <w:gridCol w:w="1223"/>
      </w:tblGrid>
      <w:tr w:rsidR="00F95476" w:rsidRPr="00A24B89" w14:paraId="3A94A696" w14:textId="77777777" w:rsidTr="004A64E6">
        <w:trPr>
          <w:trHeight w:val="73"/>
        </w:trPr>
        <w:tc>
          <w:tcPr>
            <w:tcW w:w="4536" w:type="dxa"/>
          </w:tcPr>
          <w:p w14:paraId="6109AA2E" w14:textId="77777777" w:rsidR="00F95476" w:rsidRPr="00A24B89" w:rsidRDefault="00F95476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5"/>
            <w:vAlign w:val="center"/>
          </w:tcPr>
          <w:p w14:paraId="2B6F7F2D" w14:textId="7D3F66AF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3685" w:type="dxa"/>
            <w:gridSpan w:val="4"/>
            <w:vAlign w:val="center"/>
          </w:tcPr>
          <w:p w14:paraId="05F8F326" w14:textId="1EF44A50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95476" w:rsidRPr="00A24B89" w14:paraId="31327C6F" w14:textId="77777777" w:rsidTr="00407047">
        <w:tc>
          <w:tcPr>
            <w:tcW w:w="4536" w:type="dxa"/>
          </w:tcPr>
          <w:p w14:paraId="3274A76E" w14:textId="77777777" w:rsidR="00F95476" w:rsidRPr="00A24B89" w:rsidRDefault="00F9547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31F6829C" w14:textId="27B59E17" w:rsidR="00F95476" w:rsidRPr="00A24B89" w:rsidRDefault="00E71001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F95476"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5476"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F95476"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A24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4B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22" w:type="dxa"/>
            <w:vAlign w:val="center"/>
          </w:tcPr>
          <w:p w14:paraId="58FD7A47" w14:textId="68410BF6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223" w:type="dxa"/>
            <w:vAlign w:val="center"/>
          </w:tcPr>
          <w:p w14:paraId="2274CAF7" w14:textId="77777777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เงินเยน</w:t>
            </w:r>
          </w:p>
          <w:p w14:paraId="0F48ED4F" w14:textId="759B1D19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ญี่ปุ่น</w:t>
            </w:r>
          </w:p>
        </w:tc>
        <w:tc>
          <w:tcPr>
            <w:tcW w:w="1222" w:type="dxa"/>
            <w:vAlign w:val="center"/>
          </w:tcPr>
          <w:p w14:paraId="7BC4984F" w14:textId="5AB85133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เงินปอนด์อังกฤษ</w:t>
            </w:r>
          </w:p>
        </w:tc>
        <w:tc>
          <w:tcPr>
            <w:tcW w:w="1223" w:type="dxa"/>
            <w:vAlign w:val="center"/>
          </w:tcPr>
          <w:p w14:paraId="6C0FFAF3" w14:textId="77777777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4013F9C6" w14:textId="3C1B2BEC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อื่น ๆ</w:t>
            </w:r>
          </w:p>
        </w:tc>
        <w:tc>
          <w:tcPr>
            <w:tcW w:w="1223" w:type="dxa"/>
            <w:gridSpan w:val="2"/>
            <w:vAlign w:val="center"/>
          </w:tcPr>
          <w:p w14:paraId="7970C915" w14:textId="77777777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</w:p>
          <w:p w14:paraId="5961EA22" w14:textId="76DF2E5A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รวม</w:t>
            </w:r>
          </w:p>
        </w:tc>
        <w:tc>
          <w:tcPr>
            <w:tcW w:w="1222" w:type="dxa"/>
            <w:vAlign w:val="center"/>
          </w:tcPr>
          <w:p w14:paraId="1C6005F3" w14:textId="4AF5403A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223" w:type="dxa"/>
            <w:vAlign w:val="center"/>
          </w:tcPr>
          <w:p w14:paraId="3DADC344" w14:textId="77777777" w:rsidR="00F95476" w:rsidRPr="00A24B89" w:rsidRDefault="00F9547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2E1976" w14:textId="4E28EB82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เงินยูโร</w:t>
            </w:r>
          </w:p>
        </w:tc>
        <w:tc>
          <w:tcPr>
            <w:tcW w:w="1223" w:type="dxa"/>
            <w:vAlign w:val="center"/>
          </w:tcPr>
          <w:p w14:paraId="12DFB1F8" w14:textId="77777777" w:rsidR="00F95476" w:rsidRPr="00A24B89" w:rsidRDefault="00F95476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D10ED3" w14:textId="2ABB4578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A24B89">
              <w:rPr>
                <w:rFonts w:hint="cs"/>
                <w:cs/>
              </w:rPr>
              <w:t>รวม</w:t>
            </w:r>
          </w:p>
        </w:tc>
      </w:tr>
      <w:tr w:rsidR="00F95476" w:rsidRPr="00A24B89" w14:paraId="280D77C2" w14:textId="77777777" w:rsidTr="00407047">
        <w:tc>
          <w:tcPr>
            <w:tcW w:w="4536" w:type="dxa"/>
          </w:tcPr>
          <w:p w14:paraId="09ED3FDC" w14:textId="77777777" w:rsidR="00F95476" w:rsidRPr="00A24B89" w:rsidRDefault="00F95476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4"/>
            <w:vAlign w:val="center"/>
          </w:tcPr>
          <w:p w14:paraId="004F591E" w14:textId="086EE02D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24B89">
              <w:rPr>
                <w:rFonts w:asciiTheme="majorBidi" w:hAnsiTheme="majorBidi" w:cstheme="majorBidi"/>
                <w:i/>
                <w:iCs/>
              </w:rPr>
              <w:t>(</w:t>
            </w:r>
            <w:r w:rsidRPr="00A24B89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A24B8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4891" w:type="dxa"/>
            <w:gridSpan w:val="5"/>
            <w:vAlign w:val="center"/>
          </w:tcPr>
          <w:p w14:paraId="375DE456" w14:textId="6CE091FE" w:rsidR="00F95476" w:rsidRPr="00A24B89" w:rsidRDefault="00F95476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  <w:i/>
                <w:iCs/>
              </w:rPr>
              <w:t>(</w:t>
            </w:r>
            <w:r w:rsidRPr="00A24B89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A24B8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B3061" w:rsidRPr="00A24B89" w14:paraId="11DB3BC8" w14:textId="77777777" w:rsidTr="00407047">
        <w:tc>
          <w:tcPr>
            <w:tcW w:w="4536" w:type="dxa"/>
          </w:tcPr>
          <w:p w14:paraId="1FA2FE87" w14:textId="77777777" w:rsidR="00AB3061" w:rsidRPr="00A24B89" w:rsidRDefault="00AB3061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2" w:type="dxa"/>
            <w:vAlign w:val="bottom"/>
          </w:tcPr>
          <w:p w14:paraId="4B0B454D" w14:textId="4FFE8AD4" w:rsidR="00AB3061" w:rsidRPr="00A24B89" w:rsidRDefault="00AB3061" w:rsidP="0040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</w:pPr>
            <w:r w:rsidRPr="00A24B89">
              <w:t>6,999</w:t>
            </w:r>
          </w:p>
        </w:tc>
        <w:tc>
          <w:tcPr>
            <w:tcW w:w="1223" w:type="dxa"/>
            <w:vAlign w:val="bottom"/>
          </w:tcPr>
          <w:p w14:paraId="0A6E8706" w14:textId="4A2EC7C2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</w:t>
            </w:r>
          </w:p>
        </w:tc>
        <w:tc>
          <w:tcPr>
            <w:tcW w:w="1222" w:type="dxa"/>
            <w:vAlign w:val="bottom"/>
          </w:tcPr>
          <w:p w14:paraId="4D3EA1CF" w14:textId="19621731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3,544</w:t>
            </w:r>
          </w:p>
        </w:tc>
        <w:tc>
          <w:tcPr>
            <w:tcW w:w="1223" w:type="dxa"/>
            <w:vAlign w:val="bottom"/>
          </w:tcPr>
          <w:p w14:paraId="795A7486" w14:textId="62D2D69D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129</w:t>
            </w:r>
          </w:p>
        </w:tc>
        <w:tc>
          <w:tcPr>
            <w:tcW w:w="1223" w:type="dxa"/>
            <w:gridSpan w:val="2"/>
            <w:vAlign w:val="bottom"/>
          </w:tcPr>
          <w:p w14:paraId="76D2579D" w14:textId="4BD9133F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10,673</w:t>
            </w:r>
          </w:p>
        </w:tc>
        <w:tc>
          <w:tcPr>
            <w:tcW w:w="1222" w:type="dxa"/>
            <w:vAlign w:val="bottom"/>
          </w:tcPr>
          <w:p w14:paraId="7E7824EE" w14:textId="5263AD12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2,629</w:t>
            </w:r>
          </w:p>
        </w:tc>
        <w:tc>
          <w:tcPr>
            <w:tcW w:w="1223" w:type="dxa"/>
            <w:vAlign w:val="bottom"/>
          </w:tcPr>
          <w:p w14:paraId="740874D5" w14:textId="54F37C88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622DCB40" w14:textId="5E24933F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2,629</w:t>
            </w:r>
          </w:p>
        </w:tc>
      </w:tr>
      <w:tr w:rsidR="00AB3061" w:rsidRPr="00A24B89" w14:paraId="73127ED0" w14:textId="77777777" w:rsidTr="00407047">
        <w:tc>
          <w:tcPr>
            <w:tcW w:w="4536" w:type="dxa"/>
          </w:tcPr>
          <w:p w14:paraId="22911FDB" w14:textId="608F24F1" w:rsidR="00AB3061" w:rsidRPr="00A24B89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22" w:type="dxa"/>
            <w:vAlign w:val="bottom"/>
          </w:tcPr>
          <w:p w14:paraId="347FD0E0" w14:textId="406F2A54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17,625</w:t>
            </w:r>
          </w:p>
        </w:tc>
        <w:tc>
          <w:tcPr>
            <w:tcW w:w="1223" w:type="dxa"/>
            <w:vAlign w:val="bottom"/>
          </w:tcPr>
          <w:p w14:paraId="267D03AF" w14:textId="3611C376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2" w:type="dxa"/>
            <w:vAlign w:val="bottom"/>
          </w:tcPr>
          <w:p w14:paraId="2503100A" w14:textId="145B4A40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54</w:t>
            </w:r>
          </w:p>
        </w:tc>
        <w:tc>
          <w:tcPr>
            <w:tcW w:w="1223" w:type="dxa"/>
            <w:vAlign w:val="bottom"/>
          </w:tcPr>
          <w:p w14:paraId="7AD1280D" w14:textId="38809B32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124</w:t>
            </w:r>
          </w:p>
        </w:tc>
        <w:tc>
          <w:tcPr>
            <w:tcW w:w="1223" w:type="dxa"/>
            <w:gridSpan w:val="2"/>
            <w:vAlign w:val="bottom"/>
          </w:tcPr>
          <w:p w14:paraId="018B23B5" w14:textId="6BEF3744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17,803</w:t>
            </w:r>
          </w:p>
        </w:tc>
        <w:tc>
          <w:tcPr>
            <w:tcW w:w="1222" w:type="dxa"/>
            <w:vAlign w:val="bottom"/>
          </w:tcPr>
          <w:p w14:paraId="51E58296" w14:textId="5D980EE8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34</w:t>
            </w:r>
          </w:p>
        </w:tc>
        <w:tc>
          <w:tcPr>
            <w:tcW w:w="1223" w:type="dxa"/>
            <w:vAlign w:val="bottom"/>
          </w:tcPr>
          <w:p w14:paraId="08CBC265" w14:textId="2D80CDE6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rPr>
                <w:rFonts w:hint="cs"/>
                <w:cs/>
              </w:rPr>
              <w:t>1</w:t>
            </w:r>
          </w:p>
        </w:tc>
        <w:tc>
          <w:tcPr>
            <w:tcW w:w="1223" w:type="dxa"/>
            <w:vAlign w:val="bottom"/>
          </w:tcPr>
          <w:p w14:paraId="6CCF984C" w14:textId="419C269A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35</w:t>
            </w:r>
          </w:p>
        </w:tc>
      </w:tr>
      <w:tr w:rsidR="00AB3061" w:rsidRPr="00A24B89" w14:paraId="022B9EA3" w14:textId="77777777" w:rsidTr="00407047">
        <w:tc>
          <w:tcPr>
            <w:tcW w:w="4536" w:type="dxa"/>
          </w:tcPr>
          <w:p w14:paraId="2797DE49" w14:textId="667D8176" w:rsidR="00AB3061" w:rsidRPr="00A24B89" w:rsidRDefault="00AB3061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22" w:type="dxa"/>
            <w:vAlign w:val="bottom"/>
          </w:tcPr>
          <w:p w14:paraId="08375F94" w14:textId="42A2C912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(7,564)</w:t>
            </w:r>
          </w:p>
        </w:tc>
        <w:tc>
          <w:tcPr>
            <w:tcW w:w="1223" w:type="dxa"/>
            <w:vAlign w:val="bottom"/>
          </w:tcPr>
          <w:p w14:paraId="4F5A6810" w14:textId="3759156B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(1,606)</w:t>
            </w:r>
          </w:p>
        </w:tc>
        <w:tc>
          <w:tcPr>
            <w:tcW w:w="1222" w:type="dxa"/>
            <w:vAlign w:val="bottom"/>
          </w:tcPr>
          <w:p w14:paraId="5A570999" w14:textId="5CA8BDE8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176BD5D9" w14:textId="4A8FBD8C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gridSpan w:val="2"/>
            <w:vAlign w:val="bottom"/>
          </w:tcPr>
          <w:p w14:paraId="58181FFA" w14:textId="2765382D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(9,170)</w:t>
            </w:r>
          </w:p>
        </w:tc>
        <w:tc>
          <w:tcPr>
            <w:tcW w:w="1222" w:type="dxa"/>
            <w:vAlign w:val="bottom"/>
          </w:tcPr>
          <w:p w14:paraId="308F9B27" w14:textId="72613BF0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56656883" w14:textId="17456186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rPr>
                <w:rFonts w:hint="cs"/>
                <w:cs/>
              </w:rPr>
              <w:t>-</w:t>
            </w:r>
          </w:p>
        </w:tc>
        <w:tc>
          <w:tcPr>
            <w:tcW w:w="1223" w:type="dxa"/>
            <w:vAlign w:val="bottom"/>
          </w:tcPr>
          <w:p w14:paraId="103FFF23" w14:textId="30AAA23D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</w:tr>
      <w:tr w:rsidR="00AB3061" w:rsidRPr="00A24B89" w14:paraId="095BF145" w14:textId="77777777" w:rsidTr="00407047">
        <w:tc>
          <w:tcPr>
            <w:tcW w:w="4536" w:type="dxa"/>
          </w:tcPr>
          <w:p w14:paraId="7EAC5304" w14:textId="131B0542" w:rsidR="00AB3061" w:rsidRPr="00A24B89" w:rsidRDefault="00AB3061" w:rsidP="00533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22" w:type="dxa"/>
            <w:vAlign w:val="bottom"/>
          </w:tcPr>
          <w:p w14:paraId="33F9AD8D" w14:textId="48CA27AC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(2</w:t>
            </w:r>
            <w:r w:rsidRPr="00A24B89">
              <w:rPr>
                <w:rFonts w:hint="cs"/>
                <w:cs/>
              </w:rPr>
              <w:t>5</w:t>
            </w:r>
            <w:r w:rsidRPr="00A24B89">
              <w:t>,</w:t>
            </w:r>
            <w:r w:rsidRPr="00A24B89">
              <w:rPr>
                <w:rFonts w:hint="cs"/>
                <w:cs/>
              </w:rPr>
              <w:t>595</w:t>
            </w:r>
            <w:r w:rsidRPr="00A24B89">
              <w:t>)</w:t>
            </w:r>
          </w:p>
        </w:tc>
        <w:tc>
          <w:tcPr>
            <w:tcW w:w="1223" w:type="dxa"/>
            <w:vAlign w:val="bottom"/>
          </w:tcPr>
          <w:p w14:paraId="0C83BFAF" w14:textId="32CC7C2B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(10)</w:t>
            </w:r>
          </w:p>
        </w:tc>
        <w:tc>
          <w:tcPr>
            <w:tcW w:w="1222" w:type="dxa"/>
            <w:vAlign w:val="bottom"/>
          </w:tcPr>
          <w:p w14:paraId="355D5EA9" w14:textId="71899CF4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(42)</w:t>
            </w:r>
          </w:p>
        </w:tc>
        <w:tc>
          <w:tcPr>
            <w:tcW w:w="1223" w:type="dxa"/>
            <w:vAlign w:val="bottom"/>
          </w:tcPr>
          <w:p w14:paraId="1C39F7F1" w14:textId="19A6FBBF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(119)</w:t>
            </w:r>
          </w:p>
        </w:tc>
        <w:tc>
          <w:tcPr>
            <w:tcW w:w="1223" w:type="dxa"/>
            <w:gridSpan w:val="2"/>
            <w:vAlign w:val="bottom"/>
          </w:tcPr>
          <w:p w14:paraId="5A055B2D" w14:textId="4D8458E9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(25,766)</w:t>
            </w:r>
          </w:p>
        </w:tc>
        <w:tc>
          <w:tcPr>
            <w:tcW w:w="1222" w:type="dxa"/>
            <w:vAlign w:val="bottom"/>
          </w:tcPr>
          <w:p w14:paraId="1A87A8C3" w14:textId="427113C2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(8,094)</w:t>
            </w:r>
          </w:p>
        </w:tc>
        <w:tc>
          <w:tcPr>
            <w:tcW w:w="1223" w:type="dxa"/>
            <w:vAlign w:val="bottom"/>
          </w:tcPr>
          <w:p w14:paraId="16B4A08E" w14:textId="070FE168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61620B64" w14:textId="4A6907EA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(8,094)</w:t>
            </w:r>
          </w:p>
        </w:tc>
      </w:tr>
      <w:tr w:rsidR="00AB3061" w:rsidRPr="00A24B89" w14:paraId="4DAFBAA8" w14:textId="77777777" w:rsidTr="00407047">
        <w:tc>
          <w:tcPr>
            <w:tcW w:w="4536" w:type="dxa"/>
          </w:tcPr>
          <w:p w14:paraId="274393CC" w14:textId="6E2A6B23" w:rsidR="00AB3061" w:rsidRPr="00A24B89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222" w:type="dxa"/>
            <w:vAlign w:val="bottom"/>
          </w:tcPr>
          <w:p w14:paraId="6689C7A2" w14:textId="4E63FC58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(8,535)</w:t>
            </w:r>
          </w:p>
        </w:tc>
        <w:tc>
          <w:tcPr>
            <w:tcW w:w="1223" w:type="dxa"/>
            <w:vAlign w:val="bottom"/>
          </w:tcPr>
          <w:p w14:paraId="4EBC797A" w14:textId="34D6FD1A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(1,615)</w:t>
            </w:r>
          </w:p>
        </w:tc>
        <w:tc>
          <w:tcPr>
            <w:tcW w:w="1222" w:type="dxa"/>
            <w:vAlign w:val="bottom"/>
          </w:tcPr>
          <w:p w14:paraId="2F8D1F2E" w14:textId="2E88055F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3,556</w:t>
            </w:r>
          </w:p>
        </w:tc>
        <w:tc>
          <w:tcPr>
            <w:tcW w:w="1223" w:type="dxa"/>
            <w:vAlign w:val="bottom"/>
          </w:tcPr>
          <w:p w14:paraId="7B6B1AA8" w14:textId="55DD74F7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134</w:t>
            </w:r>
          </w:p>
        </w:tc>
        <w:tc>
          <w:tcPr>
            <w:tcW w:w="1223" w:type="dxa"/>
            <w:gridSpan w:val="2"/>
            <w:tcBorders>
              <w:left w:val="nil"/>
              <w:right w:val="nil"/>
            </w:tcBorders>
            <w:vAlign w:val="bottom"/>
          </w:tcPr>
          <w:p w14:paraId="53F1E3BA" w14:textId="5B4110CD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(6,460)</w:t>
            </w:r>
          </w:p>
        </w:tc>
        <w:tc>
          <w:tcPr>
            <w:tcW w:w="1222" w:type="dxa"/>
            <w:vAlign w:val="bottom"/>
          </w:tcPr>
          <w:p w14:paraId="01BA435F" w14:textId="4B039433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(5,431)</w:t>
            </w:r>
          </w:p>
        </w:tc>
        <w:tc>
          <w:tcPr>
            <w:tcW w:w="1223" w:type="dxa"/>
            <w:vAlign w:val="bottom"/>
          </w:tcPr>
          <w:p w14:paraId="0FB4E553" w14:textId="63593567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1</w:t>
            </w:r>
          </w:p>
        </w:tc>
        <w:tc>
          <w:tcPr>
            <w:tcW w:w="1223" w:type="dxa"/>
            <w:vAlign w:val="bottom"/>
          </w:tcPr>
          <w:p w14:paraId="61B73D18" w14:textId="11757F99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(5,430)</w:t>
            </w:r>
          </w:p>
        </w:tc>
      </w:tr>
      <w:tr w:rsidR="00AB3061" w:rsidRPr="00A24B89" w14:paraId="6B573EBA" w14:textId="77777777" w:rsidTr="00407047">
        <w:tc>
          <w:tcPr>
            <w:tcW w:w="4536" w:type="dxa"/>
          </w:tcPr>
          <w:p w14:paraId="69988FF4" w14:textId="77777777" w:rsidR="00AB3061" w:rsidRPr="00A24B89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1CD76413" w14:textId="77777777" w:rsidR="00AB3061" w:rsidRPr="00A24B89" w:rsidRDefault="00AB3061" w:rsidP="0053352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</w:rPr>
              <w:tab/>
            </w: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222" w:type="dxa"/>
            <w:vAlign w:val="bottom"/>
          </w:tcPr>
          <w:p w14:paraId="0E26FDFA" w14:textId="124D33EA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08EA27D5" w14:textId="00D217D0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180</w:t>
            </w:r>
          </w:p>
        </w:tc>
        <w:tc>
          <w:tcPr>
            <w:tcW w:w="1222" w:type="dxa"/>
            <w:vAlign w:val="bottom"/>
          </w:tcPr>
          <w:p w14:paraId="1A06B8D9" w14:textId="32A05396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00A9A108" w14:textId="75D8866D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gridSpan w:val="2"/>
            <w:tcBorders>
              <w:left w:val="nil"/>
              <w:right w:val="nil"/>
            </w:tcBorders>
            <w:vAlign w:val="bottom"/>
          </w:tcPr>
          <w:p w14:paraId="0EEE2597" w14:textId="279DAC78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180</w:t>
            </w:r>
          </w:p>
        </w:tc>
        <w:tc>
          <w:tcPr>
            <w:tcW w:w="1222" w:type="dxa"/>
            <w:vAlign w:val="bottom"/>
          </w:tcPr>
          <w:p w14:paraId="6124D3A4" w14:textId="75F5C49A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6BB114BC" w14:textId="70843736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5CD826D9" w14:textId="0F28A55E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</w:tr>
      <w:tr w:rsidR="00AB3061" w:rsidRPr="00A24B89" w14:paraId="5128A0A3" w14:textId="77777777" w:rsidTr="00407047">
        <w:tc>
          <w:tcPr>
            <w:tcW w:w="4536" w:type="dxa"/>
          </w:tcPr>
          <w:p w14:paraId="0D0E54FE" w14:textId="77777777" w:rsidR="00AB3061" w:rsidRPr="00A24B89" w:rsidRDefault="00AB3061" w:rsidP="00533528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222" w:type="dxa"/>
            <w:vAlign w:val="bottom"/>
          </w:tcPr>
          <w:p w14:paraId="79DF4BA4" w14:textId="5F9182AD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122</w:t>
            </w:r>
          </w:p>
        </w:tc>
        <w:tc>
          <w:tcPr>
            <w:tcW w:w="1223" w:type="dxa"/>
            <w:vAlign w:val="bottom"/>
          </w:tcPr>
          <w:p w14:paraId="0665DBB3" w14:textId="30107822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-</w:t>
            </w:r>
          </w:p>
        </w:tc>
        <w:tc>
          <w:tcPr>
            <w:tcW w:w="1222" w:type="dxa"/>
            <w:vAlign w:val="bottom"/>
          </w:tcPr>
          <w:p w14:paraId="0CAA2517" w14:textId="3C33C438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60808AF4" w14:textId="4C26D3F8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gridSpan w:val="2"/>
            <w:tcBorders>
              <w:left w:val="nil"/>
              <w:right w:val="nil"/>
            </w:tcBorders>
            <w:vAlign w:val="bottom"/>
          </w:tcPr>
          <w:p w14:paraId="765DACA2" w14:textId="4C93EB84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122</w:t>
            </w:r>
          </w:p>
        </w:tc>
        <w:tc>
          <w:tcPr>
            <w:tcW w:w="1222" w:type="dxa"/>
            <w:vAlign w:val="bottom"/>
          </w:tcPr>
          <w:p w14:paraId="02B4B56C" w14:textId="74AF186B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4A4D1CFA" w14:textId="7C48BEE6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69A0995E" w14:textId="0FB7ECC8" w:rsidR="00AB3061" w:rsidRPr="00A24B89" w:rsidRDefault="00AB3061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-</w:t>
            </w:r>
          </w:p>
        </w:tc>
      </w:tr>
      <w:tr w:rsidR="00AB3061" w:rsidRPr="00A24B89" w14:paraId="29647A55" w14:textId="77777777" w:rsidTr="00407047">
        <w:tc>
          <w:tcPr>
            <w:tcW w:w="4536" w:type="dxa"/>
          </w:tcPr>
          <w:p w14:paraId="1EA776DE" w14:textId="77777777" w:rsidR="00AB3061" w:rsidRPr="00A24B89" w:rsidRDefault="00AB3061" w:rsidP="0053352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22" w:type="dxa"/>
            <w:vAlign w:val="bottom"/>
          </w:tcPr>
          <w:p w14:paraId="1987DA79" w14:textId="76D085F3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2,741</w:t>
            </w:r>
          </w:p>
        </w:tc>
        <w:tc>
          <w:tcPr>
            <w:tcW w:w="1223" w:type="dxa"/>
            <w:vAlign w:val="bottom"/>
          </w:tcPr>
          <w:p w14:paraId="0BD513CD" w14:textId="492B2A42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2" w:type="dxa"/>
            <w:vAlign w:val="bottom"/>
          </w:tcPr>
          <w:p w14:paraId="086549A9" w14:textId="51F65FA2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73E60F94" w14:textId="5D88D214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gridSpan w:val="2"/>
            <w:tcBorders>
              <w:left w:val="nil"/>
              <w:right w:val="nil"/>
            </w:tcBorders>
            <w:vAlign w:val="bottom"/>
          </w:tcPr>
          <w:p w14:paraId="30C795FD" w14:textId="6BDB9057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2,741</w:t>
            </w:r>
          </w:p>
        </w:tc>
        <w:tc>
          <w:tcPr>
            <w:tcW w:w="1222" w:type="dxa"/>
            <w:vAlign w:val="bottom"/>
          </w:tcPr>
          <w:p w14:paraId="73D1CA39" w14:textId="05EF38CF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2,741</w:t>
            </w:r>
          </w:p>
        </w:tc>
        <w:tc>
          <w:tcPr>
            <w:tcW w:w="1223" w:type="dxa"/>
            <w:vAlign w:val="bottom"/>
          </w:tcPr>
          <w:p w14:paraId="1A596A07" w14:textId="45631240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</w:pPr>
            <w:r w:rsidRPr="00A24B89">
              <w:t>-</w:t>
            </w:r>
          </w:p>
        </w:tc>
        <w:tc>
          <w:tcPr>
            <w:tcW w:w="1223" w:type="dxa"/>
            <w:vAlign w:val="bottom"/>
          </w:tcPr>
          <w:p w14:paraId="5247D934" w14:textId="51C60D69" w:rsidR="00AB3061" w:rsidRPr="00A24B89" w:rsidRDefault="00AB3061" w:rsidP="005335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cs/>
              </w:rPr>
            </w:pPr>
            <w:r w:rsidRPr="00A24B89">
              <w:t>2,741</w:t>
            </w:r>
          </w:p>
        </w:tc>
      </w:tr>
      <w:tr w:rsidR="00AB3061" w:rsidRPr="00A24B89" w14:paraId="76DE295B" w14:textId="77777777" w:rsidTr="00407047">
        <w:trPr>
          <w:trHeight w:val="434"/>
        </w:trPr>
        <w:tc>
          <w:tcPr>
            <w:tcW w:w="4536" w:type="dxa"/>
          </w:tcPr>
          <w:p w14:paraId="0EB5CB93" w14:textId="77777777" w:rsidR="00AB3061" w:rsidRPr="00A24B89" w:rsidRDefault="00AB3061" w:rsidP="0053352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22" w:type="dxa"/>
            <w:vAlign w:val="bottom"/>
          </w:tcPr>
          <w:p w14:paraId="6F4F7ED2" w14:textId="4B064E69" w:rsidR="00AB3061" w:rsidRPr="00A24B8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</w:t>
            </w:r>
            <w:r w:rsidR="00243D60" w:rsidRPr="00A24B89">
              <w:rPr>
                <w:b/>
                <w:bCs/>
              </w:rPr>
              <w:t>5,672</w:t>
            </w:r>
            <w:r w:rsidRPr="00A24B89">
              <w:rPr>
                <w:b/>
                <w:bCs/>
              </w:rPr>
              <w:t>)</w:t>
            </w:r>
          </w:p>
        </w:tc>
        <w:tc>
          <w:tcPr>
            <w:tcW w:w="1223" w:type="dxa"/>
            <w:vAlign w:val="bottom"/>
          </w:tcPr>
          <w:p w14:paraId="57C135E0" w14:textId="5BDD0FE5" w:rsidR="00AB3061" w:rsidRPr="00A24B8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(1,435)</w:t>
            </w:r>
          </w:p>
        </w:tc>
        <w:tc>
          <w:tcPr>
            <w:tcW w:w="1222" w:type="dxa"/>
            <w:vAlign w:val="bottom"/>
          </w:tcPr>
          <w:p w14:paraId="2A3CA852" w14:textId="7A10ABC6" w:rsidR="00AB3061" w:rsidRPr="00A24B8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3,556</w:t>
            </w:r>
          </w:p>
        </w:tc>
        <w:tc>
          <w:tcPr>
            <w:tcW w:w="1223" w:type="dxa"/>
            <w:vAlign w:val="bottom"/>
          </w:tcPr>
          <w:p w14:paraId="350F2D4C" w14:textId="41C39EE4" w:rsidR="00AB3061" w:rsidRPr="00A24B89" w:rsidRDefault="00243D60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134</w:t>
            </w:r>
          </w:p>
        </w:tc>
        <w:tc>
          <w:tcPr>
            <w:tcW w:w="1223" w:type="dxa"/>
            <w:gridSpan w:val="2"/>
            <w:tcBorders>
              <w:left w:val="nil"/>
              <w:right w:val="nil"/>
            </w:tcBorders>
            <w:vAlign w:val="bottom"/>
          </w:tcPr>
          <w:p w14:paraId="74121260" w14:textId="49440F5C" w:rsidR="00AB3061" w:rsidRPr="00A24B8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</w:t>
            </w:r>
            <w:r w:rsidR="00243D60" w:rsidRPr="00A24B89">
              <w:rPr>
                <w:b/>
                <w:bCs/>
              </w:rPr>
              <w:t>3,417)</w:t>
            </w:r>
          </w:p>
        </w:tc>
        <w:tc>
          <w:tcPr>
            <w:tcW w:w="1222" w:type="dxa"/>
            <w:vAlign w:val="bottom"/>
          </w:tcPr>
          <w:p w14:paraId="7457DCBD" w14:textId="513C31AF" w:rsidR="00AB3061" w:rsidRPr="00A24B8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(2,690)</w:t>
            </w:r>
          </w:p>
        </w:tc>
        <w:tc>
          <w:tcPr>
            <w:tcW w:w="1223" w:type="dxa"/>
            <w:vAlign w:val="bottom"/>
          </w:tcPr>
          <w:p w14:paraId="47273BC4" w14:textId="0D4AEE34" w:rsidR="00AB3061" w:rsidRPr="00A24B8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</w:rPr>
            </w:pPr>
            <w:r w:rsidRPr="00A24B89">
              <w:rPr>
                <w:b/>
                <w:bCs/>
              </w:rPr>
              <w:t>1</w:t>
            </w:r>
          </w:p>
        </w:tc>
        <w:tc>
          <w:tcPr>
            <w:tcW w:w="1223" w:type="dxa"/>
            <w:vAlign w:val="bottom"/>
          </w:tcPr>
          <w:p w14:paraId="69BC4634" w14:textId="50FF1DFB" w:rsidR="00AB3061" w:rsidRPr="00A24B89" w:rsidRDefault="00AB3061" w:rsidP="005335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rPr>
                <w:b/>
                <w:bCs/>
                <w:cs/>
              </w:rPr>
            </w:pPr>
            <w:r w:rsidRPr="00A24B89">
              <w:rPr>
                <w:b/>
                <w:bCs/>
              </w:rPr>
              <w:t>(2,689)</w:t>
            </w:r>
          </w:p>
        </w:tc>
      </w:tr>
    </w:tbl>
    <w:p w14:paraId="42107C68" w14:textId="0D816FB6" w:rsidR="00027638" w:rsidRPr="00A24B89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04083D39" w14:textId="4B65C53B" w:rsidR="00027638" w:rsidRPr="00A24B89" w:rsidRDefault="00027638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A24B89">
        <w:rPr>
          <w:sz w:val="28"/>
          <w:szCs w:val="28"/>
          <w:cs/>
        </w:rPr>
        <w:tab/>
      </w:r>
    </w:p>
    <w:p w14:paraId="63B91664" w14:textId="4E9CE600" w:rsidR="00DF7445" w:rsidRPr="00A24B89" w:rsidRDefault="00DF7445" w:rsidP="0053352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F51EA" w14:textId="77777777" w:rsidR="00DF7445" w:rsidRPr="00A24B89" w:rsidRDefault="00DF7445" w:rsidP="0053352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sectPr w:rsidR="00DF7445" w:rsidRPr="00A24B89" w:rsidSect="00C21744">
          <w:headerReference w:type="default" r:id="rId25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368BE88" w14:textId="05E4923A" w:rsidR="00F20DB7" w:rsidRPr="00A24B89" w:rsidRDefault="00F20DB7" w:rsidP="00533528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A24B8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ฐานะเปิดต่อความเสี่ยงด้านอัตราดอกเบี้ย</w:t>
      </w:r>
    </w:p>
    <w:p w14:paraId="2CCA8148" w14:textId="77777777" w:rsidR="00EC1ABA" w:rsidRPr="00A24B89" w:rsidRDefault="00EC1ABA" w:rsidP="0053352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946D34" w:rsidRPr="00A24B89" w14:paraId="04DD4C07" w14:textId="77777777" w:rsidTr="006F72C4">
        <w:trPr>
          <w:tblHeader/>
        </w:trPr>
        <w:tc>
          <w:tcPr>
            <w:tcW w:w="4140" w:type="dxa"/>
            <w:shd w:val="clear" w:color="auto" w:fill="auto"/>
          </w:tcPr>
          <w:p w14:paraId="10678B27" w14:textId="77777777" w:rsidR="00946D34" w:rsidRPr="00A24B89" w:rsidRDefault="00946D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A24B89" w:rsidRDefault="00946D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A24B89" w:rsidRDefault="00946D3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27638" w:rsidRPr="00A24B89" w14:paraId="0730E0D0" w14:textId="77777777" w:rsidTr="006F72C4">
        <w:trPr>
          <w:tblHeader/>
        </w:trPr>
        <w:tc>
          <w:tcPr>
            <w:tcW w:w="4140" w:type="dxa"/>
          </w:tcPr>
          <w:p w14:paraId="38BA4A43" w14:textId="77777777" w:rsidR="00027638" w:rsidRPr="00A24B89" w:rsidRDefault="0002763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DBFBC23" w14:textId="2C8A6785" w:rsidR="00027638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1FA175B7" w14:textId="43F74B46" w:rsidR="00027638" w:rsidRPr="00A24B89" w:rsidRDefault="0002763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102DAFA5" w14:textId="526D0232" w:rsidR="00027638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43B80F54" w14:textId="7B317DD9" w:rsidR="00027638" w:rsidRPr="00A24B89" w:rsidRDefault="0002763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7638" w:rsidRPr="00A24B89" w14:paraId="6524F715" w14:textId="77777777" w:rsidTr="006F72C4">
        <w:trPr>
          <w:tblHeader/>
        </w:trPr>
        <w:tc>
          <w:tcPr>
            <w:tcW w:w="4140" w:type="dxa"/>
          </w:tcPr>
          <w:p w14:paraId="792D3020" w14:textId="77777777" w:rsidR="00027638" w:rsidRPr="00A24B89" w:rsidRDefault="0002763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59C2E0A" w14:textId="3D2CAB0E" w:rsidR="00027638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39F1D8E" w14:textId="4522F636" w:rsidR="00027638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6A3DCE50" w14:textId="3B496BE5" w:rsidR="00027638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020CB52" w14:textId="30462508" w:rsidR="00027638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27638" w:rsidRPr="00A24B89" w14:paraId="7C07F819" w14:textId="77777777" w:rsidTr="006F72C4">
        <w:trPr>
          <w:tblHeader/>
        </w:trPr>
        <w:tc>
          <w:tcPr>
            <w:tcW w:w="4140" w:type="dxa"/>
          </w:tcPr>
          <w:p w14:paraId="5627C8DA" w14:textId="77777777" w:rsidR="00027638" w:rsidRPr="00A24B89" w:rsidRDefault="0002763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4F51466F" w14:textId="77777777" w:rsidR="00027638" w:rsidRPr="00A24B89" w:rsidRDefault="00027638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77FC" w:rsidRPr="00A24B89" w14:paraId="2CD57B22" w14:textId="77777777" w:rsidTr="00CC3C90">
        <w:tc>
          <w:tcPr>
            <w:tcW w:w="4140" w:type="dxa"/>
          </w:tcPr>
          <w:p w14:paraId="4078153F" w14:textId="19DBEE6C" w:rsidR="00A977FC" w:rsidRPr="00A24B89" w:rsidRDefault="00A977FC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82" w:type="dxa"/>
          </w:tcPr>
          <w:p w14:paraId="59D3EC40" w14:textId="77777777" w:rsidR="00A977FC" w:rsidRPr="00A24B89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1B2F57" w14:textId="77777777" w:rsidR="00A977FC" w:rsidRPr="00A24B89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7F3D925" w14:textId="77777777" w:rsidR="00A977FC" w:rsidRPr="00A24B89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DE57A7" w14:textId="77777777" w:rsidR="00A977FC" w:rsidRPr="00A24B89" w:rsidRDefault="00A977F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5E495A" w:rsidRPr="00A24B89" w14:paraId="5C27F72B" w14:textId="77777777" w:rsidTr="00CC3C90">
        <w:tc>
          <w:tcPr>
            <w:tcW w:w="4140" w:type="dxa"/>
          </w:tcPr>
          <w:p w14:paraId="14E19C8C" w14:textId="70F7D7DF" w:rsidR="005E495A" w:rsidRPr="00A24B89" w:rsidRDefault="005E495A" w:rsidP="005E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2" w:type="dxa"/>
          </w:tcPr>
          <w:p w14:paraId="2E3F6E7E" w14:textId="3F06C296" w:rsidR="005E495A" w:rsidRPr="00A24B89" w:rsidRDefault="009F04E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16,558</w:t>
            </w:r>
          </w:p>
        </w:tc>
        <w:tc>
          <w:tcPr>
            <w:tcW w:w="1283" w:type="dxa"/>
          </w:tcPr>
          <w:p w14:paraId="527EA420" w14:textId="59BE7876" w:rsidR="005E495A" w:rsidRPr="00A24B89" w:rsidRDefault="00D25E95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t>1,278</w:t>
            </w:r>
          </w:p>
        </w:tc>
        <w:tc>
          <w:tcPr>
            <w:tcW w:w="1282" w:type="dxa"/>
          </w:tcPr>
          <w:p w14:paraId="5F6B3CFC" w14:textId="65138C5F" w:rsidR="005E495A" w:rsidRPr="00A24B89" w:rsidRDefault="009F04E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4,345</w:t>
            </w:r>
          </w:p>
        </w:tc>
        <w:tc>
          <w:tcPr>
            <w:tcW w:w="1283" w:type="dxa"/>
          </w:tcPr>
          <w:p w14:paraId="300F75D3" w14:textId="298F5477" w:rsidR="005E495A" w:rsidRPr="00A24B89" w:rsidRDefault="00D25E95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510</w:t>
            </w:r>
          </w:p>
        </w:tc>
      </w:tr>
      <w:tr w:rsidR="005E495A" w:rsidRPr="00A24B89" w14:paraId="33AA01A8" w14:textId="77777777" w:rsidTr="00CC3C90">
        <w:tc>
          <w:tcPr>
            <w:tcW w:w="4140" w:type="dxa"/>
          </w:tcPr>
          <w:p w14:paraId="04420C75" w14:textId="30E52F22" w:rsidR="005E495A" w:rsidRPr="00A24B89" w:rsidRDefault="005E495A" w:rsidP="005E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74E4A431" w14:textId="7C1156AE" w:rsidR="005E495A" w:rsidRPr="00A24B89" w:rsidRDefault="005E495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(8</w:t>
            </w:r>
            <w:r w:rsidR="00FD4288" w:rsidRPr="00A24B89">
              <w:rPr>
                <w:rFonts w:asciiTheme="majorBidi" w:hAnsiTheme="majorBidi" w:cstheme="majorBidi" w:hint="cs"/>
                <w:cs/>
              </w:rPr>
              <w:t>6</w:t>
            </w:r>
            <w:r w:rsidRPr="00A24B89">
              <w:rPr>
                <w:rFonts w:asciiTheme="majorBidi" w:hAnsiTheme="majorBidi" w:cstheme="majorBidi"/>
              </w:rPr>
              <w:t>,</w:t>
            </w:r>
            <w:r w:rsidR="00FD4288" w:rsidRPr="00A24B89">
              <w:rPr>
                <w:rFonts w:asciiTheme="majorBidi" w:hAnsiTheme="majorBidi" w:cstheme="majorBidi" w:hint="cs"/>
                <w:cs/>
              </w:rPr>
              <w:t>193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</w:tcPr>
          <w:p w14:paraId="027BD4C8" w14:textId="778BF929" w:rsidR="005E495A" w:rsidRPr="00A24B89" w:rsidRDefault="00D25E95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t>(79,532)</w:t>
            </w:r>
          </w:p>
        </w:tc>
        <w:tc>
          <w:tcPr>
            <w:tcW w:w="1282" w:type="dxa"/>
          </w:tcPr>
          <w:p w14:paraId="639E9C33" w14:textId="102DD8E1" w:rsidR="005E495A" w:rsidRPr="00A24B89" w:rsidRDefault="005E495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(4</w:t>
            </w:r>
            <w:r w:rsidR="00AB4BA3" w:rsidRPr="00A24B89">
              <w:rPr>
                <w:rFonts w:asciiTheme="majorBidi" w:hAnsiTheme="majorBidi" w:cstheme="majorBidi" w:hint="cs"/>
                <w:cs/>
              </w:rPr>
              <w:t>6</w:t>
            </w:r>
            <w:r w:rsidRPr="00A24B89">
              <w:rPr>
                <w:rFonts w:asciiTheme="majorBidi" w:hAnsiTheme="majorBidi" w:cstheme="majorBidi"/>
              </w:rPr>
              <w:t>,</w:t>
            </w:r>
            <w:r w:rsidR="00AB4BA3" w:rsidRPr="00A24B89">
              <w:rPr>
                <w:rFonts w:asciiTheme="majorBidi" w:hAnsiTheme="majorBidi" w:cstheme="majorBidi" w:hint="cs"/>
                <w:cs/>
              </w:rPr>
              <w:t>863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</w:tcPr>
          <w:p w14:paraId="56DB3C6D" w14:textId="2C94E5EA" w:rsidR="005E495A" w:rsidRPr="00A24B89" w:rsidRDefault="00D25E95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A24B89">
              <w:t>(40,669)</w:t>
            </w:r>
          </w:p>
        </w:tc>
      </w:tr>
      <w:tr w:rsidR="005E495A" w:rsidRPr="00A24B89" w14:paraId="456A590F" w14:textId="77777777" w:rsidTr="00CC3C90">
        <w:tc>
          <w:tcPr>
            <w:tcW w:w="4140" w:type="dxa"/>
          </w:tcPr>
          <w:p w14:paraId="1D1AC3C4" w14:textId="5228E7A9" w:rsidR="005E495A" w:rsidRPr="00A24B89" w:rsidRDefault="005E495A" w:rsidP="005E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5E495A" w:rsidRPr="00A24B89" w:rsidRDefault="005E495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51EA4050" w14:textId="77777777" w:rsidR="005E495A" w:rsidRPr="00A24B89" w:rsidRDefault="005E495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2B21867" w14:textId="77777777" w:rsidR="005E495A" w:rsidRPr="00A24B89" w:rsidRDefault="005E495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255EEB01" w14:textId="77777777" w:rsidR="005E495A" w:rsidRPr="00A24B89" w:rsidRDefault="005E495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5E495A" w:rsidRPr="00A24B89" w14:paraId="59EF07A8" w14:textId="77777777" w:rsidTr="00BD3D02">
        <w:tc>
          <w:tcPr>
            <w:tcW w:w="4140" w:type="dxa"/>
          </w:tcPr>
          <w:p w14:paraId="1BE76A2B" w14:textId="064C1385" w:rsidR="005E495A" w:rsidRPr="00A24B89" w:rsidRDefault="005E495A" w:rsidP="005E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E0C5AC" w14:textId="05F9E05F" w:rsidR="005E495A" w:rsidRPr="00A24B89" w:rsidRDefault="005E495A" w:rsidP="005E4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</w:t>
            </w:r>
            <w:r w:rsidR="00FD4288" w:rsidRPr="00A24B89">
              <w:rPr>
                <w:rFonts w:asciiTheme="majorBidi" w:hAnsiTheme="majorBidi" w:cstheme="majorBidi" w:hint="cs"/>
                <w:cs/>
              </w:rPr>
              <w:t>32</w:t>
            </w:r>
            <w:r w:rsidRPr="00A24B89">
              <w:rPr>
                <w:rFonts w:asciiTheme="majorBidi" w:hAnsiTheme="majorBidi" w:cstheme="majorBidi"/>
              </w:rPr>
              <w:t>,</w:t>
            </w:r>
            <w:r w:rsidR="00FD4288" w:rsidRPr="00A24B89">
              <w:rPr>
                <w:rFonts w:asciiTheme="majorBidi" w:hAnsiTheme="majorBidi" w:cstheme="majorBidi" w:hint="cs"/>
                <w:cs/>
              </w:rPr>
              <w:t>750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0C06FE" w14:textId="6049945A" w:rsidR="005E495A" w:rsidRPr="00A24B89" w:rsidRDefault="005E495A" w:rsidP="005E4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t>(</w:t>
            </w:r>
            <w:r w:rsidRPr="00A24B89">
              <w:rPr>
                <w:rFonts w:hint="cs"/>
                <w:cs/>
              </w:rPr>
              <w:t>4</w:t>
            </w:r>
            <w:r w:rsidR="00D25E95" w:rsidRPr="00A24B89">
              <w:t>4</w:t>
            </w:r>
            <w:r w:rsidRPr="00A24B89">
              <w:t>,</w:t>
            </w:r>
            <w:r w:rsidR="00D25E95" w:rsidRPr="00A24B89">
              <w:t>656</w:t>
            </w:r>
            <w:r w:rsidRPr="00A24B89">
              <w:t>)</w:t>
            </w:r>
          </w:p>
        </w:tc>
        <w:tc>
          <w:tcPr>
            <w:tcW w:w="1282" w:type="dxa"/>
            <w:shd w:val="clear" w:color="auto" w:fill="auto"/>
          </w:tcPr>
          <w:p w14:paraId="5974F7E4" w14:textId="37934FD4" w:rsidR="005E495A" w:rsidRPr="00A24B89" w:rsidRDefault="005E495A" w:rsidP="005E4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(11,</w:t>
            </w:r>
            <w:r w:rsidR="00AB4BA3" w:rsidRPr="00A24B89">
              <w:rPr>
                <w:rFonts w:asciiTheme="majorBidi" w:hAnsiTheme="majorBidi" w:cstheme="majorBidi" w:hint="cs"/>
                <w:cs/>
              </w:rPr>
              <w:t>116</w:t>
            </w:r>
            <w:r w:rsidRPr="00A24B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</w:tcPr>
          <w:p w14:paraId="7756D9D0" w14:textId="61499FB2" w:rsidR="005E495A" w:rsidRPr="00A24B89" w:rsidRDefault="005E495A" w:rsidP="005E4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(</w:t>
            </w:r>
            <w:r w:rsidR="00D25E95" w:rsidRPr="00A24B89">
              <w:t>12</w:t>
            </w:r>
            <w:r w:rsidRPr="00A24B89">
              <w:t>,</w:t>
            </w:r>
            <w:r w:rsidR="00D25E95" w:rsidRPr="00A24B89">
              <w:t>556</w:t>
            </w:r>
            <w:r w:rsidRPr="00A24B89">
              <w:t>)</w:t>
            </w:r>
          </w:p>
        </w:tc>
      </w:tr>
      <w:tr w:rsidR="005E495A" w:rsidRPr="00A24B89" w14:paraId="682F95C3" w14:textId="77777777" w:rsidTr="001E5112">
        <w:tc>
          <w:tcPr>
            <w:tcW w:w="4140" w:type="dxa"/>
          </w:tcPr>
          <w:p w14:paraId="602A7A83" w14:textId="4BD36899" w:rsidR="005E495A" w:rsidRPr="00A24B89" w:rsidRDefault="005E495A" w:rsidP="005E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AAE195" w14:textId="138682E1" w:rsidR="005E495A" w:rsidRPr="00A24B89" w:rsidRDefault="005E495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(1</w:t>
            </w:r>
            <w:r w:rsidR="00FD4288" w:rsidRPr="00A24B89">
              <w:rPr>
                <w:rFonts w:asciiTheme="majorBidi" w:hAnsiTheme="majorBidi" w:cstheme="majorBidi" w:hint="cs"/>
                <w:b/>
                <w:bCs/>
                <w:cs/>
              </w:rPr>
              <w:t>0</w:t>
            </w:r>
            <w:r w:rsidR="009F04EA" w:rsidRPr="00A24B89">
              <w:rPr>
                <w:rFonts w:asciiTheme="majorBidi" w:hAnsiTheme="majorBidi" w:cstheme="majorBidi"/>
                <w:b/>
                <w:bCs/>
              </w:rPr>
              <w:t>2</w:t>
            </w:r>
            <w:r w:rsidRPr="00A24B89">
              <w:rPr>
                <w:rFonts w:asciiTheme="majorBidi" w:hAnsiTheme="majorBidi" w:cstheme="majorBidi"/>
                <w:b/>
                <w:bCs/>
              </w:rPr>
              <w:t>,</w:t>
            </w:r>
            <w:r w:rsidR="009F04EA" w:rsidRPr="00A24B89">
              <w:rPr>
                <w:rFonts w:asciiTheme="majorBidi" w:hAnsiTheme="majorBidi" w:cstheme="majorBidi"/>
                <w:b/>
                <w:bCs/>
              </w:rPr>
              <w:t>385</w:t>
            </w:r>
            <w:r w:rsidRPr="00A24B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E9D03D8" w14:textId="41D0CC94" w:rsidR="005E495A" w:rsidRPr="00A24B89" w:rsidRDefault="005E495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24B89">
              <w:rPr>
                <w:b/>
                <w:bCs/>
              </w:rPr>
              <w:t>(</w:t>
            </w:r>
            <w:r w:rsidR="00D25E95" w:rsidRPr="00A24B89">
              <w:rPr>
                <w:b/>
                <w:bCs/>
              </w:rPr>
              <w:t>122</w:t>
            </w:r>
            <w:r w:rsidRPr="00A24B89">
              <w:rPr>
                <w:b/>
                <w:bCs/>
              </w:rPr>
              <w:t>,</w:t>
            </w:r>
            <w:r w:rsidR="00D25E95" w:rsidRPr="00A24B89">
              <w:rPr>
                <w:b/>
                <w:bCs/>
              </w:rPr>
              <w:t>910</w:t>
            </w:r>
            <w:r w:rsidRPr="00A24B89">
              <w:rPr>
                <w:b/>
                <w:b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58A952D4" w14:textId="5F5342EC" w:rsidR="005E495A" w:rsidRPr="00A24B89" w:rsidRDefault="005E495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(5</w:t>
            </w:r>
            <w:r w:rsidR="009F04EA" w:rsidRPr="00A24B89">
              <w:rPr>
                <w:rFonts w:asciiTheme="majorBidi" w:hAnsiTheme="majorBidi" w:cstheme="majorBidi"/>
                <w:b/>
                <w:bCs/>
              </w:rPr>
              <w:t>3</w:t>
            </w:r>
            <w:r w:rsidRPr="00A24B89">
              <w:rPr>
                <w:rFonts w:asciiTheme="majorBidi" w:hAnsiTheme="majorBidi" w:cstheme="majorBidi"/>
                <w:b/>
                <w:bCs/>
              </w:rPr>
              <w:t>,</w:t>
            </w:r>
            <w:r w:rsidR="009F04EA" w:rsidRPr="00A24B89">
              <w:rPr>
                <w:rFonts w:asciiTheme="majorBidi" w:hAnsiTheme="majorBidi" w:cstheme="majorBidi"/>
                <w:b/>
                <w:bCs/>
              </w:rPr>
              <w:t>634</w:t>
            </w:r>
            <w:r w:rsidRPr="00A24B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72DB754A" w14:textId="469203A2" w:rsidR="005E495A" w:rsidRPr="00A24B89" w:rsidRDefault="005E495A" w:rsidP="005E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A24B89">
              <w:rPr>
                <w:b/>
                <w:bCs/>
              </w:rPr>
              <w:t>(</w:t>
            </w:r>
            <w:r w:rsidR="00D25E95" w:rsidRPr="00A24B89">
              <w:rPr>
                <w:b/>
                <w:bCs/>
              </w:rPr>
              <w:t>52</w:t>
            </w:r>
            <w:r w:rsidRPr="00A24B89">
              <w:rPr>
                <w:b/>
                <w:bCs/>
              </w:rPr>
              <w:t>,</w:t>
            </w:r>
            <w:r w:rsidR="00D25E95" w:rsidRPr="00A24B89">
              <w:rPr>
                <w:b/>
                <w:bCs/>
              </w:rPr>
              <w:t>715</w:t>
            </w:r>
            <w:r w:rsidRPr="00A24B89">
              <w:rPr>
                <w:b/>
                <w:bCs/>
              </w:rPr>
              <w:t>)</w:t>
            </w:r>
          </w:p>
        </w:tc>
      </w:tr>
      <w:tr w:rsidR="005E495A" w:rsidRPr="00A24B89" w14:paraId="20E6DBDB" w14:textId="77777777" w:rsidTr="00CC3C90">
        <w:tc>
          <w:tcPr>
            <w:tcW w:w="4140" w:type="dxa"/>
          </w:tcPr>
          <w:p w14:paraId="78E0158F" w14:textId="20B5D46F" w:rsidR="005E495A" w:rsidRPr="00A24B89" w:rsidRDefault="005E495A" w:rsidP="005E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A81718" w14:textId="6CA0445F" w:rsidR="005E495A" w:rsidRPr="00A24B89" w:rsidRDefault="00FD4288" w:rsidP="005E4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144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8ACF36" w14:textId="2E6E85C5" w:rsidR="005E495A" w:rsidRPr="00A24B89" w:rsidRDefault="005E495A" w:rsidP="005E4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t>5</w:t>
            </w:r>
            <w:r w:rsidR="00D25E95" w:rsidRPr="00A24B89">
              <w:t>3</w:t>
            </w:r>
            <w:r w:rsidRPr="00A24B89">
              <w:t>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3BF5C6" w14:textId="0131F1E9" w:rsidR="005E495A" w:rsidRPr="00A24B89" w:rsidRDefault="005E495A" w:rsidP="005E4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5509EBF" w14:textId="55AC1BBA" w:rsidR="005E495A" w:rsidRPr="00A24B89" w:rsidRDefault="005E495A" w:rsidP="005E4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t>-</w:t>
            </w:r>
          </w:p>
        </w:tc>
      </w:tr>
      <w:tr w:rsidR="005E495A" w:rsidRPr="00A24B89" w14:paraId="063FEDB4" w14:textId="77777777" w:rsidTr="00CC3C90">
        <w:tc>
          <w:tcPr>
            <w:tcW w:w="4140" w:type="dxa"/>
          </w:tcPr>
          <w:p w14:paraId="538D2B90" w14:textId="54CFDC36" w:rsidR="005E495A" w:rsidRPr="00A24B89" w:rsidRDefault="005E495A" w:rsidP="005E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CD0655" w14:textId="52D13AA0" w:rsidR="005E495A" w:rsidRPr="00A24B89" w:rsidRDefault="005E495A" w:rsidP="005E49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(1</w:t>
            </w:r>
            <w:r w:rsidR="00FD4288" w:rsidRPr="00A24B89">
              <w:rPr>
                <w:rFonts w:asciiTheme="majorBidi" w:hAnsiTheme="majorBidi" w:cstheme="majorBidi" w:hint="cs"/>
                <w:b/>
                <w:bCs/>
                <w:cs/>
              </w:rPr>
              <w:t>0</w:t>
            </w:r>
            <w:r w:rsidR="009F04EA" w:rsidRPr="00A24B89">
              <w:rPr>
                <w:rFonts w:asciiTheme="majorBidi" w:hAnsiTheme="majorBidi" w:cstheme="majorBidi"/>
                <w:b/>
                <w:bCs/>
              </w:rPr>
              <w:t>2</w:t>
            </w:r>
            <w:r w:rsidRPr="00A24B89">
              <w:rPr>
                <w:rFonts w:asciiTheme="majorBidi" w:hAnsiTheme="majorBidi" w:cstheme="majorBidi"/>
                <w:b/>
                <w:bCs/>
              </w:rPr>
              <w:t>,</w:t>
            </w:r>
            <w:r w:rsidR="009F04EA" w:rsidRPr="00A24B89">
              <w:rPr>
                <w:rFonts w:asciiTheme="majorBidi" w:hAnsiTheme="majorBidi" w:cstheme="majorBidi"/>
                <w:b/>
                <w:bCs/>
              </w:rPr>
              <w:t>241</w:t>
            </w:r>
            <w:r w:rsidRPr="00A24B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78CE9B" w14:textId="7416977A" w:rsidR="005E495A" w:rsidRPr="00A24B89" w:rsidRDefault="005E495A" w:rsidP="005E49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24B89">
              <w:rPr>
                <w:b/>
                <w:bCs/>
              </w:rPr>
              <w:t>(</w:t>
            </w:r>
            <w:r w:rsidR="00D25E95" w:rsidRPr="00A24B89">
              <w:rPr>
                <w:b/>
                <w:bCs/>
              </w:rPr>
              <w:t>122</w:t>
            </w:r>
            <w:r w:rsidRPr="00A24B89">
              <w:rPr>
                <w:b/>
                <w:bCs/>
              </w:rPr>
              <w:t>,</w:t>
            </w:r>
            <w:r w:rsidR="00D25E95" w:rsidRPr="00A24B89">
              <w:rPr>
                <w:b/>
                <w:bCs/>
              </w:rPr>
              <w:t>373</w:t>
            </w:r>
            <w:r w:rsidRPr="00A24B89">
              <w:rPr>
                <w:b/>
                <w:b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9B0772" w14:textId="4CFAD227" w:rsidR="005E495A" w:rsidRPr="00A24B89" w:rsidRDefault="005E495A" w:rsidP="005E49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(5</w:t>
            </w:r>
            <w:r w:rsidR="009F04EA" w:rsidRPr="00A24B89">
              <w:rPr>
                <w:rFonts w:asciiTheme="majorBidi" w:hAnsiTheme="majorBidi" w:cstheme="majorBidi"/>
                <w:b/>
                <w:bCs/>
              </w:rPr>
              <w:t>3,634</w:t>
            </w:r>
            <w:r w:rsidRPr="00A24B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18797310" w14:textId="53531DED" w:rsidR="005E495A" w:rsidRPr="00A24B89" w:rsidRDefault="005E495A" w:rsidP="005E49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(</w:t>
            </w:r>
            <w:r w:rsidR="00D25E95" w:rsidRPr="00A24B89">
              <w:rPr>
                <w:b/>
                <w:bCs/>
              </w:rPr>
              <w:t>52</w:t>
            </w:r>
            <w:r w:rsidRPr="00A24B89">
              <w:rPr>
                <w:b/>
                <w:bCs/>
              </w:rPr>
              <w:t>,</w:t>
            </w:r>
            <w:r w:rsidR="00D25E95" w:rsidRPr="00A24B89">
              <w:rPr>
                <w:b/>
                <w:bCs/>
              </w:rPr>
              <w:t>715</w:t>
            </w:r>
            <w:r w:rsidRPr="00A24B89">
              <w:t>)</w:t>
            </w:r>
          </w:p>
        </w:tc>
      </w:tr>
    </w:tbl>
    <w:p w14:paraId="573E69A4" w14:textId="77777777" w:rsidR="00946D34" w:rsidRPr="00A24B89" w:rsidRDefault="00946D34" w:rsidP="00533528">
      <w:pPr>
        <w:rPr>
          <w:rFonts w:asciiTheme="majorBidi" w:hAnsiTheme="majorBidi" w:cstheme="majorBidi"/>
          <w:cs/>
        </w:rPr>
      </w:pPr>
    </w:p>
    <w:p w14:paraId="2F260F24" w14:textId="03525B0D" w:rsidR="00223349" w:rsidRPr="00A24B89" w:rsidRDefault="000A6409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A24B89" w:rsidRDefault="00663EDE" w:rsidP="00533528">
      <w:pPr>
        <w:spacing w:line="240" w:lineRule="auto"/>
        <w:rPr>
          <w:rFonts w:asciiTheme="majorBidi" w:hAnsiTheme="majorBidi" w:cstheme="majorBidi"/>
        </w:rPr>
      </w:pPr>
      <w:r w:rsidRPr="00A24B89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A24B89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A24B89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A24B89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A24B89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C5CF0" w:rsidRPr="00A24B89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6C5CF0" w:rsidRPr="00A24B8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2740DA26" w:rsidR="006C5CF0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65B1A3F9" w14:textId="5A46D8CB" w:rsidR="006C5CF0" w:rsidRPr="00A24B89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072279FE" w:rsidR="006C5CF0" w:rsidRPr="00A24B89" w:rsidRDefault="00B52B93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0D6563DB" w14:textId="7304B985" w:rsidR="006C5CF0" w:rsidRPr="00A24B89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5CF0" w:rsidRPr="00A24B89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6C5CF0" w:rsidRPr="00A24B8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12111CC1" w:rsidR="006C5CF0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3F0D659D" w14:textId="4BF4EDA9" w:rsidR="006C5CF0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000005F7" w14:textId="5AF47D2A" w:rsidR="006C5CF0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1BF1849D" w14:textId="6B0BE76D" w:rsidR="006C5CF0" w:rsidRPr="00A24B89" w:rsidRDefault="002D151D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C5CF0" w:rsidRPr="00A24B89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6C5CF0" w:rsidRPr="00A24B8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6C5CF0" w:rsidRPr="00A24B89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5CF0" w:rsidRPr="00A24B89" w14:paraId="05E7425D" w14:textId="77777777" w:rsidTr="00823AF1">
        <w:tc>
          <w:tcPr>
            <w:tcW w:w="4050" w:type="dxa"/>
          </w:tcPr>
          <w:p w14:paraId="70B113DE" w14:textId="77777777" w:rsidR="006C5CF0" w:rsidRPr="00A24B89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6C5CF0" w:rsidRPr="00A24B8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6C5CF0" w:rsidRPr="00A24B8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6C5CF0" w:rsidRPr="00A24B8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6C5CF0" w:rsidRPr="00A24B89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A5585" w:rsidRPr="00A24B89" w14:paraId="5F653017" w14:textId="77777777" w:rsidTr="004E3076">
        <w:tc>
          <w:tcPr>
            <w:tcW w:w="4050" w:type="dxa"/>
          </w:tcPr>
          <w:p w14:paraId="13E99180" w14:textId="764E3BE3" w:rsidR="00FA5585" w:rsidRPr="00A24B89" w:rsidRDefault="00FA5585" w:rsidP="00FA5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  <w:shd w:val="clear" w:color="auto" w:fill="auto"/>
          </w:tcPr>
          <w:p w14:paraId="027F9952" w14:textId="1AAEF303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18,389</w:t>
            </w:r>
          </w:p>
        </w:tc>
        <w:tc>
          <w:tcPr>
            <w:tcW w:w="1283" w:type="dxa"/>
            <w:shd w:val="clear" w:color="auto" w:fill="auto"/>
          </w:tcPr>
          <w:p w14:paraId="74298CA4" w14:textId="4CCC9195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t>17,36</w:t>
            </w:r>
            <w:r w:rsidRPr="00A24B89">
              <w:rPr>
                <w:rFonts w:hint="cs"/>
                <w:cs/>
              </w:rPr>
              <w:t>5</w:t>
            </w:r>
          </w:p>
        </w:tc>
        <w:tc>
          <w:tcPr>
            <w:tcW w:w="1282" w:type="dxa"/>
            <w:shd w:val="clear" w:color="auto" w:fill="auto"/>
          </w:tcPr>
          <w:p w14:paraId="79057613" w14:textId="1198B16E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253</w:t>
            </w:r>
          </w:p>
        </w:tc>
        <w:tc>
          <w:tcPr>
            <w:tcW w:w="1283" w:type="dxa"/>
          </w:tcPr>
          <w:p w14:paraId="618FA977" w14:textId="6BAB4EB3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t>640</w:t>
            </w:r>
          </w:p>
        </w:tc>
      </w:tr>
      <w:tr w:rsidR="00FA5585" w:rsidRPr="00A24B89" w14:paraId="3A79B774" w14:textId="77777777" w:rsidTr="004E3076">
        <w:tc>
          <w:tcPr>
            <w:tcW w:w="4050" w:type="dxa"/>
          </w:tcPr>
          <w:p w14:paraId="4DA3706C" w14:textId="3ECFA18C" w:rsidR="00FA5585" w:rsidRPr="00A24B89" w:rsidRDefault="00FA5585" w:rsidP="00FA5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shd w:val="clear" w:color="auto" w:fill="auto"/>
          </w:tcPr>
          <w:p w14:paraId="121CC417" w14:textId="24BAFB4F" w:rsidR="00FA5585" w:rsidRPr="00A24B89" w:rsidRDefault="00FA5585" w:rsidP="00FA5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749B6C8F" w14:textId="3115FBFE" w:rsidR="00FA5585" w:rsidRPr="00A24B89" w:rsidRDefault="00FA5585" w:rsidP="00FA5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rPr>
                <w:rFonts w:hint="cs"/>
                <w:cs/>
              </w:rPr>
              <w:t>1</w:t>
            </w:r>
            <w:r w:rsidRPr="00A24B89">
              <w:t>5</w:t>
            </w:r>
          </w:p>
        </w:tc>
        <w:tc>
          <w:tcPr>
            <w:tcW w:w="1282" w:type="dxa"/>
            <w:shd w:val="clear" w:color="auto" w:fill="auto"/>
          </w:tcPr>
          <w:p w14:paraId="09A0B1B9" w14:textId="0577F8FF" w:rsidR="00FA5585" w:rsidRPr="00A24B89" w:rsidRDefault="00FA5585" w:rsidP="00FA5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74CEBEC6" w14:textId="13B0E84F" w:rsidR="00FA5585" w:rsidRPr="00A24B89" w:rsidRDefault="00FA5585" w:rsidP="00FA5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-</w:t>
            </w:r>
          </w:p>
        </w:tc>
      </w:tr>
      <w:tr w:rsidR="00FA5585" w:rsidRPr="00A24B89" w14:paraId="32AB57C5" w14:textId="77777777" w:rsidTr="004E3076">
        <w:tc>
          <w:tcPr>
            <w:tcW w:w="4050" w:type="dxa"/>
          </w:tcPr>
          <w:p w14:paraId="47F2D7D8" w14:textId="77777777" w:rsidR="00FA5585" w:rsidRPr="00A24B89" w:rsidRDefault="00FA5585" w:rsidP="00FA5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4A4F4C1D" w14:textId="4429CF6D" w:rsidR="00FA5585" w:rsidRPr="00A24B89" w:rsidRDefault="00FA5585" w:rsidP="00FA5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18,390</w:t>
            </w:r>
          </w:p>
        </w:tc>
        <w:tc>
          <w:tcPr>
            <w:tcW w:w="1283" w:type="dxa"/>
            <w:shd w:val="clear" w:color="auto" w:fill="auto"/>
          </w:tcPr>
          <w:p w14:paraId="5F27DBC9" w14:textId="13BDCC25" w:rsidR="00FA5585" w:rsidRPr="00A24B89" w:rsidRDefault="00FA5585" w:rsidP="00FA5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17,</w:t>
            </w:r>
            <w:r w:rsidRPr="00A24B89">
              <w:rPr>
                <w:rFonts w:hint="cs"/>
                <w:b/>
                <w:bCs/>
                <w:cs/>
              </w:rPr>
              <w:t>380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279366" w14:textId="6758DC7B" w:rsidR="00FA5585" w:rsidRPr="00A24B89" w:rsidRDefault="00FA5585" w:rsidP="00FA5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 w:hint="cs"/>
                <w:b/>
                <w:bCs/>
                <w:cs/>
              </w:rPr>
              <w:t>253</w:t>
            </w:r>
          </w:p>
        </w:tc>
        <w:tc>
          <w:tcPr>
            <w:tcW w:w="1283" w:type="dxa"/>
            <w:vAlign w:val="bottom"/>
          </w:tcPr>
          <w:p w14:paraId="644E80AD" w14:textId="3FE742AF" w:rsidR="00FA5585" w:rsidRPr="00A24B89" w:rsidRDefault="00FA5585" w:rsidP="00FA5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640</w:t>
            </w:r>
          </w:p>
        </w:tc>
      </w:tr>
      <w:tr w:rsidR="0069287F" w:rsidRPr="00A24B89" w14:paraId="5179CCBE" w14:textId="77777777" w:rsidTr="00EE70EB">
        <w:tc>
          <w:tcPr>
            <w:tcW w:w="4050" w:type="dxa"/>
          </w:tcPr>
          <w:p w14:paraId="7253021F" w14:textId="1839FEC1" w:rsidR="0069287F" w:rsidRPr="00A24B89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5854C21" w14:textId="77777777" w:rsidR="0069287F" w:rsidRPr="00A24B8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5C68B59" w14:textId="77777777" w:rsidR="0069287F" w:rsidRPr="00A24B8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7CDC8475" w14:textId="77777777" w:rsidR="0069287F" w:rsidRPr="00A24B8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69287F" w:rsidRPr="00A24B8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9287F" w:rsidRPr="00A24B89" w14:paraId="4A3E216C" w14:textId="77777777" w:rsidTr="00E23505">
        <w:tc>
          <w:tcPr>
            <w:tcW w:w="4050" w:type="dxa"/>
          </w:tcPr>
          <w:p w14:paraId="53335A95" w14:textId="77777777" w:rsidR="0069287F" w:rsidRPr="00A24B89" w:rsidRDefault="0069287F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  <w:shd w:val="clear" w:color="auto" w:fill="auto"/>
          </w:tcPr>
          <w:p w14:paraId="7426E044" w14:textId="77777777" w:rsidR="0069287F" w:rsidRPr="00A24B8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2767E40" w14:textId="77777777" w:rsidR="0069287F" w:rsidRPr="00A24B8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66D6264E" w14:textId="77777777" w:rsidR="0069287F" w:rsidRPr="00A24B8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69287F" w:rsidRPr="00A24B89" w:rsidRDefault="0069287F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A5585" w:rsidRPr="00A24B89" w14:paraId="77F4BF2C" w14:textId="77777777" w:rsidTr="00EE70EB">
        <w:tc>
          <w:tcPr>
            <w:tcW w:w="4050" w:type="dxa"/>
          </w:tcPr>
          <w:p w14:paraId="4C9519A1" w14:textId="77777777" w:rsidR="00FA5585" w:rsidRPr="00A24B89" w:rsidRDefault="00FA5585" w:rsidP="00FA5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  <w:shd w:val="clear" w:color="auto" w:fill="auto"/>
          </w:tcPr>
          <w:p w14:paraId="0F0516D3" w14:textId="43E3AD8D" w:rsidR="00FA5585" w:rsidRPr="00A24B89" w:rsidRDefault="00B466A8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283" w:type="dxa"/>
            <w:shd w:val="clear" w:color="auto" w:fill="auto"/>
          </w:tcPr>
          <w:p w14:paraId="51494E41" w14:textId="63C53A0F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t>1,980</w:t>
            </w:r>
          </w:p>
        </w:tc>
        <w:tc>
          <w:tcPr>
            <w:tcW w:w="1282" w:type="dxa"/>
            <w:shd w:val="clear" w:color="auto" w:fill="auto"/>
          </w:tcPr>
          <w:p w14:paraId="044BF6E6" w14:textId="71DC7856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1283" w:type="dxa"/>
          </w:tcPr>
          <w:p w14:paraId="714B7C84" w14:textId="79636F82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t>126</w:t>
            </w:r>
          </w:p>
        </w:tc>
      </w:tr>
      <w:tr w:rsidR="00FA5585" w:rsidRPr="00A24B89" w14:paraId="7B21F5A9" w14:textId="77777777" w:rsidTr="00EE70EB">
        <w:tc>
          <w:tcPr>
            <w:tcW w:w="4050" w:type="dxa"/>
          </w:tcPr>
          <w:p w14:paraId="44EA51C0" w14:textId="3C7165D6" w:rsidR="00FA5585" w:rsidRPr="00A24B89" w:rsidRDefault="00FA5585" w:rsidP="00FA5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B89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  <w:shd w:val="clear" w:color="auto" w:fill="auto"/>
          </w:tcPr>
          <w:p w14:paraId="6C4F077E" w14:textId="3ECEE101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4,643</w:t>
            </w:r>
          </w:p>
        </w:tc>
        <w:tc>
          <w:tcPr>
            <w:tcW w:w="1283" w:type="dxa"/>
            <w:shd w:val="clear" w:color="auto" w:fill="auto"/>
          </w:tcPr>
          <w:p w14:paraId="2EDF5753" w14:textId="6615FA9F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1,581</w:t>
            </w:r>
          </w:p>
        </w:tc>
        <w:tc>
          <w:tcPr>
            <w:tcW w:w="1282" w:type="dxa"/>
            <w:shd w:val="clear" w:color="auto" w:fill="auto"/>
          </w:tcPr>
          <w:p w14:paraId="4925CA04" w14:textId="2AB74F1D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 w:hint="cs"/>
                <w:cs/>
              </w:rPr>
              <w:t>4</w:t>
            </w:r>
            <w:r w:rsidRPr="00A24B89">
              <w:rPr>
                <w:rFonts w:asciiTheme="majorBidi" w:hAnsiTheme="majorBidi" w:cstheme="majorBidi"/>
              </w:rPr>
              <w:t>,</w:t>
            </w:r>
            <w:r w:rsidRPr="00A24B89">
              <w:rPr>
                <w:rFonts w:asciiTheme="majorBidi" w:hAnsiTheme="majorBidi" w:cstheme="majorBidi" w:hint="cs"/>
                <w:cs/>
              </w:rPr>
              <w:t>593</w:t>
            </w:r>
          </w:p>
        </w:tc>
        <w:tc>
          <w:tcPr>
            <w:tcW w:w="1283" w:type="dxa"/>
          </w:tcPr>
          <w:p w14:paraId="49C3E481" w14:textId="4EAA60E1" w:rsidR="00FA5585" w:rsidRPr="00A24B89" w:rsidRDefault="00FA5585" w:rsidP="00FA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1,269</w:t>
            </w:r>
          </w:p>
        </w:tc>
      </w:tr>
      <w:tr w:rsidR="00FA5585" w:rsidRPr="00A24B89" w14:paraId="0509AFEA" w14:textId="77777777" w:rsidTr="00EE70EB">
        <w:tc>
          <w:tcPr>
            <w:tcW w:w="4050" w:type="dxa"/>
          </w:tcPr>
          <w:p w14:paraId="315F8F71" w14:textId="39E2786E" w:rsidR="00FA5585" w:rsidRPr="00A24B89" w:rsidRDefault="00FA5585" w:rsidP="00FA5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Pr="00A24B8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แก่บริษัทคู่ค้า</w:t>
            </w:r>
          </w:p>
        </w:tc>
        <w:tc>
          <w:tcPr>
            <w:tcW w:w="1282" w:type="dxa"/>
            <w:shd w:val="clear" w:color="auto" w:fill="auto"/>
          </w:tcPr>
          <w:p w14:paraId="3A0EA9D5" w14:textId="5ADE6707" w:rsidR="00FA5585" w:rsidRPr="00A24B89" w:rsidRDefault="00FA5585" w:rsidP="00FA5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143,80</w:t>
            </w:r>
            <w:r w:rsidR="00B466A8" w:rsidRPr="00A24B8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5F962AAA" w14:textId="51623852" w:rsidR="00FA5585" w:rsidRPr="00A24B89" w:rsidRDefault="00FA5585" w:rsidP="00FA5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t>-</w:t>
            </w:r>
          </w:p>
        </w:tc>
        <w:tc>
          <w:tcPr>
            <w:tcW w:w="1282" w:type="dxa"/>
            <w:shd w:val="clear" w:color="auto" w:fill="auto"/>
          </w:tcPr>
          <w:p w14:paraId="1EEFB73E" w14:textId="57FC8EC4" w:rsidR="00FA5585" w:rsidRPr="00A24B89" w:rsidRDefault="00FA5585" w:rsidP="00FA5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24B89">
              <w:rPr>
                <w:rFonts w:asciiTheme="majorBidi" w:hAnsiTheme="majorBidi" w:cstheme="majorBidi"/>
              </w:rPr>
              <w:t>143,804</w:t>
            </w:r>
          </w:p>
        </w:tc>
        <w:tc>
          <w:tcPr>
            <w:tcW w:w="1283" w:type="dxa"/>
          </w:tcPr>
          <w:p w14:paraId="6D55862F" w14:textId="143B69C8" w:rsidR="00FA5585" w:rsidRPr="00A24B89" w:rsidRDefault="00FA5585" w:rsidP="00FA5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24B89">
              <w:rPr>
                <w:rFonts w:hint="cs"/>
                <w:cs/>
              </w:rPr>
              <w:t>-</w:t>
            </w:r>
          </w:p>
        </w:tc>
      </w:tr>
      <w:tr w:rsidR="00FA5585" w:rsidRPr="00A24B89" w14:paraId="18392F2F" w14:textId="77777777" w:rsidTr="00EE70EB">
        <w:tc>
          <w:tcPr>
            <w:tcW w:w="4050" w:type="dxa"/>
          </w:tcPr>
          <w:p w14:paraId="0356F87E" w14:textId="77777777" w:rsidR="00FA5585" w:rsidRPr="00A24B89" w:rsidRDefault="00FA5585" w:rsidP="00FA5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3A87B6D7" w14:textId="73635BCF" w:rsidR="00FA5585" w:rsidRPr="00A24B89" w:rsidRDefault="00FA5585" w:rsidP="00FA5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148,</w:t>
            </w:r>
            <w:r w:rsidR="00B466A8" w:rsidRPr="00A24B89">
              <w:rPr>
                <w:rFonts w:asciiTheme="majorBidi" w:hAnsiTheme="majorBidi" w:cstheme="majorBidi"/>
                <w:b/>
                <w:bCs/>
              </w:rPr>
              <w:t>914</w:t>
            </w:r>
          </w:p>
        </w:tc>
        <w:tc>
          <w:tcPr>
            <w:tcW w:w="1283" w:type="dxa"/>
            <w:shd w:val="clear" w:color="auto" w:fill="auto"/>
          </w:tcPr>
          <w:p w14:paraId="037E315F" w14:textId="62898328" w:rsidR="00FA5585" w:rsidRPr="00A24B89" w:rsidRDefault="00FA5585" w:rsidP="00FA5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24B89">
              <w:rPr>
                <w:b/>
                <w:bCs/>
              </w:rPr>
              <w:t>3,561</w:t>
            </w:r>
          </w:p>
        </w:tc>
        <w:tc>
          <w:tcPr>
            <w:tcW w:w="1282" w:type="dxa"/>
            <w:shd w:val="clear" w:color="auto" w:fill="auto"/>
          </w:tcPr>
          <w:p w14:paraId="1B38C622" w14:textId="4E0D8B98" w:rsidR="00FA5585" w:rsidRPr="00A24B89" w:rsidRDefault="00FA5585" w:rsidP="00FA5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rFonts w:asciiTheme="majorBidi" w:hAnsiTheme="majorBidi" w:cstheme="majorBidi"/>
                <w:b/>
                <w:bCs/>
              </w:rPr>
              <w:t>148,497</w:t>
            </w:r>
          </w:p>
        </w:tc>
        <w:tc>
          <w:tcPr>
            <w:tcW w:w="1283" w:type="dxa"/>
          </w:tcPr>
          <w:p w14:paraId="6C15B7CD" w14:textId="666FC992" w:rsidR="00FA5585" w:rsidRPr="00A24B89" w:rsidRDefault="00FA5585" w:rsidP="00FA5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24B89">
              <w:rPr>
                <w:b/>
                <w:bCs/>
              </w:rPr>
              <w:t>1,395</w:t>
            </w:r>
          </w:p>
        </w:tc>
      </w:tr>
    </w:tbl>
    <w:p w14:paraId="4B55699B" w14:textId="77777777" w:rsidR="00B2404A" w:rsidRPr="00A24B89" w:rsidRDefault="00B2404A" w:rsidP="00B2404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หนี้สินที่อาจเกิดขึ้นและสินทรัพย์ที่อาจเกิดขึ้น</w:t>
      </w:r>
    </w:p>
    <w:p w14:paraId="26C144EA" w14:textId="77777777" w:rsidR="00B2404A" w:rsidRPr="00A24B89" w:rsidRDefault="00B2404A" w:rsidP="00B2404A">
      <w:pPr>
        <w:spacing w:line="240" w:lineRule="auto"/>
        <w:rPr>
          <w:rFonts w:asciiTheme="majorBidi" w:hAnsiTheme="majorBidi" w:cstheme="majorBidi"/>
        </w:rPr>
      </w:pPr>
    </w:p>
    <w:p w14:paraId="5F7D842C" w14:textId="1DBF1CE0" w:rsidR="00B2404A" w:rsidRPr="00A24B89" w:rsidRDefault="00F105C6" w:rsidP="00B2404A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20</w:t>
      </w:r>
      <w:r w:rsidR="00B2404A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.1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ab/>
        <w:t xml:space="preserve">ในปี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บริษัทถูกฟ้องเป็นจำเลยเรื่องติดตามเอาทรัพย์คืนตามโฉนดที่ดินเลขที่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>2465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แขวงบางจาก เขตพระโขนง กรุงเทพมหานคร โดยบริษัทถูกเรียกให้รื้อถอนอาคารและคืนทรัพย์สิน </w:t>
      </w:r>
      <w:r w:rsidR="00B2404A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หากคืนไม่ได้ ให้ชดใช้เป็นเงินจำนวน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>5,000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อนึ่ง เมื่อปี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>2538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กระทรวงการคลัง กรมธนารักษ์และบริษัทเคยถูกฟ้องคดีตามโฉนดที่ดินเลขที่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>2465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ดังกล่าว และในปี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ศาลฎีกาได้มีคำพิพากษายกฟ้องโดยพิจารณาว่าที่ดินโฉนด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>2465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ได้ถูกน้ำกัดเซาะกลายเป็น</w:t>
      </w:r>
      <w:r w:rsidR="00B2404A" w:rsidRPr="00A24B8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แม่น้ำเจ้าพระยาไปหมดแล้ว การฟ้องคดีนี้เป็นการนำโฉนดที่ดิน </w:t>
      </w:r>
      <w:r w:rsidR="00B2404A" w:rsidRPr="00A24B89">
        <w:rPr>
          <w:rFonts w:asciiTheme="majorBidi" w:hAnsiTheme="majorBidi" w:cstheme="majorBidi"/>
          <w:spacing w:val="-2"/>
          <w:sz w:val="30"/>
          <w:szCs w:val="30"/>
          <w:lang w:bidi="th-TH"/>
        </w:rPr>
        <w:t>2465</w:t>
      </w:r>
      <w:r w:rsidR="00B2404A" w:rsidRPr="00A24B8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ขึ้นมาฟ้องใหม่ ซึ่งบริษัทจะดำเนินการต่อสู้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คดี </w:t>
      </w:r>
      <w:r w:rsidR="00B2404A" w:rsidRPr="00A24B8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และเมื่อวันที่ </w:t>
      </w:r>
      <w:r w:rsidR="00F31459" w:rsidRPr="00A24B89">
        <w:rPr>
          <w:rFonts w:asciiTheme="majorBidi" w:hAnsiTheme="majorBidi" w:cstheme="majorBidi"/>
          <w:spacing w:val="4"/>
          <w:sz w:val="30"/>
          <w:szCs w:val="30"/>
          <w:lang w:bidi="th-TH"/>
        </w:rPr>
        <w:t>28</w:t>
      </w:r>
      <w:r w:rsidR="00B2404A" w:rsidRPr="00A24B8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="00B2404A" w:rsidRPr="00A24B8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ธันวาคม </w:t>
      </w:r>
      <w:r w:rsidR="00F31459" w:rsidRPr="00A24B8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2565 </w:t>
      </w:r>
      <w:r w:rsidR="00B2404A" w:rsidRPr="00A24B8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ศาลชั้นต้นได้มีคำพิพากษาให้ยกฟ้องของโจทก์เนื่องจากรับฟังข้อเท็จจริงตามคำพิพ</w:t>
      </w:r>
      <w:r w:rsidR="00B2404A" w:rsidRPr="00A24B89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าก</w:t>
      </w:r>
      <w:r w:rsidR="00B2404A" w:rsidRPr="00A24B8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ษาศาลฎีกาในคดีก่อนว่าที่ดินโฉนด </w:t>
      </w:r>
      <w:r w:rsidR="00B2404A" w:rsidRPr="00A24B8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2465 </w:t>
      </w:r>
      <w:r w:rsidR="00B2404A" w:rsidRPr="00A24B8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ถูกน้ำกัดเซาะกลายเป็นแม่น้ำและตกเป็นสา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>ธารณสมบัติของแผ่นดินไปหมดแล้ว ทั้งนี้โจทก์ได้ยื่นอุทธรณ์เม</w:t>
      </w:r>
      <w:r w:rsidR="00B2404A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ื่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>อวันท</w:t>
      </w:r>
      <w:r w:rsidR="00B2404A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ี่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>28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เมษายน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และบริษัทได้ยื่นคำแก้อุทธรณ์แล้วเมื่อวันที่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>19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="00B2404A" w:rsidRPr="00A24B89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คดีอยู่ในระหว่างการพิจารณาของศาลอุทธรณ์</w:t>
      </w:r>
      <w:r w:rsidR="00B2404A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โดยบริษัทเชื่อว่าผลทางคดีจะไม่เกิดผลกระทบแก่บริษัท </w:t>
      </w:r>
      <w:r w:rsidR="0078456E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="00F31459" w:rsidRPr="00A24B89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B52B93" w:rsidRPr="00A24B8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52B93" w:rsidRPr="00A24B8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กันยายน </w:t>
      </w:r>
      <w:r w:rsidR="00B52B93" w:rsidRPr="00A24B89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78456E" w:rsidRPr="00A24B8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>บริษัทจึงไม่ได้บันทึกหนี้สินที่อาจเกิดขึ้นจากคดีดังกล่าว</w:t>
      </w:r>
    </w:p>
    <w:p w14:paraId="6D446A8B" w14:textId="77777777" w:rsidR="00B2404A" w:rsidRPr="00A24B89" w:rsidRDefault="00B2404A" w:rsidP="00B2404A">
      <w:pPr>
        <w:spacing w:line="240" w:lineRule="auto"/>
        <w:rPr>
          <w:rFonts w:asciiTheme="majorBidi" w:hAnsiTheme="majorBidi" w:cstheme="majorBidi"/>
        </w:rPr>
      </w:pPr>
    </w:p>
    <w:p w14:paraId="5A7655BA" w14:textId="1AED0544" w:rsidR="00B2404A" w:rsidRPr="00A24B89" w:rsidRDefault="00F105C6" w:rsidP="00495459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20</w:t>
      </w:r>
      <w:r w:rsidR="00B2404A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.2 </w:t>
      </w:r>
      <w:r w:rsidR="00B2404A" w:rsidRPr="00A24B89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B2404A" w:rsidRPr="00A24B8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B2404A" w:rsidRPr="00A24B89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 เรียกร้องให้บริษัทและบริษัทย่อยชดใช้เงินจำนวนประมาณ </w:t>
      </w:r>
      <w:r w:rsidR="00B2404A" w:rsidRPr="00A24B89">
        <w:rPr>
          <w:rFonts w:asciiTheme="majorBidi" w:hAnsiTheme="majorBidi" w:cstheme="majorBidi"/>
          <w:sz w:val="30"/>
          <w:szCs w:val="30"/>
          <w:lang w:bidi="th-TH"/>
        </w:rPr>
        <w:t>23</w:t>
      </w:r>
      <w:r w:rsidR="00B2404A" w:rsidRPr="00A24B8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 และดอกเบี้ยของต้นเงิน รวมถึงค่าเสียหายอื่น ๆ ที่ได้รับ และค่าใช้จ่ายต่าง ๆ </w:t>
      </w:r>
      <w:r w:rsidR="00AA0944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 w:rsidR="00B2404A" w:rsidRPr="00A24B89">
        <w:rPr>
          <w:rFonts w:asciiTheme="majorBidi" w:hAnsiTheme="majorBidi" w:cstheme="majorBidi"/>
          <w:sz w:val="30"/>
          <w:szCs w:val="30"/>
          <w:cs/>
        </w:rPr>
        <w:t>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โดยชำระเงินตามจำนวนที่ต้องชำระตามสัญญาโดยชอบแล้ว และได้โต้แย้งข้อเรียกร้องส่วนเกินและไม่เป็นธรรม และดำเนินการแต่งตั้งอนุญาโตตุลาการเพื่อดำเนินการระงับข้อพิพาทตามขั้นตอนแล้ว เ</w:t>
      </w:r>
      <w:r w:rsidR="00B2404A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มื่</w:t>
      </w:r>
      <w:r w:rsidR="00B2404A" w:rsidRPr="00A24B89">
        <w:rPr>
          <w:rFonts w:asciiTheme="majorBidi" w:hAnsiTheme="majorBidi" w:cstheme="majorBidi"/>
          <w:sz w:val="30"/>
          <w:szCs w:val="30"/>
          <w:cs/>
        </w:rPr>
        <w:t>อวัน</w:t>
      </w:r>
      <w:r w:rsidR="00B2404A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B2404A" w:rsidRPr="00A24B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404A" w:rsidRPr="00A24B89">
        <w:rPr>
          <w:rFonts w:asciiTheme="majorBidi" w:hAnsiTheme="majorBidi" w:cstheme="majorBidi"/>
          <w:spacing w:val="8"/>
          <w:sz w:val="30"/>
          <w:szCs w:val="30"/>
          <w:lang w:bidi="th-TH"/>
        </w:rPr>
        <w:t>31</w:t>
      </w:r>
      <w:r w:rsidR="00B2404A" w:rsidRPr="00A24B89">
        <w:rPr>
          <w:rFonts w:asciiTheme="majorBidi" w:hAnsiTheme="majorBidi" w:cstheme="majorBidi"/>
          <w:spacing w:val="8"/>
          <w:sz w:val="30"/>
          <w:szCs w:val="30"/>
          <w:cs/>
        </w:rPr>
        <w:t xml:space="preserve"> สิงหาคม</w:t>
      </w:r>
      <w:r w:rsidR="00B2404A" w:rsidRPr="00A24B89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2566</w:t>
      </w:r>
      <w:r w:rsidR="00B2404A" w:rsidRPr="00A24B89">
        <w:rPr>
          <w:rFonts w:asciiTheme="majorBidi" w:hAnsiTheme="majorBidi" w:cstheme="majorBidi"/>
          <w:spacing w:val="8"/>
          <w:sz w:val="30"/>
          <w:szCs w:val="30"/>
          <w:cs/>
        </w:rPr>
        <w:t xml:space="preserve"> บริษัทและบริษัทย่อยได้</w:t>
      </w:r>
      <w:r w:rsidR="00B2404A" w:rsidRPr="00A24B89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ยื่</w:t>
      </w:r>
      <w:r w:rsidR="00B2404A" w:rsidRPr="00A24B89">
        <w:rPr>
          <w:rFonts w:asciiTheme="majorBidi" w:hAnsiTheme="majorBidi" w:cstheme="majorBidi"/>
          <w:spacing w:val="8"/>
          <w:sz w:val="30"/>
          <w:szCs w:val="30"/>
          <w:cs/>
        </w:rPr>
        <w:t xml:space="preserve">นคำคัดค้านเสนอต่อคณะอนุญาโตตุลาการแล้ว </w:t>
      </w:r>
      <w:r w:rsidR="00406BF9" w:rsidRPr="00A24B89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ต่อมาใน</w:t>
      </w:r>
      <w:r w:rsidR="00AA0944" w:rsidRPr="00A24B89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 xml:space="preserve">วันที่ </w:t>
      </w:r>
      <w:r w:rsidR="00AA0944" w:rsidRPr="00A24B89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t>2</w:t>
      </w:r>
      <w:r w:rsidR="00F07CDC" w:rsidRPr="00A24B89">
        <w:rPr>
          <w:rFonts w:asciiTheme="majorBidi" w:hAnsiTheme="majorBidi" w:cstheme="majorBidi" w:hint="cs"/>
          <w:spacing w:val="8"/>
          <w:sz w:val="30"/>
          <w:szCs w:val="30"/>
          <w:cs/>
          <w:lang w:val="en-US" w:bidi="th-TH"/>
        </w:rPr>
        <w:t>7</w:t>
      </w:r>
      <w:r w:rsidR="00AA0944" w:rsidRPr="00A24B8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0944" w:rsidRPr="00A24B8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AA0944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B707E" w:rsidRPr="00A24B89">
        <w:rPr>
          <w:rFonts w:asciiTheme="majorBidi" w:hAnsiTheme="majorBidi" w:cstheme="majorBidi"/>
          <w:sz w:val="30"/>
          <w:szCs w:val="30"/>
        </w:rPr>
        <w:t>2567</w:t>
      </w:r>
      <w:r w:rsidR="00EB707E" w:rsidRPr="00A24B8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95459" w:rsidRPr="00A24B89">
        <w:rPr>
          <w:rFonts w:asciiTheme="majorBidi" w:hAnsiTheme="majorBidi" w:cstheme="majorBidi"/>
          <w:sz w:val="30"/>
          <w:szCs w:val="30"/>
          <w:cs/>
        </w:rPr>
        <w:t>คณะอนุญาโตตุลาการมี</w:t>
      </w:r>
      <w:r w:rsidR="00495459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คำชี้</w:t>
      </w:r>
      <w:r w:rsidR="00495459" w:rsidRPr="00A24B89">
        <w:rPr>
          <w:rFonts w:asciiTheme="majorBidi" w:hAnsiTheme="majorBidi" w:cstheme="majorBidi"/>
          <w:sz w:val="30"/>
          <w:szCs w:val="30"/>
          <w:cs/>
        </w:rPr>
        <w:t>ขาดปฏิเสธข้อเรียกร้อง</w:t>
      </w:r>
      <w:r w:rsidR="00A723B9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ของ</w:t>
      </w:r>
      <w:r w:rsidR="00A723B9" w:rsidRPr="00A24B89">
        <w:rPr>
          <w:rFonts w:asciiTheme="majorBidi" w:hAnsiTheme="majorBidi" w:cstheme="majorBidi"/>
          <w:sz w:val="30"/>
          <w:szCs w:val="30"/>
          <w:cs/>
        </w:rPr>
        <w:t>คู่สัญญา</w:t>
      </w:r>
      <w:r w:rsidR="00495459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</w:t>
      </w:r>
      <w:r w:rsidR="00495459" w:rsidRPr="00A24B89">
        <w:rPr>
          <w:rFonts w:asciiTheme="majorBidi" w:hAnsiTheme="majorBidi" w:cstheme="majorBidi"/>
          <w:sz w:val="30"/>
          <w:szCs w:val="30"/>
          <w:cs/>
        </w:rPr>
        <w:t>หมด และให้คู่สัญญาต้อ</w:t>
      </w:r>
      <w:r w:rsidR="00495459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งชำ</w:t>
      </w:r>
      <w:r w:rsidR="00495459" w:rsidRPr="00A24B89">
        <w:rPr>
          <w:rFonts w:asciiTheme="majorBidi" w:hAnsiTheme="majorBidi" w:cstheme="majorBidi"/>
          <w:sz w:val="30"/>
          <w:szCs w:val="30"/>
          <w:cs/>
        </w:rPr>
        <w:t>ระค่าใช้จ่ายต่าง ๆ</w:t>
      </w:r>
      <w:r w:rsidR="00495459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ที่</w:t>
      </w:r>
      <w:r w:rsidR="00495459" w:rsidRPr="00A24B89">
        <w:rPr>
          <w:rFonts w:asciiTheme="majorBidi" w:hAnsiTheme="majorBidi" w:cstheme="majorBidi"/>
          <w:sz w:val="30"/>
          <w:szCs w:val="30"/>
          <w:cs/>
        </w:rPr>
        <w:t>เกิด</w:t>
      </w:r>
      <w:r w:rsidR="00690102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ขึ้น</w:t>
      </w:r>
      <w:r w:rsidR="00495459" w:rsidRPr="00A24B89">
        <w:rPr>
          <w:rFonts w:asciiTheme="majorBidi" w:hAnsiTheme="majorBidi" w:cstheme="majorBidi"/>
          <w:sz w:val="30"/>
          <w:szCs w:val="30"/>
          <w:cs/>
        </w:rPr>
        <w:t>ให้</w:t>
      </w:r>
      <w:r w:rsidR="00F37926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แก่</w:t>
      </w:r>
      <w:r w:rsidR="00495459" w:rsidRPr="00A24B89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บริษัทและบริษัทย่อยจากการดําเนิน</w:t>
      </w:r>
      <w:r w:rsidR="00495459" w:rsidRPr="00A24B89">
        <w:rPr>
          <w:rFonts w:asciiTheme="majorBidi" w:hAnsiTheme="majorBidi" w:cstheme="majorBidi"/>
          <w:sz w:val="30"/>
          <w:szCs w:val="30"/>
          <w:cs/>
          <w:lang w:bidi="th-TH"/>
        </w:rPr>
        <w:t>กระบวนการทางอนุญาโตตุลาการ</w:t>
      </w:r>
      <w:r w:rsidR="00495459" w:rsidRPr="00A24B89">
        <w:rPr>
          <w:rFonts w:asciiTheme="majorBidi" w:hAnsiTheme="majorBidi" w:cstheme="majorBidi" w:hint="cs"/>
          <w:sz w:val="30"/>
          <w:szCs w:val="30"/>
          <w:cs/>
          <w:lang w:bidi="th-TH"/>
        </w:rPr>
        <w:t>นี้</w:t>
      </w:r>
    </w:p>
    <w:p w14:paraId="27F9CE6E" w14:textId="77777777" w:rsidR="00E849F5" w:rsidRPr="00A24B89" w:rsidRDefault="00E849F5" w:rsidP="00655436">
      <w:pPr>
        <w:spacing w:line="240" w:lineRule="auto"/>
        <w:rPr>
          <w:rFonts w:asciiTheme="majorBidi" w:hAnsiTheme="majorBidi" w:cstheme="majorBidi"/>
          <w:cs/>
        </w:rPr>
      </w:pPr>
    </w:p>
    <w:p w14:paraId="3A20989B" w14:textId="7923B92F" w:rsidR="00FF4D1A" w:rsidRPr="00A24B89" w:rsidRDefault="00FF4D1A" w:rsidP="00FF4D1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</w:t>
      </w:r>
      <w:bookmarkStart w:id="17" w:name="_Hlk150157314"/>
      <w:r w:rsidRPr="00A24B8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ภายหลังรอบระยะเวลารายงา</w:t>
      </w:r>
      <w:bookmarkEnd w:id="17"/>
      <w:r w:rsidRPr="00A24B8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น</w:t>
      </w:r>
    </w:p>
    <w:p w14:paraId="16758ED6" w14:textId="77777777" w:rsidR="009214E9" w:rsidRPr="00A24B89" w:rsidRDefault="009214E9" w:rsidP="007A2AD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0F0A84F" w14:textId="55EA3EBC" w:rsidR="00D11D63" w:rsidRPr="00A24B89" w:rsidRDefault="00D11D63" w:rsidP="00D11D6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8" w:name="_Hlk181220236"/>
      <w:r w:rsidRPr="00A24B8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บริษัท บีซีพีจี จำกัด (มหาชน) </w:t>
      </w:r>
      <w:r w:rsidRPr="00A24B89">
        <w:rPr>
          <w:rFonts w:asciiTheme="majorBidi" w:hAnsiTheme="majorBidi" w:cstheme="majorBidi"/>
          <w:i/>
          <w:iCs/>
          <w:sz w:val="30"/>
          <w:szCs w:val="30"/>
        </w:rPr>
        <w:t>(“BCPG”)</w:t>
      </w:r>
    </w:p>
    <w:p w14:paraId="2AA0D6FA" w14:textId="77777777" w:rsidR="00D11D63" w:rsidRPr="00A24B89" w:rsidRDefault="00D11D63" w:rsidP="00D11D63">
      <w:pPr>
        <w:spacing w:line="240" w:lineRule="auto"/>
        <w:rPr>
          <w:rFonts w:asciiTheme="majorBidi" w:hAnsiTheme="majorBidi" w:cstheme="majorBidi"/>
          <w:lang w:val="en-GB" w:bidi="ar-SA"/>
        </w:rPr>
      </w:pPr>
    </w:p>
    <w:p w14:paraId="33D899A5" w14:textId="1E0B0812" w:rsidR="00D11D63" w:rsidRPr="003C1BF0" w:rsidRDefault="00D11D63" w:rsidP="00D11D63">
      <w:pPr>
        <w:tabs>
          <w:tab w:val="clear" w:pos="454"/>
          <w:tab w:val="left" w:pos="567"/>
        </w:tabs>
        <w:ind w:left="567"/>
        <w:jc w:val="thaiDistribute"/>
        <w:rPr>
          <w:cs/>
        </w:rPr>
      </w:pPr>
      <w:r w:rsidRPr="00A24B89">
        <w:rPr>
          <w:cs/>
        </w:rPr>
        <w:t xml:space="preserve">เมื่อวันที่ </w:t>
      </w:r>
      <w:r w:rsidRPr="00A24B89">
        <w:t xml:space="preserve">17 </w:t>
      </w:r>
      <w:r w:rsidRPr="00A24B89">
        <w:rPr>
          <w:cs/>
        </w:rPr>
        <w:t xml:space="preserve">ตุลาคม </w:t>
      </w:r>
      <w:r w:rsidRPr="00A24B89">
        <w:t xml:space="preserve">2567 BCPG </w:t>
      </w:r>
      <w:r w:rsidRPr="00A24B89">
        <w:rPr>
          <w:cs/>
        </w:rPr>
        <w:t xml:space="preserve">ได้ลงนามสัญญาเงินกู้ยืมระยะยาวกับสถาบันการเงิน วงเงินไม่เกิน </w:t>
      </w:r>
      <w:r w:rsidRPr="00A24B89">
        <w:t xml:space="preserve">4,200 </w:t>
      </w:r>
      <w:r w:rsidRPr="00A24B89">
        <w:rPr>
          <w:cs/>
        </w:rPr>
        <w:t xml:space="preserve">ล้านบาท อัตราดอกเบี้ยลอยตัว กำหนดระยะเวลาทยอยจ่ายชำระคืนภายในเดือนมิถุนายน </w:t>
      </w:r>
      <w:r w:rsidRPr="00A24B89">
        <w:t xml:space="preserve">2582 </w:t>
      </w:r>
      <w:r w:rsidRPr="00A24B89">
        <w:rPr>
          <w:cs/>
        </w:rPr>
        <w:t xml:space="preserve">เพื่อใช้เป็นเงินทุนหมุนเวียนในกิจการและเพื่อลงทุนโครงการในอนาคต สัญญาเงินกู้ยืมเงินดังกล่าวมีเงื่อนไขการดำรงอัตราส่วนทางการเงิน โดยบริษัทได้เบิกเงินกู้บางส่วนแล้วเมื่อวันที่ </w:t>
      </w:r>
      <w:r w:rsidRPr="00A24B89">
        <w:t xml:space="preserve">30 </w:t>
      </w:r>
      <w:r w:rsidRPr="00A24B89">
        <w:rPr>
          <w:cs/>
        </w:rPr>
        <w:t xml:space="preserve">ตุลาคม </w:t>
      </w:r>
      <w:r w:rsidRPr="00A24B89">
        <w:t>2567</w:t>
      </w:r>
    </w:p>
    <w:bookmarkEnd w:id="18"/>
    <w:p w14:paraId="12F749D8" w14:textId="77777777" w:rsidR="00D11D63" w:rsidRPr="00D11D63" w:rsidRDefault="00D11D63" w:rsidP="002B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  <w:cs/>
        </w:rPr>
      </w:pPr>
    </w:p>
    <w:sectPr w:rsidR="00D11D63" w:rsidRPr="00D11D63" w:rsidSect="00C21744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CDE91" w14:textId="77777777" w:rsidR="008874FD" w:rsidRDefault="008874FD">
      <w:r>
        <w:separator/>
      </w:r>
    </w:p>
    <w:p w14:paraId="62A350FE" w14:textId="77777777" w:rsidR="008874FD" w:rsidRDefault="008874FD"/>
  </w:endnote>
  <w:endnote w:type="continuationSeparator" w:id="0">
    <w:p w14:paraId="413109B7" w14:textId="77777777" w:rsidR="008874FD" w:rsidRDefault="008874FD">
      <w:r>
        <w:continuationSeparator/>
      </w:r>
    </w:p>
    <w:p w14:paraId="114E7D03" w14:textId="77777777" w:rsidR="008874FD" w:rsidRDefault="00887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41018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7AB2545" w14:textId="77777777" w:rsidR="00F87A70" w:rsidRPr="003E089A" w:rsidRDefault="00F87A70" w:rsidP="003E089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0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0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0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3CB6B" w14:textId="0E264DC7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47A96" w14:textId="17F258CE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06318" w14:textId="744C78BB" w:rsidR="00006A4B" w:rsidRPr="00116F0A" w:rsidRDefault="00006A4B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006A4B" w:rsidRPr="00146F25" w:rsidRDefault="00006A4B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BBA67" w14:textId="77777777" w:rsidR="008874FD" w:rsidRDefault="008874FD"/>
  </w:footnote>
  <w:footnote w:type="continuationSeparator" w:id="0">
    <w:p w14:paraId="440EA40F" w14:textId="77777777" w:rsidR="008874FD" w:rsidRDefault="008874FD">
      <w:r>
        <w:continuationSeparator/>
      </w:r>
    </w:p>
    <w:p w14:paraId="00B8AA25" w14:textId="77777777" w:rsidR="008874FD" w:rsidRDefault="00887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F3613" w14:textId="77777777" w:rsidR="00F87A70" w:rsidRPr="00F47951" w:rsidRDefault="00F87A70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AEA55B0" w14:textId="77777777" w:rsidR="00F87A70" w:rsidRPr="00F47951" w:rsidRDefault="00F87A70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7AE61228" w14:textId="2E701625" w:rsidR="00F87A70" w:rsidRPr="00564725" w:rsidRDefault="00784ECA" w:rsidP="0047576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bookmarkStart w:id="7" w:name="_Hlk141207131"/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E771CD">
      <w:rPr>
        <w:b/>
        <w:sz w:val="32"/>
        <w:szCs w:val="32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กันยายน </w:t>
    </w:r>
    <w:r w:rsidR="00B52B93" w:rsidRPr="00B52B93">
      <w:rPr>
        <w:b/>
        <w:sz w:val="32"/>
        <w:szCs w:val="32"/>
        <w:lang w:val="en-GB"/>
      </w:rPr>
      <w:t>2567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</w:t>
    </w:r>
    <w:r w:rsidR="00F87A70" w:rsidRPr="00564725">
      <w:rPr>
        <w:bCs/>
        <w:sz w:val="32"/>
        <w:szCs w:val="32"/>
        <w:cs/>
        <w:lang w:val="en-GB"/>
      </w:rPr>
      <w:t>)</w:t>
    </w:r>
    <w:bookmarkEnd w:id="7"/>
  </w:p>
  <w:p w14:paraId="675384D6" w14:textId="77777777" w:rsidR="00F87A70" w:rsidRPr="00B8432C" w:rsidRDefault="00F87A70" w:rsidP="00B8432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CA20D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2F068A2" w14:textId="44B282FE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765373" w:rsidRPr="00765373">
      <w:rPr>
        <w:b/>
        <w:sz w:val="32"/>
        <w:szCs w:val="32"/>
        <w:lang w:val="en-GB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กันยายน </w:t>
    </w:r>
    <w:r w:rsidR="00765373" w:rsidRPr="00765373">
      <w:rPr>
        <w:b/>
        <w:sz w:val="32"/>
        <w:szCs w:val="32"/>
        <w:lang w:val="en-GB"/>
      </w:rPr>
      <w:t>2567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24D85A6" w14:textId="77777777" w:rsidR="00506AF6" w:rsidRPr="002D1C8F" w:rsidRDefault="00506AF6" w:rsidP="00617971">
    <w:pPr>
      <w:pStyle w:val="Header"/>
      <w:rPr>
        <w:lang w:val="en-GB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BEAB237" w14:textId="108EEFCF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765373" w:rsidRPr="00765373">
      <w:rPr>
        <w:b/>
        <w:sz w:val="32"/>
        <w:szCs w:val="32"/>
        <w:lang w:val="en-GB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กันยายน </w:t>
    </w:r>
    <w:r w:rsidR="00765373" w:rsidRPr="00765373">
      <w:rPr>
        <w:b/>
        <w:sz w:val="32"/>
        <w:szCs w:val="32"/>
        <w:lang w:val="en-GB"/>
      </w:rPr>
      <w:t>2567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52546C9" w14:textId="77777777" w:rsidR="00506AF6" w:rsidRPr="002D1C8F" w:rsidRDefault="00506AF6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EA77E" w14:textId="7777777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20A5F490" w14:textId="591F84A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1561B4" w:rsidRPr="001561B4">
      <w:rPr>
        <w:b/>
        <w:sz w:val="32"/>
        <w:szCs w:val="32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กันยายน </w:t>
    </w:r>
    <w:r w:rsidR="001561B4" w:rsidRPr="001561B4">
      <w:rPr>
        <w:b/>
        <w:sz w:val="32"/>
        <w:szCs w:val="32"/>
        <w:lang w:val="en-GB"/>
      </w:rPr>
      <w:t>2567</w:t>
    </w:r>
    <w:r w:rsidR="001561B4">
      <w:rPr>
        <w:bCs/>
        <w:sz w:val="32"/>
        <w:szCs w:val="32"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5DD42549" w14:textId="77777777" w:rsidR="00506AF6" w:rsidRPr="00DF35D2" w:rsidRDefault="00506AF6" w:rsidP="00B8432C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6C00F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62C5BC09" w14:textId="07C509AF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B52B93" w:rsidRPr="00B52B93">
      <w:rPr>
        <w:b/>
        <w:sz w:val="32"/>
        <w:szCs w:val="32"/>
        <w:lang w:val="en-GB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กันยายน </w:t>
    </w:r>
    <w:r w:rsidR="00B52B93" w:rsidRPr="00B52B93">
      <w:rPr>
        <w:b/>
        <w:sz w:val="32"/>
        <w:szCs w:val="32"/>
        <w:lang w:val="en-GB"/>
      </w:rPr>
      <w:t>2567</w:t>
    </w:r>
    <w:r w:rsidR="00B52B93">
      <w:rPr>
        <w:b/>
        <w:sz w:val="32"/>
        <w:szCs w:val="32"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D54414D" w14:textId="77777777" w:rsidR="00506AF6" w:rsidRPr="00DF35D2" w:rsidRDefault="00506AF6" w:rsidP="00DF35D2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71F4A" w14:textId="77777777" w:rsidR="00006A4B" w:rsidRPr="00F47951" w:rsidRDefault="00006A4B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5E80C3B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95395C5" w14:textId="43D14664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B52B93" w:rsidRPr="00B52B93">
      <w:rPr>
        <w:b/>
        <w:sz w:val="32"/>
        <w:szCs w:val="32"/>
        <w:lang w:val="en-GB"/>
      </w:rPr>
      <w:t>30</w:t>
    </w:r>
    <w:r w:rsidR="00B52B93">
      <w:rPr>
        <w:bCs/>
        <w:sz w:val="32"/>
        <w:szCs w:val="32"/>
        <w:lang w:val="en-GB"/>
      </w:rPr>
      <w:t xml:space="preserve"> </w:t>
    </w:r>
    <w:r w:rsidR="00B52B93">
      <w:rPr>
        <w:rFonts w:hint="cs"/>
        <w:bCs/>
        <w:sz w:val="32"/>
        <w:szCs w:val="32"/>
        <w:cs/>
        <w:lang w:val="en-GB"/>
      </w:rPr>
      <w:t xml:space="preserve">กันยายน </w:t>
    </w:r>
    <w:r w:rsidR="00B52B93" w:rsidRPr="00B52B93">
      <w:rPr>
        <w:b/>
        <w:sz w:val="32"/>
        <w:szCs w:val="32"/>
        <w:lang w:val="en-GB"/>
      </w:rPr>
      <w:t>2567</w:t>
    </w:r>
    <w:r w:rsidR="00B52B93">
      <w:rPr>
        <w:bCs/>
        <w:sz w:val="32"/>
        <w:szCs w:val="32"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BDDDF78" w14:textId="77777777" w:rsidR="00506AF6" w:rsidRPr="00DF35D2" w:rsidRDefault="00506AF6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5E8E5" w14:textId="77777777" w:rsidR="00006A4B" w:rsidRDefault="00006A4B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6A59F6C" w14:textId="1306CAC6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B52B93">
      <w:rPr>
        <w:b/>
        <w:sz w:val="32"/>
        <w:szCs w:val="32"/>
        <w:lang w:val="en-GB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กันยายน </w:t>
    </w:r>
    <w:r w:rsidR="00B52B93" w:rsidRPr="00B52B93">
      <w:rPr>
        <w:b/>
        <w:sz w:val="32"/>
        <w:szCs w:val="32"/>
        <w:lang w:val="en-GB"/>
      </w:rPr>
      <w:t>2567</w:t>
    </w:r>
    <w:r w:rsidR="00B52B93">
      <w:rPr>
        <w:bCs/>
        <w:sz w:val="32"/>
        <w:szCs w:val="32"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D62B3AE" w14:textId="77777777" w:rsidR="00506AF6" w:rsidRPr="006672E5" w:rsidRDefault="00506AF6" w:rsidP="00617971">
    <w:pPr>
      <w:pStyle w:val="Header"/>
      <w:rPr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7A6FB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4AE1F1E9" w14:textId="1986B01C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765373" w:rsidRPr="00765373">
      <w:rPr>
        <w:b/>
        <w:sz w:val="32"/>
        <w:szCs w:val="32"/>
        <w:lang w:val="en-GB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กันยายน </w:t>
    </w:r>
    <w:r w:rsidR="00765373" w:rsidRPr="00765373">
      <w:rPr>
        <w:b/>
        <w:sz w:val="32"/>
        <w:szCs w:val="32"/>
        <w:lang w:val="en-GB"/>
      </w:rPr>
      <w:t>2567</w:t>
    </w:r>
    <w:r w:rsidR="00765373">
      <w:rPr>
        <w:bCs/>
        <w:sz w:val="32"/>
        <w:szCs w:val="32"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3B321DE" w14:textId="77777777" w:rsidR="00506AF6" w:rsidRPr="000F3A45" w:rsidRDefault="00506AF6" w:rsidP="00632C81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90A6543" w14:textId="3D0AEF1F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765373" w:rsidRPr="00765373">
      <w:rPr>
        <w:b/>
        <w:sz w:val="32"/>
        <w:szCs w:val="32"/>
        <w:lang w:val="en-GB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กันยายน </w:t>
    </w:r>
    <w:r w:rsidR="00765373" w:rsidRPr="00765373">
      <w:rPr>
        <w:b/>
        <w:sz w:val="32"/>
        <w:szCs w:val="32"/>
        <w:lang w:val="en-GB"/>
      </w:rPr>
      <w:t>2567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CC01CE3" w14:textId="77777777" w:rsidR="00506AF6" w:rsidRPr="000F3A45" w:rsidRDefault="00506AF6" w:rsidP="00632C81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EDBB193" w14:textId="2020E93B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765373" w:rsidRPr="00765373">
      <w:rPr>
        <w:b/>
        <w:sz w:val="32"/>
        <w:szCs w:val="32"/>
        <w:lang w:val="en-GB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กันยายน </w:t>
    </w:r>
    <w:r w:rsidR="00765373" w:rsidRPr="00765373">
      <w:rPr>
        <w:b/>
        <w:sz w:val="32"/>
        <w:szCs w:val="32"/>
        <w:lang w:val="en-GB"/>
      </w:rPr>
      <w:t>2567</w:t>
    </w:r>
    <w:r w:rsidR="00765373">
      <w:rPr>
        <w:bCs/>
        <w:sz w:val="32"/>
        <w:szCs w:val="32"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05E51CD" w14:textId="77777777" w:rsidR="00506AF6" w:rsidRPr="00410770" w:rsidRDefault="00506AF6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BE6BE" w14:textId="77777777" w:rsidR="00006A4B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4D38465E" w14:textId="575646EA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B52B93">
      <w:rPr>
        <w:rFonts w:hint="cs"/>
        <w:bCs/>
        <w:sz w:val="32"/>
        <w:szCs w:val="32"/>
        <w:cs/>
        <w:lang w:val="en-GB"/>
      </w:rPr>
      <w:t xml:space="preserve">เก้าเดือนสิ้นสุดวันที่ </w:t>
    </w:r>
    <w:r w:rsidR="00F31459" w:rsidRPr="00F31459">
      <w:rPr>
        <w:b/>
        <w:sz w:val="32"/>
        <w:szCs w:val="32"/>
        <w:lang w:val="en-GB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กันยายน </w:t>
    </w:r>
    <w:r w:rsidR="00F31459" w:rsidRPr="00F31459">
      <w:rPr>
        <w:b/>
        <w:sz w:val="32"/>
        <w:szCs w:val="32"/>
        <w:lang w:val="en-GB"/>
      </w:rPr>
      <w:t>2567</w:t>
    </w:r>
    <w:r w:rsidR="00F31459">
      <w:rPr>
        <w:bCs/>
        <w:sz w:val="32"/>
        <w:szCs w:val="32"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D8BB828" w14:textId="77777777" w:rsidR="00506AF6" w:rsidRPr="002D1C8F" w:rsidRDefault="00506AF6" w:rsidP="0061797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4" w15:restartNumberingAfterBreak="0">
    <w:nsid w:val="44A53C9C"/>
    <w:multiLevelType w:val="multilevel"/>
    <w:tmpl w:val="7CEC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337C27"/>
    <w:multiLevelType w:val="multilevel"/>
    <w:tmpl w:val="CBF85D00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739189B"/>
    <w:multiLevelType w:val="hybridMultilevel"/>
    <w:tmpl w:val="719C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226559">
    <w:abstractNumId w:val="2"/>
  </w:num>
  <w:num w:numId="2" w16cid:durableId="946352153">
    <w:abstractNumId w:val="1"/>
  </w:num>
  <w:num w:numId="3" w16cid:durableId="1305312260">
    <w:abstractNumId w:val="4"/>
  </w:num>
  <w:num w:numId="4" w16cid:durableId="111750632">
    <w:abstractNumId w:val="7"/>
  </w:num>
  <w:num w:numId="5" w16cid:durableId="1596356204">
    <w:abstractNumId w:val="5"/>
  </w:num>
  <w:num w:numId="6" w16cid:durableId="1955090523">
    <w:abstractNumId w:val="0"/>
  </w:num>
  <w:num w:numId="7" w16cid:durableId="675691300">
    <w:abstractNumId w:val="6"/>
  </w:num>
  <w:num w:numId="8" w16cid:durableId="43687334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40E"/>
    <w:rsid w:val="00000534"/>
    <w:rsid w:val="00000909"/>
    <w:rsid w:val="00000A0B"/>
    <w:rsid w:val="00000A4B"/>
    <w:rsid w:val="00000AA0"/>
    <w:rsid w:val="00000AC0"/>
    <w:rsid w:val="00000D3A"/>
    <w:rsid w:val="00000E7A"/>
    <w:rsid w:val="00001236"/>
    <w:rsid w:val="0000124E"/>
    <w:rsid w:val="0000125A"/>
    <w:rsid w:val="00001287"/>
    <w:rsid w:val="00001303"/>
    <w:rsid w:val="00001368"/>
    <w:rsid w:val="000013B7"/>
    <w:rsid w:val="000014F2"/>
    <w:rsid w:val="000017E0"/>
    <w:rsid w:val="000019FE"/>
    <w:rsid w:val="00001B5A"/>
    <w:rsid w:val="00001C1E"/>
    <w:rsid w:val="00001CAC"/>
    <w:rsid w:val="00001CB6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A05"/>
    <w:rsid w:val="00002A20"/>
    <w:rsid w:val="00002B88"/>
    <w:rsid w:val="00002C54"/>
    <w:rsid w:val="00002DA3"/>
    <w:rsid w:val="00002FFC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4F"/>
    <w:rsid w:val="000048E2"/>
    <w:rsid w:val="00004CB5"/>
    <w:rsid w:val="00004D22"/>
    <w:rsid w:val="00004E6C"/>
    <w:rsid w:val="00004F45"/>
    <w:rsid w:val="0000505B"/>
    <w:rsid w:val="000051D0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6EE1"/>
    <w:rsid w:val="00006F30"/>
    <w:rsid w:val="00006F42"/>
    <w:rsid w:val="00007163"/>
    <w:rsid w:val="0000717C"/>
    <w:rsid w:val="0000722C"/>
    <w:rsid w:val="0000757B"/>
    <w:rsid w:val="000075C6"/>
    <w:rsid w:val="00007B57"/>
    <w:rsid w:val="00007CC9"/>
    <w:rsid w:val="00007E5F"/>
    <w:rsid w:val="00007EED"/>
    <w:rsid w:val="0001007D"/>
    <w:rsid w:val="00010265"/>
    <w:rsid w:val="000106B0"/>
    <w:rsid w:val="00010794"/>
    <w:rsid w:val="000108B7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1CF1"/>
    <w:rsid w:val="00011F42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2F7F"/>
    <w:rsid w:val="00013025"/>
    <w:rsid w:val="000130F6"/>
    <w:rsid w:val="0001320D"/>
    <w:rsid w:val="000132DB"/>
    <w:rsid w:val="000133CA"/>
    <w:rsid w:val="0001364C"/>
    <w:rsid w:val="000136A6"/>
    <w:rsid w:val="000136F3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4B19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258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0B81"/>
    <w:rsid w:val="000213CB"/>
    <w:rsid w:val="000213FB"/>
    <w:rsid w:val="00021687"/>
    <w:rsid w:val="0002172B"/>
    <w:rsid w:val="00021848"/>
    <w:rsid w:val="00021947"/>
    <w:rsid w:val="000219C5"/>
    <w:rsid w:val="000219E7"/>
    <w:rsid w:val="00021F40"/>
    <w:rsid w:val="0002244C"/>
    <w:rsid w:val="0002286D"/>
    <w:rsid w:val="000229D3"/>
    <w:rsid w:val="00022B31"/>
    <w:rsid w:val="00022C6B"/>
    <w:rsid w:val="00022CF8"/>
    <w:rsid w:val="00022E7E"/>
    <w:rsid w:val="00022FC2"/>
    <w:rsid w:val="0002310B"/>
    <w:rsid w:val="0002321F"/>
    <w:rsid w:val="00023310"/>
    <w:rsid w:val="0002344A"/>
    <w:rsid w:val="00023578"/>
    <w:rsid w:val="0002378F"/>
    <w:rsid w:val="00023926"/>
    <w:rsid w:val="00023996"/>
    <w:rsid w:val="00023CE6"/>
    <w:rsid w:val="00023CEB"/>
    <w:rsid w:val="00023F16"/>
    <w:rsid w:val="0002400A"/>
    <w:rsid w:val="000240D5"/>
    <w:rsid w:val="0002410E"/>
    <w:rsid w:val="0002419A"/>
    <w:rsid w:val="000243B5"/>
    <w:rsid w:val="00024446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5DB9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C39"/>
    <w:rsid w:val="00026E4E"/>
    <w:rsid w:val="000271AE"/>
    <w:rsid w:val="000271C7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7FC"/>
    <w:rsid w:val="000308C6"/>
    <w:rsid w:val="0003098C"/>
    <w:rsid w:val="00030B64"/>
    <w:rsid w:val="00030FB5"/>
    <w:rsid w:val="00031008"/>
    <w:rsid w:val="000312C2"/>
    <w:rsid w:val="000316C8"/>
    <w:rsid w:val="00031958"/>
    <w:rsid w:val="00031AB8"/>
    <w:rsid w:val="00031B6B"/>
    <w:rsid w:val="00031BA0"/>
    <w:rsid w:val="00031E11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A81"/>
    <w:rsid w:val="00033C4B"/>
    <w:rsid w:val="00033EFB"/>
    <w:rsid w:val="00033F2C"/>
    <w:rsid w:val="000340AE"/>
    <w:rsid w:val="00034191"/>
    <w:rsid w:val="000344FF"/>
    <w:rsid w:val="00034599"/>
    <w:rsid w:val="000345BF"/>
    <w:rsid w:val="00034627"/>
    <w:rsid w:val="00034694"/>
    <w:rsid w:val="000346E6"/>
    <w:rsid w:val="00034AE1"/>
    <w:rsid w:val="00034B01"/>
    <w:rsid w:val="00034FDE"/>
    <w:rsid w:val="00034FE9"/>
    <w:rsid w:val="00035149"/>
    <w:rsid w:val="00035372"/>
    <w:rsid w:val="00035425"/>
    <w:rsid w:val="0003564C"/>
    <w:rsid w:val="000356C0"/>
    <w:rsid w:val="00035738"/>
    <w:rsid w:val="000357B4"/>
    <w:rsid w:val="00035916"/>
    <w:rsid w:val="00035A15"/>
    <w:rsid w:val="00035BE7"/>
    <w:rsid w:val="00035DD6"/>
    <w:rsid w:val="00035E5B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4E"/>
    <w:rsid w:val="000375BD"/>
    <w:rsid w:val="000376DB"/>
    <w:rsid w:val="00037A7C"/>
    <w:rsid w:val="00037EB2"/>
    <w:rsid w:val="0004013F"/>
    <w:rsid w:val="0004049C"/>
    <w:rsid w:val="0004051E"/>
    <w:rsid w:val="000407E9"/>
    <w:rsid w:val="00040D85"/>
    <w:rsid w:val="00040E9F"/>
    <w:rsid w:val="00040EF6"/>
    <w:rsid w:val="00040F1D"/>
    <w:rsid w:val="00040F61"/>
    <w:rsid w:val="00041074"/>
    <w:rsid w:val="0004126D"/>
    <w:rsid w:val="00041280"/>
    <w:rsid w:val="00041356"/>
    <w:rsid w:val="000415A4"/>
    <w:rsid w:val="00041626"/>
    <w:rsid w:val="000417E5"/>
    <w:rsid w:val="00041842"/>
    <w:rsid w:val="0004186C"/>
    <w:rsid w:val="00041A7D"/>
    <w:rsid w:val="00041A95"/>
    <w:rsid w:val="00041ABA"/>
    <w:rsid w:val="00041C82"/>
    <w:rsid w:val="00041E4D"/>
    <w:rsid w:val="0004203B"/>
    <w:rsid w:val="00042225"/>
    <w:rsid w:val="0004238C"/>
    <w:rsid w:val="00042881"/>
    <w:rsid w:val="00042B23"/>
    <w:rsid w:val="00042BBC"/>
    <w:rsid w:val="00042CCD"/>
    <w:rsid w:val="00042D5D"/>
    <w:rsid w:val="00042DDD"/>
    <w:rsid w:val="00042E10"/>
    <w:rsid w:val="00042EDE"/>
    <w:rsid w:val="00042F74"/>
    <w:rsid w:val="00042FCA"/>
    <w:rsid w:val="00043332"/>
    <w:rsid w:val="00043443"/>
    <w:rsid w:val="00043495"/>
    <w:rsid w:val="000434F1"/>
    <w:rsid w:val="000435B5"/>
    <w:rsid w:val="0004361D"/>
    <w:rsid w:val="00043851"/>
    <w:rsid w:val="00043972"/>
    <w:rsid w:val="00043B68"/>
    <w:rsid w:val="00043BC7"/>
    <w:rsid w:val="00043E5B"/>
    <w:rsid w:val="00043F68"/>
    <w:rsid w:val="00043F77"/>
    <w:rsid w:val="00044220"/>
    <w:rsid w:val="00044278"/>
    <w:rsid w:val="00044509"/>
    <w:rsid w:val="0004454A"/>
    <w:rsid w:val="000449E9"/>
    <w:rsid w:val="00044A31"/>
    <w:rsid w:val="00044A7F"/>
    <w:rsid w:val="00044B8A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6F4"/>
    <w:rsid w:val="00046759"/>
    <w:rsid w:val="00046AD3"/>
    <w:rsid w:val="00046B7F"/>
    <w:rsid w:val="00046C02"/>
    <w:rsid w:val="00046C63"/>
    <w:rsid w:val="00046E6D"/>
    <w:rsid w:val="00046EB3"/>
    <w:rsid w:val="000472F5"/>
    <w:rsid w:val="000476D9"/>
    <w:rsid w:val="000478BC"/>
    <w:rsid w:val="000478DE"/>
    <w:rsid w:val="00047A2E"/>
    <w:rsid w:val="00047DAD"/>
    <w:rsid w:val="000500E7"/>
    <w:rsid w:val="0005021C"/>
    <w:rsid w:val="00050348"/>
    <w:rsid w:val="000505D7"/>
    <w:rsid w:val="000506AA"/>
    <w:rsid w:val="00050700"/>
    <w:rsid w:val="000508D9"/>
    <w:rsid w:val="00050955"/>
    <w:rsid w:val="00050990"/>
    <w:rsid w:val="00050992"/>
    <w:rsid w:val="00050DD4"/>
    <w:rsid w:val="00050DDE"/>
    <w:rsid w:val="00050F54"/>
    <w:rsid w:val="00051417"/>
    <w:rsid w:val="00051558"/>
    <w:rsid w:val="000515BF"/>
    <w:rsid w:val="00051A6D"/>
    <w:rsid w:val="00051A98"/>
    <w:rsid w:val="00051B12"/>
    <w:rsid w:val="00052035"/>
    <w:rsid w:val="0005218A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2FC0"/>
    <w:rsid w:val="0005305C"/>
    <w:rsid w:val="00053104"/>
    <w:rsid w:val="000532CB"/>
    <w:rsid w:val="00053475"/>
    <w:rsid w:val="00053816"/>
    <w:rsid w:val="00053859"/>
    <w:rsid w:val="00053A37"/>
    <w:rsid w:val="00053A9A"/>
    <w:rsid w:val="00053E0C"/>
    <w:rsid w:val="00053E16"/>
    <w:rsid w:val="00053E9E"/>
    <w:rsid w:val="00053F33"/>
    <w:rsid w:val="00054111"/>
    <w:rsid w:val="000542AC"/>
    <w:rsid w:val="00054433"/>
    <w:rsid w:val="00054590"/>
    <w:rsid w:val="000546F1"/>
    <w:rsid w:val="00054741"/>
    <w:rsid w:val="00054751"/>
    <w:rsid w:val="00054A5D"/>
    <w:rsid w:val="00054ADB"/>
    <w:rsid w:val="00054B9F"/>
    <w:rsid w:val="00054E0E"/>
    <w:rsid w:val="00054F32"/>
    <w:rsid w:val="0005520B"/>
    <w:rsid w:val="00055359"/>
    <w:rsid w:val="000553B4"/>
    <w:rsid w:val="0005542F"/>
    <w:rsid w:val="00055603"/>
    <w:rsid w:val="00055729"/>
    <w:rsid w:val="000557A6"/>
    <w:rsid w:val="000558B1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629"/>
    <w:rsid w:val="00057743"/>
    <w:rsid w:val="0005798F"/>
    <w:rsid w:val="00057A44"/>
    <w:rsid w:val="00057BDB"/>
    <w:rsid w:val="00057CCC"/>
    <w:rsid w:val="00057D3B"/>
    <w:rsid w:val="00057DE5"/>
    <w:rsid w:val="00057E73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7F8"/>
    <w:rsid w:val="00061968"/>
    <w:rsid w:val="00061A37"/>
    <w:rsid w:val="00061B46"/>
    <w:rsid w:val="00061CC0"/>
    <w:rsid w:val="0006249D"/>
    <w:rsid w:val="00062766"/>
    <w:rsid w:val="0006276B"/>
    <w:rsid w:val="00062825"/>
    <w:rsid w:val="0006292C"/>
    <w:rsid w:val="00062BE1"/>
    <w:rsid w:val="00062C07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5EC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BBB"/>
    <w:rsid w:val="00065D9F"/>
    <w:rsid w:val="00065F6D"/>
    <w:rsid w:val="00066786"/>
    <w:rsid w:val="00066831"/>
    <w:rsid w:val="00066865"/>
    <w:rsid w:val="00066C4D"/>
    <w:rsid w:val="00066CD3"/>
    <w:rsid w:val="00066E1A"/>
    <w:rsid w:val="00066FB3"/>
    <w:rsid w:val="000673A5"/>
    <w:rsid w:val="000675A9"/>
    <w:rsid w:val="000675B8"/>
    <w:rsid w:val="000675C1"/>
    <w:rsid w:val="0006762E"/>
    <w:rsid w:val="000676AE"/>
    <w:rsid w:val="00067824"/>
    <w:rsid w:val="00067877"/>
    <w:rsid w:val="0006794F"/>
    <w:rsid w:val="000679B9"/>
    <w:rsid w:val="000679C5"/>
    <w:rsid w:val="00067F1B"/>
    <w:rsid w:val="0007005C"/>
    <w:rsid w:val="000702A8"/>
    <w:rsid w:val="000704A0"/>
    <w:rsid w:val="000704C6"/>
    <w:rsid w:val="00070674"/>
    <w:rsid w:val="00070750"/>
    <w:rsid w:val="00070758"/>
    <w:rsid w:val="000707C3"/>
    <w:rsid w:val="0007080C"/>
    <w:rsid w:val="000708A6"/>
    <w:rsid w:val="00070AB5"/>
    <w:rsid w:val="00070B5F"/>
    <w:rsid w:val="00070BD2"/>
    <w:rsid w:val="00070BD4"/>
    <w:rsid w:val="00070D97"/>
    <w:rsid w:val="00071267"/>
    <w:rsid w:val="000712FE"/>
    <w:rsid w:val="000716AA"/>
    <w:rsid w:val="000717A0"/>
    <w:rsid w:val="00071B83"/>
    <w:rsid w:val="00071C83"/>
    <w:rsid w:val="00071D9F"/>
    <w:rsid w:val="00071E82"/>
    <w:rsid w:val="00072019"/>
    <w:rsid w:val="000722F7"/>
    <w:rsid w:val="0007231D"/>
    <w:rsid w:val="0007242A"/>
    <w:rsid w:val="00072C65"/>
    <w:rsid w:val="00072D94"/>
    <w:rsid w:val="00072E57"/>
    <w:rsid w:val="0007305E"/>
    <w:rsid w:val="00073138"/>
    <w:rsid w:val="0007317C"/>
    <w:rsid w:val="000734BC"/>
    <w:rsid w:val="0007384D"/>
    <w:rsid w:val="000738CE"/>
    <w:rsid w:val="00073A3B"/>
    <w:rsid w:val="00073ABD"/>
    <w:rsid w:val="00073BC9"/>
    <w:rsid w:val="00073C00"/>
    <w:rsid w:val="00073D07"/>
    <w:rsid w:val="00073E9C"/>
    <w:rsid w:val="00073F67"/>
    <w:rsid w:val="00074009"/>
    <w:rsid w:val="000740CE"/>
    <w:rsid w:val="00074152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EBB"/>
    <w:rsid w:val="00076F5C"/>
    <w:rsid w:val="00077192"/>
    <w:rsid w:val="000771B5"/>
    <w:rsid w:val="00077244"/>
    <w:rsid w:val="00077465"/>
    <w:rsid w:val="00077796"/>
    <w:rsid w:val="000777BB"/>
    <w:rsid w:val="00077C0F"/>
    <w:rsid w:val="00077E04"/>
    <w:rsid w:val="00077E1B"/>
    <w:rsid w:val="00077EA3"/>
    <w:rsid w:val="00077EBC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1DED"/>
    <w:rsid w:val="000822E2"/>
    <w:rsid w:val="000823F8"/>
    <w:rsid w:val="0008244A"/>
    <w:rsid w:val="00082881"/>
    <w:rsid w:val="00082978"/>
    <w:rsid w:val="00082A1E"/>
    <w:rsid w:val="00082D0B"/>
    <w:rsid w:val="00082DC5"/>
    <w:rsid w:val="00083046"/>
    <w:rsid w:val="000830B0"/>
    <w:rsid w:val="000830D9"/>
    <w:rsid w:val="000838BF"/>
    <w:rsid w:val="000838E3"/>
    <w:rsid w:val="00083ABC"/>
    <w:rsid w:val="00083C66"/>
    <w:rsid w:val="00083D41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D66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31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92"/>
    <w:rsid w:val="000907EB"/>
    <w:rsid w:val="0009085F"/>
    <w:rsid w:val="00090955"/>
    <w:rsid w:val="0009098B"/>
    <w:rsid w:val="00090A15"/>
    <w:rsid w:val="00090DCB"/>
    <w:rsid w:val="00090E70"/>
    <w:rsid w:val="0009104D"/>
    <w:rsid w:val="0009108F"/>
    <w:rsid w:val="0009109A"/>
    <w:rsid w:val="000910A2"/>
    <w:rsid w:val="000913A0"/>
    <w:rsid w:val="000913AA"/>
    <w:rsid w:val="00091839"/>
    <w:rsid w:val="00091974"/>
    <w:rsid w:val="00091B58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9A4"/>
    <w:rsid w:val="00094BAF"/>
    <w:rsid w:val="00094D5D"/>
    <w:rsid w:val="00094D77"/>
    <w:rsid w:val="00094FA8"/>
    <w:rsid w:val="00094FAA"/>
    <w:rsid w:val="0009512C"/>
    <w:rsid w:val="000952A1"/>
    <w:rsid w:val="0009541F"/>
    <w:rsid w:val="000955A7"/>
    <w:rsid w:val="000956E5"/>
    <w:rsid w:val="000957EC"/>
    <w:rsid w:val="0009586D"/>
    <w:rsid w:val="00095A5F"/>
    <w:rsid w:val="00095C5E"/>
    <w:rsid w:val="00095CCA"/>
    <w:rsid w:val="00095E09"/>
    <w:rsid w:val="00096199"/>
    <w:rsid w:val="0009625D"/>
    <w:rsid w:val="000964E2"/>
    <w:rsid w:val="000966C3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4E6"/>
    <w:rsid w:val="00097A49"/>
    <w:rsid w:val="00097A9A"/>
    <w:rsid w:val="00097AF5"/>
    <w:rsid w:val="00097AF6"/>
    <w:rsid w:val="00097D0D"/>
    <w:rsid w:val="000A007A"/>
    <w:rsid w:val="000A017D"/>
    <w:rsid w:val="000A01BA"/>
    <w:rsid w:val="000A01FE"/>
    <w:rsid w:val="000A0259"/>
    <w:rsid w:val="000A033A"/>
    <w:rsid w:val="000A0567"/>
    <w:rsid w:val="000A0611"/>
    <w:rsid w:val="000A0690"/>
    <w:rsid w:val="000A0D54"/>
    <w:rsid w:val="000A0DE6"/>
    <w:rsid w:val="000A0EB1"/>
    <w:rsid w:val="000A0FBB"/>
    <w:rsid w:val="000A1032"/>
    <w:rsid w:val="000A10C6"/>
    <w:rsid w:val="000A10EB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EB3"/>
    <w:rsid w:val="000A1FDA"/>
    <w:rsid w:val="000A2229"/>
    <w:rsid w:val="000A256B"/>
    <w:rsid w:val="000A25A7"/>
    <w:rsid w:val="000A274A"/>
    <w:rsid w:val="000A2776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0F5"/>
    <w:rsid w:val="000A41AD"/>
    <w:rsid w:val="000A4404"/>
    <w:rsid w:val="000A4414"/>
    <w:rsid w:val="000A44FD"/>
    <w:rsid w:val="000A45FC"/>
    <w:rsid w:val="000A4615"/>
    <w:rsid w:val="000A4A51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46E"/>
    <w:rsid w:val="000A5794"/>
    <w:rsid w:val="000A5E90"/>
    <w:rsid w:val="000A5F6E"/>
    <w:rsid w:val="000A5F94"/>
    <w:rsid w:val="000A601B"/>
    <w:rsid w:val="000A6076"/>
    <w:rsid w:val="000A60E5"/>
    <w:rsid w:val="000A60FF"/>
    <w:rsid w:val="000A6197"/>
    <w:rsid w:val="000A6409"/>
    <w:rsid w:val="000A69BB"/>
    <w:rsid w:val="000A6AA5"/>
    <w:rsid w:val="000A6CAE"/>
    <w:rsid w:val="000A70B0"/>
    <w:rsid w:val="000A71C1"/>
    <w:rsid w:val="000A71DD"/>
    <w:rsid w:val="000A7238"/>
    <w:rsid w:val="000A75B4"/>
    <w:rsid w:val="000A76F5"/>
    <w:rsid w:val="000A78E1"/>
    <w:rsid w:val="000A7970"/>
    <w:rsid w:val="000A7C93"/>
    <w:rsid w:val="000A7CB8"/>
    <w:rsid w:val="000A7DEF"/>
    <w:rsid w:val="000A7F9B"/>
    <w:rsid w:val="000B0482"/>
    <w:rsid w:val="000B04A9"/>
    <w:rsid w:val="000B05B6"/>
    <w:rsid w:val="000B06C4"/>
    <w:rsid w:val="000B072E"/>
    <w:rsid w:val="000B07D0"/>
    <w:rsid w:val="000B0AE8"/>
    <w:rsid w:val="000B0BFD"/>
    <w:rsid w:val="000B0BFF"/>
    <w:rsid w:val="000B0CEA"/>
    <w:rsid w:val="000B0D32"/>
    <w:rsid w:val="000B0DD9"/>
    <w:rsid w:val="000B0F66"/>
    <w:rsid w:val="000B112D"/>
    <w:rsid w:val="000B142E"/>
    <w:rsid w:val="000B1657"/>
    <w:rsid w:val="000B1891"/>
    <w:rsid w:val="000B1902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CFB"/>
    <w:rsid w:val="000B2F23"/>
    <w:rsid w:val="000B2FE7"/>
    <w:rsid w:val="000B300F"/>
    <w:rsid w:val="000B33F6"/>
    <w:rsid w:val="000B33FE"/>
    <w:rsid w:val="000B3401"/>
    <w:rsid w:val="000B34B8"/>
    <w:rsid w:val="000B37FD"/>
    <w:rsid w:val="000B383D"/>
    <w:rsid w:val="000B390B"/>
    <w:rsid w:val="000B3E22"/>
    <w:rsid w:val="000B42E6"/>
    <w:rsid w:val="000B4358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5F55"/>
    <w:rsid w:val="000B60FA"/>
    <w:rsid w:val="000B61DE"/>
    <w:rsid w:val="000B6371"/>
    <w:rsid w:val="000B63CE"/>
    <w:rsid w:val="000B663C"/>
    <w:rsid w:val="000B6767"/>
    <w:rsid w:val="000B685D"/>
    <w:rsid w:val="000B68F2"/>
    <w:rsid w:val="000B6949"/>
    <w:rsid w:val="000B6EB3"/>
    <w:rsid w:val="000B70A3"/>
    <w:rsid w:val="000B710C"/>
    <w:rsid w:val="000B71C1"/>
    <w:rsid w:val="000B7375"/>
    <w:rsid w:val="000B73A7"/>
    <w:rsid w:val="000B75A3"/>
    <w:rsid w:val="000B7638"/>
    <w:rsid w:val="000B769E"/>
    <w:rsid w:val="000B7960"/>
    <w:rsid w:val="000B79D4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D53"/>
    <w:rsid w:val="000C0E32"/>
    <w:rsid w:val="000C0E82"/>
    <w:rsid w:val="000C1616"/>
    <w:rsid w:val="000C168F"/>
    <w:rsid w:val="000C16AF"/>
    <w:rsid w:val="000C1994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28"/>
    <w:rsid w:val="000C3150"/>
    <w:rsid w:val="000C31D1"/>
    <w:rsid w:val="000C35C6"/>
    <w:rsid w:val="000C36B8"/>
    <w:rsid w:val="000C37B7"/>
    <w:rsid w:val="000C37E2"/>
    <w:rsid w:val="000C386E"/>
    <w:rsid w:val="000C39C0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1A3"/>
    <w:rsid w:val="000C52F1"/>
    <w:rsid w:val="000C539F"/>
    <w:rsid w:val="000C545E"/>
    <w:rsid w:val="000C55CB"/>
    <w:rsid w:val="000C5774"/>
    <w:rsid w:val="000C583D"/>
    <w:rsid w:val="000C58AF"/>
    <w:rsid w:val="000C5B0B"/>
    <w:rsid w:val="000C5C8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56"/>
    <w:rsid w:val="000C7BEA"/>
    <w:rsid w:val="000C7E00"/>
    <w:rsid w:val="000C7EE0"/>
    <w:rsid w:val="000D02B8"/>
    <w:rsid w:val="000D03C1"/>
    <w:rsid w:val="000D04D9"/>
    <w:rsid w:val="000D09E9"/>
    <w:rsid w:val="000D0A01"/>
    <w:rsid w:val="000D0ABE"/>
    <w:rsid w:val="000D0B39"/>
    <w:rsid w:val="000D0C62"/>
    <w:rsid w:val="000D0D1A"/>
    <w:rsid w:val="000D0DD6"/>
    <w:rsid w:val="000D0FBD"/>
    <w:rsid w:val="000D13D3"/>
    <w:rsid w:val="000D13D5"/>
    <w:rsid w:val="000D156A"/>
    <w:rsid w:val="000D15BD"/>
    <w:rsid w:val="000D1647"/>
    <w:rsid w:val="000D17D9"/>
    <w:rsid w:val="000D1947"/>
    <w:rsid w:val="000D1CCF"/>
    <w:rsid w:val="000D1DE4"/>
    <w:rsid w:val="000D1E47"/>
    <w:rsid w:val="000D1F85"/>
    <w:rsid w:val="000D21D2"/>
    <w:rsid w:val="000D2283"/>
    <w:rsid w:val="000D2689"/>
    <w:rsid w:val="000D2B74"/>
    <w:rsid w:val="000D2B85"/>
    <w:rsid w:val="000D2C5B"/>
    <w:rsid w:val="000D2E05"/>
    <w:rsid w:val="000D3059"/>
    <w:rsid w:val="000D3079"/>
    <w:rsid w:val="000D3104"/>
    <w:rsid w:val="000D35D2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EEA"/>
    <w:rsid w:val="000D5F9A"/>
    <w:rsid w:val="000D60A2"/>
    <w:rsid w:val="000D61C0"/>
    <w:rsid w:val="000D6696"/>
    <w:rsid w:val="000D6719"/>
    <w:rsid w:val="000D68BC"/>
    <w:rsid w:val="000D6971"/>
    <w:rsid w:val="000D6D15"/>
    <w:rsid w:val="000D6DC8"/>
    <w:rsid w:val="000D71B5"/>
    <w:rsid w:val="000D738D"/>
    <w:rsid w:val="000D7450"/>
    <w:rsid w:val="000D746E"/>
    <w:rsid w:val="000D7602"/>
    <w:rsid w:val="000D79DE"/>
    <w:rsid w:val="000D7E99"/>
    <w:rsid w:val="000D7F90"/>
    <w:rsid w:val="000E013F"/>
    <w:rsid w:val="000E01DD"/>
    <w:rsid w:val="000E0346"/>
    <w:rsid w:val="000E03F9"/>
    <w:rsid w:val="000E0459"/>
    <w:rsid w:val="000E04AA"/>
    <w:rsid w:val="000E052D"/>
    <w:rsid w:val="000E074D"/>
    <w:rsid w:val="000E08E6"/>
    <w:rsid w:val="000E0A8D"/>
    <w:rsid w:val="000E0ACB"/>
    <w:rsid w:val="000E0ADB"/>
    <w:rsid w:val="000E0E58"/>
    <w:rsid w:val="000E10E5"/>
    <w:rsid w:val="000E1265"/>
    <w:rsid w:val="000E1614"/>
    <w:rsid w:val="000E164F"/>
    <w:rsid w:val="000E1944"/>
    <w:rsid w:val="000E1965"/>
    <w:rsid w:val="000E1AAB"/>
    <w:rsid w:val="000E1D76"/>
    <w:rsid w:val="000E2069"/>
    <w:rsid w:val="000E2305"/>
    <w:rsid w:val="000E2404"/>
    <w:rsid w:val="000E2542"/>
    <w:rsid w:val="000E254E"/>
    <w:rsid w:val="000E2904"/>
    <w:rsid w:val="000E29AA"/>
    <w:rsid w:val="000E2CBD"/>
    <w:rsid w:val="000E2F11"/>
    <w:rsid w:val="000E2FD7"/>
    <w:rsid w:val="000E3218"/>
    <w:rsid w:val="000E323E"/>
    <w:rsid w:val="000E3475"/>
    <w:rsid w:val="000E354B"/>
    <w:rsid w:val="000E38B6"/>
    <w:rsid w:val="000E39A2"/>
    <w:rsid w:val="000E39BF"/>
    <w:rsid w:val="000E4011"/>
    <w:rsid w:val="000E4066"/>
    <w:rsid w:val="000E4133"/>
    <w:rsid w:val="000E4210"/>
    <w:rsid w:val="000E439B"/>
    <w:rsid w:val="000E4515"/>
    <w:rsid w:val="000E4B1C"/>
    <w:rsid w:val="000E4CAE"/>
    <w:rsid w:val="000E4DA2"/>
    <w:rsid w:val="000E4FCA"/>
    <w:rsid w:val="000E51C9"/>
    <w:rsid w:val="000E51CF"/>
    <w:rsid w:val="000E53BA"/>
    <w:rsid w:val="000E53C5"/>
    <w:rsid w:val="000E568C"/>
    <w:rsid w:val="000E5721"/>
    <w:rsid w:val="000E57BD"/>
    <w:rsid w:val="000E57FD"/>
    <w:rsid w:val="000E5C0B"/>
    <w:rsid w:val="000E65A5"/>
    <w:rsid w:val="000E65A9"/>
    <w:rsid w:val="000E65FE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3F9"/>
    <w:rsid w:val="000E741C"/>
    <w:rsid w:val="000E7610"/>
    <w:rsid w:val="000E7666"/>
    <w:rsid w:val="000E782E"/>
    <w:rsid w:val="000E7B29"/>
    <w:rsid w:val="000F0166"/>
    <w:rsid w:val="000F0287"/>
    <w:rsid w:val="000F035A"/>
    <w:rsid w:val="000F0534"/>
    <w:rsid w:val="000F072F"/>
    <w:rsid w:val="000F077B"/>
    <w:rsid w:val="000F0B0D"/>
    <w:rsid w:val="000F0E5B"/>
    <w:rsid w:val="000F11C3"/>
    <w:rsid w:val="000F1229"/>
    <w:rsid w:val="000F1246"/>
    <w:rsid w:val="000F13E0"/>
    <w:rsid w:val="000F1CAB"/>
    <w:rsid w:val="000F1E34"/>
    <w:rsid w:val="000F1EED"/>
    <w:rsid w:val="000F1F05"/>
    <w:rsid w:val="000F23C4"/>
    <w:rsid w:val="000F247D"/>
    <w:rsid w:val="000F2499"/>
    <w:rsid w:val="000F26FB"/>
    <w:rsid w:val="000F27E3"/>
    <w:rsid w:val="000F298C"/>
    <w:rsid w:val="000F2C8E"/>
    <w:rsid w:val="000F2E2F"/>
    <w:rsid w:val="000F2E61"/>
    <w:rsid w:val="000F2F22"/>
    <w:rsid w:val="000F31BE"/>
    <w:rsid w:val="000F325B"/>
    <w:rsid w:val="000F355C"/>
    <w:rsid w:val="000F35C3"/>
    <w:rsid w:val="000F363E"/>
    <w:rsid w:val="000F3692"/>
    <w:rsid w:val="000F36E7"/>
    <w:rsid w:val="000F3715"/>
    <w:rsid w:val="000F3722"/>
    <w:rsid w:val="000F37E4"/>
    <w:rsid w:val="000F3841"/>
    <w:rsid w:val="000F3982"/>
    <w:rsid w:val="000F3A45"/>
    <w:rsid w:val="000F3A5F"/>
    <w:rsid w:val="000F3AEE"/>
    <w:rsid w:val="000F3BE9"/>
    <w:rsid w:val="000F3F58"/>
    <w:rsid w:val="000F40F4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A9"/>
    <w:rsid w:val="000F4FD3"/>
    <w:rsid w:val="000F52A8"/>
    <w:rsid w:val="000F52E1"/>
    <w:rsid w:val="000F52F3"/>
    <w:rsid w:val="000F5737"/>
    <w:rsid w:val="000F5767"/>
    <w:rsid w:val="000F5985"/>
    <w:rsid w:val="000F5B08"/>
    <w:rsid w:val="000F5DDE"/>
    <w:rsid w:val="000F6142"/>
    <w:rsid w:val="000F6180"/>
    <w:rsid w:val="000F61C5"/>
    <w:rsid w:val="000F6215"/>
    <w:rsid w:val="000F630E"/>
    <w:rsid w:val="000F6311"/>
    <w:rsid w:val="000F63C6"/>
    <w:rsid w:val="000F6428"/>
    <w:rsid w:val="000F680E"/>
    <w:rsid w:val="000F688E"/>
    <w:rsid w:val="000F690D"/>
    <w:rsid w:val="000F6CC0"/>
    <w:rsid w:val="000F6DDE"/>
    <w:rsid w:val="000F6E8D"/>
    <w:rsid w:val="000F6EA8"/>
    <w:rsid w:val="000F6F02"/>
    <w:rsid w:val="000F7465"/>
    <w:rsid w:val="000F752C"/>
    <w:rsid w:val="000F7836"/>
    <w:rsid w:val="000F7A8D"/>
    <w:rsid w:val="000F7B4E"/>
    <w:rsid w:val="000F7F40"/>
    <w:rsid w:val="00100142"/>
    <w:rsid w:val="0010092A"/>
    <w:rsid w:val="0010092D"/>
    <w:rsid w:val="00100ADB"/>
    <w:rsid w:val="00100C27"/>
    <w:rsid w:val="00100E4D"/>
    <w:rsid w:val="00100ECF"/>
    <w:rsid w:val="00100EDE"/>
    <w:rsid w:val="00101304"/>
    <w:rsid w:val="0010158F"/>
    <w:rsid w:val="00101756"/>
    <w:rsid w:val="001019BF"/>
    <w:rsid w:val="00101BA1"/>
    <w:rsid w:val="00101E1D"/>
    <w:rsid w:val="0010200A"/>
    <w:rsid w:val="0010208F"/>
    <w:rsid w:val="0010236D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3288"/>
    <w:rsid w:val="001032C2"/>
    <w:rsid w:val="00103335"/>
    <w:rsid w:val="001035A3"/>
    <w:rsid w:val="0010377C"/>
    <w:rsid w:val="001040CF"/>
    <w:rsid w:val="001042BD"/>
    <w:rsid w:val="00104306"/>
    <w:rsid w:val="00104331"/>
    <w:rsid w:val="001047E3"/>
    <w:rsid w:val="00104D1F"/>
    <w:rsid w:val="00104E19"/>
    <w:rsid w:val="00104F12"/>
    <w:rsid w:val="00104F7D"/>
    <w:rsid w:val="00105021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0"/>
    <w:rsid w:val="00106F02"/>
    <w:rsid w:val="0010705D"/>
    <w:rsid w:val="0010764A"/>
    <w:rsid w:val="0010766A"/>
    <w:rsid w:val="00107937"/>
    <w:rsid w:val="00107998"/>
    <w:rsid w:val="00107AA6"/>
    <w:rsid w:val="00107C4F"/>
    <w:rsid w:val="00110043"/>
    <w:rsid w:val="001100D6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17"/>
    <w:rsid w:val="001112E4"/>
    <w:rsid w:val="0011153E"/>
    <w:rsid w:val="0011161C"/>
    <w:rsid w:val="00111A21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4B"/>
    <w:rsid w:val="00113F72"/>
    <w:rsid w:val="00113FF0"/>
    <w:rsid w:val="001140B8"/>
    <w:rsid w:val="001141C7"/>
    <w:rsid w:val="00114403"/>
    <w:rsid w:val="0011443B"/>
    <w:rsid w:val="0011490B"/>
    <w:rsid w:val="00114977"/>
    <w:rsid w:val="00114AC3"/>
    <w:rsid w:val="001151B8"/>
    <w:rsid w:val="0011533A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4B0"/>
    <w:rsid w:val="00116B35"/>
    <w:rsid w:val="00116D39"/>
    <w:rsid w:val="00116EC2"/>
    <w:rsid w:val="00116F0A"/>
    <w:rsid w:val="00116F89"/>
    <w:rsid w:val="00117012"/>
    <w:rsid w:val="0011702C"/>
    <w:rsid w:val="00117122"/>
    <w:rsid w:val="001172F5"/>
    <w:rsid w:val="001173D1"/>
    <w:rsid w:val="00117625"/>
    <w:rsid w:val="00117678"/>
    <w:rsid w:val="00117768"/>
    <w:rsid w:val="00117A37"/>
    <w:rsid w:val="00117A98"/>
    <w:rsid w:val="00117B48"/>
    <w:rsid w:val="00117BC4"/>
    <w:rsid w:val="00117D1D"/>
    <w:rsid w:val="00117DC4"/>
    <w:rsid w:val="00117DCA"/>
    <w:rsid w:val="00117E09"/>
    <w:rsid w:val="00117EFA"/>
    <w:rsid w:val="0012047C"/>
    <w:rsid w:val="00120958"/>
    <w:rsid w:val="00120C4E"/>
    <w:rsid w:val="00120DF7"/>
    <w:rsid w:val="00120F74"/>
    <w:rsid w:val="00120FAC"/>
    <w:rsid w:val="001210EE"/>
    <w:rsid w:val="00121185"/>
    <w:rsid w:val="001212DC"/>
    <w:rsid w:val="0012186F"/>
    <w:rsid w:val="00121944"/>
    <w:rsid w:val="00121980"/>
    <w:rsid w:val="00121B3B"/>
    <w:rsid w:val="00121DEC"/>
    <w:rsid w:val="00121E79"/>
    <w:rsid w:val="00121F87"/>
    <w:rsid w:val="00122145"/>
    <w:rsid w:val="0012263F"/>
    <w:rsid w:val="00122877"/>
    <w:rsid w:val="00122881"/>
    <w:rsid w:val="00122AB0"/>
    <w:rsid w:val="00122BF2"/>
    <w:rsid w:val="00122CA4"/>
    <w:rsid w:val="00122D4F"/>
    <w:rsid w:val="00122D9D"/>
    <w:rsid w:val="00122E45"/>
    <w:rsid w:val="001230F3"/>
    <w:rsid w:val="001231ED"/>
    <w:rsid w:val="001235A5"/>
    <w:rsid w:val="00123779"/>
    <w:rsid w:val="001237E5"/>
    <w:rsid w:val="0012391C"/>
    <w:rsid w:val="00123B2B"/>
    <w:rsid w:val="00123E14"/>
    <w:rsid w:val="00124090"/>
    <w:rsid w:val="00124201"/>
    <w:rsid w:val="00124283"/>
    <w:rsid w:val="001244B3"/>
    <w:rsid w:val="001246D8"/>
    <w:rsid w:val="00124969"/>
    <w:rsid w:val="001249C0"/>
    <w:rsid w:val="00124A7D"/>
    <w:rsid w:val="00124BB6"/>
    <w:rsid w:val="00124BD5"/>
    <w:rsid w:val="00124CCD"/>
    <w:rsid w:val="001250BC"/>
    <w:rsid w:val="001250C4"/>
    <w:rsid w:val="00125172"/>
    <w:rsid w:val="001251BB"/>
    <w:rsid w:val="00125303"/>
    <w:rsid w:val="001253F1"/>
    <w:rsid w:val="001253F4"/>
    <w:rsid w:val="00125465"/>
    <w:rsid w:val="0012560D"/>
    <w:rsid w:val="0012562C"/>
    <w:rsid w:val="001256F2"/>
    <w:rsid w:val="001258B8"/>
    <w:rsid w:val="0012597D"/>
    <w:rsid w:val="00125CFB"/>
    <w:rsid w:val="00125EC4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C4B"/>
    <w:rsid w:val="00126EF4"/>
    <w:rsid w:val="00126F43"/>
    <w:rsid w:val="00127127"/>
    <w:rsid w:val="001271E0"/>
    <w:rsid w:val="001275AA"/>
    <w:rsid w:val="00127CF0"/>
    <w:rsid w:val="00127E1F"/>
    <w:rsid w:val="00127E56"/>
    <w:rsid w:val="00127FE3"/>
    <w:rsid w:val="00130039"/>
    <w:rsid w:val="001300F9"/>
    <w:rsid w:val="001304EF"/>
    <w:rsid w:val="00130567"/>
    <w:rsid w:val="001305BD"/>
    <w:rsid w:val="00130607"/>
    <w:rsid w:val="001308CD"/>
    <w:rsid w:val="00130913"/>
    <w:rsid w:val="00130AE5"/>
    <w:rsid w:val="00130B36"/>
    <w:rsid w:val="00130B71"/>
    <w:rsid w:val="00130C38"/>
    <w:rsid w:val="00130DDE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655"/>
    <w:rsid w:val="00131892"/>
    <w:rsid w:val="00131B88"/>
    <w:rsid w:val="00131D11"/>
    <w:rsid w:val="00132071"/>
    <w:rsid w:val="001321E9"/>
    <w:rsid w:val="00132385"/>
    <w:rsid w:val="001323BB"/>
    <w:rsid w:val="0013240C"/>
    <w:rsid w:val="001325E9"/>
    <w:rsid w:val="00132B1A"/>
    <w:rsid w:val="00132BD3"/>
    <w:rsid w:val="00132CD1"/>
    <w:rsid w:val="00132DF6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78E"/>
    <w:rsid w:val="0013483C"/>
    <w:rsid w:val="00134880"/>
    <w:rsid w:val="0013497B"/>
    <w:rsid w:val="00134994"/>
    <w:rsid w:val="00134B2B"/>
    <w:rsid w:val="00134D59"/>
    <w:rsid w:val="00134E5E"/>
    <w:rsid w:val="00134F1E"/>
    <w:rsid w:val="00134FA3"/>
    <w:rsid w:val="001350FA"/>
    <w:rsid w:val="001353C6"/>
    <w:rsid w:val="001353F2"/>
    <w:rsid w:val="00135477"/>
    <w:rsid w:val="001354DB"/>
    <w:rsid w:val="0013559C"/>
    <w:rsid w:val="0013571A"/>
    <w:rsid w:val="00135BD2"/>
    <w:rsid w:val="00135C3F"/>
    <w:rsid w:val="00135C63"/>
    <w:rsid w:val="00135C95"/>
    <w:rsid w:val="00135CDA"/>
    <w:rsid w:val="00136001"/>
    <w:rsid w:val="0013627B"/>
    <w:rsid w:val="001363AC"/>
    <w:rsid w:val="0013657B"/>
    <w:rsid w:val="00136633"/>
    <w:rsid w:val="001367DC"/>
    <w:rsid w:val="00136A77"/>
    <w:rsid w:val="00136BC3"/>
    <w:rsid w:val="00136C4A"/>
    <w:rsid w:val="00137063"/>
    <w:rsid w:val="00137114"/>
    <w:rsid w:val="00137119"/>
    <w:rsid w:val="0013717D"/>
    <w:rsid w:val="001372C5"/>
    <w:rsid w:val="001374A4"/>
    <w:rsid w:val="00137665"/>
    <w:rsid w:val="0013769A"/>
    <w:rsid w:val="001377B3"/>
    <w:rsid w:val="0013790A"/>
    <w:rsid w:val="0013790B"/>
    <w:rsid w:val="001379EB"/>
    <w:rsid w:val="00137C0A"/>
    <w:rsid w:val="00137DD8"/>
    <w:rsid w:val="00137F94"/>
    <w:rsid w:val="00140176"/>
    <w:rsid w:val="0014058A"/>
    <w:rsid w:val="00140739"/>
    <w:rsid w:val="00140916"/>
    <w:rsid w:val="0014094E"/>
    <w:rsid w:val="001409DD"/>
    <w:rsid w:val="001409F3"/>
    <w:rsid w:val="00140A53"/>
    <w:rsid w:val="00140BB0"/>
    <w:rsid w:val="00140C1B"/>
    <w:rsid w:val="00140CBC"/>
    <w:rsid w:val="00140ED9"/>
    <w:rsid w:val="00141647"/>
    <w:rsid w:val="001419E2"/>
    <w:rsid w:val="00141B22"/>
    <w:rsid w:val="00141C40"/>
    <w:rsid w:val="00141DA9"/>
    <w:rsid w:val="00141DC0"/>
    <w:rsid w:val="00141E55"/>
    <w:rsid w:val="0014201E"/>
    <w:rsid w:val="001422FE"/>
    <w:rsid w:val="0014233D"/>
    <w:rsid w:val="00142737"/>
    <w:rsid w:val="00142853"/>
    <w:rsid w:val="00142D3A"/>
    <w:rsid w:val="00142D9E"/>
    <w:rsid w:val="00142EAF"/>
    <w:rsid w:val="00142EE7"/>
    <w:rsid w:val="00142F49"/>
    <w:rsid w:val="00143165"/>
    <w:rsid w:val="001431D3"/>
    <w:rsid w:val="0014320E"/>
    <w:rsid w:val="00143296"/>
    <w:rsid w:val="001432CA"/>
    <w:rsid w:val="001432D3"/>
    <w:rsid w:val="001434DF"/>
    <w:rsid w:val="00143584"/>
    <w:rsid w:val="001435A3"/>
    <w:rsid w:val="0014370F"/>
    <w:rsid w:val="00143A85"/>
    <w:rsid w:val="0014406D"/>
    <w:rsid w:val="001441FF"/>
    <w:rsid w:val="00144374"/>
    <w:rsid w:val="001446DE"/>
    <w:rsid w:val="00144779"/>
    <w:rsid w:val="001447C0"/>
    <w:rsid w:val="00144BB7"/>
    <w:rsid w:val="00144D2B"/>
    <w:rsid w:val="00144EBC"/>
    <w:rsid w:val="0014501D"/>
    <w:rsid w:val="0014517B"/>
    <w:rsid w:val="00145648"/>
    <w:rsid w:val="00145680"/>
    <w:rsid w:val="00145866"/>
    <w:rsid w:val="00145A0F"/>
    <w:rsid w:val="00145B57"/>
    <w:rsid w:val="00145B87"/>
    <w:rsid w:val="00145C2C"/>
    <w:rsid w:val="00145D3F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28"/>
    <w:rsid w:val="001477F9"/>
    <w:rsid w:val="00147965"/>
    <w:rsid w:val="00147C30"/>
    <w:rsid w:val="00147DA5"/>
    <w:rsid w:val="00147F8D"/>
    <w:rsid w:val="00147FD4"/>
    <w:rsid w:val="00150180"/>
    <w:rsid w:val="001501E6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9FA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749"/>
    <w:rsid w:val="001529C2"/>
    <w:rsid w:val="00152B76"/>
    <w:rsid w:val="00152B84"/>
    <w:rsid w:val="0015300C"/>
    <w:rsid w:val="00153026"/>
    <w:rsid w:val="00153160"/>
    <w:rsid w:val="0015320A"/>
    <w:rsid w:val="0015337F"/>
    <w:rsid w:val="001533EB"/>
    <w:rsid w:val="00153690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583"/>
    <w:rsid w:val="0015570B"/>
    <w:rsid w:val="0015578B"/>
    <w:rsid w:val="00155CB7"/>
    <w:rsid w:val="00155E62"/>
    <w:rsid w:val="00156049"/>
    <w:rsid w:val="001561B4"/>
    <w:rsid w:val="00156494"/>
    <w:rsid w:val="001564BA"/>
    <w:rsid w:val="0015653B"/>
    <w:rsid w:val="0015662C"/>
    <w:rsid w:val="0015664A"/>
    <w:rsid w:val="0015667B"/>
    <w:rsid w:val="0015681C"/>
    <w:rsid w:val="00156D7B"/>
    <w:rsid w:val="00156DD6"/>
    <w:rsid w:val="00157406"/>
    <w:rsid w:val="0015742D"/>
    <w:rsid w:val="001574E3"/>
    <w:rsid w:val="0015754B"/>
    <w:rsid w:val="0015757A"/>
    <w:rsid w:val="00157656"/>
    <w:rsid w:val="00157723"/>
    <w:rsid w:val="001577E0"/>
    <w:rsid w:val="00157B1C"/>
    <w:rsid w:val="00157B1E"/>
    <w:rsid w:val="00157EB2"/>
    <w:rsid w:val="0016028B"/>
    <w:rsid w:val="001604DE"/>
    <w:rsid w:val="00160892"/>
    <w:rsid w:val="0016096B"/>
    <w:rsid w:val="00160FED"/>
    <w:rsid w:val="00161153"/>
    <w:rsid w:val="0016117F"/>
    <w:rsid w:val="00161190"/>
    <w:rsid w:val="001612F2"/>
    <w:rsid w:val="00161367"/>
    <w:rsid w:val="00161506"/>
    <w:rsid w:val="001618F0"/>
    <w:rsid w:val="00161AC9"/>
    <w:rsid w:val="00161AF4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4C5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3B4"/>
    <w:rsid w:val="0016540E"/>
    <w:rsid w:val="0016547A"/>
    <w:rsid w:val="00165592"/>
    <w:rsid w:val="0016564D"/>
    <w:rsid w:val="00165653"/>
    <w:rsid w:val="00165BBD"/>
    <w:rsid w:val="00165D86"/>
    <w:rsid w:val="00165F07"/>
    <w:rsid w:val="00165F89"/>
    <w:rsid w:val="00165FA4"/>
    <w:rsid w:val="00165FD8"/>
    <w:rsid w:val="00165FD9"/>
    <w:rsid w:val="00166174"/>
    <w:rsid w:val="0016628C"/>
    <w:rsid w:val="001664D4"/>
    <w:rsid w:val="0016664D"/>
    <w:rsid w:val="00166699"/>
    <w:rsid w:val="00166B1A"/>
    <w:rsid w:val="00166B4D"/>
    <w:rsid w:val="00166CCB"/>
    <w:rsid w:val="00166D48"/>
    <w:rsid w:val="001670C5"/>
    <w:rsid w:val="00167144"/>
    <w:rsid w:val="001673C3"/>
    <w:rsid w:val="00167592"/>
    <w:rsid w:val="0016767F"/>
    <w:rsid w:val="0016769A"/>
    <w:rsid w:val="001676DF"/>
    <w:rsid w:val="00167779"/>
    <w:rsid w:val="00167EB5"/>
    <w:rsid w:val="00167F43"/>
    <w:rsid w:val="00167FBC"/>
    <w:rsid w:val="00170221"/>
    <w:rsid w:val="00170273"/>
    <w:rsid w:val="0017040F"/>
    <w:rsid w:val="0017094A"/>
    <w:rsid w:val="00170AFD"/>
    <w:rsid w:val="00170D0B"/>
    <w:rsid w:val="00170EB5"/>
    <w:rsid w:val="00171128"/>
    <w:rsid w:val="001714B4"/>
    <w:rsid w:val="001715CA"/>
    <w:rsid w:val="00171659"/>
    <w:rsid w:val="0017174A"/>
    <w:rsid w:val="001717A5"/>
    <w:rsid w:val="001717FC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6E35"/>
    <w:rsid w:val="00177169"/>
    <w:rsid w:val="00177200"/>
    <w:rsid w:val="00177483"/>
    <w:rsid w:val="001774C2"/>
    <w:rsid w:val="00177566"/>
    <w:rsid w:val="00177612"/>
    <w:rsid w:val="001776DC"/>
    <w:rsid w:val="00177736"/>
    <w:rsid w:val="001778B5"/>
    <w:rsid w:val="00177942"/>
    <w:rsid w:val="001779EC"/>
    <w:rsid w:val="00177B73"/>
    <w:rsid w:val="00177D73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5EF"/>
    <w:rsid w:val="00182A42"/>
    <w:rsid w:val="00182C2E"/>
    <w:rsid w:val="00182DB1"/>
    <w:rsid w:val="00182F1E"/>
    <w:rsid w:val="00183399"/>
    <w:rsid w:val="0018374A"/>
    <w:rsid w:val="001837D0"/>
    <w:rsid w:val="0018399B"/>
    <w:rsid w:val="00183AD0"/>
    <w:rsid w:val="00183B5C"/>
    <w:rsid w:val="00184106"/>
    <w:rsid w:val="0018439A"/>
    <w:rsid w:val="00184467"/>
    <w:rsid w:val="001847B6"/>
    <w:rsid w:val="0018488E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47B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4DA"/>
    <w:rsid w:val="00187661"/>
    <w:rsid w:val="001876DD"/>
    <w:rsid w:val="0018789A"/>
    <w:rsid w:val="00187F70"/>
    <w:rsid w:val="001902A4"/>
    <w:rsid w:val="00190334"/>
    <w:rsid w:val="00190403"/>
    <w:rsid w:val="001905BC"/>
    <w:rsid w:val="00190624"/>
    <w:rsid w:val="001906DD"/>
    <w:rsid w:val="0019074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C3B"/>
    <w:rsid w:val="00191F4B"/>
    <w:rsid w:val="00191FB2"/>
    <w:rsid w:val="00192198"/>
    <w:rsid w:val="001922CB"/>
    <w:rsid w:val="001923C4"/>
    <w:rsid w:val="00192BA2"/>
    <w:rsid w:val="00192D6A"/>
    <w:rsid w:val="00192E5D"/>
    <w:rsid w:val="00192E8B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359"/>
    <w:rsid w:val="001945AF"/>
    <w:rsid w:val="001945EF"/>
    <w:rsid w:val="00194710"/>
    <w:rsid w:val="00194822"/>
    <w:rsid w:val="001948B8"/>
    <w:rsid w:val="001948C6"/>
    <w:rsid w:val="001948E6"/>
    <w:rsid w:val="00194BA6"/>
    <w:rsid w:val="00194CAF"/>
    <w:rsid w:val="00194FED"/>
    <w:rsid w:val="001950C5"/>
    <w:rsid w:val="0019515A"/>
    <w:rsid w:val="00195182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9B7"/>
    <w:rsid w:val="00196A75"/>
    <w:rsid w:val="00196AE7"/>
    <w:rsid w:val="00196AEA"/>
    <w:rsid w:val="00196BE1"/>
    <w:rsid w:val="00196D24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488"/>
    <w:rsid w:val="001A069F"/>
    <w:rsid w:val="001A06F8"/>
    <w:rsid w:val="001A0871"/>
    <w:rsid w:val="001A0B1B"/>
    <w:rsid w:val="001A0ED9"/>
    <w:rsid w:val="001A0F7F"/>
    <w:rsid w:val="001A1058"/>
    <w:rsid w:val="001A11B7"/>
    <w:rsid w:val="001A1270"/>
    <w:rsid w:val="001A1290"/>
    <w:rsid w:val="001A1393"/>
    <w:rsid w:val="001A1742"/>
    <w:rsid w:val="001A19D4"/>
    <w:rsid w:val="001A1AFC"/>
    <w:rsid w:val="001A1B98"/>
    <w:rsid w:val="001A1CB7"/>
    <w:rsid w:val="001A1F5B"/>
    <w:rsid w:val="001A1F70"/>
    <w:rsid w:val="001A2108"/>
    <w:rsid w:val="001A2141"/>
    <w:rsid w:val="001A248B"/>
    <w:rsid w:val="001A24C7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128"/>
    <w:rsid w:val="001A5209"/>
    <w:rsid w:val="001A54FE"/>
    <w:rsid w:val="001A5A0F"/>
    <w:rsid w:val="001A5B33"/>
    <w:rsid w:val="001A5CAD"/>
    <w:rsid w:val="001A5E2F"/>
    <w:rsid w:val="001A60B6"/>
    <w:rsid w:val="001A6140"/>
    <w:rsid w:val="001A6323"/>
    <w:rsid w:val="001A6329"/>
    <w:rsid w:val="001A640B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5D6"/>
    <w:rsid w:val="001A79AA"/>
    <w:rsid w:val="001A7B42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BD0"/>
    <w:rsid w:val="001B1C5E"/>
    <w:rsid w:val="001B1D7D"/>
    <w:rsid w:val="001B22D3"/>
    <w:rsid w:val="001B22F8"/>
    <w:rsid w:val="001B2358"/>
    <w:rsid w:val="001B24AE"/>
    <w:rsid w:val="001B25AA"/>
    <w:rsid w:val="001B27BD"/>
    <w:rsid w:val="001B28C6"/>
    <w:rsid w:val="001B2937"/>
    <w:rsid w:val="001B29B2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67F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81"/>
    <w:rsid w:val="001C04DC"/>
    <w:rsid w:val="001C069E"/>
    <w:rsid w:val="001C08EF"/>
    <w:rsid w:val="001C0AE8"/>
    <w:rsid w:val="001C0B22"/>
    <w:rsid w:val="001C0BBE"/>
    <w:rsid w:val="001C0ECC"/>
    <w:rsid w:val="001C0F8C"/>
    <w:rsid w:val="001C1397"/>
    <w:rsid w:val="001C15B2"/>
    <w:rsid w:val="001C1634"/>
    <w:rsid w:val="001C1727"/>
    <w:rsid w:val="001C1A71"/>
    <w:rsid w:val="001C1AB3"/>
    <w:rsid w:val="001C1B3B"/>
    <w:rsid w:val="001C1D23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2E79"/>
    <w:rsid w:val="001C3068"/>
    <w:rsid w:val="001C3125"/>
    <w:rsid w:val="001C3126"/>
    <w:rsid w:val="001C31C3"/>
    <w:rsid w:val="001C326F"/>
    <w:rsid w:val="001C3305"/>
    <w:rsid w:val="001C364B"/>
    <w:rsid w:val="001C369C"/>
    <w:rsid w:val="001C3814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DF8"/>
    <w:rsid w:val="001C5E68"/>
    <w:rsid w:val="001C5E74"/>
    <w:rsid w:val="001C5F90"/>
    <w:rsid w:val="001C6217"/>
    <w:rsid w:val="001C629B"/>
    <w:rsid w:val="001C6636"/>
    <w:rsid w:val="001C6703"/>
    <w:rsid w:val="001C6885"/>
    <w:rsid w:val="001C6A40"/>
    <w:rsid w:val="001C6B2D"/>
    <w:rsid w:val="001C6D23"/>
    <w:rsid w:val="001C6D26"/>
    <w:rsid w:val="001C6F14"/>
    <w:rsid w:val="001C701C"/>
    <w:rsid w:val="001C7280"/>
    <w:rsid w:val="001C72AC"/>
    <w:rsid w:val="001C72FC"/>
    <w:rsid w:val="001C734B"/>
    <w:rsid w:val="001C742F"/>
    <w:rsid w:val="001C7472"/>
    <w:rsid w:val="001C7792"/>
    <w:rsid w:val="001C792D"/>
    <w:rsid w:val="001C7A07"/>
    <w:rsid w:val="001C7AB9"/>
    <w:rsid w:val="001C7D62"/>
    <w:rsid w:val="001D0096"/>
    <w:rsid w:val="001D02FF"/>
    <w:rsid w:val="001D0304"/>
    <w:rsid w:val="001D05EE"/>
    <w:rsid w:val="001D0642"/>
    <w:rsid w:val="001D0726"/>
    <w:rsid w:val="001D081F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C14"/>
    <w:rsid w:val="001D1D82"/>
    <w:rsid w:val="001D1E96"/>
    <w:rsid w:val="001D2086"/>
    <w:rsid w:val="001D2166"/>
    <w:rsid w:val="001D223E"/>
    <w:rsid w:val="001D23A7"/>
    <w:rsid w:val="001D251F"/>
    <w:rsid w:val="001D2680"/>
    <w:rsid w:val="001D2706"/>
    <w:rsid w:val="001D277A"/>
    <w:rsid w:val="001D28F3"/>
    <w:rsid w:val="001D2AB4"/>
    <w:rsid w:val="001D2AF5"/>
    <w:rsid w:val="001D2ECE"/>
    <w:rsid w:val="001D2EE5"/>
    <w:rsid w:val="001D2F06"/>
    <w:rsid w:val="001D303D"/>
    <w:rsid w:val="001D303F"/>
    <w:rsid w:val="001D3107"/>
    <w:rsid w:val="001D311B"/>
    <w:rsid w:val="001D35E9"/>
    <w:rsid w:val="001D36B3"/>
    <w:rsid w:val="001D3760"/>
    <w:rsid w:val="001D3B16"/>
    <w:rsid w:val="001D3B43"/>
    <w:rsid w:val="001D3D61"/>
    <w:rsid w:val="001D3D83"/>
    <w:rsid w:val="001D4013"/>
    <w:rsid w:val="001D4048"/>
    <w:rsid w:val="001D421A"/>
    <w:rsid w:val="001D42D0"/>
    <w:rsid w:val="001D42FD"/>
    <w:rsid w:val="001D4329"/>
    <w:rsid w:val="001D433B"/>
    <w:rsid w:val="001D43F1"/>
    <w:rsid w:val="001D443A"/>
    <w:rsid w:val="001D44F0"/>
    <w:rsid w:val="001D4759"/>
    <w:rsid w:val="001D476D"/>
    <w:rsid w:val="001D47AF"/>
    <w:rsid w:val="001D499E"/>
    <w:rsid w:val="001D4B53"/>
    <w:rsid w:val="001D4B97"/>
    <w:rsid w:val="001D4C21"/>
    <w:rsid w:val="001D4C53"/>
    <w:rsid w:val="001D4EC0"/>
    <w:rsid w:val="001D4FE7"/>
    <w:rsid w:val="001D5587"/>
    <w:rsid w:val="001D55DD"/>
    <w:rsid w:val="001D569B"/>
    <w:rsid w:val="001D57F5"/>
    <w:rsid w:val="001D581B"/>
    <w:rsid w:val="001D5991"/>
    <w:rsid w:val="001D5C38"/>
    <w:rsid w:val="001D5D99"/>
    <w:rsid w:val="001D5E2E"/>
    <w:rsid w:val="001D5FC9"/>
    <w:rsid w:val="001D603F"/>
    <w:rsid w:val="001D608C"/>
    <w:rsid w:val="001D60A7"/>
    <w:rsid w:val="001D6317"/>
    <w:rsid w:val="001D63FF"/>
    <w:rsid w:val="001D6435"/>
    <w:rsid w:val="001D67AA"/>
    <w:rsid w:val="001D68F3"/>
    <w:rsid w:val="001D6A99"/>
    <w:rsid w:val="001D6BF1"/>
    <w:rsid w:val="001D6C08"/>
    <w:rsid w:val="001D6DD6"/>
    <w:rsid w:val="001D6E19"/>
    <w:rsid w:val="001D6E9E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90"/>
    <w:rsid w:val="001E16D1"/>
    <w:rsid w:val="001E1722"/>
    <w:rsid w:val="001E195D"/>
    <w:rsid w:val="001E1F68"/>
    <w:rsid w:val="001E1F8B"/>
    <w:rsid w:val="001E2191"/>
    <w:rsid w:val="001E2286"/>
    <w:rsid w:val="001E231F"/>
    <w:rsid w:val="001E28ED"/>
    <w:rsid w:val="001E2927"/>
    <w:rsid w:val="001E2AFE"/>
    <w:rsid w:val="001E2D10"/>
    <w:rsid w:val="001E2D39"/>
    <w:rsid w:val="001E2DAB"/>
    <w:rsid w:val="001E2F01"/>
    <w:rsid w:val="001E2FEC"/>
    <w:rsid w:val="001E3155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690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5DF5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AE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71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255"/>
    <w:rsid w:val="001F2343"/>
    <w:rsid w:val="001F248C"/>
    <w:rsid w:val="001F26E0"/>
    <w:rsid w:val="001F289C"/>
    <w:rsid w:val="001F2966"/>
    <w:rsid w:val="001F2BD4"/>
    <w:rsid w:val="001F30F9"/>
    <w:rsid w:val="001F3158"/>
    <w:rsid w:val="001F36F8"/>
    <w:rsid w:val="001F39CD"/>
    <w:rsid w:val="001F3B56"/>
    <w:rsid w:val="001F3BA0"/>
    <w:rsid w:val="001F3D64"/>
    <w:rsid w:val="001F3E83"/>
    <w:rsid w:val="001F40CC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13E"/>
    <w:rsid w:val="001F7362"/>
    <w:rsid w:val="001F741E"/>
    <w:rsid w:val="001F7563"/>
    <w:rsid w:val="001F769D"/>
    <w:rsid w:val="001F7B08"/>
    <w:rsid w:val="001F7EA6"/>
    <w:rsid w:val="00200093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87A"/>
    <w:rsid w:val="00200958"/>
    <w:rsid w:val="00200A1C"/>
    <w:rsid w:val="00200CA3"/>
    <w:rsid w:val="00200E7E"/>
    <w:rsid w:val="00200EA3"/>
    <w:rsid w:val="00200EBE"/>
    <w:rsid w:val="00201088"/>
    <w:rsid w:val="002010DD"/>
    <w:rsid w:val="002012C8"/>
    <w:rsid w:val="00201484"/>
    <w:rsid w:val="00201706"/>
    <w:rsid w:val="00201778"/>
    <w:rsid w:val="002018FD"/>
    <w:rsid w:val="00201D11"/>
    <w:rsid w:val="002021C6"/>
    <w:rsid w:val="0020238A"/>
    <w:rsid w:val="00202734"/>
    <w:rsid w:val="00202A14"/>
    <w:rsid w:val="00202B31"/>
    <w:rsid w:val="00202BD5"/>
    <w:rsid w:val="00202CB4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3C9"/>
    <w:rsid w:val="002043DA"/>
    <w:rsid w:val="00204594"/>
    <w:rsid w:val="002045D4"/>
    <w:rsid w:val="002047AA"/>
    <w:rsid w:val="00204AFC"/>
    <w:rsid w:val="00204B59"/>
    <w:rsid w:val="00204C64"/>
    <w:rsid w:val="00204C93"/>
    <w:rsid w:val="00204F14"/>
    <w:rsid w:val="0020504D"/>
    <w:rsid w:val="002050D4"/>
    <w:rsid w:val="00205292"/>
    <w:rsid w:val="002054D4"/>
    <w:rsid w:val="00205560"/>
    <w:rsid w:val="00205626"/>
    <w:rsid w:val="00205A97"/>
    <w:rsid w:val="0020601A"/>
    <w:rsid w:val="002060B5"/>
    <w:rsid w:val="002061F1"/>
    <w:rsid w:val="002068BB"/>
    <w:rsid w:val="0020690E"/>
    <w:rsid w:val="00206CFA"/>
    <w:rsid w:val="00206D87"/>
    <w:rsid w:val="00206E2F"/>
    <w:rsid w:val="00206E45"/>
    <w:rsid w:val="00206E4C"/>
    <w:rsid w:val="002070E5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70"/>
    <w:rsid w:val="00207FC8"/>
    <w:rsid w:val="00210090"/>
    <w:rsid w:val="002102BD"/>
    <w:rsid w:val="0021054D"/>
    <w:rsid w:val="002108CD"/>
    <w:rsid w:val="002109F3"/>
    <w:rsid w:val="00210BED"/>
    <w:rsid w:val="00210CBA"/>
    <w:rsid w:val="00210F9D"/>
    <w:rsid w:val="0021137C"/>
    <w:rsid w:val="00211455"/>
    <w:rsid w:val="002115E9"/>
    <w:rsid w:val="002116C5"/>
    <w:rsid w:val="0021171F"/>
    <w:rsid w:val="0021178F"/>
    <w:rsid w:val="00211A4E"/>
    <w:rsid w:val="00211B01"/>
    <w:rsid w:val="00211B4C"/>
    <w:rsid w:val="00211BD6"/>
    <w:rsid w:val="00211C06"/>
    <w:rsid w:val="00211C2F"/>
    <w:rsid w:val="00211CB6"/>
    <w:rsid w:val="00211CCE"/>
    <w:rsid w:val="00211D96"/>
    <w:rsid w:val="00211EAE"/>
    <w:rsid w:val="00211F92"/>
    <w:rsid w:val="0021220E"/>
    <w:rsid w:val="002126E3"/>
    <w:rsid w:val="0021271E"/>
    <w:rsid w:val="00212854"/>
    <w:rsid w:val="0021287D"/>
    <w:rsid w:val="00212A12"/>
    <w:rsid w:val="00212A48"/>
    <w:rsid w:val="00212C8A"/>
    <w:rsid w:val="00213029"/>
    <w:rsid w:val="00213055"/>
    <w:rsid w:val="00213097"/>
    <w:rsid w:val="002131C0"/>
    <w:rsid w:val="002131C2"/>
    <w:rsid w:val="002131C5"/>
    <w:rsid w:val="002131F0"/>
    <w:rsid w:val="00213212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79B"/>
    <w:rsid w:val="00215815"/>
    <w:rsid w:val="00215A92"/>
    <w:rsid w:val="00215B10"/>
    <w:rsid w:val="00215B57"/>
    <w:rsid w:val="002160FE"/>
    <w:rsid w:val="002163AB"/>
    <w:rsid w:val="00216417"/>
    <w:rsid w:val="00216448"/>
    <w:rsid w:val="00216688"/>
    <w:rsid w:val="002167D9"/>
    <w:rsid w:val="00216839"/>
    <w:rsid w:val="00216907"/>
    <w:rsid w:val="0021692E"/>
    <w:rsid w:val="00216944"/>
    <w:rsid w:val="00216A4E"/>
    <w:rsid w:val="00216B00"/>
    <w:rsid w:val="00216B11"/>
    <w:rsid w:val="00216BEF"/>
    <w:rsid w:val="00216CCD"/>
    <w:rsid w:val="00216D38"/>
    <w:rsid w:val="00216D99"/>
    <w:rsid w:val="00216E85"/>
    <w:rsid w:val="00216F6A"/>
    <w:rsid w:val="00217275"/>
    <w:rsid w:val="002172A2"/>
    <w:rsid w:val="002173B1"/>
    <w:rsid w:val="0021754C"/>
    <w:rsid w:val="00217589"/>
    <w:rsid w:val="002175E4"/>
    <w:rsid w:val="0021762B"/>
    <w:rsid w:val="00217A80"/>
    <w:rsid w:val="00217AE2"/>
    <w:rsid w:val="00217D47"/>
    <w:rsid w:val="00217F18"/>
    <w:rsid w:val="00220202"/>
    <w:rsid w:val="00220665"/>
    <w:rsid w:val="00220890"/>
    <w:rsid w:val="00220ADC"/>
    <w:rsid w:val="00220C53"/>
    <w:rsid w:val="002215E0"/>
    <w:rsid w:val="002216E6"/>
    <w:rsid w:val="00221731"/>
    <w:rsid w:val="00221BFE"/>
    <w:rsid w:val="00221D70"/>
    <w:rsid w:val="00221DCE"/>
    <w:rsid w:val="00221E93"/>
    <w:rsid w:val="00221EB8"/>
    <w:rsid w:val="00221F2D"/>
    <w:rsid w:val="0022205B"/>
    <w:rsid w:val="00222231"/>
    <w:rsid w:val="002222F7"/>
    <w:rsid w:val="00222360"/>
    <w:rsid w:val="00222558"/>
    <w:rsid w:val="00222643"/>
    <w:rsid w:val="00222C67"/>
    <w:rsid w:val="00222FA5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944"/>
    <w:rsid w:val="00224BB2"/>
    <w:rsid w:val="00224EC3"/>
    <w:rsid w:val="0022523F"/>
    <w:rsid w:val="0022528D"/>
    <w:rsid w:val="002253FE"/>
    <w:rsid w:val="002254FF"/>
    <w:rsid w:val="0022580F"/>
    <w:rsid w:val="00225A7A"/>
    <w:rsid w:val="00225D19"/>
    <w:rsid w:val="00225D69"/>
    <w:rsid w:val="00225DCF"/>
    <w:rsid w:val="0022602D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8E3"/>
    <w:rsid w:val="002319B9"/>
    <w:rsid w:val="00231A41"/>
    <w:rsid w:val="00231AFE"/>
    <w:rsid w:val="00231B42"/>
    <w:rsid w:val="00231CC9"/>
    <w:rsid w:val="00231D73"/>
    <w:rsid w:val="00231D7F"/>
    <w:rsid w:val="00231E1B"/>
    <w:rsid w:val="00231E3E"/>
    <w:rsid w:val="00231F00"/>
    <w:rsid w:val="002320C3"/>
    <w:rsid w:val="0023217F"/>
    <w:rsid w:val="002321E8"/>
    <w:rsid w:val="002321F8"/>
    <w:rsid w:val="00232329"/>
    <w:rsid w:val="00232E37"/>
    <w:rsid w:val="00232F35"/>
    <w:rsid w:val="00233012"/>
    <w:rsid w:val="002330D7"/>
    <w:rsid w:val="002332A3"/>
    <w:rsid w:val="002335B5"/>
    <w:rsid w:val="002335F4"/>
    <w:rsid w:val="002338AE"/>
    <w:rsid w:val="00233AAA"/>
    <w:rsid w:val="00233B8A"/>
    <w:rsid w:val="00233E74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888"/>
    <w:rsid w:val="00236972"/>
    <w:rsid w:val="002369D7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991"/>
    <w:rsid w:val="00237C18"/>
    <w:rsid w:val="00237D89"/>
    <w:rsid w:val="00237DCD"/>
    <w:rsid w:val="0024036F"/>
    <w:rsid w:val="00240379"/>
    <w:rsid w:val="002403B5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6BB"/>
    <w:rsid w:val="00241736"/>
    <w:rsid w:val="00241804"/>
    <w:rsid w:val="00241D24"/>
    <w:rsid w:val="00241D3E"/>
    <w:rsid w:val="00241D92"/>
    <w:rsid w:val="00241EDF"/>
    <w:rsid w:val="0024201C"/>
    <w:rsid w:val="0024239E"/>
    <w:rsid w:val="00242424"/>
    <w:rsid w:val="002424A2"/>
    <w:rsid w:val="0024261C"/>
    <w:rsid w:val="0024263A"/>
    <w:rsid w:val="00242747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56F"/>
    <w:rsid w:val="00243648"/>
    <w:rsid w:val="002437FA"/>
    <w:rsid w:val="002438B9"/>
    <w:rsid w:val="00243A6C"/>
    <w:rsid w:val="00243BE4"/>
    <w:rsid w:val="00243CA4"/>
    <w:rsid w:val="00243D60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807"/>
    <w:rsid w:val="00244B06"/>
    <w:rsid w:val="00244B44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04"/>
    <w:rsid w:val="00245712"/>
    <w:rsid w:val="00245745"/>
    <w:rsid w:val="0024586D"/>
    <w:rsid w:val="002458FB"/>
    <w:rsid w:val="0024590B"/>
    <w:rsid w:val="00245CB5"/>
    <w:rsid w:val="00245CC5"/>
    <w:rsid w:val="00245D0E"/>
    <w:rsid w:val="00245EEE"/>
    <w:rsid w:val="00245EFC"/>
    <w:rsid w:val="0024601F"/>
    <w:rsid w:val="00246289"/>
    <w:rsid w:val="002465B1"/>
    <w:rsid w:val="00246A80"/>
    <w:rsid w:val="00246D9C"/>
    <w:rsid w:val="00246E0D"/>
    <w:rsid w:val="00246E70"/>
    <w:rsid w:val="00246FFE"/>
    <w:rsid w:val="002475BE"/>
    <w:rsid w:val="00247903"/>
    <w:rsid w:val="0024791F"/>
    <w:rsid w:val="0024796A"/>
    <w:rsid w:val="00247DAE"/>
    <w:rsid w:val="00247EB7"/>
    <w:rsid w:val="00247F01"/>
    <w:rsid w:val="00247F88"/>
    <w:rsid w:val="00250003"/>
    <w:rsid w:val="00250096"/>
    <w:rsid w:val="00250423"/>
    <w:rsid w:val="0025048D"/>
    <w:rsid w:val="0025049E"/>
    <w:rsid w:val="002505DE"/>
    <w:rsid w:val="00250631"/>
    <w:rsid w:val="00250644"/>
    <w:rsid w:val="00250662"/>
    <w:rsid w:val="002508F1"/>
    <w:rsid w:val="00250B07"/>
    <w:rsid w:val="00250D63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55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5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ED"/>
    <w:rsid w:val="002578FE"/>
    <w:rsid w:val="00257A67"/>
    <w:rsid w:val="00257CA7"/>
    <w:rsid w:val="002601A4"/>
    <w:rsid w:val="0026043E"/>
    <w:rsid w:val="00260620"/>
    <w:rsid w:val="00260798"/>
    <w:rsid w:val="002609B5"/>
    <w:rsid w:val="00260B1E"/>
    <w:rsid w:val="00260C71"/>
    <w:rsid w:val="00260D21"/>
    <w:rsid w:val="00260EF0"/>
    <w:rsid w:val="00260F18"/>
    <w:rsid w:val="002611E9"/>
    <w:rsid w:val="00261305"/>
    <w:rsid w:val="0026136E"/>
    <w:rsid w:val="002613A4"/>
    <w:rsid w:val="002619A8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63A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DA5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DA6"/>
    <w:rsid w:val="00266E5C"/>
    <w:rsid w:val="00266F85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988"/>
    <w:rsid w:val="00267BAD"/>
    <w:rsid w:val="00267C3D"/>
    <w:rsid w:val="00267DC9"/>
    <w:rsid w:val="00270466"/>
    <w:rsid w:val="00270515"/>
    <w:rsid w:val="0027056A"/>
    <w:rsid w:val="00270665"/>
    <w:rsid w:val="00270864"/>
    <w:rsid w:val="00270C40"/>
    <w:rsid w:val="0027104F"/>
    <w:rsid w:val="00271188"/>
    <w:rsid w:val="00271224"/>
    <w:rsid w:val="0027122F"/>
    <w:rsid w:val="002713A4"/>
    <w:rsid w:val="002714F8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DD2"/>
    <w:rsid w:val="00272E7A"/>
    <w:rsid w:val="00272E88"/>
    <w:rsid w:val="00272FC5"/>
    <w:rsid w:val="00273053"/>
    <w:rsid w:val="0027334A"/>
    <w:rsid w:val="0027355A"/>
    <w:rsid w:val="0027358C"/>
    <w:rsid w:val="00273744"/>
    <w:rsid w:val="00273899"/>
    <w:rsid w:val="002738AD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798"/>
    <w:rsid w:val="00275DA6"/>
    <w:rsid w:val="00275ECF"/>
    <w:rsid w:val="00276098"/>
    <w:rsid w:val="00276171"/>
    <w:rsid w:val="00276336"/>
    <w:rsid w:val="00276592"/>
    <w:rsid w:val="00276686"/>
    <w:rsid w:val="002768CE"/>
    <w:rsid w:val="002768FE"/>
    <w:rsid w:val="0027695A"/>
    <w:rsid w:val="0027699B"/>
    <w:rsid w:val="00276B34"/>
    <w:rsid w:val="00276B4F"/>
    <w:rsid w:val="00276CA7"/>
    <w:rsid w:val="00276D5A"/>
    <w:rsid w:val="00276E91"/>
    <w:rsid w:val="00276F1A"/>
    <w:rsid w:val="0027703A"/>
    <w:rsid w:val="002771CC"/>
    <w:rsid w:val="00277283"/>
    <w:rsid w:val="002772F7"/>
    <w:rsid w:val="0027730D"/>
    <w:rsid w:val="0027745D"/>
    <w:rsid w:val="0027781F"/>
    <w:rsid w:val="002778E4"/>
    <w:rsid w:val="00277CD4"/>
    <w:rsid w:val="00280018"/>
    <w:rsid w:val="0028005E"/>
    <w:rsid w:val="002802A0"/>
    <w:rsid w:val="00280486"/>
    <w:rsid w:val="00280603"/>
    <w:rsid w:val="00280768"/>
    <w:rsid w:val="002807F6"/>
    <w:rsid w:val="00280B96"/>
    <w:rsid w:val="00280BBD"/>
    <w:rsid w:val="0028109D"/>
    <w:rsid w:val="0028110F"/>
    <w:rsid w:val="002811C2"/>
    <w:rsid w:val="002811F0"/>
    <w:rsid w:val="002814E1"/>
    <w:rsid w:val="0028168A"/>
    <w:rsid w:val="00281690"/>
    <w:rsid w:val="00281802"/>
    <w:rsid w:val="00281AD4"/>
    <w:rsid w:val="00281BAA"/>
    <w:rsid w:val="00281C06"/>
    <w:rsid w:val="00281D0E"/>
    <w:rsid w:val="00281FA7"/>
    <w:rsid w:val="0028218F"/>
    <w:rsid w:val="0028227A"/>
    <w:rsid w:val="00282693"/>
    <w:rsid w:val="00282773"/>
    <w:rsid w:val="00282905"/>
    <w:rsid w:val="00282964"/>
    <w:rsid w:val="002829C3"/>
    <w:rsid w:val="002829C5"/>
    <w:rsid w:val="00282D64"/>
    <w:rsid w:val="00282DD7"/>
    <w:rsid w:val="00282DDD"/>
    <w:rsid w:val="002832CD"/>
    <w:rsid w:val="00283525"/>
    <w:rsid w:val="00283596"/>
    <w:rsid w:val="002836A9"/>
    <w:rsid w:val="0028377A"/>
    <w:rsid w:val="00283819"/>
    <w:rsid w:val="00283C62"/>
    <w:rsid w:val="00283CE0"/>
    <w:rsid w:val="00283EAD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48E"/>
    <w:rsid w:val="002857A0"/>
    <w:rsid w:val="0028581D"/>
    <w:rsid w:val="00285AD6"/>
    <w:rsid w:val="00285ADB"/>
    <w:rsid w:val="00285AF5"/>
    <w:rsid w:val="002860EF"/>
    <w:rsid w:val="002862DE"/>
    <w:rsid w:val="00286303"/>
    <w:rsid w:val="00286617"/>
    <w:rsid w:val="00286644"/>
    <w:rsid w:val="00286671"/>
    <w:rsid w:val="00286C19"/>
    <w:rsid w:val="00286DF1"/>
    <w:rsid w:val="00286EDB"/>
    <w:rsid w:val="0028702E"/>
    <w:rsid w:val="00287177"/>
    <w:rsid w:val="002873C1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186"/>
    <w:rsid w:val="002921B9"/>
    <w:rsid w:val="0029233B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73C"/>
    <w:rsid w:val="00294959"/>
    <w:rsid w:val="00294A67"/>
    <w:rsid w:val="00294C8E"/>
    <w:rsid w:val="00294E34"/>
    <w:rsid w:val="002950B4"/>
    <w:rsid w:val="002950CE"/>
    <w:rsid w:val="0029524F"/>
    <w:rsid w:val="00295264"/>
    <w:rsid w:val="0029538E"/>
    <w:rsid w:val="002954F6"/>
    <w:rsid w:val="0029559F"/>
    <w:rsid w:val="0029569F"/>
    <w:rsid w:val="00295933"/>
    <w:rsid w:val="00295995"/>
    <w:rsid w:val="00295B75"/>
    <w:rsid w:val="0029610B"/>
    <w:rsid w:val="002963BE"/>
    <w:rsid w:val="002963E1"/>
    <w:rsid w:val="0029645E"/>
    <w:rsid w:val="002966C7"/>
    <w:rsid w:val="00296731"/>
    <w:rsid w:val="00296A7C"/>
    <w:rsid w:val="00296E49"/>
    <w:rsid w:val="00296F88"/>
    <w:rsid w:val="00296F98"/>
    <w:rsid w:val="002972FF"/>
    <w:rsid w:val="00297571"/>
    <w:rsid w:val="002975B1"/>
    <w:rsid w:val="0029774D"/>
    <w:rsid w:val="00297A7E"/>
    <w:rsid w:val="00297B4A"/>
    <w:rsid w:val="00297F1A"/>
    <w:rsid w:val="002A0071"/>
    <w:rsid w:val="002A049A"/>
    <w:rsid w:val="002A04B9"/>
    <w:rsid w:val="002A055A"/>
    <w:rsid w:val="002A0599"/>
    <w:rsid w:val="002A095B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1FBC"/>
    <w:rsid w:val="002A25C7"/>
    <w:rsid w:val="002A268F"/>
    <w:rsid w:val="002A26E3"/>
    <w:rsid w:val="002A2816"/>
    <w:rsid w:val="002A28A6"/>
    <w:rsid w:val="002A29CC"/>
    <w:rsid w:val="002A2A8F"/>
    <w:rsid w:val="002A2B01"/>
    <w:rsid w:val="002A2B67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33"/>
    <w:rsid w:val="002A447F"/>
    <w:rsid w:val="002A4546"/>
    <w:rsid w:val="002A45C3"/>
    <w:rsid w:val="002A4912"/>
    <w:rsid w:val="002A49E9"/>
    <w:rsid w:val="002A4A18"/>
    <w:rsid w:val="002A51C2"/>
    <w:rsid w:val="002A525B"/>
    <w:rsid w:val="002A5B0C"/>
    <w:rsid w:val="002A5BEF"/>
    <w:rsid w:val="002A5D61"/>
    <w:rsid w:val="002A5E5E"/>
    <w:rsid w:val="002A5F0A"/>
    <w:rsid w:val="002A62BD"/>
    <w:rsid w:val="002A64F2"/>
    <w:rsid w:val="002A690F"/>
    <w:rsid w:val="002A6930"/>
    <w:rsid w:val="002A69F3"/>
    <w:rsid w:val="002A6A7C"/>
    <w:rsid w:val="002A6D18"/>
    <w:rsid w:val="002A6F92"/>
    <w:rsid w:val="002A7A78"/>
    <w:rsid w:val="002A7BA1"/>
    <w:rsid w:val="002A7BA5"/>
    <w:rsid w:val="002A7CDC"/>
    <w:rsid w:val="002A7FF2"/>
    <w:rsid w:val="002A7FFE"/>
    <w:rsid w:val="002B017C"/>
    <w:rsid w:val="002B0507"/>
    <w:rsid w:val="002B0603"/>
    <w:rsid w:val="002B0660"/>
    <w:rsid w:val="002B0772"/>
    <w:rsid w:val="002B089D"/>
    <w:rsid w:val="002B0A5C"/>
    <w:rsid w:val="002B0B7B"/>
    <w:rsid w:val="002B0E2E"/>
    <w:rsid w:val="002B126B"/>
    <w:rsid w:val="002B1303"/>
    <w:rsid w:val="002B149E"/>
    <w:rsid w:val="002B1590"/>
    <w:rsid w:val="002B1600"/>
    <w:rsid w:val="002B16B1"/>
    <w:rsid w:val="002B17B4"/>
    <w:rsid w:val="002B1807"/>
    <w:rsid w:val="002B1898"/>
    <w:rsid w:val="002B1994"/>
    <w:rsid w:val="002B1A65"/>
    <w:rsid w:val="002B1AB8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868"/>
    <w:rsid w:val="002B2F6A"/>
    <w:rsid w:val="002B3093"/>
    <w:rsid w:val="002B3168"/>
    <w:rsid w:val="002B33EE"/>
    <w:rsid w:val="002B35E0"/>
    <w:rsid w:val="002B36C2"/>
    <w:rsid w:val="002B374D"/>
    <w:rsid w:val="002B376C"/>
    <w:rsid w:val="002B3774"/>
    <w:rsid w:val="002B39DE"/>
    <w:rsid w:val="002B3A64"/>
    <w:rsid w:val="002B3B8F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214"/>
    <w:rsid w:val="002B55EC"/>
    <w:rsid w:val="002B565B"/>
    <w:rsid w:val="002B5848"/>
    <w:rsid w:val="002B5873"/>
    <w:rsid w:val="002B5BBC"/>
    <w:rsid w:val="002B5D2C"/>
    <w:rsid w:val="002B5D45"/>
    <w:rsid w:val="002B5DB8"/>
    <w:rsid w:val="002B5EB4"/>
    <w:rsid w:val="002B61D8"/>
    <w:rsid w:val="002B61E8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C0019"/>
    <w:rsid w:val="002C01BF"/>
    <w:rsid w:val="002C0288"/>
    <w:rsid w:val="002C038C"/>
    <w:rsid w:val="002C0545"/>
    <w:rsid w:val="002C062A"/>
    <w:rsid w:val="002C06B1"/>
    <w:rsid w:val="002C06BD"/>
    <w:rsid w:val="002C07C8"/>
    <w:rsid w:val="002C07D1"/>
    <w:rsid w:val="002C08AB"/>
    <w:rsid w:val="002C0A86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B0D"/>
    <w:rsid w:val="002C2DA3"/>
    <w:rsid w:val="002C2FA5"/>
    <w:rsid w:val="002C3001"/>
    <w:rsid w:val="002C30A5"/>
    <w:rsid w:val="002C30B3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50"/>
    <w:rsid w:val="002C4297"/>
    <w:rsid w:val="002C43D0"/>
    <w:rsid w:val="002C446F"/>
    <w:rsid w:val="002C44C5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A4E"/>
    <w:rsid w:val="002C5B3F"/>
    <w:rsid w:val="002C5E7B"/>
    <w:rsid w:val="002C5ED5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81"/>
    <w:rsid w:val="002C7499"/>
    <w:rsid w:val="002C7521"/>
    <w:rsid w:val="002C7564"/>
    <w:rsid w:val="002C784D"/>
    <w:rsid w:val="002C7B42"/>
    <w:rsid w:val="002C7BA5"/>
    <w:rsid w:val="002C7BAA"/>
    <w:rsid w:val="002C7E07"/>
    <w:rsid w:val="002D021E"/>
    <w:rsid w:val="002D07CD"/>
    <w:rsid w:val="002D07E9"/>
    <w:rsid w:val="002D0A31"/>
    <w:rsid w:val="002D0B1E"/>
    <w:rsid w:val="002D0F25"/>
    <w:rsid w:val="002D103F"/>
    <w:rsid w:val="002D1084"/>
    <w:rsid w:val="002D11CF"/>
    <w:rsid w:val="002D120F"/>
    <w:rsid w:val="002D12DA"/>
    <w:rsid w:val="002D145A"/>
    <w:rsid w:val="002D151D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C3A"/>
    <w:rsid w:val="002D2EA4"/>
    <w:rsid w:val="002D324D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D74"/>
    <w:rsid w:val="002D4F66"/>
    <w:rsid w:val="002D4FBC"/>
    <w:rsid w:val="002D500C"/>
    <w:rsid w:val="002D5239"/>
    <w:rsid w:val="002D5240"/>
    <w:rsid w:val="002D53E9"/>
    <w:rsid w:val="002D5799"/>
    <w:rsid w:val="002D579E"/>
    <w:rsid w:val="002D5A81"/>
    <w:rsid w:val="002D6268"/>
    <w:rsid w:val="002D64F2"/>
    <w:rsid w:val="002D66C7"/>
    <w:rsid w:val="002D6871"/>
    <w:rsid w:val="002D68A2"/>
    <w:rsid w:val="002D68B4"/>
    <w:rsid w:val="002D69E1"/>
    <w:rsid w:val="002D69F4"/>
    <w:rsid w:val="002D6A3A"/>
    <w:rsid w:val="002D6A65"/>
    <w:rsid w:val="002D6CFC"/>
    <w:rsid w:val="002D6D42"/>
    <w:rsid w:val="002D6E8A"/>
    <w:rsid w:val="002D6F06"/>
    <w:rsid w:val="002D7019"/>
    <w:rsid w:val="002D7052"/>
    <w:rsid w:val="002D7093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A68"/>
    <w:rsid w:val="002E0AE7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75C"/>
    <w:rsid w:val="002E1941"/>
    <w:rsid w:val="002E1961"/>
    <w:rsid w:val="002E1BB1"/>
    <w:rsid w:val="002E1E29"/>
    <w:rsid w:val="002E20B4"/>
    <w:rsid w:val="002E2330"/>
    <w:rsid w:val="002E24D1"/>
    <w:rsid w:val="002E2538"/>
    <w:rsid w:val="002E2641"/>
    <w:rsid w:val="002E2CC0"/>
    <w:rsid w:val="002E2D2D"/>
    <w:rsid w:val="002E2D90"/>
    <w:rsid w:val="002E2F7E"/>
    <w:rsid w:val="002E2FFC"/>
    <w:rsid w:val="002E3039"/>
    <w:rsid w:val="002E30C7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94D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C2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63C"/>
    <w:rsid w:val="002E6873"/>
    <w:rsid w:val="002E6B27"/>
    <w:rsid w:val="002E6C47"/>
    <w:rsid w:val="002E6CC9"/>
    <w:rsid w:val="002E6D10"/>
    <w:rsid w:val="002E6D47"/>
    <w:rsid w:val="002E6E14"/>
    <w:rsid w:val="002E6EE8"/>
    <w:rsid w:val="002E6F20"/>
    <w:rsid w:val="002E6FBC"/>
    <w:rsid w:val="002E7195"/>
    <w:rsid w:val="002E7242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124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2C2"/>
    <w:rsid w:val="002F38EF"/>
    <w:rsid w:val="002F39E7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CAD"/>
    <w:rsid w:val="002F4FE6"/>
    <w:rsid w:val="002F5019"/>
    <w:rsid w:val="002F54E4"/>
    <w:rsid w:val="002F5768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813"/>
    <w:rsid w:val="002F6934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47A"/>
    <w:rsid w:val="003004F9"/>
    <w:rsid w:val="003005E7"/>
    <w:rsid w:val="003006D5"/>
    <w:rsid w:val="0030075E"/>
    <w:rsid w:val="00300944"/>
    <w:rsid w:val="0030118B"/>
    <w:rsid w:val="0030122A"/>
    <w:rsid w:val="00301552"/>
    <w:rsid w:val="003016DA"/>
    <w:rsid w:val="00301774"/>
    <w:rsid w:val="00301B17"/>
    <w:rsid w:val="00301BC5"/>
    <w:rsid w:val="00301C87"/>
    <w:rsid w:val="00301CED"/>
    <w:rsid w:val="00301DB9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76D"/>
    <w:rsid w:val="00302862"/>
    <w:rsid w:val="00302C1E"/>
    <w:rsid w:val="00302D43"/>
    <w:rsid w:val="00302E0C"/>
    <w:rsid w:val="00302E18"/>
    <w:rsid w:val="00302ECD"/>
    <w:rsid w:val="00303044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7F"/>
    <w:rsid w:val="003049C9"/>
    <w:rsid w:val="00304AF7"/>
    <w:rsid w:val="00304BC6"/>
    <w:rsid w:val="00304D2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187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0F"/>
    <w:rsid w:val="00307EFD"/>
    <w:rsid w:val="00310366"/>
    <w:rsid w:val="00310392"/>
    <w:rsid w:val="00310479"/>
    <w:rsid w:val="003107E2"/>
    <w:rsid w:val="00310B13"/>
    <w:rsid w:val="00310DFC"/>
    <w:rsid w:val="00310E57"/>
    <w:rsid w:val="003110C9"/>
    <w:rsid w:val="003110FE"/>
    <w:rsid w:val="003112E3"/>
    <w:rsid w:val="0031155C"/>
    <w:rsid w:val="00311591"/>
    <w:rsid w:val="00311727"/>
    <w:rsid w:val="0031179D"/>
    <w:rsid w:val="00311A0B"/>
    <w:rsid w:val="00311DC9"/>
    <w:rsid w:val="00311EEE"/>
    <w:rsid w:val="00312001"/>
    <w:rsid w:val="00312373"/>
    <w:rsid w:val="003123C9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A84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59EC"/>
    <w:rsid w:val="003160AD"/>
    <w:rsid w:val="00316171"/>
    <w:rsid w:val="003161DB"/>
    <w:rsid w:val="003162DC"/>
    <w:rsid w:val="003165E7"/>
    <w:rsid w:val="00316716"/>
    <w:rsid w:val="003168DE"/>
    <w:rsid w:val="003169C6"/>
    <w:rsid w:val="003169D9"/>
    <w:rsid w:val="00316C5A"/>
    <w:rsid w:val="00316D11"/>
    <w:rsid w:val="00316D4A"/>
    <w:rsid w:val="00316DF1"/>
    <w:rsid w:val="00316F6B"/>
    <w:rsid w:val="003170C0"/>
    <w:rsid w:val="0031733F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25"/>
    <w:rsid w:val="00321AFB"/>
    <w:rsid w:val="00321B2C"/>
    <w:rsid w:val="00321DB4"/>
    <w:rsid w:val="00322028"/>
    <w:rsid w:val="00322194"/>
    <w:rsid w:val="00322201"/>
    <w:rsid w:val="0032277C"/>
    <w:rsid w:val="003229C8"/>
    <w:rsid w:val="00322A70"/>
    <w:rsid w:val="00322C6A"/>
    <w:rsid w:val="00322E87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1E7"/>
    <w:rsid w:val="00324389"/>
    <w:rsid w:val="003245B9"/>
    <w:rsid w:val="00324723"/>
    <w:rsid w:val="00324772"/>
    <w:rsid w:val="00324774"/>
    <w:rsid w:val="00324994"/>
    <w:rsid w:val="0032505E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628A"/>
    <w:rsid w:val="00326476"/>
    <w:rsid w:val="00326624"/>
    <w:rsid w:val="003266FF"/>
    <w:rsid w:val="003267A7"/>
    <w:rsid w:val="00326B51"/>
    <w:rsid w:val="00326BD3"/>
    <w:rsid w:val="0032737C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35"/>
    <w:rsid w:val="00331F98"/>
    <w:rsid w:val="00332070"/>
    <w:rsid w:val="00332196"/>
    <w:rsid w:val="003323F4"/>
    <w:rsid w:val="003326CA"/>
    <w:rsid w:val="00332AC0"/>
    <w:rsid w:val="00332C41"/>
    <w:rsid w:val="00332F2A"/>
    <w:rsid w:val="00333005"/>
    <w:rsid w:val="003331AD"/>
    <w:rsid w:val="003331CB"/>
    <w:rsid w:val="00333576"/>
    <w:rsid w:val="0033360B"/>
    <w:rsid w:val="0033392A"/>
    <w:rsid w:val="00333A3C"/>
    <w:rsid w:val="00333B20"/>
    <w:rsid w:val="00333DA2"/>
    <w:rsid w:val="00333F48"/>
    <w:rsid w:val="00334390"/>
    <w:rsid w:val="00334625"/>
    <w:rsid w:val="0033474E"/>
    <w:rsid w:val="00334B27"/>
    <w:rsid w:val="00334F63"/>
    <w:rsid w:val="003351CF"/>
    <w:rsid w:val="00335568"/>
    <w:rsid w:val="003355D7"/>
    <w:rsid w:val="003356A9"/>
    <w:rsid w:val="003358E6"/>
    <w:rsid w:val="0033594C"/>
    <w:rsid w:val="00335B1E"/>
    <w:rsid w:val="00335C7E"/>
    <w:rsid w:val="00335F8E"/>
    <w:rsid w:val="00335FCD"/>
    <w:rsid w:val="0033606D"/>
    <w:rsid w:val="003363D7"/>
    <w:rsid w:val="00336525"/>
    <w:rsid w:val="0033654A"/>
    <w:rsid w:val="0033661D"/>
    <w:rsid w:val="00336745"/>
    <w:rsid w:val="00336951"/>
    <w:rsid w:val="00336BDC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C69"/>
    <w:rsid w:val="00341E01"/>
    <w:rsid w:val="003420DF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A6B"/>
    <w:rsid w:val="00343B1E"/>
    <w:rsid w:val="00343C20"/>
    <w:rsid w:val="00343D42"/>
    <w:rsid w:val="00343DE3"/>
    <w:rsid w:val="00343E56"/>
    <w:rsid w:val="00343E57"/>
    <w:rsid w:val="00343FCB"/>
    <w:rsid w:val="00344023"/>
    <w:rsid w:val="003442A1"/>
    <w:rsid w:val="003445A1"/>
    <w:rsid w:val="0034489F"/>
    <w:rsid w:val="00344921"/>
    <w:rsid w:val="003449F4"/>
    <w:rsid w:val="00344C41"/>
    <w:rsid w:val="00344CBF"/>
    <w:rsid w:val="00344D47"/>
    <w:rsid w:val="00344F65"/>
    <w:rsid w:val="00344FAC"/>
    <w:rsid w:val="00344FBC"/>
    <w:rsid w:val="0034532A"/>
    <w:rsid w:val="00345510"/>
    <w:rsid w:val="00345528"/>
    <w:rsid w:val="003457A7"/>
    <w:rsid w:val="00345A9F"/>
    <w:rsid w:val="00345B6A"/>
    <w:rsid w:val="00345CB6"/>
    <w:rsid w:val="00345D0B"/>
    <w:rsid w:val="00345D5D"/>
    <w:rsid w:val="00345E16"/>
    <w:rsid w:val="00345E2F"/>
    <w:rsid w:val="00345FD5"/>
    <w:rsid w:val="003460C5"/>
    <w:rsid w:val="003462AF"/>
    <w:rsid w:val="003463C0"/>
    <w:rsid w:val="003464EA"/>
    <w:rsid w:val="0034674D"/>
    <w:rsid w:val="00346971"/>
    <w:rsid w:val="00346AF6"/>
    <w:rsid w:val="00346B13"/>
    <w:rsid w:val="00346C79"/>
    <w:rsid w:val="00347094"/>
    <w:rsid w:val="003471B7"/>
    <w:rsid w:val="0034733A"/>
    <w:rsid w:val="00347394"/>
    <w:rsid w:val="0034745D"/>
    <w:rsid w:val="00347476"/>
    <w:rsid w:val="0034747F"/>
    <w:rsid w:val="003474CD"/>
    <w:rsid w:val="00347695"/>
    <w:rsid w:val="003477E3"/>
    <w:rsid w:val="00347A74"/>
    <w:rsid w:val="00347A7C"/>
    <w:rsid w:val="00347B4C"/>
    <w:rsid w:val="00347BE8"/>
    <w:rsid w:val="00347CD9"/>
    <w:rsid w:val="00347FA1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BCA"/>
    <w:rsid w:val="00350C7A"/>
    <w:rsid w:val="00350F1B"/>
    <w:rsid w:val="00351173"/>
    <w:rsid w:val="00351419"/>
    <w:rsid w:val="0035160D"/>
    <w:rsid w:val="00351649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A37"/>
    <w:rsid w:val="00352A5E"/>
    <w:rsid w:val="00352B3B"/>
    <w:rsid w:val="00352C2C"/>
    <w:rsid w:val="00352D30"/>
    <w:rsid w:val="00353816"/>
    <w:rsid w:val="00353E56"/>
    <w:rsid w:val="00354135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9B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3B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382"/>
    <w:rsid w:val="0035740D"/>
    <w:rsid w:val="0035761C"/>
    <w:rsid w:val="00357699"/>
    <w:rsid w:val="003576B7"/>
    <w:rsid w:val="00357815"/>
    <w:rsid w:val="00357AA5"/>
    <w:rsid w:val="00357B12"/>
    <w:rsid w:val="00357D51"/>
    <w:rsid w:val="00360065"/>
    <w:rsid w:val="003600E1"/>
    <w:rsid w:val="003601ED"/>
    <w:rsid w:val="0036040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613"/>
    <w:rsid w:val="00361829"/>
    <w:rsid w:val="003618DE"/>
    <w:rsid w:val="00361900"/>
    <w:rsid w:val="00361B11"/>
    <w:rsid w:val="00362139"/>
    <w:rsid w:val="00362174"/>
    <w:rsid w:val="00362344"/>
    <w:rsid w:val="003623AA"/>
    <w:rsid w:val="0036244B"/>
    <w:rsid w:val="003626C2"/>
    <w:rsid w:val="00362887"/>
    <w:rsid w:val="00362A8F"/>
    <w:rsid w:val="00362A90"/>
    <w:rsid w:val="00362C23"/>
    <w:rsid w:val="00362C3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0A"/>
    <w:rsid w:val="0036366B"/>
    <w:rsid w:val="0036373E"/>
    <w:rsid w:val="00363E2D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9D1"/>
    <w:rsid w:val="00365BBC"/>
    <w:rsid w:val="00365D87"/>
    <w:rsid w:val="0036606B"/>
    <w:rsid w:val="003663F8"/>
    <w:rsid w:val="003664A1"/>
    <w:rsid w:val="003664F6"/>
    <w:rsid w:val="00366506"/>
    <w:rsid w:val="003668FD"/>
    <w:rsid w:val="00366AC2"/>
    <w:rsid w:val="00366B83"/>
    <w:rsid w:val="00366EC9"/>
    <w:rsid w:val="00366FDD"/>
    <w:rsid w:val="003671ED"/>
    <w:rsid w:val="00367316"/>
    <w:rsid w:val="00367441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473"/>
    <w:rsid w:val="0037052C"/>
    <w:rsid w:val="00370822"/>
    <w:rsid w:val="00370876"/>
    <w:rsid w:val="00370BC2"/>
    <w:rsid w:val="00371011"/>
    <w:rsid w:val="0037115D"/>
    <w:rsid w:val="00371482"/>
    <w:rsid w:val="00371489"/>
    <w:rsid w:val="003715C0"/>
    <w:rsid w:val="003715DB"/>
    <w:rsid w:val="003718C6"/>
    <w:rsid w:val="00371AA5"/>
    <w:rsid w:val="00371CE1"/>
    <w:rsid w:val="00371F51"/>
    <w:rsid w:val="00372006"/>
    <w:rsid w:val="00372262"/>
    <w:rsid w:val="0037238A"/>
    <w:rsid w:val="0037248A"/>
    <w:rsid w:val="00372996"/>
    <w:rsid w:val="00372AAC"/>
    <w:rsid w:val="00372B6B"/>
    <w:rsid w:val="00372C26"/>
    <w:rsid w:val="00372D1A"/>
    <w:rsid w:val="00372EEB"/>
    <w:rsid w:val="00373148"/>
    <w:rsid w:val="00373214"/>
    <w:rsid w:val="003733A8"/>
    <w:rsid w:val="0037352F"/>
    <w:rsid w:val="00373861"/>
    <w:rsid w:val="0037394E"/>
    <w:rsid w:val="00373994"/>
    <w:rsid w:val="00373B66"/>
    <w:rsid w:val="00373CDB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03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60E"/>
    <w:rsid w:val="00376853"/>
    <w:rsid w:val="00376B03"/>
    <w:rsid w:val="00376CB5"/>
    <w:rsid w:val="00376F17"/>
    <w:rsid w:val="0037705F"/>
    <w:rsid w:val="00377076"/>
    <w:rsid w:val="0037762D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A"/>
    <w:rsid w:val="00380D9C"/>
    <w:rsid w:val="00380EFB"/>
    <w:rsid w:val="003813DD"/>
    <w:rsid w:val="003817E2"/>
    <w:rsid w:val="00381BBD"/>
    <w:rsid w:val="00381DAD"/>
    <w:rsid w:val="00381E66"/>
    <w:rsid w:val="00381EA3"/>
    <w:rsid w:val="00382806"/>
    <w:rsid w:val="0038282A"/>
    <w:rsid w:val="00382CDF"/>
    <w:rsid w:val="00382D03"/>
    <w:rsid w:val="00383100"/>
    <w:rsid w:val="003831D8"/>
    <w:rsid w:val="003831DE"/>
    <w:rsid w:val="003832F8"/>
    <w:rsid w:val="0038347C"/>
    <w:rsid w:val="0038368E"/>
    <w:rsid w:val="00383727"/>
    <w:rsid w:val="00383AD3"/>
    <w:rsid w:val="00383B70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0F2"/>
    <w:rsid w:val="0038519D"/>
    <w:rsid w:val="003851D3"/>
    <w:rsid w:val="00385379"/>
    <w:rsid w:val="0038574A"/>
    <w:rsid w:val="003858E6"/>
    <w:rsid w:val="00385926"/>
    <w:rsid w:val="00385BE4"/>
    <w:rsid w:val="00385C38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817"/>
    <w:rsid w:val="00386946"/>
    <w:rsid w:val="00386AC4"/>
    <w:rsid w:val="00386B9A"/>
    <w:rsid w:val="00386C43"/>
    <w:rsid w:val="00386E42"/>
    <w:rsid w:val="00386FF8"/>
    <w:rsid w:val="0038708F"/>
    <w:rsid w:val="00387134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87D22"/>
    <w:rsid w:val="00390046"/>
    <w:rsid w:val="003902BD"/>
    <w:rsid w:val="00390432"/>
    <w:rsid w:val="00390491"/>
    <w:rsid w:val="003904D5"/>
    <w:rsid w:val="0039062D"/>
    <w:rsid w:val="00390809"/>
    <w:rsid w:val="00390E3B"/>
    <w:rsid w:val="00390E89"/>
    <w:rsid w:val="0039108E"/>
    <w:rsid w:val="003910AC"/>
    <w:rsid w:val="00391252"/>
    <w:rsid w:val="003912E8"/>
    <w:rsid w:val="00391357"/>
    <w:rsid w:val="003914B9"/>
    <w:rsid w:val="0039155B"/>
    <w:rsid w:val="003915D3"/>
    <w:rsid w:val="00391648"/>
    <w:rsid w:val="0039192B"/>
    <w:rsid w:val="00391CFC"/>
    <w:rsid w:val="00391D2B"/>
    <w:rsid w:val="00391EC2"/>
    <w:rsid w:val="00392038"/>
    <w:rsid w:val="0039293C"/>
    <w:rsid w:val="0039315B"/>
    <w:rsid w:val="003931BA"/>
    <w:rsid w:val="003934FC"/>
    <w:rsid w:val="003936BC"/>
    <w:rsid w:val="003937E8"/>
    <w:rsid w:val="003938C9"/>
    <w:rsid w:val="0039397E"/>
    <w:rsid w:val="00393A02"/>
    <w:rsid w:val="00393BC2"/>
    <w:rsid w:val="0039476A"/>
    <w:rsid w:val="0039498F"/>
    <w:rsid w:val="00394C41"/>
    <w:rsid w:val="00394C94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712"/>
    <w:rsid w:val="00396930"/>
    <w:rsid w:val="00396DDB"/>
    <w:rsid w:val="00396F13"/>
    <w:rsid w:val="00397007"/>
    <w:rsid w:val="0039700F"/>
    <w:rsid w:val="003971C8"/>
    <w:rsid w:val="003971EC"/>
    <w:rsid w:val="00397475"/>
    <w:rsid w:val="003974EB"/>
    <w:rsid w:val="003978F7"/>
    <w:rsid w:val="00397A09"/>
    <w:rsid w:val="00397B36"/>
    <w:rsid w:val="00397C5E"/>
    <w:rsid w:val="00397EA2"/>
    <w:rsid w:val="003A0067"/>
    <w:rsid w:val="003A00D7"/>
    <w:rsid w:val="003A00F9"/>
    <w:rsid w:val="003A0232"/>
    <w:rsid w:val="003A0506"/>
    <w:rsid w:val="003A0567"/>
    <w:rsid w:val="003A05DE"/>
    <w:rsid w:val="003A06BA"/>
    <w:rsid w:val="003A07AC"/>
    <w:rsid w:val="003A0861"/>
    <w:rsid w:val="003A08E0"/>
    <w:rsid w:val="003A092C"/>
    <w:rsid w:val="003A093A"/>
    <w:rsid w:val="003A098A"/>
    <w:rsid w:val="003A0BA7"/>
    <w:rsid w:val="003A0E80"/>
    <w:rsid w:val="003A0EF4"/>
    <w:rsid w:val="003A0F09"/>
    <w:rsid w:val="003A0F6D"/>
    <w:rsid w:val="003A1094"/>
    <w:rsid w:val="003A10FB"/>
    <w:rsid w:val="003A1313"/>
    <w:rsid w:val="003A1697"/>
    <w:rsid w:val="003A19DD"/>
    <w:rsid w:val="003A1AAA"/>
    <w:rsid w:val="003A1BE0"/>
    <w:rsid w:val="003A1C8A"/>
    <w:rsid w:val="003A20B0"/>
    <w:rsid w:val="003A2414"/>
    <w:rsid w:val="003A24DA"/>
    <w:rsid w:val="003A270E"/>
    <w:rsid w:val="003A2785"/>
    <w:rsid w:val="003A2AE0"/>
    <w:rsid w:val="003A2D77"/>
    <w:rsid w:val="003A2DAF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797"/>
    <w:rsid w:val="003A4859"/>
    <w:rsid w:val="003A4876"/>
    <w:rsid w:val="003A48C4"/>
    <w:rsid w:val="003A4CD6"/>
    <w:rsid w:val="003A4FBA"/>
    <w:rsid w:val="003A4FEB"/>
    <w:rsid w:val="003A50D8"/>
    <w:rsid w:val="003A517F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B4E"/>
    <w:rsid w:val="003A7D23"/>
    <w:rsid w:val="003A7DEB"/>
    <w:rsid w:val="003A7E8B"/>
    <w:rsid w:val="003A7E99"/>
    <w:rsid w:val="003A7EC9"/>
    <w:rsid w:val="003B030F"/>
    <w:rsid w:val="003B0381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CE9"/>
    <w:rsid w:val="003B2E13"/>
    <w:rsid w:val="003B2FF0"/>
    <w:rsid w:val="003B3028"/>
    <w:rsid w:val="003B304E"/>
    <w:rsid w:val="003B31B0"/>
    <w:rsid w:val="003B3237"/>
    <w:rsid w:val="003B3463"/>
    <w:rsid w:val="003B34CB"/>
    <w:rsid w:val="003B36BF"/>
    <w:rsid w:val="003B37A4"/>
    <w:rsid w:val="003B3B83"/>
    <w:rsid w:val="003B3D0B"/>
    <w:rsid w:val="003B3D76"/>
    <w:rsid w:val="003B4021"/>
    <w:rsid w:val="003B404D"/>
    <w:rsid w:val="003B41A0"/>
    <w:rsid w:val="003B42BA"/>
    <w:rsid w:val="003B443A"/>
    <w:rsid w:val="003B44B9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CE"/>
    <w:rsid w:val="003B63D4"/>
    <w:rsid w:val="003B64D1"/>
    <w:rsid w:val="003B6775"/>
    <w:rsid w:val="003B6CF8"/>
    <w:rsid w:val="003B6D54"/>
    <w:rsid w:val="003B6EBB"/>
    <w:rsid w:val="003B72EE"/>
    <w:rsid w:val="003B7311"/>
    <w:rsid w:val="003B73D5"/>
    <w:rsid w:val="003B7728"/>
    <w:rsid w:val="003B77CD"/>
    <w:rsid w:val="003B78FE"/>
    <w:rsid w:val="003B795D"/>
    <w:rsid w:val="003B7969"/>
    <w:rsid w:val="003B7AD9"/>
    <w:rsid w:val="003B7BA7"/>
    <w:rsid w:val="003B7D06"/>
    <w:rsid w:val="003C02B8"/>
    <w:rsid w:val="003C02BE"/>
    <w:rsid w:val="003C0357"/>
    <w:rsid w:val="003C0740"/>
    <w:rsid w:val="003C075A"/>
    <w:rsid w:val="003C0859"/>
    <w:rsid w:val="003C087B"/>
    <w:rsid w:val="003C08AE"/>
    <w:rsid w:val="003C0C14"/>
    <w:rsid w:val="003C0D05"/>
    <w:rsid w:val="003C0E1E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D5"/>
    <w:rsid w:val="003C2022"/>
    <w:rsid w:val="003C226A"/>
    <w:rsid w:val="003C25FF"/>
    <w:rsid w:val="003C291C"/>
    <w:rsid w:val="003C2993"/>
    <w:rsid w:val="003C2D75"/>
    <w:rsid w:val="003C306C"/>
    <w:rsid w:val="003C30A8"/>
    <w:rsid w:val="003C30FC"/>
    <w:rsid w:val="003C313F"/>
    <w:rsid w:val="003C3193"/>
    <w:rsid w:val="003C3236"/>
    <w:rsid w:val="003C33CF"/>
    <w:rsid w:val="003C34CA"/>
    <w:rsid w:val="003C3546"/>
    <w:rsid w:val="003C3578"/>
    <w:rsid w:val="003C362A"/>
    <w:rsid w:val="003C3678"/>
    <w:rsid w:val="003C3813"/>
    <w:rsid w:val="003C3A28"/>
    <w:rsid w:val="003C3AD8"/>
    <w:rsid w:val="003C3B0A"/>
    <w:rsid w:val="003C3D71"/>
    <w:rsid w:val="003C3E65"/>
    <w:rsid w:val="003C3FB2"/>
    <w:rsid w:val="003C40AD"/>
    <w:rsid w:val="003C40DF"/>
    <w:rsid w:val="003C417F"/>
    <w:rsid w:val="003C4202"/>
    <w:rsid w:val="003C4466"/>
    <w:rsid w:val="003C44F3"/>
    <w:rsid w:val="003C4547"/>
    <w:rsid w:val="003C464A"/>
    <w:rsid w:val="003C4783"/>
    <w:rsid w:val="003C47DD"/>
    <w:rsid w:val="003C483D"/>
    <w:rsid w:val="003C4964"/>
    <w:rsid w:val="003C499F"/>
    <w:rsid w:val="003C4B24"/>
    <w:rsid w:val="003C5023"/>
    <w:rsid w:val="003C51A1"/>
    <w:rsid w:val="003C51B5"/>
    <w:rsid w:val="003C595A"/>
    <w:rsid w:val="003C5D54"/>
    <w:rsid w:val="003C5D5A"/>
    <w:rsid w:val="003C607F"/>
    <w:rsid w:val="003C60E3"/>
    <w:rsid w:val="003C60FE"/>
    <w:rsid w:val="003C6114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75"/>
    <w:rsid w:val="003D0A8D"/>
    <w:rsid w:val="003D0C34"/>
    <w:rsid w:val="003D0CF2"/>
    <w:rsid w:val="003D0E5F"/>
    <w:rsid w:val="003D0F4C"/>
    <w:rsid w:val="003D0FAD"/>
    <w:rsid w:val="003D120A"/>
    <w:rsid w:val="003D125D"/>
    <w:rsid w:val="003D17FA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9D0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01B"/>
    <w:rsid w:val="003D514F"/>
    <w:rsid w:val="003D519B"/>
    <w:rsid w:val="003D5221"/>
    <w:rsid w:val="003D5256"/>
    <w:rsid w:val="003D5472"/>
    <w:rsid w:val="003D54DB"/>
    <w:rsid w:val="003D57B0"/>
    <w:rsid w:val="003D5965"/>
    <w:rsid w:val="003D59A2"/>
    <w:rsid w:val="003D60D1"/>
    <w:rsid w:val="003D613D"/>
    <w:rsid w:val="003D6141"/>
    <w:rsid w:val="003D61A7"/>
    <w:rsid w:val="003D6907"/>
    <w:rsid w:val="003D6959"/>
    <w:rsid w:val="003D6BA4"/>
    <w:rsid w:val="003D6E8A"/>
    <w:rsid w:val="003D73D4"/>
    <w:rsid w:val="003D740D"/>
    <w:rsid w:val="003D745A"/>
    <w:rsid w:val="003D756E"/>
    <w:rsid w:val="003D7789"/>
    <w:rsid w:val="003D780E"/>
    <w:rsid w:val="003D7835"/>
    <w:rsid w:val="003D7C6B"/>
    <w:rsid w:val="003D7D2B"/>
    <w:rsid w:val="003D7DAB"/>
    <w:rsid w:val="003D7E50"/>
    <w:rsid w:val="003D7EB8"/>
    <w:rsid w:val="003D7EDD"/>
    <w:rsid w:val="003D7F24"/>
    <w:rsid w:val="003D7FF2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632"/>
    <w:rsid w:val="003E17BC"/>
    <w:rsid w:val="003E18AF"/>
    <w:rsid w:val="003E1CF5"/>
    <w:rsid w:val="003E1D43"/>
    <w:rsid w:val="003E1FA2"/>
    <w:rsid w:val="003E20B7"/>
    <w:rsid w:val="003E22A3"/>
    <w:rsid w:val="003E2474"/>
    <w:rsid w:val="003E2695"/>
    <w:rsid w:val="003E2A37"/>
    <w:rsid w:val="003E2BA3"/>
    <w:rsid w:val="003E2BD8"/>
    <w:rsid w:val="003E2C31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34"/>
    <w:rsid w:val="003E4C5E"/>
    <w:rsid w:val="003E4DEF"/>
    <w:rsid w:val="003E535C"/>
    <w:rsid w:val="003E5707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6C64"/>
    <w:rsid w:val="003E6EC0"/>
    <w:rsid w:val="003E728C"/>
    <w:rsid w:val="003E732D"/>
    <w:rsid w:val="003E746C"/>
    <w:rsid w:val="003E757D"/>
    <w:rsid w:val="003E7587"/>
    <w:rsid w:val="003E7740"/>
    <w:rsid w:val="003E7910"/>
    <w:rsid w:val="003E79C5"/>
    <w:rsid w:val="003E7B19"/>
    <w:rsid w:val="003E7F38"/>
    <w:rsid w:val="003F039F"/>
    <w:rsid w:val="003F03B5"/>
    <w:rsid w:val="003F03ED"/>
    <w:rsid w:val="003F0527"/>
    <w:rsid w:val="003F06E0"/>
    <w:rsid w:val="003F0B1E"/>
    <w:rsid w:val="003F0C16"/>
    <w:rsid w:val="003F0D8D"/>
    <w:rsid w:val="003F119C"/>
    <w:rsid w:val="003F1295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0CB"/>
    <w:rsid w:val="003F2203"/>
    <w:rsid w:val="003F24F7"/>
    <w:rsid w:val="003F2544"/>
    <w:rsid w:val="003F257E"/>
    <w:rsid w:val="003F26BF"/>
    <w:rsid w:val="003F2914"/>
    <w:rsid w:val="003F298D"/>
    <w:rsid w:val="003F2996"/>
    <w:rsid w:val="003F29D8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9B1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D5B"/>
    <w:rsid w:val="003F6E27"/>
    <w:rsid w:val="003F70C1"/>
    <w:rsid w:val="003F71A0"/>
    <w:rsid w:val="003F71DB"/>
    <w:rsid w:val="003F71F7"/>
    <w:rsid w:val="003F725D"/>
    <w:rsid w:val="003F7317"/>
    <w:rsid w:val="003F7403"/>
    <w:rsid w:val="003F7462"/>
    <w:rsid w:val="003F74C7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50"/>
    <w:rsid w:val="00400FF3"/>
    <w:rsid w:val="00401335"/>
    <w:rsid w:val="00401371"/>
    <w:rsid w:val="00401641"/>
    <w:rsid w:val="00401AA4"/>
    <w:rsid w:val="00401B1F"/>
    <w:rsid w:val="00401BA5"/>
    <w:rsid w:val="00401E72"/>
    <w:rsid w:val="00401EBF"/>
    <w:rsid w:val="00401F7D"/>
    <w:rsid w:val="00401FC6"/>
    <w:rsid w:val="00402170"/>
    <w:rsid w:val="004021F5"/>
    <w:rsid w:val="00402277"/>
    <w:rsid w:val="00402369"/>
    <w:rsid w:val="00402756"/>
    <w:rsid w:val="0040297E"/>
    <w:rsid w:val="00402A2A"/>
    <w:rsid w:val="00402ACB"/>
    <w:rsid w:val="00402B14"/>
    <w:rsid w:val="00402CAC"/>
    <w:rsid w:val="00402D48"/>
    <w:rsid w:val="00402EA4"/>
    <w:rsid w:val="00402F83"/>
    <w:rsid w:val="0040317D"/>
    <w:rsid w:val="004037C2"/>
    <w:rsid w:val="00403BFF"/>
    <w:rsid w:val="00403CBA"/>
    <w:rsid w:val="00403D40"/>
    <w:rsid w:val="00403D80"/>
    <w:rsid w:val="00403E72"/>
    <w:rsid w:val="00403ED0"/>
    <w:rsid w:val="00403F36"/>
    <w:rsid w:val="00403FD8"/>
    <w:rsid w:val="0040400E"/>
    <w:rsid w:val="004041D3"/>
    <w:rsid w:val="004041FB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DAE"/>
    <w:rsid w:val="00405EA6"/>
    <w:rsid w:val="00406041"/>
    <w:rsid w:val="00406112"/>
    <w:rsid w:val="0040619A"/>
    <w:rsid w:val="004065C3"/>
    <w:rsid w:val="0040661F"/>
    <w:rsid w:val="0040665F"/>
    <w:rsid w:val="00406793"/>
    <w:rsid w:val="0040690F"/>
    <w:rsid w:val="00406ACE"/>
    <w:rsid w:val="00406B17"/>
    <w:rsid w:val="00406BF9"/>
    <w:rsid w:val="00406D56"/>
    <w:rsid w:val="00406F9F"/>
    <w:rsid w:val="00407047"/>
    <w:rsid w:val="0040728A"/>
    <w:rsid w:val="00407470"/>
    <w:rsid w:val="0040749A"/>
    <w:rsid w:val="00407699"/>
    <w:rsid w:val="004077D6"/>
    <w:rsid w:val="0040795F"/>
    <w:rsid w:val="00407991"/>
    <w:rsid w:val="00407A4F"/>
    <w:rsid w:val="00407A6B"/>
    <w:rsid w:val="00407AB0"/>
    <w:rsid w:val="00407AC0"/>
    <w:rsid w:val="00407BEC"/>
    <w:rsid w:val="00407BF1"/>
    <w:rsid w:val="00407C57"/>
    <w:rsid w:val="00407DD4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0FC3"/>
    <w:rsid w:val="004113AB"/>
    <w:rsid w:val="00411563"/>
    <w:rsid w:val="0041175A"/>
    <w:rsid w:val="004118A1"/>
    <w:rsid w:val="00411A95"/>
    <w:rsid w:val="00411BF5"/>
    <w:rsid w:val="00411CD6"/>
    <w:rsid w:val="00411DB0"/>
    <w:rsid w:val="00412004"/>
    <w:rsid w:val="004121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4BC9"/>
    <w:rsid w:val="00414C8F"/>
    <w:rsid w:val="0041504A"/>
    <w:rsid w:val="0041539B"/>
    <w:rsid w:val="0041541C"/>
    <w:rsid w:val="004155A0"/>
    <w:rsid w:val="00415B1B"/>
    <w:rsid w:val="00415BA1"/>
    <w:rsid w:val="00415BA7"/>
    <w:rsid w:val="00415BC0"/>
    <w:rsid w:val="00415CD5"/>
    <w:rsid w:val="00415DA2"/>
    <w:rsid w:val="00415E3E"/>
    <w:rsid w:val="00416023"/>
    <w:rsid w:val="0041605E"/>
    <w:rsid w:val="0041609C"/>
    <w:rsid w:val="004161AE"/>
    <w:rsid w:val="0041629F"/>
    <w:rsid w:val="0041633E"/>
    <w:rsid w:val="004163A2"/>
    <w:rsid w:val="0041641F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203"/>
    <w:rsid w:val="0041745D"/>
    <w:rsid w:val="00417546"/>
    <w:rsid w:val="00417754"/>
    <w:rsid w:val="00417768"/>
    <w:rsid w:val="004178BF"/>
    <w:rsid w:val="0041799D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0F63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808"/>
    <w:rsid w:val="00422A09"/>
    <w:rsid w:val="00422AB7"/>
    <w:rsid w:val="00422BB7"/>
    <w:rsid w:val="00422F60"/>
    <w:rsid w:val="004230CE"/>
    <w:rsid w:val="0042336B"/>
    <w:rsid w:val="004235D3"/>
    <w:rsid w:val="004235E2"/>
    <w:rsid w:val="004236EB"/>
    <w:rsid w:val="00423959"/>
    <w:rsid w:val="004239D3"/>
    <w:rsid w:val="00423A12"/>
    <w:rsid w:val="00423E76"/>
    <w:rsid w:val="00423F47"/>
    <w:rsid w:val="00423FB1"/>
    <w:rsid w:val="00424372"/>
    <w:rsid w:val="0042474E"/>
    <w:rsid w:val="0042486B"/>
    <w:rsid w:val="0042491D"/>
    <w:rsid w:val="00424952"/>
    <w:rsid w:val="004249DF"/>
    <w:rsid w:val="00424A16"/>
    <w:rsid w:val="00424EB6"/>
    <w:rsid w:val="00425048"/>
    <w:rsid w:val="004250AB"/>
    <w:rsid w:val="004251D8"/>
    <w:rsid w:val="004251E0"/>
    <w:rsid w:val="004251F6"/>
    <w:rsid w:val="00425306"/>
    <w:rsid w:val="00425473"/>
    <w:rsid w:val="0042552B"/>
    <w:rsid w:val="0042596F"/>
    <w:rsid w:val="00425EB4"/>
    <w:rsid w:val="00425ECA"/>
    <w:rsid w:val="00425ECB"/>
    <w:rsid w:val="00425FA5"/>
    <w:rsid w:val="0042624D"/>
    <w:rsid w:val="004266F7"/>
    <w:rsid w:val="00426993"/>
    <w:rsid w:val="00426A18"/>
    <w:rsid w:val="00426B67"/>
    <w:rsid w:val="00426BFF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0E"/>
    <w:rsid w:val="00430A8F"/>
    <w:rsid w:val="00430B2B"/>
    <w:rsid w:val="00430C74"/>
    <w:rsid w:val="00430E07"/>
    <w:rsid w:val="00430E99"/>
    <w:rsid w:val="00430F47"/>
    <w:rsid w:val="00431277"/>
    <w:rsid w:val="0043137F"/>
    <w:rsid w:val="00431512"/>
    <w:rsid w:val="004315F6"/>
    <w:rsid w:val="0043166A"/>
    <w:rsid w:val="0043168C"/>
    <w:rsid w:val="00431A09"/>
    <w:rsid w:val="00431AFC"/>
    <w:rsid w:val="00431C24"/>
    <w:rsid w:val="00431CB0"/>
    <w:rsid w:val="00431EAF"/>
    <w:rsid w:val="00431EC8"/>
    <w:rsid w:val="00432106"/>
    <w:rsid w:val="004323ED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6E"/>
    <w:rsid w:val="004332E8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A38"/>
    <w:rsid w:val="00434AC0"/>
    <w:rsid w:val="00434BFE"/>
    <w:rsid w:val="00434C4F"/>
    <w:rsid w:val="00434D50"/>
    <w:rsid w:val="0043505D"/>
    <w:rsid w:val="004350B0"/>
    <w:rsid w:val="004351F8"/>
    <w:rsid w:val="0043531F"/>
    <w:rsid w:val="004353E7"/>
    <w:rsid w:val="004354FE"/>
    <w:rsid w:val="00435550"/>
    <w:rsid w:val="0043579A"/>
    <w:rsid w:val="00435E79"/>
    <w:rsid w:val="0043613A"/>
    <w:rsid w:val="00436551"/>
    <w:rsid w:val="0043656B"/>
    <w:rsid w:val="00436635"/>
    <w:rsid w:val="00436723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1E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406"/>
    <w:rsid w:val="00440528"/>
    <w:rsid w:val="00440956"/>
    <w:rsid w:val="0044099C"/>
    <w:rsid w:val="00440A00"/>
    <w:rsid w:val="00440A3F"/>
    <w:rsid w:val="00440B66"/>
    <w:rsid w:val="00440C5A"/>
    <w:rsid w:val="004410A6"/>
    <w:rsid w:val="0044140B"/>
    <w:rsid w:val="004416A7"/>
    <w:rsid w:val="0044176A"/>
    <w:rsid w:val="00441905"/>
    <w:rsid w:val="00441AB7"/>
    <w:rsid w:val="00441B03"/>
    <w:rsid w:val="00441B94"/>
    <w:rsid w:val="00441C17"/>
    <w:rsid w:val="00441D86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C47"/>
    <w:rsid w:val="00442DDE"/>
    <w:rsid w:val="00442ED7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60A"/>
    <w:rsid w:val="004449A2"/>
    <w:rsid w:val="00444B58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962"/>
    <w:rsid w:val="00445B3E"/>
    <w:rsid w:val="00445CAD"/>
    <w:rsid w:val="0044629A"/>
    <w:rsid w:val="004462C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150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30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1FAC"/>
    <w:rsid w:val="0045205C"/>
    <w:rsid w:val="0045214F"/>
    <w:rsid w:val="004521E6"/>
    <w:rsid w:val="00452224"/>
    <w:rsid w:val="004523DA"/>
    <w:rsid w:val="00452435"/>
    <w:rsid w:val="0045245D"/>
    <w:rsid w:val="00452719"/>
    <w:rsid w:val="004527D1"/>
    <w:rsid w:val="00452D33"/>
    <w:rsid w:val="00452DD0"/>
    <w:rsid w:val="00452EBB"/>
    <w:rsid w:val="00453067"/>
    <w:rsid w:val="0045318F"/>
    <w:rsid w:val="00453341"/>
    <w:rsid w:val="00453367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B8A"/>
    <w:rsid w:val="00455C95"/>
    <w:rsid w:val="00455FD0"/>
    <w:rsid w:val="00456235"/>
    <w:rsid w:val="004563B2"/>
    <w:rsid w:val="004563EC"/>
    <w:rsid w:val="0045643C"/>
    <w:rsid w:val="0045643F"/>
    <w:rsid w:val="004564B3"/>
    <w:rsid w:val="0045652F"/>
    <w:rsid w:val="00456603"/>
    <w:rsid w:val="0045663B"/>
    <w:rsid w:val="004566F9"/>
    <w:rsid w:val="004567A9"/>
    <w:rsid w:val="004567B2"/>
    <w:rsid w:val="00456A3C"/>
    <w:rsid w:val="00456D93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2E28"/>
    <w:rsid w:val="00462F0E"/>
    <w:rsid w:val="00462F8C"/>
    <w:rsid w:val="00463089"/>
    <w:rsid w:val="004631B0"/>
    <w:rsid w:val="0046322C"/>
    <w:rsid w:val="0046332C"/>
    <w:rsid w:val="00463416"/>
    <w:rsid w:val="004634E4"/>
    <w:rsid w:val="004635F9"/>
    <w:rsid w:val="00463634"/>
    <w:rsid w:val="004636C1"/>
    <w:rsid w:val="00463798"/>
    <w:rsid w:val="00463A00"/>
    <w:rsid w:val="00463B01"/>
    <w:rsid w:val="00463CF9"/>
    <w:rsid w:val="00463F48"/>
    <w:rsid w:val="00464064"/>
    <w:rsid w:val="004640CE"/>
    <w:rsid w:val="0046448E"/>
    <w:rsid w:val="00464605"/>
    <w:rsid w:val="00464694"/>
    <w:rsid w:val="004647DF"/>
    <w:rsid w:val="00464995"/>
    <w:rsid w:val="004649FD"/>
    <w:rsid w:val="00464ACE"/>
    <w:rsid w:val="00464CE9"/>
    <w:rsid w:val="00464E3F"/>
    <w:rsid w:val="00464ED8"/>
    <w:rsid w:val="004650FF"/>
    <w:rsid w:val="004651FF"/>
    <w:rsid w:val="00465224"/>
    <w:rsid w:val="004654DC"/>
    <w:rsid w:val="004655B7"/>
    <w:rsid w:val="00465636"/>
    <w:rsid w:val="00465B92"/>
    <w:rsid w:val="00465BD1"/>
    <w:rsid w:val="00465CC4"/>
    <w:rsid w:val="0046647A"/>
    <w:rsid w:val="00466578"/>
    <w:rsid w:val="004665EE"/>
    <w:rsid w:val="00466621"/>
    <w:rsid w:val="004668A6"/>
    <w:rsid w:val="00466D20"/>
    <w:rsid w:val="00466EAD"/>
    <w:rsid w:val="00466EF8"/>
    <w:rsid w:val="00467137"/>
    <w:rsid w:val="00467279"/>
    <w:rsid w:val="00467909"/>
    <w:rsid w:val="0046795C"/>
    <w:rsid w:val="00467D5D"/>
    <w:rsid w:val="00467D72"/>
    <w:rsid w:val="00467FD8"/>
    <w:rsid w:val="004701BD"/>
    <w:rsid w:val="00470444"/>
    <w:rsid w:val="00470928"/>
    <w:rsid w:val="0047094B"/>
    <w:rsid w:val="00470955"/>
    <w:rsid w:val="00470AB4"/>
    <w:rsid w:val="00470AC8"/>
    <w:rsid w:val="00470B0D"/>
    <w:rsid w:val="00470CE2"/>
    <w:rsid w:val="00470E45"/>
    <w:rsid w:val="00470F6F"/>
    <w:rsid w:val="004712BC"/>
    <w:rsid w:val="00471303"/>
    <w:rsid w:val="00471397"/>
    <w:rsid w:val="004713B2"/>
    <w:rsid w:val="00471462"/>
    <w:rsid w:val="0047181A"/>
    <w:rsid w:val="00471875"/>
    <w:rsid w:val="00471B5A"/>
    <w:rsid w:val="00471C4D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84E"/>
    <w:rsid w:val="00472AF6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58D"/>
    <w:rsid w:val="004735E3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3E0"/>
    <w:rsid w:val="004754EC"/>
    <w:rsid w:val="00475590"/>
    <w:rsid w:val="00475674"/>
    <w:rsid w:val="00475764"/>
    <w:rsid w:val="00475A68"/>
    <w:rsid w:val="00475AEE"/>
    <w:rsid w:val="00475C50"/>
    <w:rsid w:val="00475CDE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4EC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B99"/>
    <w:rsid w:val="0048115C"/>
    <w:rsid w:val="004813ED"/>
    <w:rsid w:val="00481448"/>
    <w:rsid w:val="00481533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2BA"/>
    <w:rsid w:val="00486332"/>
    <w:rsid w:val="00486336"/>
    <w:rsid w:val="00486664"/>
    <w:rsid w:val="00486739"/>
    <w:rsid w:val="004867C5"/>
    <w:rsid w:val="00486926"/>
    <w:rsid w:val="00486A5C"/>
    <w:rsid w:val="00486AFC"/>
    <w:rsid w:val="00486BFE"/>
    <w:rsid w:val="00486CD5"/>
    <w:rsid w:val="0048745B"/>
    <w:rsid w:val="004876A4"/>
    <w:rsid w:val="004879F6"/>
    <w:rsid w:val="00487CD4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D2C"/>
    <w:rsid w:val="00491EB5"/>
    <w:rsid w:val="00491F36"/>
    <w:rsid w:val="00492B11"/>
    <w:rsid w:val="00492BD0"/>
    <w:rsid w:val="00492C08"/>
    <w:rsid w:val="00492E78"/>
    <w:rsid w:val="0049300B"/>
    <w:rsid w:val="004930B8"/>
    <w:rsid w:val="004931AE"/>
    <w:rsid w:val="004932F8"/>
    <w:rsid w:val="004935A0"/>
    <w:rsid w:val="00493738"/>
    <w:rsid w:val="0049382D"/>
    <w:rsid w:val="004939E0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459"/>
    <w:rsid w:val="004955DB"/>
    <w:rsid w:val="004959E0"/>
    <w:rsid w:val="00495B0C"/>
    <w:rsid w:val="00495D2B"/>
    <w:rsid w:val="00495D5F"/>
    <w:rsid w:val="00495E97"/>
    <w:rsid w:val="004960AC"/>
    <w:rsid w:val="00496381"/>
    <w:rsid w:val="00496541"/>
    <w:rsid w:val="0049693F"/>
    <w:rsid w:val="00496AD2"/>
    <w:rsid w:val="00496B81"/>
    <w:rsid w:val="00496C14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6B"/>
    <w:rsid w:val="004A08A0"/>
    <w:rsid w:val="004A08A6"/>
    <w:rsid w:val="004A08B4"/>
    <w:rsid w:val="004A0B12"/>
    <w:rsid w:val="004A0FA8"/>
    <w:rsid w:val="004A10CD"/>
    <w:rsid w:val="004A10DC"/>
    <w:rsid w:val="004A11A0"/>
    <w:rsid w:val="004A1270"/>
    <w:rsid w:val="004A13AA"/>
    <w:rsid w:val="004A13C4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5F2"/>
    <w:rsid w:val="004A2683"/>
    <w:rsid w:val="004A2781"/>
    <w:rsid w:val="004A2D19"/>
    <w:rsid w:val="004A2DC5"/>
    <w:rsid w:val="004A308C"/>
    <w:rsid w:val="004A319A"/>
    <w:rsid w:val="004A3298"/>
    <w:rsid w:val="004A3660"/>
    <w:rsid w:val="004A39A9"/>
    <w:rsid w:val="004A3A2F"/>
    <w:rsid w:val="004A3A62"/>
    <w:rsid w:val="004A3D08"/>
    <w:rsid w:val="004A425E"/>
    <w:rsid w:val="004A42EE"/>
    <w:rsid w:val="004A4303"/>
    <w:rsid w:val="004A4361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530"/>
    <w:rsid w:val="004A5676"/>
    <w:rsid w:val="004A5891"/>
    <w:rsid w:val="004A5D50"/>
    <w:rsid w:val="004A61D9"/>
    <w:rsid w:val="004A63A8"/>
    <w:rsid w:val="004A63D3"/>
    <w:rsid w:val="004A64E6"/>
    <w:rsid w:val="004A65E6"/>
    <w:rsid w:val="004A67CA"/>
    <w:rsid w:val="004A683E"/>
    <w:rsid w:val="004A6985"/>
    <w:rsid w:val="004A6995"/>
    <w:rsid w:val="004A6B34"/>
    <w:rsid w:val="004A6E84"/>
    <w:rsid w:val="004A703B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551"/>
    <w:rsid w:val="004B09C1"/>
    <w:rsid w:val="004B0CCD"/>
    <w:rsid w:val="004B0D29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0B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4B8"/>
    <w:rsid w:val="004B476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D31"/>
    <w:rsid w:val="004B5FE3"/>
    <w:rsid w:val="004B625A"/>
    <w:rsid w:val="004B6388"/>
    <w:rsid w:val="004B63DB"/>
    <w:rsid w:val="004B6460"/>
    <w:rsid w:val="004B6B15"/>
    <w:rsid w:val="004B6B26"/>
    <w:rsid w:val="004B6B7A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5F"/>
    <w:rsid w:val="004C156F"/>
    <w:rsid w:val="004C16D0"/>
    <w:rsid w:val="004C1903"/>
    <w:rsid w:val="004C1C0A"/>
    <w:rsid w:val="004C1EEC"/>
    <w:rsid w:val="004C207D"/>
    <w:rsid w:val="004C22B9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7F3"/>
    <w:rsid w:val="004C391B"/>
    <w:rsid w:val="004C3CF0"/>
    <w:rsid w:val="004C3E18"/>
    <w:rsid w:val="004C3F86"/>
    <w:rsid w:val="004C3FE5"/>
    <w:rsid w:val="004C4528"/>
    <w:rsid w:val="004C453F"/>
    <w:rsid w:val="004C456E"/>
    <w:rsid w:val="004C4695"/>
    <w:rsid w:val="004C498D"/>
    <w:rsid w:val="004C49B8"/>
    <w:rsid w:val="004C4BE8"/>
    <w:rsid w:val="004C4C98"/>
    <w:rsid w:val="004C4CEF"/>
    <w:rsid w:val="004C4DAD"/>
    <w:rsid w:val="004C4F19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24"/>
    <w:rsid w:val="004C5AE7"/>
    <w:rsid w:val="004C5C31"/>
    <w:rsid w:val="004C5CA0"/>
    <w:rsid w:val="004C5CFA"/>
    <w:rsid w:val="004C5E4D"/>
    <w:rsid w:val="004C5F2E"/>
    <w:rsid w:val="004C634D"/>
    <w:rsid w:val="004C6392"/>
    <w:rsid w:val="004C681B"/>
    <w:rsid w:val="004C6AB4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1D7"/>
    <w:rsid w:val="004D0359"/>
    <w:rsid w:val="004D0488"/>
    <w:rsid w:val="004D0602"/>
    <w:rsid w:val="004D06AC"/>
    <w:rsid w:val="004D06D2"/>
    <w:rsid w:val="004D0823"/>
    <w:rsid w:val="004D0AD3"/>
    <w:rsid w:val="004D0BB7"/>
    <w:rsid w:val="004D0C4C"/>
    <w:rsid w:val="004D0C65"/>
    <w:rsid w:val="004D0EDA"/>
    <w:rsid w:val="004D0FB4"/>
    <w:rsid w:val="004D13BA"/>
    <w:rsid w:val="004D186E"/>
    <w:rsid w:val="004D186F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0B"/>
    <w:rsid w:val="004D2784"/>
    <w:rsid w:val="004D2887"/>
    <w:rsid w:val="004D28E5"/>
    <w:rsid w:val="004D2B6C"/>
    <w:rsid w:val="004D2C27"/>
    <w:rsid w:val="004D2CEB"/>
    <w:rsid w:val="004D2E0D"/>
    <w:rsid w:val="004D2EFB"/>
    <w:rsid w:val="004D3010"/>
    <w:rsid w:val="004D318A"/>
    <w:rsid w:val="004D33F1"/>
    <w:rsid w:val="004D34F1"/>
    <w:rsid w:val="004D3ADA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4FF7"/>
    <w:rsid w:val="004D50DF"/>
    <w:rsid w:val="004D51B5"/>
    <w:rsid w:val="004D544A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43A"/>
    <w:rsid w:val="004D6604"/>
    <w:rsid w:val="004D6667"/>
    <w:rsid w:val="004D698A"/>
    <w:rsid w:val="004D69E8"/>
    <w:rsid w:val="004D6A54"/>
    <w:rsid w:val="004D6A6B"/>
    <w:rsid w:val="004D6BB7"/>
    <w:rsid w:val="004D6D0E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9BE"/>
    <w:rsid w:val="004D7A58"/>
    <w:rsid w:val="004D7A69"/>
    <w:rsid w:val="004D7B75"/>
    <w:rsid w:val="004D7BE8"/>
    <w:rsid w:val="004D7D51"/>
    <w:rsid w:val="004E00BA"/>
    <w:rsid w:val="004E00FF"/>
    <w:rsid w:val="004E02C1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78B"/>
    <w:rsid w:val="004E1920"/>
    <w:rsid w:val="004E1CB9"/>
    <w:rsid w:val="004E1EB0"/>
    <w:rsid w:val="004E2019"/>
    <w:rsid w:val="004E214B"/>
    <w:rsid w:val="004E21B1"/>
    <w:rsid w:val="004E22CD"/>
    <w:rsid w:val="004E2860"/>
    <w:rsid w:val="004E287A"/>
    <w:rsid w:val="004E290E"/>
    <w:rsid w:val="004E2B41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3BF2"/>
    <w:rsid w:val="004E4020"/>
    <w:rsid w:val="004E4134"/>
    <w:rsid w:val="004E4394"/>
    <w:rsid w:val="004E44D9"/>
    <w:rsid w:val="004E452F"/>
    <w:rsid w:val="004E459D"/>
    <w:rsid w:val="004E46B1"/>
    <w:rsid w:val="004E4A5A"/>
    <w:rsid w:val="004E4CC7"/>
    <w:rsid w:val="004E4EBD"/>
    <w:rsid w:val="004E4EFF"/>
    <w:rsid w:val="004E519B"/>
    <w:rsid w:val="004E55C2"/>
    <w:rsid w:val="004E57B4"/>
    <w:rsid w:val="004E57D0"/>
    <w:rsid w:val="004E590E"/>
    <w:rsid w:val="004E5975"/>
    <w:rsid w:val="004E5A3E"/>
    <w:rsid w:val="004E5A67"/>
    <w:rsid w:val="004E5C47"/>
    <w:rsid w:val="004E5D70"/>
    <w:rsid w:val="004E5E99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6"/>
    <w:rsid w:val="004E6B69"/>
    <w:rsid w:val="004E6CBB"/>
    <w:rsid w:val="004E6D9F"/>
    <w:rsid w:val="004E70DA"/>
    <w:rsid w:val="004E7277"/>
    <w:rsid w:val="004E7452"/>
    <w:rsid w:val="004E7501"/>
    <w:rsid w:val="004E76F3"/>
    <w:rsid w:val="004E78C9"/>
    <w:rsid w:val="004E7B0A"/>
    <w:rsid w:val="004E7C29"/>
    <w:rsid w:val="004E7C71"/>
    <w:rsid w:val="004E7C7A"/>
    <w:rsid w:val="004E7CAB"/>
    <w:rsid w:val="004E7DF2"/>
    <w:rsid w:val="004E7EDB"/>
    <w:rsid w:val="004E7EF6"/>
    <w:rsid w:val="004E7FCC"/>
    <w:rsid w:val="004F00BE"/>
    <w:rsid w:val="004F00E2"/>
    <w:rsid w:val="004F02A5"/>
    <w:rsid w:val="004F04A1"/>
    <w:rsid w:val="004F06DB"/>
    <w:rsid w:val="004F06DF"/>
    <w:rsid w:val="004F0B09"/>
    <w:rsid w:val="004F0B8F"/>
    <w:rsid w:val="004F0CDE"/>
    <w:rsid w:val="004F0DD6"/>
    <w:rsid w:val="004F0E00"/>
    <w:rsid w:val="004F0E36"/>
    <w:rsid w:val="004F0FAD"/>
    <w:rsid w:val="004F10A1"/>
    <w:rsid w:val="004F1261"/>
    <w:rsid w:val="004F135D"/>
    <w:rsid w:val="004F1500"/>
    <w:rsid w:val="004F16EB"/>
    <w:rsid w:val="004F17F3"/>
    <w:rsid w:val="004F1B77"/>
    <w:rsid w:val="004F1BB7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DA9"/>
    <w:rsid w:val="004F2E95"/>
    <w:rsid w:val="004F2F6A"/>
    <w:rsid w:val="004F3060"/>
    <w:rsid w:val="004F3416"/>
    <w:rsid w:val="004F35E2"/>
    <w:rsid w:val="004F3823"/>
    <w:rsid w:val="004F3A34"/>
    <w:rsid w:val="004F3AE6"/>
    <w:rsid w:val="004F3DA1"/>
    <w:rsid w:val="004F4040"/>
    <w:rsid w:val="004F40CA"/>
    <w:rsid w:val="004F429F"/>
    <w:rsid w:val="004F4578"/>
    <w:rsid w:val="004F49C5"/>
    <w:rsid w:val="004F4E97"/>
    <w:rsid w:val="004F516C"/>
    <w:rsid w:val="004F544B"/>
    <w:rsid w:val="004F5658"/>
    <w:rsid w:val="004F5943"/>
    <w:rsid w:val="004F5A97"/>
    <w:rsid w:val="004F5B52"/>
    <w:rsid w:val="004F5B6B"/>
    <w:rsid w:val="004F5F36"/>
    <w:rsid w:val="004F610C"/>
    <w:rsid w:val="004F64A8"/>
    <w:rsid w:val="004F65C5"/>
    <w:rsid w:val="004F688F"/>
    <w:rsid w:val="004F6934"/>
    <w:rsid w:val="004F696D"/>
    <w:rsid w:val="004F6A90"/>
    <w:rsid w:val="004F6E0A"/>
    <w:rsid w:val="004F6E23"/>
    <w:rsid w:val="004F6E5F"/>
    <w:rsid w:val="004F700D"/>
    <w:rsid w:val="004F728C"/>
    <w:rsid w:val="004F730D"/>
    <w:rsid w:val="004F7584"/>
    <w:rsid w:val="004F7614"/>
    <w:rsid w:val="004F76D1"/>
    <w:rsid w:val="004F76ED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A87"/>
    <w:rsid w:val="00500C6E"/>
    <w:rsid w:val="00500CB9"/>
    <w:rsid w:val="00500F0C"/>
    <w:rsid w:val="00500FA9"/>
    <w:rsid w:val="005011A3"/>
    <w:rsid w:val="00501235"/>
    <w:rsid w:val="005013C1"/>
    <w:rsid w:val="00501564"/>
    <w:rsid w:val="0050172A"/>
    <w:rsid w:val="0050190F"/>
    <w:rsid w:val="0050196A"/>
    <w:rsid w:val="00501E77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0EF"/>
    <w:rsid w:val="00503131"/>
    <w:rsid w:val="005034DB"/>
    <w:rsid w:val="00503877"/>
    <w:rsid w:val="005038EE"/>
    <w:rsid w:val="00503A04"/>
    <w:rsid w:val="00503ADB"/>
    <w:rsid w:val="00503AF6"/>
    <w:rsid w:val="00503BBD"/>
    <w:rsid w:val="00503C83"/>
    <w:rsid w:val="00503FB9"/>
    <w:rsid w:val="0050408F"/>
    <w:rsid w:val="00504233"/>
    <w:rsid w:val="005043E6"/>
    <w:rsid w:val="005043EC"/>
    <w:rsid w:val="00504A47"/>
    <w:rsid w:val="00504A8B"/>
    <w:rsid w:val="00504B5B"/>
    <w:rsid w:val="00504BB7"/>
    <w:rsid w:val="00504C02"/>
    <w:rsid w:val="00504C74"/>
    <w:rsid w:val="00504F42"/>
    <w:rsid w:val="00504F77"/>
    <w:rsid w:val="005053A5"/>
    <w:rsid w:val="005054ED"/>
    <w:rsid w:val="00505717"/>
    <w:rsid w:val="00505E47"/>
    <w:rsid w:val="00505E62"/>
    <w:rsid w:val="00505F78"/>
    <w:rsid w:val="0050606A"/>
    <w:rsid w:val="0050628E"/>
    <w:rsid w:val="00506982"/>
    <w:rsid w:val="005069BD"/>
    <w:rsid w:val="00506AF6"/>
    <w:rsid w:val="00506C94"/>
    <w:rsid w:val="00506D51"/>
    <w:rsid w:val="00506D85"/>
    <w:rsid w:val="00506D86"/>
    <w:rsid w:val="00506E43"/>
    <w:rsid w:val="00506F19"/>
    <w:rsid w:val="00506FED"/>
    <w:rsid w:val="00506FF4"/>
    <w:rsid w:val="0050714E"/>
    <w:rsid w:val="005072D8"/>
    <w:rsid w:val="00507473"/>
    <w:rsid w:val="005077CD"/>
    <w:rsid w:val="0050787D"/>
    <w:rsid w:val="005078E4"/>
    <w:rsid w:val="00507D3A"/>
    <w:rsid w:val="00507D52"/>
    <w:rsid w:val="00507EE4"/>
    <w:rsid w:val="00507F3F"/>
    <w:rsid w:val="005100B2"/>
    <w:rsid w:val="00510191"/>
    <w:rsid w:val="005101D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1E9"/>
    <w:rsid w:val="005113CD"/>
    <w:rsid w:val="005115AD"/>
    <w:rsid w:val="00511627"/>
    <w:rsid w:val="005116AA"/>
    <w:rsid w:val="005117B0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1FF8"/>
    <w:rsid w:val="00512314"/>
    <w:rsid w:val="005128F2"/>
    <w:rsid w:val="00513155"/>
    <w:rsid w:val="005132D5"/>
    <w:rsid w:val="005133CE"/>
    <w:rsid w:val="005134EC"/>
    <w:rsid w:val="005134F6"/>
    <w:rsid w:val="00513538"/>
    <w:rsid w:val="0051363E"/>
    <w:rsid w:val="00513680"/>
    <w:rsid w:val="005136D3"/>
    <w:rsid w:val="00513788"/>
    <w:rsid w:val="0051380E"/>
    <w:rsid w:val="00513863"/>
    <w:rsid w:val="005138B5"/>
    <w:rsid w:val="0051391C"/>
    <w:rsid w:val="005139B4"/>
    <w:rsid w:val="00513E8C"/>
    <w:rsid w:val="00513F5F"/>
    <w:rsid w:val="0051411C"/>
    <w:rsid w:val="00514283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0F"/>
    <w:rsid w:val="005151C4"/>
    <w:rsid w:val="0051527A"/>
    <w:rsid w:val="005152A6"/>
    <w:rsid w:val="005153EB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2CD"/>
    <w:rsid w:val="00516338"/>
    <w:rsid w:val="00516541"/>
    <w:rsid w:val="00516B73"/>
    <w:rsid w:val="00516BB1"/>
    <w:rsid w:val="00516E74"/>
    <w:rsid w:val="00517100"/>
    <w:rsid w:val="0051714A"/>
    <w:rsid w:val="005171D1"/>
    <w:rsid w:val="0051737F"/>
    <w:rsid w:val="005173AB"/>
    <w:rsid w:val="005173DA"/>
    <w:rsid w:val="0051778A"/>
    <w:rsid w:val="005177FF"/>
    <w:rsid w:val="00517E5F"/>
    <w:rsid w:val="00520042"/>
    <w:rsid w:val="005200AE"/>
    <w:rsid w:val="005201C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A6F"/>
    <w:rsid w:val="00521B79"/>
    <w:rsid w:val="00521DF5"/>
    <w:rsid w:val="00521E1E"/>
    <w:rsid w:val="005220FD"/>
    <w:rsid w:val="0052247D"/>
    <w:rsid w:val="00522C5D"/>
    <w:rsid w:val="00522C84"/>
    <w:rsid w:val="00522CD7"/>
    <w:rsid w:val="005236A6"/>
    <w:rsid w:val="00523820"/>
    <w:rsid w:val="0052395B"/>
    <w:rsid w:val="00523A6E"/>
    <w:rsid w:val="00523A81"/>
    <w:rsid w:val="00523D42"/>
    <w:rsid w:val="00523FD8"/>
    <w:rsid w:val="0052480E"/>
    <w:rsid w:val="0052495C"/>
    <w:rsid w:val="00524CB6"/>
    <w:rsid w:val="00524CC3"/>
    <w:rsid w:val="00524D4E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5D93"/>
    <w:rsid w:val="00526035"/>
    <w:rsid w:val="00526089"/>
    <w:rsid w:val="005261B0"/>
    <w:rsid w:val="0052697A"/>
    <w:rsid w:val="00526A0D"/>
    <w:rsid w:val="00526D35"/>
    <w:rsid w:val="00526EE5"/>
    <w:rsid w:val="00527208"/>
    <w:rsid w:val="0052744F"/>
    <w:rsid w:val="0052748A"/>
    <w:rsid w:val="0052764D"/>
    <w:rsid w:val="005277A5"/>
    <w:rsid w:val="00527976"/>
    <w:rsid w:val="00527A45"/>
    <w:rsid w:val="00527B6B"/>
    <w:rsid w:val="00527B87"/>
    <w:rsid w:val="00527C07"/>
    <w:rsid w:val="00527C63"/>
    <w:rsid w:val="00527C86"/>
    <w:rsid w:val="005302D4"/>
    <w:rsid w:val="00530301"/>
    <w:rsid w:val="00530447"/>
    <w:rsid w:val="005304E3"/>
    <w:rsid w:val="0053054D"/>
    <w:rsid w:val="005305B1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81F"/>
    <w:rsid w:val="00531975"/>
    <w:rsid w:val="00531C90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DFE"/>
    <w:rsid w:val="00532E74"/>
    <w:rsid w:val="005330C1"/>
    <w:rsid w:val="005330C8"/>
    <w:rsid w:val="00533220"/>
    <w:rsid w:val="00533528"/>
    <w:rsid w:val="00533711"/>
    <w:rsid w:val="005337BB"/>
    <w:rsid w:val="005337E0"/>
    <w:rsid w:val="0053388C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3D9"/>
    <w:rsid w:val="00535404"/>
    <w:rsid w:val="005354B5"/>
    <w:rsid w:val="0053558F"/>
    <w:rsid w:val="005356E4"/>
    <w:rsid w:val="005357D1"/>
    <w:rsid w:val="00535957"/>
    <w:rsid w:val="00535AEB"/>
    <w:rsid w:val="00535B02"/>
    <w:rsid w:val="00535C1B"/>
    <w:rsid w:val="00535CBA"/>
    <w:rsid w:val="00535D6D"/>
    <w:rsid w:val="00535DBD"/>
    <w:rsid w:val="0053602E"/>
    <w:rsid w:val="005360EE"/>
    <w:rsid w:val="00536403"/>
    <w:rsid w:val="00536509"/>
    <w:rsid w:val="0053655F"/>
    <w:rsid w:val="0053674E"/>
    <w:rsid w:val="00536912"/>
    <w:rsid w:val="00536E26"/>
    <w:rsid w:val="00537041"/>
    <w:rsid w:val="005372FA"/>
    <w:rsid w:val="00537360"/>
    <w:rsid w:val="0053739F"/>
    <w:rsid w:val="00537798"/>
    <w:rsid w:val="00537830"/>
    <w:rsid w:val="00537856"/>
    <w:rsid w:val="005378EE"/>
    <w:rsid w:val="00537B95"/>
    <w:rsid w:val="00537BDF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5EF"/>
    <w:rsid w:val="0054080D"/>
    <w:rsid w:val="00540895"/>
    <w:rsid w:val="00540AF3"/>
    <w:rsid w:val="00540D8C"/>
    <w:rsid w:val="00540DAA"/>
    <w:rsid w:val="00540E80"/>
    <w:rsid w:val="0054124D"/>
    <w:rsid w:val="0054139B"/>
    <w:rsid w:val="005413CD"/>
    <w:rsid w:val="00541416"/>
    <w:rsid w:val="005415FD"/>
    <w:rsid w:val="00541668"/>
    <w:rsid w:val="00541706"/>
    <w:rsid w:val="00541981"/>
    <w:rsid w:val="00541ACF"/>
    <w:rsid w:val="00541B16"/>
    <w:rsid w:val="00541D0C"/>
    <w:rsid w:val="00541F57"/>
    <w:rsid w:val="005421C2"/>
    <w:rsid w:val="0054222C"/>
    <w:rsid w:val="0054227A"/>
    <w:rsid w:val="00542419"/>
    <w:rsid w:val="0054269E"/>
    <w:rsid w:val="00542700"/>
    <w:rsid w:val="0054274D"/>
    <w:rsid w:val="00542790"/>
    <w:rsid w:val="00542A15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91C"/>
    <w:rsid w:val="00543E2D"/>
    <w:rsid w:val="00543FE0"/>
    <w:rsid w:val="0054400D"/>
    <w:rsid w:val="005443E5"/>
    <w:rsid w:val="00544504"/>
    <w:rsid w:val="005445EC"/>
    <w:rsid w:val="005447E7"/>
    <w:rsid w:val="005448D2"/>
    <w:rsid w:val="00544970"/>
    <w:rsid w:val="00544A7A"/>
    <w:rsid w:val="00544AFF"/>
    <w:rsid w:val="0054517F"/>
    <w:rsid w:val="00545199"/>
    <w:rsid w:val="005457A6"/>
    <w:rsid w:val="0054587D"/>
    <w:rsid w:val="00545908"/>
    <w:rsid w:val="005459FE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738"/>
    <w:rsid w:val="005478A6"/>
    <w:rsid w:val="00547A1D"/>
    <w:rsid w:val="00547A6E"/>
    <w:rsid w:val="00547B10"/>
    <w:rsid w:val="00547D93"/>
    <w:rsid w:val="00547E1B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DAB"/>
    <w:rsid w:val="00550EEF"/>
    <w:rsid w:val="00550F2D"/>
    <w:rsid w:val="00550F8D"/>
    <w:rsid w:val="005510A3"/>
    <w:rsid w:val="00551128"/>
    <w:rsid w:val="00551183"/>
    <w:rsid w:val="005511D4"/>
    <w:rsid w:val="00551378"/>
    <w:rsid w:val="005513B9"/>
    <w:rsid w:val="0055142A"/>
    <w:rsid w:val="00551545"/>
    <w:rsid w:val="005515D3"/>
    <w:rsid w:val="0055194F"/>
    <w:rsid w:val="00551DD8"/>
    <w:rsid w:val="00551F0C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2FCD"/>
    <w:rsid w:val="00553039"/>
    <w:rsid w:val="00553100"/>
    <w:rsid w:val="00553203"/>
    <w:rsid w:val="005533CA"/>
    <w:rsid w:val="00553B61"/>
    <w:rsid w:val="00553B89"/>
    <w:rsid w:val="00553D1A"/>
    <w:rsid w:val="00553EAE"/>
    <w:rsid w:val="00553EEC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7C1"/>
    <w:rsid w:val="0055689A"/>
    <w:rsid w:val="0055691A"/>
    <w:rsid w:val="00556BBF"/>
    <w:rsid w:val="00556C91"/>
    <w:rsid w:val="00556CC6"/>
    <w:rsid w:val="00556D06"/>
    <w:rsid w:val="00556DF7"/>
    <w:rsid w:val="00556E4C"/>
    <w:rsid w:val="00556F4C"/>
    <w:rsid w:val="005573A5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B3"/>
    <w:rsid w:val="005608D6"/>
    <w:rsid w:val="0056090E"/>
    <w:rsid w:val="00560943"/>
    <w:rsid w:val="00560ADF"/>
    <w:rsid w:val="00560CC9"/>
    <w:rsid w:val="00560D1F"/>
    <w:rsid w:val="00560E6A"/>
    <w:rsid w:val="005610A1"/>
    <w:rsid w:val="00561165"/>
    <w:rsid w:val="0056123D"/>
    <w:rsid w:val="00561674"/>
    <w:rsid w:val="005616EB"/>
    <w:rsid w:val="00561BC0"/>
    <w:rsid w:val="00561BF6"/>
    <w:rsid w:val="00561C73"/>
    <w:rsid w:val="00561D96"/>
    <w:rsid w:val="00561FC0"/>
    <w:rsid w:val="0056209A"/>
    <w:rsid w:val="0056244A"/>
    <w:rsid w:val="00562458"/>
    <w:rsid w:val="00562642"/>
    <w:rsid w:val="005626CF"/>
    <w:rsid w:val="00562715"/>
    <w:rsid w:val="00562729"/>
    <w:rsid w:val="005628BB"/>
    <w:rsid w:val="00562A3C"/>
    <w:rsid w:val="00562AD3"/>
    <w:rsid w:val="00562AE9"/>
    <w:rsid w:val="00562FC2"/>
    <w:rsid w:val="0056322E"/>
    <w:rsid w:val="0056344D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38"/>
    <w:rsid w:val="005645C4"/>
    <w:rsid w:val="00564762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457"/>
    <w:rsid w:val="005658A0"/>
    <w:rsid w:val="005658CF"/>
    <w:rsid w:val="0056590C"/>
    <w:rsid w:val="00565B03"/>
    <w:rsid w:val="00565D50"/>
    <w:rsid w:val="00565D63"/>
    <w:rsid w:val="00565E7C"/>
    <w:rsid w:val="005660DE"/>
    <w:rsid w:val="00566403"/>
    <w:rsid w:val="00566533"/>
    <w:rsid w:val="005666C5"/>
    <w:rsid w:val="00566C20"/>
    <w:rsid w:val="00566C53"/>
    <w:rsid w:val="00566F9D"/>
    <w:rsid w:val="0056726C"/>
    <w:rsid w:val="005672A5"/>
    <w:rsid w:val="005672DA"/>
    <w:rsid w:val="00567935"/>
    <w:rsid w:val="00567950"/>
    <w:rsid w:val="00567A25"/>
    <w:rsid w:val="00567B72"/>
    <w:rsid w:val="00567D6C"/>
    <w:rsid w:val="00567E27"/>
    <w:rsid w:val="00567F79"/>
    <w:rsid w:val="005700C4"/>
    <w:rsid w:val="0057012A"/>
    <w:rsid w:val="00570175"/>
    <w:rsid w:val="005702F5"/>
    <w:rsid w:val="005703E7"/>
    <w:rsid w:val="00570600"/>
    <w:rsid w:val="005706A8"/>
    <w:rsid w:val="0057083E"/>
    <w:rsid w:val="00570944"/>
    <w:rsid w:val="005709D8"/>
    <w:rsid w:val="00570BC1"/>
    <w:rsid w:val="00570C93"/>
    <w:rsid w:val="00570D4E"/>
    <w:rsid w:val="00570F2F"/>
    <w:rsid w:val="0057161B"/>
    <w:rsid w:val="00571B31"/>
    <w:rsid w:val="00571B86"/>
    <w:rsid w:val="00571C36"/>
    <w:rsid w:val="00571D72"/>
    <w:rsid w:val="00571DEA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35B"/>
    <w:rsid w:val="00574417"/>
    <w:rsid w:val="00574475"/>
    <w:rsid w:val="00574611"/>
    <w:rsid w:val="00574630"/>
    <w:rsid w:val="00574644"/>
    <w:rsid w:val="005748E9"/>
    <w:rsid w:val="00574A7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AD8"/>
    <w:rsid w:val="00575BE4"/>
    <w:rsid w:val="00575BF3"/>
    <w:rsid w:val="00575EDA"/>
    <w:rsid w:val="0057635C"/>
    <w:rsid w:val="0057663C"/>
    <w:rsid w:val="0057669C"/>
    <w:rsid w:val="00576C1F"/>
    <w:rsid w:val="00576DFE"/>
    <w:rsid w:val="00576EC8"/>
    <w:rsid w:val="00576F77"/>
    <w:rsid w:val="005770B0"/>
    <w:rsid w:val="00577136"/>
    <w:rsid w:val="0057716C"/>
    <w:rsid w:val="0057730C"/>
    <w:rsid w:val="005773EB"/>
    <w:rsid w:val="0057741C"/>
    <w:rsid w:val="005774A9"/>
    <w:rsid w:val="005775AF"/>
    <w:rsid w:val="0057774D"/>
    <w:rsid w:val="0057775F"/>
    <w:rsid w:val="005779CF"/>
    <w:rsid w:val="005779D7"/>
    <w:rsid w:val="00577AD7"/>
    <w:rsid w:val="00577AFB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0C9B"/>
    <w:rsid w:val="00580CFC"/>
    <w:rsid w:val="005813E6"/>
    <w:rsid w:val="00581A64"/>
    <w:rsid w:val="0058202C"/>
    <w:rsid w:val="00582148"/>
    <w:rsid w:val="005821ED"/>
    <w:rsid w:val="00582845"/>
    <w:rsid w:val="0058286D"/>
    <w:rsid w:val="00582A8E"/>
    <w:rsid w:val="00582AF2"/>
    <w:rsid w:val="00582B90"/>
    <w:rsid w:val="00582C3B"/>
    <w:rsid w:val="00582C5A"/>
    <w:rsid w:val="00582C68"/>
    <w:rsid w:val="005831E2"/>
    <w:rsid w:val="00583293"/>
    <w:rsid w:val="0058343F"/>
    <w:rsid w:val="00583468"/>
    <w:rsid w:val="005834CD"/>
    <w:rsid w:val="00583AF1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CC0"/>
    <w:rsid w:val="00584D8B"/>
    <w:rsid w:val="00584E2E"/>
    <w:rsid w:val="0058532E"/>
    <w:rsid w:val="00585492"/>
    <w:rsid w:val="005854FA"/>
    <w:rsid w:val="005858D5"/>
    <w:rsid w:val="00585A8D"/>
    <w:rsid w:val="00585D69"/>
    <w:rsid w:val="00585E83"/>
    <w:rsid w:val="00585EC4"/>
    <w:rsid w:val="00585F11"/>
    <w:rsid w:val="005866FB"/>
    <w:rsid w:val="0058677E"/>
    <w:rsid w:val="005867B8"/>
    <w:rsid w:val="005867C0"/>
    <w:rsid w:val="00586911"/>
    <w:rsid w:val="005869E6"/>
    <w:rsid w:val="00586B51"/>
    <w:rsid w:val="00586B57"/>
    <w:rsid w:val="00586D83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87FBD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06B"/>
    <w:rsid w:val="005910D3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30C"/>
    <w:rsid w:val="00592742"/>
    <w:rsid w:val="005927E2"/>
    <w:rsid w:val="00592A43"/>
    <w:rsid w:val="00592D1C"/>
    <w:rsid w:val="00592F0C"/>
    <w:rsid w:val="0059334C"/>
    <w:rsid w:val="005933AD"/>
    <w:rsid w:val="005938CA"/>
    <w:rsid w:val="00593A0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BA9"/>
    <w:rsid w:val="00596C04"/>
    <w:rsid w:val="00596CDC"/>
    <w:rsid w:val="00596DBD"/>
    <w:rsid w:val="00596E27"/>
    <w:rsid w:val="00596F1F"/>
    <w:rsid w:val="00597062"/>
    <w:rsid w:val="0059715B"/>
    <w:rsid w:val="005974F0"/>
    <w:rsid w:val="005975A8"/>
    <w:rsid w:val="00597634"/>
    <w:rsid w:val="00597815"/>
    <w:rsid w:val="0059797D"/>
    <w:rsid w:val="00597996"/>
    <w:rsid w:val="005979F8"/>
    <w:rsid w:val="00597B1B"/>
    <w:rsid w:val="00597B1E"/>
    <w:rsid w:val="00597B2C"/>
    <w:rsid w:val="00597C7A"/>
    <w:rsid w:val="00597F53"/>
    <w:rsid w:val="005A008D"/>
    <w:rsid w:val="005A00DF"/>
    <w:rsid w:val="005A02CE"/>
    <w:rsid w:val="005A0528"/>
    <w:rsid w:val="005A0594"/>
    <w:rsid w:val="005A0768"/>
    <w:rsid w:val="005A078B"/>
    <w:rsid w:val="005A0A6B"/>
    <w:rsid w:val="005A0C67"/>
    <w:rsid w:val="005A0D28"/>
    <w:rsid w:val="005A0E12"/>
    <w:rsid w:val="005A0F4F"/>
    <w:rsid w:val="005A0F65"/>
    <w:rsid w:val="005A0FA2"/>
    <w:rsid w:val="005A10A5"/>
    <w:rsid w:val="005A121B"/>
    <w:rsid w:val="005A13BD"/>
    <w:rsid w:val="005A1437"/>
    <w:rsid w:val="005A16AD"/>
    <w:rsid w:val="005A1797"/>
    <w:rsid w:val="005A1953"/>
    <w:rsid w:val="005A198D"/>
    <w:rsid w:val="005A1E33"/>
    <w:rsid w:val="005A1FCC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D79"/>
    <w:rsid w:val="005A2E7C"/>
    <w:rsid w:val="005A3016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EB7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6DF"/>
    <w:rsid w:val="005A580A"/>
    <w:rsid w:val="005A58D7"/>
    <w:rsid w:val="005A5AAF"/>
    <w:rsid w:val="005A5BB8"/>
    <w:rsid w:val="005A5C3F"/>
    <w:rsid w:val="005A5C5F"/>
    <w:rsid w:val="005A5D00"/>
    <w:rsid w:val="005A5D5E"/>
    <w:rsid w:val="005A5E1B"/>
    <w:rsid w:val="005A68C5"/>
    <w:rsid w:val="005A69D3"/>
    <w:rsid w:val="005A6A3D"/>
    <w:rsid w:val="005A6B62"/>
    <w:rsid w:val="005A6C64"/>
    <w:rsid w:val="005A6DB7"/>
    <w:rsid w:val="005A6FF9"/>
    <w:rsid w:val="005A7188"/>
    <w:rsid w:val="005A718C"/>
    <w:rsid w:val="005A759C"/>
    <w:rsid w:val="005A7773"/>
    <w:rsid w:val="005A7949"/>
    <w:rsid w:val="005B0227"/>
    <w:rsid w:val="005B04E3"/>
    <w:rsid w:val="005B059E"/>
    <w:rsid w:val="005B0652"/>
    <w:rsid w:val="005B0669"/>
    <w:rsid w:val="005B06D5"/>
    <w:rsid w:val="005B06D8"/>
    <w:rsid w:val="005B1063"/>
    <w:rsid w:val="005B13BC"/>
    <w:rsid w:val="005B1541"/>
    <w:rsid w:val="005B1629"/>
    <w:rsid w:val="005B1658"/>
    <w:rsid w:val="005B17A9"/>
    <w:rsid w:val="005B1A7D"/>
    <w:rsid w:val="005B1B69"/>
    <w:rsid w:val="005B1C0C"/>
    <w:rsid w:val="005B1D62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379"/>
    <w:rsid w:val="005B34C0"/>
    <w:rsid w:val="005B35AE"/>
    <w:rsid w:val="005B3686"/>
    <w:rsid w:val="005B3A94"/>
    <w:rsid w:val="005B3C40"/>
    <w:rsid w:val="005B3D17"/>
    <w:rsid w:val="005B3D7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4B40"/>
    <w:rsid w:val="005B5052"/>
    <w:rsid w:val="005B50DC"/>
    <w:rsid w:val="005B50FC"/>
    <w:rsid w:val="005B52F9"/>
    <w:rsid w:val="005B55BD"/>
    <w:rsid w:val="005B5606"/>
    <w:rsid w:val="005B5624"/>
    <w:rsid w:val="005B585E"/>
    <w:rsid w:val="005B5C1F"/>
    <w:rsid w:val="005B5D85"/>
    <w:rsid w:val="005B5DAF"/>
    <w:rsid w:val="005B5E51"/>
    <w:rsid w:val="005B5EBB"/>
    <w:rsid w:val="005B5FD2"/>
    <w:rsid w:val="005B5FD5"/>
    <w:rsid w:val="005B61A8"/>
    <w:rsid w:val="005B638C"/>
    <w:rsid w:val="005B673D"/>
    <w:rsid w:val="005B67DE"/>
    <w:rsid w:val="005B69C7"/>
    <w:rsid w:val="005B6CEF"/>
    <w:rsid w:val="005B6E02"/>
    <w:rsid w:val="005B6E7B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08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6A"/>
    <w:rsid w:val="005C22BC"/>
    <w:rsid w:val="005C23DF"/>
    <w:rsid w:val="005C2427"/>
    <w:rsid w:val="005C2527"/>
    <w:rsid w:val="005C2704"/>
    <w:rsid w:val="005C277D"/>
    <w:rsid w:val="005C2891"/>
    <w:rsid w:val="005C2958"/>
    <w:rsid w:val="005C2B66"/>
    <w:rsid w:val="005C2EFC"/>
    <w:rsid w:val="005C2F7E"/>
    <w:rsid w:val="005C3258"/>
    <w:rsid w:val="005C3298"/>
    <w:rsid w:val="005C32CF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557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632"/>
    <w:rsid w:val="005C6959"/>
    <w:rsid w:val="005C69EF"/>
    <w:rsid w:val="005C6A1C"/>
    <w:rsid w:val="005C6C9A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76A"/>
    <w:rsid w:val="005C79CC"/>
    <w:rsid w:val="005C7A1E"/>
    <w:rsid w:val="005C7A9A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6BD"/>
    <w:rsid w:val="005D0713"/>
    <w:rsid w:val="005D0773"/>
    <w:rsid w:val="005D07EC"/>
    <w:rsid w:val="005D0A3A"/>
    <w:rsid w:val="005D0DE3"/>
    <w:rsid w:val="005D0FF6"/>
    <w:rsid w:val="005D1171"/>
    <w:rsid w:val="005D1260"/>
    <w:rsid w:val="005D1409"/>
    <w:rsid w:val="005D142A"/>
    <w:rsid w:val="005D15FF"/>
    <w:rsid w:val="005D1848"/>
    <w:rsid w:val="005D199D"/>
    <w:rsid w:val="005D19F1"/>
    <w:rsid w:val="005D1A5D"/>
    <w:rsid w:val="005D1B85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2EE4"/>
    <w:rsid w:val="005D3058"/>
    <w:rsid w:val="005D32FB"/>
    <w:rsid w:val="005D350B"/>
    <w:rsid w:val="005D3578"/>
    <w:rsid w:val="005D36CF"/>
    <w:rsid w:val="005D384C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75C"/>
    <w:rsid w:val="005D57A1"/>
    <w:rsid w:val="005D59FE"/>
    <w:rsid w:val="005D5DC0"/>
    <w:rsid w:val="005D5FD6"/>
    <w:rsid w:val="005D6007"/>
    <w:rsid w:val="005D61F5"/>
    <w:rsid w:val="005D6253"/>
    <w:rsid w:val="005D6537"/>
    <w:rsid w:val="005D65F6"/>
    <w:rsid w:val="005D66BE"/>
    <w:rsid w:val="005D6777"/>
    <w:rsid w:val="005D67C9"/>
    <w:rsid w:val="005D67D5"/>
    <w:rsid w:val="005D69C0"/>
    <w:rsid w:val="005D6C22"/>
    <w:rsid w:val="005D6C66"/>
    <w:rsid w:val="005D6D9A"/>
    <w:rsid w:val="005D6F5C"/>
    <w:rsid w:val="005D6F80"/>
    <w:rsid w:val="005D70BA"/>
    <w:rsid w:val="005D729A"/>
    <w:rsid w:val="005D729E"/>
    <w:rsid w:val="005D7490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CB1"/>
    <w:rsid w:val="005E0DB9"/>
    <w:rsid w:val="005E0DE7"/>
    <w:rsid w:val="005E10BC"/>
    <w:rsid w:val="005E12AF"/>
    <w:rsid w:val="005E1320"/>
    <w:rsid w:val="005E185F"/>
    <w:rsid w:val="005E18F3"/>
    <w:rsid w:val="005E19DC"/>
    <w:rsid w:val="005E1AB7"/>
    <w:rsid w:val="005E1B90"/>
    <w:rsid w:val="005E1C1F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2F1B"/>
    <w:rsid w:val="005E339A"/>
    <w:rsid w:val="005E3663"/>
    <w:rsid w:val="005E39C5"/>
    <w:rsid w:val="005E3B8F"/>
    <w:rsid w:val="005E3BAF"/>
    <w:rsid w:val="005E3BB0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5A"/>
    <w:rsid w:val="005E49C5"/>
    <w:rsid w:val="005E49D0"/>
    <w:rsid w:val="005E4A4A"/>
    <w:rsid w:val="005E4FA3"/>
    <w:rsid w:val="005E501F"/>
    <w:rsid w:val="005E51A4"/>
    <w:rsid w:val="005E542C"/>
    <w:rsid w:val="005E5478"/>
    <w:rsid w:val="005E597B"/>
    <w:rsid w:val="005E59CF"/>
    <w:rsid w:val="005E5A92"/>
    <w:rsid w:val="005E5C0E"/>
    <w:rsid w:val="005E5CBB"/>
    <w:rsid w:val="005E5D0A"/>
    <w:rsid w:val="005E5E3D"/>
    <w:rsid w:val="005E6158"/>
    <w:rsid w:val="005E62E1"/>
    <w:rsid w:val="005E633E"/>
    <w:rsid w:val="005E634A"/>
    <w:rsid w:val="005E640E"/>
    <w:rsid w:val="005E64EF"/>
    <w:rsid w:val="005E66F7"/>
    <w:rsid w:val="005E724B"/>
    <w:rsid w:val="005E7266"/>
    <w:rsid w:val="005E726C"/>
    <w:rsid w:val="005E76AD"/>
    <w:rsid w:val="005E7C6D"/>
    <w:rsid w:val="005E7CFC"/>
    <w:rsid w:val="005E7DC4"/>
    <w:rsid w:val="005E7FA1"/>
    <w:rsid w:val="005E7FC1"/>
    <w:rsid w:val="005E7FC8"/>
    <w:rsid w:val="005F0434"/>
    <w:rsid w:val="005F04CF"/>
    <w:rsid w:val="005F056E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9C"/>
    <w:rsid w:val="005F19DD"/>
    <w:rsid w:val="005F1A89"/>
    <w:rsid w:val="005F1DAF"/>
    <w:rsid w:val="005F1DC6"/>
    <w:rsid w:val="005F1EAB"/>
    <w:rsid w:val="005F22A7"/>
    <w:rsid w:val="005F24C0"/>
    <w:rsid w:val="005F25B3"/>
    <w:rsid w:val="005F26C5"/>
    <w:rsid w:val="005F26ED"/>
    <w:rsid w:val="005F2895"/>
    <w:rsid w:val="005F2ADB"/>
    <w:rsid w:val="005F2B52"/>
    <w:rsid w:val="005F2CB7"/>
    <w:rsid w:val="005F2D1D"/>
    <w:rsid w:val="005F306D"/>
    <w:rsid w:val="005F3225"/>
    <w:rsid w:val="005F349C"/>
    <w:rsid w:val="005F3603"/>
    <w:rsid w:val="005F368B"/>
    <w:rsid w:val="005F388C"/>
    <w:rsid w:val="005F38EA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B6B"/>
    <w:rsid w:val="005F4D04"/>
    <w:rsid w:val="005F4DC1"/>
    <w:rsid w:val="005F4EEE"/>
    <w:rsid w:val="005F51E3"/>
    <w:rsid w:val="005F51EC"/>
    <w:rsid w:val="005F556A"/>
    <w:rsid w:val="005F56E4"/>
    <w:rsid w:val="005F5950"/>
    <w:rsid w:val="005F5A0D"/>
    <w:rsid w:val="005F5B5C"/>
    <w:rsid w:val="005F5C66"/>
    <w:rsid w:val="005F5CCB"/>
    <w:rsid w:val="005F5D8E"/>
    <w:rsid w:val="005F5E49"/>
    <w:rsid w:val="005F5F8B"/>
    <w:rsid w:val="005F5FFC"/>
    <w:rsid w:val="005F60C0"/>
    <w:rsid w:val="005F60CB"/>
    <w:rsid w:val="005F61CD"/>
    <w:rsid w:val="005F6293"/>
    <w:rsid w:val="005F6487"/>
    <w:rsid w:val="005F6653"/>
    <w:rsid w:val="005F6676"/>
    <w:rsid w:val="005F690C"/>
    <w:rsid w:val="005F6969"/>
    <w:rsid w:val="005F6A03"/>
    <w:rsid w:val="005F6B20"/>
    <w:rsid w:val="005F6B50"/>
    <w:rsid w:val="005F6E07"/>
    <w:rsid w:val="005F6E7A"/>
    <w:rsid w:val="005F6EE7"/>
    <w:rsid w:val="005F7361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EA0"/>
    <w:rsid w:val="00601F25"/>
    <w:rsid w:val="00601F4D"/>
    <w:rsid w:val="00601FD8"/>
    <w:rsid w:val="0060215E"/>
    <w:rsid w:val="006021B7"/>
    <w:rsid w:val="006021F6"/>
    <w:rsid w:val="006025C9"/>
    <w:rsid w:val="0060293E"/>
    <w:rsid w:val="00602AB5"/>
    <w:rsid w:val="00602AC7"/>
    <w:rsid w:val="00602B2E"/>
    <w:rsid w:val="00602C68"/>
    <w:rsid w:val="00602CE4"/>
    <w:rsid w:val="00602CE5"/>
    <w:rsid w:val="00602EA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255"/>
    <w:rsid w:val="00604320"/>
    <w:rsid w:val="00604368"/>
    <w:rsid w:val="00604617"/>
    <w:rsid w:val="006046EB"/>
    <w:rsid w:val="006047BF"/>
    <w:rsid w:val="00604988"/>
    <w:rsid w:val="00604A7F"/>
    <w:rsid w:val="00604C01"/>
    <w:rsid w:val="00604D64"/>
    <w:rsid w:val="00604D90"/>
    <w:rsid w:val="00604F01"/>
    <w:rsid w:val="00605047"/>
    <w:rsid w:val="00605059"/>
    <w:rsid w:val="0060556C"/>
    <w:rsid w:val="00605A61"/>
    <w:rsid w:val="00605AA7"/>
    <w:rsid w:val="00605AD4"/>
    <w:rsid w:val="00605FFF"/>
    <w:rsid w:val="00606008"/>
    <w:rsid w:val="00606070"/>
    <w:rsid w:val="006061A9"/>
    <w:rsid w:val="006065B3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92E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0FDE"/>
    <w:rsid w:val="0061103A"/>
    <w:rsid w:val="00611314"/>
    <w:rsid w:val="006116F7"/>
    <w:rsid w:val="0061172F"/>
    <w:rsid w:val="0061182D"/>
    <w:rsid w:val="006119AA"/>
    <w:rsid w:val="00611DFD"/>
    <w:rsid w:val="00612230"/>
    <w:rsid w:val="00612294"/>
    <w:rsid w:val="006124E3"/>
    <w:rsid w:val="00612814"/>
    <w:rsid w:val="00612849"/>
    <w:rsid w:val="00612A0B"/>
    <w:rsid w:val="00612CBF"/>
    <w:rsid w:val="00612D7C"/>
    <w:rsid w:val="00613016"/>
    <w:rsid w:val="006131AA"/>
    <w:rsid w:val="00613364"/>
    <w:rsid w:val="006134D3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23"/>
    <w:rsid w:val="00615899"/>
    <w:rsid w:val="0061592F"/>
    <w:rsid w:val="00615A7C"/>
    <w:rsid w:val="00615CAE"/>
    <w:rsid w:val="00615D8C"/>
    <w:rsid w:val="00615E91"/>
    <w:rsid w:val="00616201"/>
    <w:rsid w:val="0061627D"/>
    <w:rsid w:val="00616306"/>
    <w:rsid w:val="006163F9"/>
    <w:rsid w:val="006167F7"/>
    <w:rsid w:val="00616820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55"/>
    <w:rsid w:val="00616FDE"/>
    <w:rsid w:val="006170A4"/>
    <w:rsid w:val="0061714C"/>
    <w:rsid w:val="00617156"/>
    <w:rsid w:val="00617159"/>
    <w:rsid w:val="006171F1"/>
    <w:rsid w:val="00617337"/>
    <w:rsid w:val="0061741F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5CC"/>
    <w:rsid w:val="00620955"/>
    <w:rsid w:val="00620B6B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C97"/>
    <w:rsid w:val="00621E01"/>
    <w:rsid w:val="00621F39"/>
    <w:rsid w:val="006221F1"/>
    <w:rsid w:val="006222C3"/>
    <w:rsid w:val="006223C1"/>
    <w:rsid w:val="006224CF"/>
    <w:rsid w:val="00622793"/>
    <w:rsid w:val="006227E2"/>
    <w:rsid w:val="0062288A"/>
    <w:rsid w:val="00622895"/>
    <w:rsid w:val="006228A0"/>
    <w:rsid w:val="006228DA"/>
    <w:rsid w:val="00622ACD"/>
    <w:rsid w:val="00622B0A"/>
    <w:rsid w:val="00622BCF"/>
    <w:rsid w:val="00622C74"/>
    <w:rsid w:val="00622CC0"/>
    <w:rsid w:val="00622D6E"/>
    <w:rsid w:val="00622DAD"/>
    <w:rsid w:val="00622FF5"/>
    <w:rsid w:val="006230FB"/>
    <w:rsid w:val="006233CD"/>
    <w:rsid w:val="00623608"/>
    <w:rsid w:val="0062382B"/>
    <w:rsid w:val="006238B6"/>
    <w:rsid w:val="006239FD"/>
    <w:rsid w:val="00623D39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0FC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11C"/>
    <w:rsid w:val="006263A0"/>
    <w:rsid w:val="006265B1"/>
    <w:rsid w:val="006268E5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2A0"/>
    <w:rsid w:val="00627454"/>
    <w:rsid w:val="00627605"/>
    <w:rsid w:val="00627622"/>
    <w:rsid w:val="006276B5"/>
    <w:rsid w:val="00627AA5"/>
    <w:rsid w:val="00627B66"/>
    <w:rsid w:val="00627D73"/>
    <w:rsid w:val="00627E26"/>
    <w:rsid w:val="00627EC2"/>
    <w:rsid w:val="00627FE1"/>
    <w:rsid w:val="00630231"/>
    <w:rsid w:val="0063060B"/>
    <w:rsid w:val="00630A2B"/>
    <w:rsid w:val="00630E0B"/>
    <w:rsid w:val="00630EE4"/>
    <w:rsid w:val="00630FBA"/>
    <w:rsid w:val="00631099"/>
    <w:rsid w:val="00631105"/>
    <w:rsid w:val="006312B9"/>
    <w:rsid w:val="0063134C"/>
    <w:rsid w:val="006313C2"/>
    <w:rsid w:val="006315F7"/>
    <w:rsid w:val="00631A26"/>
    <w:rsid w:val="00631BFD"/>
    <w:rsid w:val="0063246A"/>
    <w:rsid w:val="00632474"/>
    <w:rsid w:val="00632A9F"/>
    <w:rsid w:val="00632C41"/>
    <w:rsid w:val="00632C81"/>
    <w:rsid w:val="00632C9F"/>
    <w:rsid w:val="006330F4"/>
    <w:rsid w:val="0063337E"/>
    <w:rsid w:val="006333FB"/>
    <w:rsid w:val="0063357F"/>
    <w:rsid w:val="00633799"/>
    <w:rsid w:val="00633929"/>
    <w:rsid w:val="00633EBE"/>
    <w:rsid w:val="006343B8"/>
    <w:rsid w:val="00634469"/>
    <w:rsid w:val="006344E0"/>
    <w:rsid w:val="0063450A"/>
    <w:rsid w:val="006347A2"/>
    <w:rsid w:val="00634A10"/>
    <w:rsid w:val="00634CD4"/>
    <w:rsid w:val="00634E3C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17"/>
    <w:rsid w:val="006370A1"/>
    <w:rsid w:val="006371E2"/>
    <w:rsid w:val="006372E3"/>
    <w:rsid w:val="00637530"/>
    <w:rsid w:val="00637553"/>
    <w:rsid w:val="006375C8"/>
    <w:rsid w:val="006377FD"/>
    <w:rsid w:val="006378BB"/>
    <w:rsid w:val="006378D3"/>
    <w:rsid w:val="00637B1F"/>
    <w:rsid w:val="00637C82"/>
    <w:rsid w:val="00637E26"/>
    <w:rsid w:val="0064003C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740"/>
    <w:rsid w:val="0064190C"/>
    <w:rsid w:val="00641968"/>
    <w:rsid w:val="00641A6F"/>
    <w:rsid w:val="00641DD6"/>
    <w:rsid w:val="00641F0C"/>
    <w:rsid w:val="00641F3D"/>
    <w:rsid w:val="00642531"/>
    <w:rsid w:val="006426F2"/>
    <w:rsid w:val="00642795"/>
    <w:rsid w:val="0064285C"/>
    <w:rsid w:val="00642BFC"/>
    <w:rsid w:val="00642D1E"/>
    <w:rsid w:val="00642E24"/>
    <w:rsid w:val="00642F96"/>
    <w:rsid w:val="0064308D"/>
    <w:rsid w:val="006430C4"/>
    <w:rsid w:val="00643256"/>
    <w:rsid w:val="006432C1"/>
    <w:rsid w:val="006433BB"/>
    <w:rsid w:val="00643461"/>
    <w:rsid w:val="0064350E"/>
    <w:rsid w:val="0064359A"/>
    <w:rsid w:val="006435EC"/>
    <w:rsid w:val="00643741"/>
    <w:rsid w:val="0064384E"/>
    <w:rsid w:val="006439DA"/>
    <w:rsid w:val="00643A7E"/>
    <w:rsid w:val="00643F65"/>
    <w:rsid w:val="00643FF9"/>
    <w:rsid w:val="00644152"/>
    <w:rsid w:val="006442C7"/>
    <w:rsid w:val="00644695"/>
    <w:rsid w:val="00644CBE"/>
    <w:rsid w:val="00644D37"/>
    <w:rsid w:val="00644E62"/>
    <w:rsid w:val="00644F67"/>
    <w:rsid w:val="006450E7"/>
    <w:rsid w:val="00645295"/>
    <w:rsid w:val="00645343"/>
    <w:rsid w:val="00645383"/>
    <w:rsid w:val="006453D5"/>
    <w:rsid w:val="00645605"/>
    <w:rsid w:val="006458FA"/>
    <w:rsid w:val="0064590C"/>
    <w:rsid w:val="00645A50"/>
    <w:rsid w:val="00645ADA"/>
    <w:rsid w:val="00645E02"/>
    <w:rsid w:val="00645EC1"/>
    <w:rsid w:val="00646153"/>
    <w:rsid w:val="006461EB"/>
    <w:rsid w:val="00646262"/>
    <w:rsid w:val="006464CE"/>
    <w:rsid w:val="006465F7"/>
    <w:rsid w:val="0064667C"/>
    <w:rsid w:val="006467A3"/>
    <w:rsid w:val="00646A20"/>
    <w:rsid w:val="00646BC6"/>
    <w:rsid w:val="00646E56"/>
    <w:rsid w:val="00647177"/>
    <w:rsid w:val="00647262"/>
    <w:rsid w:val="00647360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81F"/>
    <w:rsid w:val="00650E05"/>
    <w:rsid w:val="00651928"/>
    <w:rsid w:val="00651BEC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3E12"/>
    <w:rsid w:val="00653FE6"/>
    <w:rsid w:val="0065403E"/>
    <w:rsid w:val="006540E7"/>
    <w:rsid w:val="006544C4"/>
    <w:rsid w:val="006544D2"/>
    <w:rsid w:val="0065451F"/>
    <w:rsid w:val="0065479B"/>
    <w:rsid w:val="006547AF"/>
    <w:rsid w:val="0065482B"/>
    <w:rsid w:val="00654871"/>
    <w:rsid w:val="00654A8B"/>
    <w:rsid w:val="00654DF0"/>
    <w:rsid w:val="006553CD"/>
    <w:rsid w:val="00655436"/>
    <w:rsid w:val="006555C7"/>
    <w:rsid w:val="006556A9"/>
    <w:rsid w:val="00655719"/>
    <w:rsid w:val="00655A8C"/>
    <w:rsid w:val="00655AA5"/>
    <w:rsid w:val="00656056"/>
    <w:rsid w:val="00656400"/>
    <w:rsid w:val="0065663A"/>
    <w:rsid w:val="00656715"/>
    <w:rsid w:val="00656854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C"/>
    <w:rsid w:val="0066035F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A77"/>
    <w:rsid w:val="00662BB5"/>
    <w:rsid w:val="00662BED"/>
    <w:rsid w:val="00662D0D"/>
    <w:rsid w:val="0066313E"/>
    <w:rsid w:val="00663903"/>
    <w:rsid w:val="00663A07"/>
    <w:rsid w:val="00663C23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815"/>
    <w:rsid w:val="00664919"/>
    <w:rsid w:val="0066494F"/>
    <w:rsid w:val="00664966"/>
    <w:rsid w:val="00664B69"/>
    <w:rsid w:val="00664BC3"/>
    <w:rsid w:val="00664D3B"/>
    <w:rsid w:val="00664F2A"/>
    <w:rsid w:val="006651EC"/>
    <w:rsid w:val="006652CA"/>
    <w:rsid w:val="006654D0"/>
    <w:rsid w:val="00665540"/>
    <w:rsid w:val="006655E3"/>
    <w:rsid w:val="006657C7"/>
    <w:rsid w:val="00665ABD"/>
    <w:rsid w:val="00665AFC"/>
    <w:rsid w:val="00665B14"/>
    <w:rsid w:val="00665CAE"/>
    <w:rsid w:val="00665DF6"/>
    <w:rsid w:val="00665ECF"/>
    <w:rsid w:val="00665FAC"/>
    <w:rsid w:val="006661C1"/>
    <w:rsid w:val="0066626C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62"/>
    <w:rsid w:val="00667850"/>
    <w:rsid w:val="00667927"/>
    <w:rsid w:val="006679B5"/>
    <w:rsid w:val="00667F30"/>
    <w:rsid w:val="00670086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0EA2"/>
    <w:rsid w:val="006710A0"/>
    <w:rsid w:val="006712DB"/>
    <w:rsid w:val="00671681"/>
    <w:rsid w:val="006716CA"/>
    <w:rsid w:val="00671921"/>
    <w:rsid w:val="00671941"/>
    <w:rsid w:val="006719C7"/>
    <w:rsid w:val="00671B35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823"/>
    <w:rsid w:val="00672B35"/>
    <w:rsid w:val="00672B82"/>
    <w:rsid w:val="00672FDE"/>
    <w:rsid w:val="00672FEF"/>
    <w:rsid w:val="00673372"/>
    <w:rsid w:val="00673393"/>
    <w:rsid w:val="0067347C"/>
    <w:rsid w:val="00673562"/>
    <w:rsid w:val="00673700"/>
    <w:rsid w:val="0067372C"/>
    <w:rsid w:val="00673757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836"/>
    <w:rsid w:val="006759E2"/>
    <w:rsid w:val="00675C1A"/>
    <w:rsid w:val="00675CDF"/>
    <w:rsid w:val="00675CF5"/>
    <w:rsid w:val="00675CFA"/>
    <w:rsid w:val="00675D44"/>
    <w:rsid w:val="00675E84"/>
    <w:rsid w:val="00675F89"/>
    <w:rsid w:val="00675FA3"/>
    <w:rsid w:val="00676216"/>
    <w:rsid w:val="00676432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6DB0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7EC"/>
    <w:rsid w:val="00680816"/>
    <w:rsid w:val="00680B35"/>
    <w:rsid w:val="00680F83"/>
    <w:rsid w:val="00681018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370"/>
    <w:rsid w:val="00682483"/>
    <w:rsid w:val="006825C4"/>
    <w:rsid w:val="006826D5"/>
    <w:rsid w:val="00682A0B"/>
    <w:rsid w:val="00682B0C"/>
    <w:rsid w:val="00682BA3"/>
    <w:rsid w:val="00682DF8"/>
    <w:rsid w:val="006831C5"/>
    <w:rsid w:val="0068321F"/>
    <w:rsid w:val="00683297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18E"/>
    <w:rsid w:val="006841C6"/>
    <w:rsid w:val="0068426B"/>
    <w:rsid w:val="006843FD"/>
    <w:rsid w:val="00684409"/>
    <w:rsid w:val="00684594"/>
    <w:rsid w:val="00684642"/>
    <w:rsid w:val="00684CDF"/>
    <w:rsid w:val="00684CF5"/>
    <w:rsid w:val="00684DAD"/>
    <w:rsid w:val="00684F63"/>
    <w:rsid w:val="00684FE8"/>
    <w:rsid w:val="006850AC"/>
    <w:rsid w:val="006852A3"/>
    <w:rsid w:val="006855D9"/>
    <w:rsid w:val="0068562E"/>
    <w:rsid w:val="00685A3A"/>
    <w:rsid w:val="00685AE9"/>
    <w:rsid w:val="00685EB4"/>
    <w:rsid w:val="006860BE"/>
    <w:rsid w:val="0068629D"/>
    <w:rsid w:val="006862A4"/>
    <w:rsid w:val="00686535"/>
    <w:rsid w:val="0068653A"/>
    <w:rsid w:val="006865B2"/>
    <w:rsid w:val="006867F9"/>
    <w:rsid w:val="00686834"/>
    <w:rsid w:val="00686884"/>
    <w:rsid w:val="0068693E"/>
    <w:rsid w:val="00686AF5"/>
    <w:rsid w:val="00686B9A"/>
    <w:rsid w:val="00686E49"/>
    <w:rsid w:val="00687079"/>
    <w:rsid w:val="0068709A"/>
    <w:rsid w:val="006870DD"/>
    <w:rsid w:val="00687256"/>
    <w:rsid w:val="006872DA"/>
    <w:rsid w:val="00687341"/>
    <w:rsid w:val="00687557"/>
    <w:rsid w:val="00687564"/>
    <w:rsid w:val="00687598"/>
    <w:rsid w:val="006876C2"/>
    <w:rsid w:val="00687B3A"/>
    <w:rsid w:val="00687BBC"/>
    <w:rsid w:val="00687DC3"/>
    <w:rsid w:val="00687E7B"/>
    <w:rsid w:val="00687EAD"/>
    <w:rsid w:val="00687F2D"/>
    <w:rsid w:val="00690102"/>
    <w:rsid w:val="006901D9"/>
    <w:rsid w:val="00690218"/>
    <w:rsid w:val="006902E0"/>
    <w:rsid w:val="006905A4"/>
    <w:rsid w:val="006905A7"/>
    <w:rsid w:val="006905C6"/>
    <w:rsid w:val="006905DD"/>
    <w:rsid w:val="006908F0"/>
    <w:rsid w:val="00690A2A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07"/>
    <w:rsid w:val="0069212D"/>
    <w:rsid w:val="006921D8"/>
    <w:rsid w:val="00692606"/>
    <w:rsid w:val="00692788"/>
    <w:rsid w:val="0069287F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3BD3"/>
    <w:rsid w:val="0069417F"/>
    <w:rsid w:val="006941D8"/>
    <w:rsid w:val="0069445E"/>
    <w:rsid w:val="006944AF"/>
    <w:rsid w:val="00694995"/>
    <w:rsid w:val="00694EAB"/>
    <w:rsid w:val="00695024"/>
    <w:rsid w:val="00695141"/>
    <w:rsid w:val="0069523D"/>
    <w:rsid w:val="00695310"/>
    <w:rsid w:val="006955D2"/>
    <w:rsid w:val="0069569B"/>
    <w:rsid w:val="006956C0"/>
    <w:rsid w:val="006957E5"/>
    <w:rsid w:val="006959D5"/>
    <w:rsid w:val="006959D8"/>
    <w:rsid w:val="00695B63"/>
    <w:rsid w:val="00695DD9"/>
    <w:rsid w:val="006960F3"/>
    <w:rsid w:val="00696295"/>
    <w:rsid w:val="0069633C"/>
    <w:rsid w:val="00696681"/>
    <w:rsid w:val="00696A5A"/>
    <w:rsid w:val="00696AFD"/>
    <w:rsid w:val="00696B37"/>
    <w:rsid w:val="00696F61"/>
    <w:rsid w:val="00696FAC"/>
    <w:rsid w:val="006970C1"/>
    <w:rsid w:val="00697527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2FF9"/>
    <w:rsid w:val="006A347B"/>
    <w:rsid w:val="006A3533"/>
    <w:rsid w:val="006A3B4C"/>
    <w:rsid w:val="006A3CDE"/>
    <w:rsid w:val="006A3D18"/>
    <w:rsid w:val="006A3D69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29D"/>
    <w:rsid w:val="006A5331"/>
    <w:rsid w:val="006A5604"/>
    <w:rsid w:val="006A5659"/>
    <w:rsid w:val="006A56F9"/>
    <w:rsid w:val="006A5FF1"/>
    <w:rsid w:val="006A6136"/>
    <w:rsid w:val="006A63F0"/>
    <w:rsid w:val="006A6484"/>
    <w:rsid w:val="006A649B"/>
    <w:rsid w:val="006A6742"/>
    <w:rsid w:val="006A67FB"/>
    <w:rsid w:val="006A6867"/>
    <w:rsid w:val="006A691B"/>
    <w:rsid w:val="006A6A70"/>
    <w:rsid w:val="006A6C4A"/>
    <w:rsid w:val="006A6CC4"/>
    <w:rsid w:val="006A6DE7"/>
    <w:rsid w:val="006A6E17"/>
    <w:rsid w:val="006A6F22"/>
    <w:rsid w:val="006A7088"/>
    <w:rsid w:val="006A708F"/>
    <w:rsid w:val="006A739D"/>
    <w:rsid w:val="006A74BD"/>
    <w:rsid w:val="006A7613"/>
    <w:rsid w:val="006A77A6"/>
    <w:rsid w:val="006A78D3"/>
    <w:rsid w:val="006A79C9"/>
    <w:rsid w:val="006A7A9A"/>
    <w:rsid w:val="006B005F"/>
    <w:rsid w:val="006B0222"/>
    <w:rsid w:val="006B02AC"/>
    <w:rsid w:val="006B053D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A80"/>
    <w:rsid w:val="006B1BD4"/>
    <w:rsid w:val="006B1FA1"/>
    <w:rsid w:val="006B2211"/>
    <w:rsid w:val="006B23DE"/>
    <w:rsid w:val="006B28C0"/>
    <w:rsid w:val="006B29B7"/>
    <w:rsid w:val="006B2A2F"/>
    <w:rsid w:val="006B2A49"/>
    <w:rsid w:val="006B2C47"/>
    <w:rsid w:val="006B2E22"/>
    <w:rsid w:val="006B2E93"/>
    <w:rsid w:val="006B2F57"/>
    <w:rsid w:val="006B312B"/>
    <w:rsid w:val="006B322E"/>
    <w:rsid w:val="006B34EF"/>
    <w:rsid w:val="006B35FB"/>
    <w:rsid w:val="006B3683"/>
    <w:rsid w:val="006B3688"/>
    <w:rsid w:val="006B38BA"/>
    <w:rsid w:val="006B38F5"/>
    <w:rsid w:val="006B394E"/>
    <w:rsid w:val="006B39BF"/>
    <w:rsid w:val="006B3B4D"/>
    <w:rsid w:val="006B42AB"/>
    <w:rsid w:val="006B4309"/>
    <w:rsid w:val="006B43B3"/>
    <w:rsid w:val="006B4403"/>
    <w:rsid w:val="006B445C"/>
    <w:rsid w:val="006B4584"/>
    <w:rsid w:val="006B4718"/>
    <w:rsid w:val="006B4759"/>
    <w:rsid w:val="006B47F2"/>
    <w:rsid w:val="006B49F2"/>
    <w:rsid w:val="006B4B71"/>
    <w:rsid w:val="006B4CBC"/>
    <w:rsid w:val="006B4EA0"/>
    <w:rsid w:val="006B4EEF"/>
    <w:rsid w:val="006B502D"/>
    <w:rsid w:val="006B523A"/>
    <w:rsid w:val="006B529B"/>
    <w:rsid w:val="006B52CA"/>
    <w:rsid w:val="006B5368"/>
    <w:rsid w:val="006B543D"/>
    <w:rsid w:val="006B5486"/>
    <w:rsid w:val="006B5648"/>
    <w:rsid w:val="006B5AC5"/>
    <w:rsid w:val="006B5AE7"/>
    <w:rsid w:val="006B5FAE"/>
    <w:rsid w:val="006B5FD0"/>
    <w:rsid w:val="006B601E"/>
    <w:rsid w:val="006B6133"/>
    <w:rsid w:val="006B616F"/>
    <w:rsid w:val="006B6664"/>
    <w:rsid w:val="006B6902"/>
    <w:rsid w:val="006B6B2B"/>
    <w:rsid w:val="006B6CE4"/>
    <w:rsid w:val="006B6E5F"/>
    <w:rsid w:val="006B6FD6"/>
    <w:rsid w:val="006B70A9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13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24E"/>
    <w:rsid w:val="006C3357"/>
    <w:rsid w:val="006C344C"/>
    <w:rsid w:val="006C36E5"/>
    <w:rsid w:val="006C3CBA"/>
    <w:rsid w:val="006C3D1E"/>
    <w:rsid w:val="006C41C1"/>
    <w:rsid w:val="006C42C3"/>
    <w:rsid w:val="006C448B"/>
    <w:rsid w:val="006C4BE3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0"/>
    <w:rsid w:val="006C55ED"/>
    <w:rsid w:val="006C596A"/>
    <w:rsid w:val="006C5BBC"/>
    <w:rsid w:val="006C5CCC"/>
    <w:rsid w:val="006C5CF0"/>
    <w:rsid w:val="006C5D14"/>
    <w:rsid w:val="006C6048"/>
    <w:rsid w:val="006C6096"/>
    <w:rsid w:val="006C6454"/>
    <w:rsid w:val="006C65D4"/>
    <w:rsid w:val="006C663D"/>
    <w:rsid w:val="006C67D6"/>
    <w:rsid w:val="006C6A01"/>
    <w:rsid w:val="006C6CF9"/>
    <w:rsid w:val="006C6D05"/>
    <w:rsid w:val="006C6D48"/>
    <w:rsid w:val="006C6F08"/>
    <w:rsid w:val="006C720D"/>
    <w:rsid w:val="006C7331"/>
    <w:rsid w:val="006C75CD"/>
    <w:rsid w:val="006C7638"/>
    <w:rsid w:val="006C76B5"/>
    <w:rsid w:val="006C76BE"/>
    <w:rsid w:val="006C7C69"/>
    <w:rsid w:val="006D01B8"/>
    <w:rsid w:val="006D029C"/>
    <w:rsid w:val="006D0365"/>
    <w:rsid w:val="006D0384"/>
    <w:rsid w:val="006D056D"/>
    <w:rsid w:val="006D05E5"/>
    <w:rsid w:val="006D076F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49A"/>
    <w:rsid w:val="006D1636"/>
    <w:rsid w:val="006D170E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AC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859"/>
    <w:rsid w:val="006D489A"/>
    <w:rsid w:val="006D4B93"/>
    <w:rsid w:val="006D4D59"/>
    <w:rsid w:val="006D4DF1"/>
    <w:rsid w:val="006D4E1D"/>
    <w:rsid w:val="006D4E26"/>
    <w:rsid w:val="006D535C"/>
    <w:rsid w:val="006D549E"/>
    <w:rsid w:val="006D5533"/>
    <w:rsid w:val="006D59BC"/>
    <w:rsid w:val="006D5AE1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AB3"/>
    <w:rsid w:val="006D6D1E"/>
    <w:rsid w:val="006D71A6"/>
    <w:rsid w:val="006D71F6"/>
    <w:rsid w:val="006D7280"/>
    <w:rsid w:val="006D736E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45"/>
    <w:rsid w:val="006E06A9"/>
    <w:rsid w:val="006E06FB"/>
    <w:rsid w:val="006E0758"/>
    <w:rsid w:val="006E0E5A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6B0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4E87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3CB"/>
    <w:rsid w:val="006E6471"/>
    <w:rsid w:val="006E67EA"/>
    <w:rsid w:val="006E68F8"/>
    <w:rsid w:val="006E68FF"/>
    <w:rsid w:val="006E6AD3"/>
    <w:rsid w:val="006E6B15"/>
    <w:rsid w:val="006E6CFE"/>
    <w:rsid w:val="006E70C9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7FA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A63"/>
    <w:rsid w:val="006F1C92"/>
    <w:rsid w:val="006F1C97"/>
    <w:rsid w:val="006F1D20"/>
    <w:rsid w:val="006F1E95"/>
    <w:rsid w:val="006F22BA"/>
    <w:rsid w:val="006F2384"/>
    <w:rsid w:val="006F27AE"/>
    <w:rsid w:val="006F2D08"/>
    <w:rsid w:val="006F2D53"/>
    <w:rsid w:val="006F2E6A"/>
    <w:rsid w:val="006F2EBD"/>
    <w:rsid w:val="006F2FB6"/>
    <w:rsid w:val="006F30BF"/>
    <w:rsid w:val="006F3304"/>
    <w:rsid w:val="006F331E"/>
    <w:rsid w:val="006F341F"/>
    <w:rsid w:val="006F346C"/>
    <w:rsid w:val="006F35FE"/>
    <w:rsid w:val="006F3723"/>
    <w:rsid w:val="006F37BC"/>
    <w:rsid w:val="006F3804"/>
    <w:rsid w:val="006F3A1F"/>
    <w:rsid w:val="006F3C6D"/>
    <w:rsid w:val="006F3CCC"/>
    <w:rsid w:val="006F3EBB"/>
    <w:rsid w:val="006F3F2C"/>
    <w:rsid w:val="006F4310"/>
    <w:rsid w:val="006F435F"/>
    <w:rsid w:val="006F4758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E78"/>
    <w:rsid w:val="006F5F75"/>
    <w:rsid w:val="006F5FE3"/>
    <w:rsid w:val="006F6062"/>
    <w:rsid w:val="006F60C1"/>
    <w:rsid w:val="006F6189"/>
    <w:rsid w:val="006F621C"/>
    <w:rsid w:val="006F63EC"/>
    <w:rsid w:val="006F6482"/>
    <w:rsid w:val="006F64BA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3"/>
    <w:rsid w:val="006F72C4"/>
    <w:rsid w:val="006F75F1"/>
    <w:rsid w:val="006F7620"/>
    <w:rsid w:val="006F7625"/>
    <w:rsid w:val="006F7A85"/>
    <w:rsid w:val="006F7AF8"/>
    <w:rsid w:val="007000FD"/>
    <w:rsid w:val="00700342"/>
    <w:rsid w:val="00700545"/>
    <w:rsid w:val="00700657"/>
    <w:rsid w:val="00700711"/>
    <w:rsid w:val="007007F5"/>
    <w:rsid w:val="00700A14"/>
    <w:rsid w:val="00700B95"/>
    <w:rsid w:val="00700E14"/>
    <w:rsid w:val="00700EBD"/>
    <w:rsid w:val="00700FB0"/>
    <w:rsid w:val="00701002"/>
    <w:rsid w:val="0070115E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C87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206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EEA"/>
    <w:rsid w:val="00705F2D"/>
    <w:rsid w:val="007064BC"/>
    <w:rsid w:val="007065BF"/>
    <w:rsid w:val="007069CF"/>
    <w:rsid w:val="00706A99"/>
    <w:rsid w:val="00706B48"/>
    <w:rsid w:val="00706B7C"/>
    <w:rsid w:val="00706BBC"/>
    <w:rsid w:val="00706CC3"/>
    <w:rsid w:val="00706E11"/>
    <w:rsid w:val="00706E72"/>
    <w:rsid w:val="007071DC"/>
    <w:rsid w:val="0070721A"/>
    <w:rsid w:val="007076E9"/>
    <w:rsid w:val="007077B5"/>
    <w:rsid w:val="00707938"/>
    <w:rsid w:val="00707979"/>
    <w:rsid w:val="00707998"/>
    <w:rsid w:val="00707BC0"/>
    <w:rsid w:val="00707DB3"/>
    <w:rsid w:val="00707F21"/>
    <w:rsid w:val="007100A5"/>
    <w:rsid w:val="0071014D"/>
    <w:rsid w:val="0071038C"/>
    <w:rsid w:val="00710391"/>
    <w:rsid w:val="0071039C"/>
    <w:rsid w:val="0071048E"/>
    <w:rsid w:val="00710641"/>
    <w:rsid w:val="007108B1"/>
    <w:rsid w:val="007108B7"/>
    <w:rsid w:val="00710900"/>
    <w:rsid w:val="00710AA6"/>
    <w:rsid w:val="00710E65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6A8"/>
    <w:rsid w:val="0071187E"/>
    <w:rsid w:val="00711F1C"/>
    <w:rsid w:val="00711FEE"/>
    <w:rsid w:val="007120C3"/>
    <w:rsid w:val="00712106"/>
    <w:rsid w:val="0071210F"/>
    <w:rsid w:val="0071222C"/>
    <w:rsid w:val="007122BD"/>
    <w:rsid w:val="00712390"/>
    <w:rsid w:val="007126F4"/>
    <w:rsid w:val="0071292C"/>
    <w:rsid w:val="007129CD"/>
    <w:rsid w:val="00712CD3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A4B"/>
    <w:rsid w:val="00714CB3"/>
    <w:rsid w:val="00715126"/>
    <w:rsid w:val="00715247"/>
    <w:rsid w:val="0071542F"/>
    <w:rsid w:val="00715475"/>
    <w:rsid w:val="007154FC"/>
    <w:rsid w:val="007155D1"/>
    <w:rsid w:val="007158B2"/>
    <w:rsid w:val="00715AF2"/>
    <w:rsid w:val="00715BCF"/>
    <w:rsid w:val="00715D40"/>
    <w:rsid w:val="00715D75"/>
    <w:rsid w:val="00715EBB"/>
    <w:rsid w:val="00715EC8"/>
    <w:rsid w:val="00715EEA"/>
    <w:rsid w:val="00715FB9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A6"/>
    <w:rsid w:val="007203C5"/>
    <w:rsid w:val="00720458"/>
    <w:rsid w:val="00720530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6EE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31B"/>
    <w:rsid w:val="00724427"/>
    <w:rsid w:val="0072446A"/>
    <w:rsid w:val="00724596"/>
    <w:rsid w:val="007245EC"/>
    <w:rsid w:val="007246CF"/>
    <w:rsid w:val="00724888"/>
    <w:rsid w:val="007248A7"/>
    <w:rsid w:val="007248B0"/>
    <w:rsid w:val="00724A08"/>
    <w:rsid w:val="00724B5A"/>
    <w:rsid w:val="00724BC6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6A"/>
    <w:rsid w:val="00725D51"/>
    <w:rsid w:val="00725EBA"/>
    <w:rsid w:val="00725EF8"/>
    <w:rsid w:val="00725F97"/>
    <w:rsid w:val="007261AB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5F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77A"/>
    <w:rsid w:val="00730923"/>
    <w:rsid w:val="00730AB5"/>
    <w:rsid w:val="00730ADD"/>
    <w:rsid w:val="00730B4D"/>
    <w:rsid w:val="00730C61"/>
    <w:rsid w:val="00730CE7"/>
    <w:rsid w:val="0073101F"/>
    <w:rsid w:val="0073132B"/>
    <w:rsid w:val="0073135B"/>
    <w:rsid w:val="00731673"/>
    <w:rsid w:val="00731690"/>
    <w:rsid w:val="007318FB"/>
    <w:rsid w:val="00731AE9"/>
    <w:rsid w:val="00731BA6"/>
    <w:rsid w:val="00731C0A"/>
    <w:rsid w:val="00731D82"/>
    <w:rsid w:val="00731DEC"/>
    <w:rsid w:val="00731E13"/>
    <w:rsid w:val="00731FB8"/>
    <w:rsid w:val="00732145"/>
    <w:rsid w:val="0073219E"/>
    <w:rsid w:val="00732268"/>
    <w:rsid w:val="00732277"/>
    <w:rsid w:val="007325E7"/>
    <w:rsid w:val="007325FB"/>
    <w:rsid w:val="007327AE"/>
    <w:rsid w:val="0073290E"/>
    <w:rsid w:val="00732D96"/>
    <w:rsid w:val="00732ED1"/>
    <w:rsid w:val="007331A5"/>
    <w:rsid w:val="00733465"/>
    <w:rsid w:val="0073350B"/>
    <w:rsid w:val="0073386D"/>
    <w:rsid w:val="0073397B"/>
    <w:rsid w:val="00733C2E"/>
    <w:rsid w:val="00733EF2"/>
    <w:rsid w:val="00733FC0"/>
    <w:rsid w:val="00734187"/>
    <w:rsid w:val="007341CB"/>
    <w:rsid w:val="00734278"/>
    <w:rsid w:val="0073453D"/>
    <w:rsid w:val="00734799"/>
    <w:rsid w:val="007348EE"/>
    <w:rsid w:val="007349DB"/>
    <w:rsid w:val="00734B58"/>
    <w:rsid w:val="00734C6D"/>
    <w:rsid w:val="00734CE4"/>
    <w:rsid w:val="00734D79"/>
    <w:rsid w:val="00734F82"/>
    <w:rsid w:val="007351B6"/>
    <w:rsid w:val="0073535B"/>
    <w:rsid w:val="00735737"/>
    <w:rsid w:val="007357CC"/>
    <w:rsid w:val="00735809"/>
    <w:rsid w:val="0073584B"/>
    <w:rsid w:val="007359C2"/>
    <w:rsid w:val="00735A68"/>
    <w:rsid w:val="00735B13"/>
    <w:rsid w:val="00735D97"/>
    <w:rsid w:val="0073616D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6D"/>
    <w:rsid w:val="00737CEC"/>
    <w:rsid w:val="00737F7B"/>
    <w:rsid w:val="00740081"/>
    <w:rsid w:val="0074015C"/>
    <w:rsid w:val="007401E5"/>
    <w:rsid w:val="007402D5"/>
    <w:rsid w:val="00740352"/>
    <w:rsid w:val="00740432"/>
    <w:rsid w:val="00740649"/>
    <w:rsid w:val="0074083C"/>
    <w:rsid w:val="00740853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A6D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22C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6E4"/>
    <w:rsid w:val="00744AEF"/>
    <w:rsid w:val="00744F2E"/>
    <w:rsid w:val="00744F56"/>
    <w:rsid w:val="00744F5A"/>
    <w:rsid w:val="00744FB3"/>
    <w:rsid w:val="00745019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5C9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9A6"/>
    <w:rsid w:val="00747AE5"/>
    <w:rsid w:val="00747B43"/>
    <w:rsid w:val="00747B7C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21"/>
    <w:rsid w:val="007508BE"/>
    <w:rsid w:val="00750EC8"/>
    <w:rsid w:val="00750F88"/>
    <w:rsid w:val="00750F8C"/>
    <w:rsid w:val="00750F8D"/>
    <w:rsid w:val="0075134F"/>
    <w:rsid w:val="0075157E"/>
    <w:rsid w:val="0075168C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BB0"/>
    <w:rsid w:val="00752C56"/>
    <w:rsid w:val="00753225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02F"/>
    <w:rsid w:val="00754107"/>
    <w:rsid w:val="007541CB"/>
    <w:rsid w:val="00754293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03"/>
    <w:rsid w:val="00755A58"/>
    <w:rsid w:val="00755B85"/>
    <w:rsid w:val="00755BE2"/>
    <w:rsid w:val="00755C0D"/>
    <w:rsid w:val="00755E13"/>
    <w:rsid w:val="00755F75"/>
    <w:rsid w:val="00756139"/>
    <w:rsid w:val="00756334"/>
    <w:rsid w:val="00756564"/>
    <w:rsid w:val="00756A25"/>
    <w:rsid w:val="00756FCA"/>
    <w:rsid w:val="00756FF1"/>
    <w:rsid w:val="00757032"/>
    <w:rsid w:val="007572B5"/>
    <w:rsid w:val="0075795F"/>
    <w:rsid w:val="00757AE1"/>
    <w:rsid w:val="00757C06"/>
    <w:rsid w:val="00757CE6"/>
    <w:rsid w:val="00757E33"/>
    <w:rsid w:val="00760145"/>
    <w:rsid w:val="007601A2"/>
    <w:rsid w:val="0076031D"/>
    <w:rsid w:val="00760486"/>
    <w:rsid w:val="00760705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4AE"/>
    <w:rsid w:val="007635FE"/>
    <w:rsid w:val="00763747"/>
    <w:rsid w:val="0076390E"/>
    <w:rsid w:val="00763B12"/>
    <w:rsid w:val="00763BA2"/>
    <w:rsid w:val="00763DFC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373"/>
    <w:rsid w:val="00765444"/>
    <w:rsid w:val="00765546"/>
    <w:rsid w:val="00765625"/>
    <w:rsid w:val="00765807"/>
    <w:rsid w:val="0076585C"/>
    <w:rsid w:val="00765B48"/>
    <w:rsid w:val="00765D69"/>
    <w:rsid w:val="0076608E"/>
    <w:rsid w:val="007660F8"/>
    <w:rsid w:val="00766370"/>
    <w:rsid w:val="00766448"/>
    <w:rsid w:val="00766461"/>
    <w:rsid w:val="007666A1"/>
    <w:rsid w:val="007666C8"/>
    <w:rsid w:val="007667DB"/>
    <w:rsid w:val="0076686E"/>
    <w:rsid w:val="0076696D"/>
    <w:rsid w:val="00766A13"/>
    <w:rsid w:val="00766D5F"/>
    <w:rsid w:val="00766DB8"/>
    <w:rsid w:val="00766EA5"/>
    <w:rsid w:val="00766F3D"/>
    <w:rsid w:val="00767144"/>
    <w:rsid w:val="007673BF"/>
    <w:rsid w:val="007674B5"/>
    <w:rsid w:val="0076751C"/>
    <w:rsid w:val="00767748"/>
    <w:rsid w:val="007678A1"/>
    <w:rsid w:val="00767AED"/>
    <w:rsid w:val="00767C3B"/>
    <w:rsid w:val="00767D62"/>
    <w:rsid w:val="00767E25"/>
    <w:rsid w:val="0077019E"/>
    <w:rsid w:val="00770265"/>
    <w:rsid w:val="00770455"/>
    <w:rsid w:val="007704E8"/>
    <w:rsid w:val="00770530"/>
    <w:rsid w:val="00770791"/>
    <w:rsid w:val="00770906"/>
    <w:rsid w:val="00770A49"/>
    <w:rsid w:val="00770C52"/>
    <w:rsid w:val="00770D51"/>
    <w:rsid w:val="00770DDB"/>
    <w:rsid w:val="00770E59"/>
    <w:rsid w:val="00770E7C"/>
    <w:rsid w:val="00771018"/>
    <w:rsid w:val="0077119C"/>
    <w:rsid w:val="00771409"/>
    <w:rsid w:val="007718AC"/>
    <w:rsid w:val="00771AC5"/>
    <w:rsid w:val="00771BB4"/>
    <w:rsid w:val="00771C85"/>
    <w:rsid w:val="00771EB8"/>
    <w:rsid w:val="00772073"/>
    <w:rsid w:val="0077236D"/>
    <w:rsid w:val="00772371"/>
    <w:rsid w:val="007726D3"/>
    <w:rsid w:val="007726D9"/>
    <w:rsid w:val="007727C2"/>
    <w:rsid w:val="007727D4"/>
    <w:rsid w:val="007729B7"/>
    <w:rsid w:val="00772A64"/>
    <w:rsid w:val="00772CB5"/>
    <w:rsid w:val="00772D55"/>
    <w:rsid w:val="00772E99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667"/>
    <w:rsid w:val="00774B50"/>
    <w:rsid w:val="00774DAE"/>
    <w:rsid w:val="00774DE9"/>
    <w:rsid w:val="00774F18"/>
    <w:rsid w:val="00775044"/>
    <w:rsid w:val="007750F0"/>
    <w:rsid w:val="00775805"/>
    <w:rsid w:val="00775F89"/>
    <w:rsid w:val="0077647D"/>
    <w:rsid w:val="00776563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775"/>
    <w:rsid w:val="0077799E"/>
    <w:rsid w:val="00777A3F"/>
    <w:rsid w:val="00777BD3"/>
    <w:rsid w:val="00777BE9"/>
    <w:rsid w:val="00777C2D"/>
    <w:rsid w:val="00777D87"/>
    <w:rsid w:val="00777EEF"/>
    <w:rsid w:val="007802F2"/>
    <w:rsid w:val="00780304"/>
    <w:rsid w:val="0078036B"/>
    <w:rsid w:val="00780787"/>
    <w:rsid w:val="0078085A"/>
    <w:rsid w:val="00780951"/>
    <w:rsid w:val="00780BAE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7"/>
    <w:rsid w:val="00781BE8"/>
    <w:rsid w:val="00781C7F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C2F"/>
    <w:rsid w:val="00782D48"/>
    <w:rsid w:val="00782F26"/>
    <w:rsid w:val="00782F39"/>
    <w:rsid w:val="007832B8"/>
    <w:rsid w:val="00783389"/>
    <w:rsid w:val="0078350B"/>
    <w:rsid w:val="00783603"/>
    <w:rsid w:val="007839BA"/>
    <w:rsid w:val="00783A16"/>
    <w:rsid w:val="00783AA0"/>
    <w:rsid w:val="00783C03"/>
    <w:rsid w:val="00783E27"/>
    <w:rsid w:val="00783F09"/>
    <w:rsid w:val="00783F3B"/>
    <w:rsid w:val="007842B8"/>
    <w:rsid w:val="00784329"/>
    <w:rsid w:val="00784567"/>
    <w:rsid w:val="0078456E"/>
    <w:rsid w:val="00784589"/>
    <w:rsid w:val="007845FA"/>
    <w:rsid w:val="007846D6"/>
    <w:rsid w:val="007846F4"/>
    <w:rsid w:val="007846FF"/>
    <w:rsid w:val="0078470E"/>
    <w:rsid w:val="0078471C"/>
    <w:rsid w:val="00784761"/>
    <w:rsid w:val="00784B1D"/>
    <w:rsid w:val="00784B23"/>
    <w:rsid w:val="00784B7E"/>
    <w:rsid w:val="00784ECA"/>
    <w:rsid w:val="00784F8F"/>
    <w:rsid w:val="00784FBC"/>
    <w:rsid w:val="00785003"/>
    <w:rsid w:val="00785295"/>
    <w:rsid w:val="007852C0"/>
    <w:rsid w:val="00785417"/>
    <w:rsid w:val="007854C1"/>
    <w:rsid w:val="0078558E"/>
    <w:rsid w:val="00785619"/>
    <w:rsid w:val="00785632"/>
    <w:rsid w:val="0078577E"/>
    <w:rsid w:val="0078580D"/>
    <w:rsid w:val="00785B91"/>
    <w:rsid w:val="00785F12"/>
    <w:rsid w:val="007860CB"/>
    <w:rsid w:val="0078614E"/>
    <w:rsid w:val="0078617D"/>
    <w:rsid w:val="007863C2"/>
    <w:rsid w:val="007863D2"/>
    <w:rsid w:val="0078649D"/>
    <w:rsid w:val="00786603"/>
    <w:rsid w:val="0078666A"/>
    <w:rsid w:val="00786BC6"/>
    <w:rsid w:val="0078704D"/>
    <w:rsid w:val="007870C9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074"/>
    <w:rsid w:val="00790282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7F8"/>
    <w:rsid w:val="00791860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C5F"/>
    <w:rsid w:val="00792DA5"/>
    <w:rsid w:val="00792F24"/>
    <w:rsid w:val="007930DC"/>
    <w:rsid w:val="007932A6"/>
    <w:rsid w:val="00793638"/>
    <w:rsid w:val="00793671"/>
    <w:rsid w:val="00793AC0"/>
    <w:rsid w:val="00793C65"/>
    <w:rsid w:val="00793C81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E3D"/>
    <w:rsid w:val="00796FB4"/>
    <w:rsid w:val="007975BA"/>
    <w:rsid w:val="007976BF"/>
    <w:rsid w:val="0079789D"/>
    <w:rsid w:val="0079793D"/>
    <w:rsid w:val="00797C2F"/>
    <w:rsid w:val="007A00C1"/>
    <w:rsid w:val="007A0120"/>
    <w:rsid w:val="007A015F"/>
    <w:rsid w:val="007A03BA"/>
    <w:rsid w:val="007A041D"/>
    <w:rsid w:val="007A042F"/>
    <w:rsid w:val="007A045F"/>
    <w:rsid w:val="007A084F"/>
    <w:rsid w:val="007A0A98"/>
    <w:rsid w:val="007A0C8B"/>
    <w:rsid w:val="007A0FDE"/>
    <w:rsid w:val="007A10B4"/>
    <w:rsid w:val="007A10F4"/>
    <w:rsid w:val="007A111C"/>
    <w:rsid w:val="007A118A"/>
    <w:rsid w:val="007A129B"/>
    <w:rsid w:val="007A1352"/>
    <w:rsid w:val="007A1485"/>
    <w:rsid w:val="007A15BF"/>
    <w:rsid w:val="007A18F1"/>
    <w:rsid w:val="007A193A"/>
    <w:rsid w:val="007A1AE9"/>
    <w:rsid w:val="007A1C68"/>
    <w:rsid w:val="007A1CAF"/>
    <w:rsid w:val="007A1DA3"/>
    <w:rsid w:val="007A1E3C"/>
    <w:rsid w:val="007A2120"/>
    <w:rsid w:val="007A23D9"/>
    <w:rsid w:val="007A24D6"/>
    <w:rsid w:val="007A26A5"/>
    <w:rsid w:val="007A278F"/>
    <w:rsid w:val="007A2AD4"/>
    <w:rsid w:val="007A2B8A"/>
    <w:rsid w:val="007A2BED"/>
    <w:rsid w:val="007A3028"/>
    <w:rsid w:val="007A32DB"/>
    <w:rsid w:val="007A3503"/>
    <w:rsid w:val="007A37C6"/>
    <w:rsid w:val="007A3927"/>
    <w:rsid w:val="007A396F"/>
    <w:rsid w:val="007A39AB"/>
    <w:rsid w:val="007A3BA2"/>
    <w:rsid w:val="007A3DD1"/>
    <w:rsid w:val="007A3E66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5B"/>
    <w:rsid w:val="007A576E"/>
    <w:rsid w:val="007A5ACD"/>
    <w:rsid w:val="007A5BC2"/>
    <w:rsid w:val="007A5CDC"/>
    <w:rsid w:val="007A5CE7"/>
    <w:rsid w:val="007A5FC5"/>
    <w:rsid w:val="007A6044"/>
    <w:rsid w:val="007A6092"/>
    <w:rsid w:val="007A61E7"/>
    <w:rsid w:val="007A629F"/>
    <w:rsid w:val="007A6359"/>
    <w:rsid w:val="007A6395"/>
    <w:rsid w:val="007A64D6"/>
    <w:rsid w:val="007A6742"/>
    <w:rsid w:val="007A67DB"/>
    <w:rsid w:val="007A6B33"/>
    <w:rsid w:val="007A6C95"/>
    <w:rsid w:val="007A6F71"/>
    <w:rsid w:val="007A706B"/>
    <w:rsid w:val="007A7177"/>
    <w:rsid w:val="007A71DC"/>
    <w:rsid w:val="007A71F2"/>
    <w:rsid w:val="007A74DA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102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1E3D"/>
    <w:rsid w:val="007B217A"/>
    <w:rsid w:val="007B2633"/>
    <w:rsid w:val="007B2956"/>
    <w:rsid w:val="007B2A67"/>
    <w:rsid w:val="007B2AC7"/>
    <w:rsid w:val="007B2AE8"/>
    <w:rsid w:val="007B2BF0"/>
    <w:rsid w:val="007B2C28"/>
    <w:rsid w:val="007B2D8B"/>
    <w:rsid w:val="007B2DD6"/>
    <w:rsid w:val="007B2F58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1D"/>
    <w:rsid w:val="007B3FC7"/>
    <w:rsid w:val="007B40AB"/>
    <w:rsid w:val="007B4202"/>
    <w:rsid w:val="007B44CD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4FD5"/>
    <w:rsid w:val="007B56CA"/>
    <w:rsid w:val="007B5787"/>
    <w:rsid w:val="007B5A56"/>
    <w:rsid w:val="007B5DD6"/>
    <w:rsid w:val="007B60A8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55E"/>
    <w:rsid w:val="007B763E"/>
    <w:rsid w:val="007B77A4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01B"/>
    <w:rsid w:val="007C21AB"/>
    <w:rsid w:val="007C2344"/>
    <w:rsid w:val="007C2502"/>
    <w:rsid w:val="007C25F8"/>
    <w:rsid w:val="007C267D"/>
    <w:rsid w:val="007C27DC"/>
    <w:rsid w:val="007C2E33"/>
    <w:rsid w:val="007C3287"/>
    <w:rsid w:val="007C3559"/>
    <w:rsid w:val="007C361D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31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565"/>
    <w:rsid w:val="007C7688"/>
    <w:rsid w:val="007C790A"/>
    <w:rsid w:val="007C7991"/>
    <w:rsid w:val="007C7A4B"/>
    <w:rsid w:val="007C7A8E"/>
    <w:rsid w:val="007C7B10"/>
    <w:rsid w:val="007C7B2B"/>
    <w:rsid w:val="007C7B92"/>
    <w:rsid w:val="007C7CC6"/>
    <w:rsid w:val="007D01F5"/>
    <w:rsid w:val="007D0297"/>
    <w:rsid w:val="007D0472"/>
    <w:rsid w:val="007D048E"/>
    <w:rsid w:val="007D061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CE"/>
    <w:rsid w:val="007D1AEB"/>
    <w:rsid w:val="007D1B87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2F69"/>
    <w:rsid w:val="007D30B2"/>
    <w:rsid w:val="007D336B"/>
    <w:rsid w:val="007D3404"/>
    <w:rsid w:val="007D34EC"/>
    <w:rsid w:val="007D34FF"/>
    <w:rsid w:val="007D3506"/>
    <w:rsid w:val="007D351C"/>
    <w:rsid w:val="007D352B"/>
    <w:rsid w:val="007D3C2B"/>
    <w:rsid w:val="007D3CA7"/>
    <w:rsid w:val="007D3E0E"/>
    <w:rsid w:val="007D3E91"/>
    <w:rsid w:val="007D3F2A"/>
    <w:rsid w:val="007D3FA8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9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12"/>
    <w:rsid w:val="007D7027"/>
    <w:rsid w:val="007D7362"/>
    <w:rsid w:val="007D7545"/>
    <w:rsid w:val="007D77A0"/>
    <w:rsid w:val="007D781E"/>
    <w:rsid w:val="007D78E9"/>
    <w:rsid w:val="007D7C4E"/>
    <w:rsid w:val="007D7C8B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3E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102"/>
    <w:rsid w:val="007E31BF"/>
    <w:rsid w:val="007E3308"/>
    <w:rsid w:val="007E3499"/>
    <w:rsid w:val="007E36F5"/>
    <w:rsid w:val="007E3829"/>
    <w:rsid w:val="007E3955"/>
    <w:rsid w:val="007E3977"/>
    <w:rsid w:val="007E3B14"/>
    <w:rsid w:val="007E3B62"/>
    <w:rsid w:val="007E3C5B"/>
    <w:rsid w:val="007E3D3D"/>
    <w:rsid w:val="007E40FC"/>
    <w:rsid w:val="007E43AE"/>
    <w:rsid w:val="007E45D0"/>
    <w:rsid w:val="007E498C"/>
    <w:rsid w:val="007E4B07"/>
    <w:rsid w:val="007E4BF1"/>
    <w:rsid w:val="007E4BF2"/>
    <w:rsid w:val="007E4CBE"/>
    <w:rsid w:val="007E506B"/>
    <w:rsid w:val="007E5077"/>
    <w:rsid w:val="007E557A"/>
    <w:rsid w:val="007E55ED"/>
    <w:rsid w:val="007E59C0"/>
    <w:rsid w:val="007E5BC6"/>
    <w:rsid w:val="007E5C1A"/>
    <w:rsid w:val="007E5D9B"/>
    <w:rsid w:val="007E60C2"/>
    <w:rsid w:val="007E612C"/>
    <w:rsid w:val="007E6199"/>
    <w:rsid w:val="007E63AD"/>
    <w:rsid w:val="007E63F8"/>
    <w:rsid w:val="007E64C6"/>
    <w:rsid w:val="007E652B"/>
    <w:rsid w:val="007E67F9"/>
    <w:rsid w:val="007E6E02"/>
    <w:rsid w:val="007E6F26"/>
    <w:rsid w:val="007E70BE"/>
    <w:rsid w:val="007E7272"/>
    <w:rsid w:val="007E73F8"/>
    <w:rsid w:val="007E74AC"/>
    <w:rsid w:val="007E7559"/>
    <w:rsid w:val="007E796C"/>
    <w:rsid w:val="007E7A01"/>
    <w:rsid w:val="007E7E29"/>
    <w:rsid w:val="007E7FA4"/>
    <w:rsid w:val="007F0109"/>
    <w:rsid w:val="007F0315"/>
    <w:rsid w:val="007F0521"/>
    <w:rsid w:val="007F0573"/>
    <w:rsid w:val="007F0635"/>
    <w:rsid w:val="007F075D"/>
    <w:rsid w:val="007F07FF"/>
    <w:rsid w:val="007F09BF"/>
    <w:rsid w:val="007F0A1B"/>
    <w:rsid w:val="007F0A2D"/>
    <w:rsid w:val="007F0A69"/>
    <w:rsid w:val="007F0AC6"/>
    <w:rsid w:val="007F0B5C"/>
    <w:rsid w:val="007F0ED8"/>
    <w:rsid w:val="007F104A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C25"/>
    <w:rsid w:val="007F3E08"/>
    <w:rsid w:val="007F415C"/>
    <w:rsid w:val="007F42CF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72"/>
    <w:rsid w:val="007F58DF"/>
    <w:rsid w:val="007F5A0F"/>
    <w:rsid w:val="007F5C24"/>
    <w:rsid w:val="007F5D0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355"/>
    <w:rsid w:val="007F7424"/>
    <w:rsid w:val="007F74AC"/>
    <w:rsid w:val="007F74D0"/>
    <w:rsid w:val="007F7844"/>
    <w:rsid w:val="007F7866"/>
    <w:rsid w:val="007F7B2F"/>
    <w:rsid w:val="007F7B4F"/>
    <w:rsid w:val="007F7CBD"/>
    <w:rsid w:val="007F7E98"/>
    <w:rsid w:val="007F7F4E"/>
    <w:rsid w:val="007F7FAA"/>
    <w:rsid w:val="008000D1"/>
    <w:rsid w:val="0080056F"/>
    <w:rsid w:val="00800623"/>
    <w:rsid w:val="00800666"/>
    <w:rsid w:val="008009C2"/>
    <w:rsid w:val="008009CF"/>
    <w:rsid w:val="00800A46"/>
    <w:rsid w:val="00800BF4"/>
    <w:rsid w:val="00801047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9B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BC"/>
    <w:rsid w:val="00804884"/>
    <w:rsid w:val="008048C0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2B8"/>
    <w:rsid w:val="00806493"/>
    <w:rsid w:val="0080663D"/>
    <w:rsid w:val="0080672A"/>
    <w:rsid w:val="0080673A"/>
    <w:rsid w:val="00806AA5"/>
    <w:rsid w:val="00806B54"/>
    <w:rsid w:val="00806C40"/>
    <w:rsid w:val="00806E28"/>
    <w:rsid w:val="00806F1B"/>
    <w:rsid w:val="008075FC"/>
    <w:rsid w:val="00807615"/>
    <w:rsid w:val="00807798"/>
    <w:rsid w:val="00807864"/>
    <w:rsid w:val="00807867"/>
    <w:rsid w:val="008078F0"/>
    <w:rsid w:val="00807B5A"/>
    <w:rsid w:val="00807C62"/>
    <w:rsid w:val="00810022"/>
    <w:rsid w:val="0081002B"/>
    <w:rsid w:val="008100E5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58"/>
    <w:rsid w:val="008106A9"/>
    <w:rsid w:val="00810943"/>
    <w:rsid w:val="0081107A"/>
    <w:rsid w:val="0081145F"/>
    <w:rsid w:val="0081152E"/>
    <w:rsid w:val="00811A95"/>
    <w:rsid w:val="00811ABE"/>
    <w:rsid w:val="00811C08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49C"/>
    <w:rsid w:val="00813800"/>
    <w:rsid w:val="00813B02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7F4"/>
    <w:rsid w:val="008149E4"/>
    <w:rsid w:val="00814B57"/>
    <w:rsid w:val="00814BD8"/>
    <w:rsid w:val="00814CDF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12"/>
    <w:rsid w:val="008159F4"/>
    <w:rsid w:val="00815AE1"/>
    <w:rsid w:val="00815BE1"/>
    <w:rsid w:val="00815C86"/>
    <w:rsid w:val="00815F9B"/>
    <w:rsid w:val="00816019"/>
    <w:rsid w:val="00816692"/>
    <w:rsid w:val="00816782"/>
    <w:rsid w:val="008167D6"/>
    <w:rsid w:val="008167E3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143C"/>
    <w:rsid w:val="008216A7"/>
    <w:rsid w:val="008216EC"/>
    <w:rsid w:val="008218E0"/>
    <w:rsid w:val="00821C9F"/>
    <w:rsid w:val="00821D59"/>
    <w:rsid w:val="00821E98"/>
    <w:rsid w:val="00821F2F"/>
    <w:rsid w:val="008220D1"/>
    <w:rsid w:val="008221D4"/>
    <w:rsid w:val="008223BC"/>
    <w:rsid w:val="008223D5"/>
    <w:rsid w:val="0082248C"/>
    <w:rsid w:val="00822663"/>
    <w:rsid w:val="0082266A"/>
    <w:rsid w:val="00822BC2"/>
    <w:rsid w:val="00822C72"/>
    <w:rsid w:val="00822E0D"/>
    <w:rsid w:val="00822E36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1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27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6F1E"/>
    <w:rsid w:val="00827036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39C"/>
    <w:rsid w:val="0083043F"/>
    <w:rsid w:val="0083057F"/>
    <w:rsid w:val="00830667"/>
    <w:rsid w:val="0083067E"/>
    <w:rsid w:val="008306FA"/>
    <w:rsid w:val="008307BA"/>
    <w:rsid w:val="008309A0"/>
    <w:rsid w:val="00830A94"/>
    <w:rsid w:val="00830B56"/>
    <w:rsid w:val="00830FA1"/>
    <w:rsid w:val="00830FD0"/>
    <w:rsid w:val="008311B6"/>
    <w:rsid w:val="008312AF"/>
    <w:rsid w:val="008313DC"/>
    <w:rsid w:val="008313F3"/>
    <w:rsid w:val="00831419"/>
    <w:rsid w:val="00831462"/>
    <w:rsid w:val="0083149B"/>
    <w:rsid w:val="008316D0"/>
    <w:rsid w:val="0083172A"/>
    <w:rsid w:val="00831801"/>
    <w:rsid w:val="00831B80"/>
    <w:rsid w:val="00831C2E"/>
    <w:rsid w:val="00831D9B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15"/>
    <w:rsid w:val="00832F29"/>
    <w:rsid w:val="00833068"/>
    <w:rsid w:val="008330E3"/>
    <w:rsid w:val="00833140"/>
    <w:rsid w:val="0083331D"/>
    <w:rsid w:val="008333B0"/>
    <w:rsid w:val="008336F4"/>
    <w:rsid w:val="00833E2B"/>
    <w:rsid w:val="00833E3F"/>
    <w:rsid w:val="00833F8C"/>
    <w:rsid w:val="00834669"/>
    <w:rsid w:val="008347AA"/>
    <w:rsid w:val="0083491F"/>
    <w:rsid w:val="00834AE7"/>
    <w:rsid w:val="00834B1D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6FAE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37F69"/>
    <w:rsid w:val="008401B5"/>
    <w:rsid w:val="008401D0"/>
    <w:rsid w:val="0084020C"/>
    <w:rsid w:val="008402A8"/>
    <w:rsid w:val="008403CB"/>
    <w:rsid w:val="008405A1"/>
    <w:rsid w:val="0084099D"/>
    <w:rsid w:val="00840CC6"/>
    <w:rsid w:val="00840DEC"/>
    <w:rsid w:val="00841065"/>
    <w:rsid w:val="0084117A"/>
    <w:rsid w:val="00841316"/>
    <w:rsid w:val="008413B1"/>
    <w:rsid w:val="008413E1"/>
    <w:rsid w:val="0084158F"/>
    <w:rsid w:val="00841636"/>
    <w:rsid w:val="00841B5F"/>
    <w:rsid w:val="00841B92"/>
    <w:rsid w:val="00841BC4"/>
    <w:rsid w:val="00841D12"/>
    <w:rsid w:val="00841E12"/>
    <w:rsid w:val="00841EB9"/>
    <w:rsid w:val="00841EEB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61"/>
    <w:rsid w:val="008434FF"/>
    <w:rsid w:val="008435C5"/>
    <w:rsid w:val="00843B2E"/>
    <w:rsid w:val="00843C90"/>
    <w:rsid w:val="00843F84"/>
    <w:rsid w:val="00844145"/>
    <w:rsid w:val="008441B3"/>
    <w:rsid w:val="008441D8"/>
    <w:rsid w:val="008444E4"/>
    <w:rsid w:val="00844699"/>
    <w:rsid w:val="0084478E"/>
    <w:rsid w:val="0084486C"/>
    <w:rsid w:val="0084490E"/>
    <w:rsid w:val="00844A88"/>
    <w:rsid w:val="00844B75"/>
    <w:rsid w:val="00844B99"/>
    <w:rsid w:val="00844C66"/>
    <w:rsid w:val="00844CDA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9FE"/>
    <w:rsid w:val="00845B39"/>
    <w:rsid w:val="00845C03"/>
    <w:rsid w:val="00845CBE"/>
    <w:rsid w:val="00845DBF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B55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57C"/>
    <w:rsid w:val="008506A0"/>
    <w:rsid w:val="0085095C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D7"/>
    <w:rsid w:val="00852982"/>
    <w:rsid w:val="008529A4"/>
    <w:rsid w:val="00852C35"/>
    <w:rsid w:val="00852C9C"/>
    <w:rsid w:val="00852D3E"/>
    <w:rsid w:val="00852EDB"/>
    <w:rsid w:val="00852F06"/>
    <w:rsid w:val="008530B1"/>
    <w:rsid w:val="008531E7"/>
    <w:rsid w:val="00853218"/>
    <w:rsid w:val="008532C0"/>
    <w:rsid w:val="00853388"/>
    <w:rsid w:val="008533CB"/>
    <w:rsid w:val="008536F8"/>
    <w:rsid w:val="0085380A"/>
    <w:rsid w:val="00853943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6FE"/>
    <w:rsid w:val="00855742"/>
    <w:rsid w:val="00855918"/>
    <w:rsid w:val="008559C4"/>
    <w:rsid w:val="00855BEC"/>
    <w:rsid w:val="00855D02"/>
    <w:rsid w:val="00856040"/>
    <w:rsid w:val="008560F8"/>
    <w:rsid w:val="00856270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834"/>
    <w:rsid w:val="00857A03"/>
    <w:rsid w:val="00857AEC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530"/>
    <w:rsid w:val="00861575"/>
    <w:rsid w:val="0086164E"/>
    <w:rsid w:val="00861836"/>
    <w:rsid w:val="00861922"/>
    <w:rsid w:val="00861967"/>
    <w:rsid w:val="008619B7"/>
    <w:rsid w:val="00861ABC"/>
    <w:rsid w:val="00861D63"/>
    <w:rsid w:val="00861DAB"/>
    <w:rsid w:val="008620A9"/>
    <w:rsid w:val="008620C8"/>
    <w:rsid w:val="00862291"/>
    <w:rsid w:val="00862309"/>
    <w:rsid w:val="00862320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1D5"/>
    <w:rsid w:val="00863421"/>
    <w:rsid w:val="008636C0"/>
    <w:rsid w:val="008636FD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403"/>
    <w:rsid w:val="008654E2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612"/>
    <w:rsid w:val="00867954"/>
    <w:rsid w:val="008679B5"/>
    <w:rsid w:val="00867E32"/>
    <w:rsid w:val="008700C4"/>
    <w:rsid w:val="00870197"/>
    <w:rsid w:val="00870244"/>
    <w:rsid w:val="00870248"/>
    <w:rsid w:val="00870318"/>
    <w:rsid w:val="008703DB"/>
    <w:rsid w:val="00870580"/>
    <w:rsid w:val="008706CA"/>
    <w:rsid w:val="008707D3"/>
    <w:rsid w:val="0087088F"/>
    <w:rsid w:val="00870B7D"/>
    <w:rsid w:val="00870CCC"/>
    <w:rsid w:val="00870D01"/>
    <w:rsid w:val="00870E4E"/>
    <w:rsid w:val="00870F48"/>
    <w:rsid w:val="0087125E"/>
    <w:rsid w:val="00871323"/>
    <w:rsid w:val="0087137D"/>
    <w:rsid w:val="008713E9"/>
    <w:rsid w:val="008714D3"/>
    <w:rsid w:val="0087165A"/>
    <w:rsid w:val="00871711"/>
    <w:rsid w:val="00871910"/>
    <w:rsid w:val="008719F2"/>
    <w:rsid w:val="00871E41"/>
    <w:rsid w:val="00871FA1"/>
    <w:rsid w:val="0087217A"/>
    <w:rsid w:val="00872779"/>
    <w:rsid w:val="008727F5"/>
    <w:rsid w:val="00872AB2"/>
    <w:rsid w:val="00872E0D"/>
    <w:rsid w:val="008731BF"/>
    <w:rsid w:val="00873205"/>
    <w:rsid w:val="00873241"/>
    <w:rsid w:val="008733C9"/>
    <w:rsid w:val="00873609"/>
    <w:rsid w:val="00873A17"/>
    <w:rsid w:val="00873AE4"/>
    <w:rsid w:val="00873CE1"/>
    <w:rsid w:val="00873F96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3E6"/>
    <w:rsid w:val="00875444"/>
    <w:rsid w:val="00875EB0"/>
    <w:rsid w:val="00875EF4"/>
    <w:rsid w:val="00875FCB"/>
    <w:rsid w:val="00875FF7"/>
    <w:rsid w:val="00876082"/>
    <w:rsid w:val="00876442"/>
    <w:rsid w:val="008764DE"/>
    <w:rsid w:val="00876526"/>
    <w:rsid w:val="00876653"/>
    <w:rsid w:val="00876867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6A4"/>
    <w:rsid w:val="008777AD"/>
    <w:rsid w:val="00877A2B"/>
    <w:rsid w:val="00877BCA"/>
    <w:rsid w:val="00877C0F"/>
    <w:rsid w:val="00877F05"/>
    <w:rsid w:val="00877FAD"/>
    <w:rsid w:val="0088027B"/>
    <w:rsid w:val="008804C6"/>
    <w:rsid w:val="0088069F"/>
    <w:rsid w:val="008809CD"/>
    <w:rsid w:val="00880ABF"/>
    <w:rsid w:val="00880B7B"/>
    <w:rsid w:val="00880C19"/>
    <w:rsid w:val="00880CBA"/>
    <w:rsid w:val="00880CE9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2FEE"/>
    <w:rsid w:val="008831F7"/>
    <w:rsid w:val="008832E2"/>
    <w:rsid w:val="00883375"/>
    <w:rsid w:val="008835B1"/>
    <w:rsid w:val="00883739"/>
    <w:rsid w:val="0088374E"/>
    <w:rsid w:val="0088378F"/>
    <w:rsid w:val="008837B9"/>
    <w:rsid w:val="00883AF3"/>
    <w:rsid w:val="00883BC2"/>
    <w:rsid w:val="00883CDC"/>
    <w:rsid w:val="00883E58"/>
    <w:rsid w:val="00883F85"/>
    <w:rsid w:val="00883FB1"/>
    <w:rsid w:val="00884283"/>
    <w:rsid w:val="0088444A"/>
    <w:rsid w:val="0088478D"/>
    <w:rsid w:val="00884900"/>
    <w:rsid w:val="008849A1"/>
    <w:rsid w:val="00884A1B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869"/>
    <w:rsid w:val="00885D90"/>
    <w:rsid w:val="008863C7"/>
    <w:rsid w:val="008864B8"/>
    <w:rsid w:val="008866A8"/>
    <w:rsid w:val="0088671A"/>
    <w:rsid w:val="00886AC2"/>
    <w:rsid w:val="00886CBA"/>
    <w:rsid w:val="00886CD4"/>
    <w:rsid w:val="00886DD8"/>
    <w:rsid w:val="00887048"/>
    <w:rsid w:val="008870E9"/>
    <w:rsid w:val="0088715A"/>
    <w:rsid w:val="0088729B"/>
    <w:rsid w:val="00887419"/>
    <w:rsid w:val="00887476"/>
    <w:rsid w:val="008874FD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52E"/>
    <w:rsid w:val="00892570"/>
    <w:rsid w:val="0089260B"/>
    <w:rsid w:val="008926A4"/>
    <w:rsid w:val="008927AD"/>
    <w:rsid w:val="00892A9F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1C9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DFE"/>
    <w:rsid w:val="00895E3B"/>
    <w:rsid w:val="00895E7F"/>
    <w:rsid w:val="00895EB7"/>
    <w:rsid w:val="00896087"/>
    <w:rsid w:val="0089621A"/>
    <w:rsid w:val="00896272"/>
    <w:rsid w:val="008962A3"/>
    <w:rsid w:val="00896444"/>
    <w:rsid w:val="00896445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5B"/>
    <w:rsid w:val="00897277"/>
    <w:rsid w:val="008973FD"/>
    <w:rsid w:val="00897444"/>
    <w:rsid w:val="00897795"/>
    <w:rsid w:val="00897798"/>
    <w:rsid w:val="00897886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0FFB"/>
    <w:rsid w:val="008A1181"/>
    <w:rsid w:val="008A1189"/>
    <w:rsid w:val="008A1256"/>
    <w:rsid w:val="008A13EE"/>
    <w:rsid w:val="008A1410"/>
    <w:rsid w:val="008A1754"/>
    <w:rsid w:val="008A1951"/>
    <w:rsid w:val="008A19E1"/>
    <w:rsid w:val="008A1BF4"/>
    <w:rsid w:val="008A1F1C"/>
    <w:rsid w:val="008A1F27"/>
    <w:rsid w:val="008A206D"/>
    <w:rsid w:val="008A2385"/>
    <w:rsid w:val="008A2AD0"/>
    <w:rsid w:val="008A2ADA"/>
    <w:rsid w:val="008A2BC7"/>
    <w:rsid w:val="008A2F25"/>
    <w:rsid w:val="008A3268"/>
    <w:rsid w:val="008A336D"/>
    <w:rsid w:val="008A3629"/>
    <w:rsid w:val="008A36A3"/>
    <w:rsid w:val="008A391D"/>
    <w:rsid w:val="008A3B9A"/>
    <w:rsid w:val="008A3C13"/>
    <w:rsid w:val="008A3CC6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610"/>
    <w:rsid w:val="008A582F"/>
    <w:rsid w:val="008A58C8"/>
    <w:rsid w:val="008A5C47"/>
    <w:rsid w:val="008A5C7C"/>
    <w:rsid w:val="008A6196"/>
    <w:rsid w:val="008A663B"/>
    <w:rsid w:val="008A681C"/>
    <w:rsid w:val="008A6A6E"/>
    <w:rsid w:val="008A6B85"/>
    <w:rsid w:val="008A6DEC"/>
    <w:rsid w:val="008A7089"/>
    <w:rsid w:val="008A74AC"/>
    <w:rsid w:val="008A7740"/>
    <w:rsid w:val="008A790C"/>
    <w:rsid w:val="008A7938"/>
    <w:rsid w:val="008A7ABC"/>
    <w:rsid w:val="008A7B2A"/>
    <w:rsid w:val="008A7B82"/>
    <w:rsid w:val="008A7C44"/>
    <w:rsid w:val="008A7CB5"/>
    <w:rsid w:val="008A7D7A"/>
    <w:rsid w:val="008A7DA0"/>
    <w:rsid w:val="008B0328"/>
    <w:rsid w:val="008B0403"/>
    <w:rsid w:val="008B0690"/>
    <w:rsid w:val="008B07B9"/>
    <w:rsid w:val="008B09E4"/>
    <w:rsid w:val="008B0A8A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2F82"/>
    <w:rsid w:val="008B3644"/>
    <w:rsid w:val="008B36F0"/>
    <w:rsid w:val="008B386B"/>
    <w:rsid w:val="008B394F"/>
    <w:rsid w:val="008B397B"/>
    <w:rsid w:val="008B3A28"/>
    <w:rsid w:val="008B3A33"/>
    <w:rsid w:val="008B3DF9"/>
    <w:rsid w:val="008B3FA1"/>
    <w:rsid w:val="008B40B6"/>
    <w:rsid w:val="008B4316"/>
    <w:rsid w:val="008B4853"/>
    <w:rsid w:val="008B48E1"/>
    <w:rsid w:val="008B490D"/>
    <w:rsid w:val="008B4975"/>
    <w:rsid w:val="008B4AA0"/>
    <w:rsid w:val="008B4AE7"/>
    <w:rsid w:val="008B4B98"/>
    <w:rsid w:val="008B5076"/>
    <w:rsid w:val="008B50E6"/>
    <w:rsid w:val="008B536A"/>
    <w:rsid w:val="008B579A"/>
    <w:rsid w:val="008B59DC"/>
    <w:rsid w:val="008B5D39"/>
    <w:rsid w:val="008B60E0"/>
    <w:rsid w:val="008B62BC"/>
    <w:rsid w:val="008B6794"/>
    <w:rsid w:val="008B69EB"/>
    <w:rsid w:val="008B6BCE"/>
    <w:rsid w:val="008B719D"/>
    <w:rsid w:val="008B721B"/>
    <w:rsid w:val="008B7301"/>
    <w:rsid w:val="008B7329"/>
    <w:rsid w:val="008B73EC"/>
    <w:rsid w:val="008B747C"/>
    <w:rsid w:val="008B748D"/>
    <w:rsid w:val="008B76C8"/>
    <w:rsid w:val="008B7819"/>
    <w:rsid w:val="008B7DA2"/>
    <w:rsid w:val="008B7ECC"/>
    <w:rsid w:val="008C038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24D"/>
    <w:rsid w:val="008C138D"/>
    <w:rsid w:val="008C14E7"/>
    <w:rsid w:val="008C1946"/>
    <w:rsid w:val="008C1C02"/>
    <w:rsid w:val="008C1D36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4C93"/>
    <w:rsid w:val="008C5098"/>
    <w:rsid w:val="008C52E7"/>
    <w:rsid w:val="008C54CB"/>
    <w:rsid w:val="008C54FC"/>
    <w:rsid w:val="008C5610"/>
    <w:rsid w:val="008C5689"/>
    <w:rsid w:val="008C6358"/>
    <w:rsid w:val="008C6435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053"/>
    <w:rsid w:val="008D2134"/>
    <w:rsid w:val="008D23CE"/>
    <w:rsid w:val="008D23E0"/>
    <w:rsid w:val="008D2856"/>
    <w:rsid w:val="008D290F"/>
    <w:rsid w:val="008D2D11"/>
    <w:rsid w:val="008D2EBE"/>
    <w:rsid w:val="008D2F0A"/>
    <w:rsid w:val="008D3080"/>
    <w:rsid w:val="008D39A8"/>
    <w:rsid w:val="008D3A2F"/>
    <w:rsid w:val="008D3C9D"/>
    <w:rsid w:val="008D3D91"/>
    <w:rsid w:val="008D3E3D"/>
    <w:rsid w:val="008D3FEB"/>
    <w:rsid w:val="008D4058"/>
    <w:rsid w:val="008D4457"/>
    <w:rsid w:val="008D44CF"/>
    <w:rsid w:val="008D455A"/>
    <w:rsid w:val="008D4599"/>
    <w:rsid w:val="008D4747"/>
    <w:rsid w:val="008D47E8"/>
    <w:rsid w:val="008D48DA"/>
    <w:rsid w:val="008D4C48"/>
    <w:rsid w:val="008D4E3B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D29"/>
    <w:rsid w:val="008D5F5F"/>
    <w:rsid w:val="008D5FF8"/>
    <w:rsid w:val="008D6331"/>
    <w:rsid w:val="008D6386"/>
    <w:rsid w:val="008D6387"/>
    <w:rsid w:val="008D6842"/>
    <w:rsid w:val="008D69B0"/>
    <w:rsid w:val="008D6DDF"/>
    <w:rsid w:val="008D7129"/>
    <w:rsid w:val="008D7235"/>
    <w:rsid w:val="008D7376"/>
    <w:rsid w:val="008D753B"/>
    <w:rsid w:val="008D7901"/>
    <w:rsid w:val="008D792B"/>
    <w:rsid w:val="008D7B82"/>
    <w:rsid w:val="008D7CB6"/>
    <w:rsid w:val="008D7F4E"/>
    <w:rsid w:val="008E02B5"/>
    <w:rsid w:val="008E045C"/>
    <w:rsid w:val="008E04D2"/>
    <w:rsid w:val="008E058F"/>
    <w:rsid w:val="008E0767"/>
    <w:rsid w:val="008E0847"/>
    <w:rsid w:val="008E0AAE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5F7"/>
    <w:rsid w:val="008E26F6"/>
    <w:rsid w:val="008E2806"/>
    <w:rsid w:val="008E28E9"/>
    <w:rsid w:val="008E2979"/>
    <w:rsid w:val="008E29E9"/>
    <w:rsid w:val="008E2AFD"/>
    <w:rsid w:val="008E2B13"/>
    <w:rsid w:val="008E2B68"/>
    <w:rsid w:val="008E2BF8"/>
    <w:rsid w:val="008E2D43"/>
    <w:rsid w:val="008E2E2F"/>
    <w:rsid w:val="008E2E67"/>
    <w:rsid w:val="008E3082"/>
    <w:rsid w:val="008E3157"/>
    <w:rsid w:val="008E34AF"/>
    <w:rsid w:val="008E3553"/>
    <w:rsid w:val="008E355A"/>
    <w:rsid w:val="008E3713"/>
    <w:rsid w:val="008E3778"/>
    <w:rsid w:val="008E38C6"/>
    <w:rsid w:val="008E38CB"/>
    <w:rsid w:val="008E3967"/>
    <w:rsid w:val="008E398D"/>
    <w:rsid w:val="008E39CE"/>
    <w:rsid w:val="008E3AF7"/>
    <w:rsid w:val="008E3C1A"/>
    <w:rsid w:val="008E3FF6"/>
    <w:rsid w:val="008E4034"/>
    <w:rsid w:val="008E4210"/>
    <w:rsid w:val="008E4297"/>
    <w:rsid w:val="008E42AB"/>
    <w:rsid w:val="008E4309"/>
    <w:rsid w:val="008E43F9"/>
    <w:rsid w:val="008E443A"/>
    <w:rsid w:val="008E4510"/>
    <w:rsid w:val="008E45FD"/>
    <w:rsid w:val="008E4613"/>
    <w:rsid w:val="008E4677"/>
    <w:rsid w:val="008E5215"/>
    <w:rsid w:val="008E55C8"/>
    <w:rsid w:val="008E5745"/>
    <w:rsid w:val="008E58C0"/>
    <w:rsid w:val="008E590C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C3E"/>
    <w:rsid w:val="008E6CA5"/>
    <w:rsid w:val="008E6D28"/>
    <w:rsid w:val="008E6E0F"/>
    <w:rsid w:val="008E7165"/>
    <w:rsid w:val="008E716F"/>
    <w:rsid w:val="008E7333"/>
    <w:rsid w:val="008E7392"/>
    <w:rsid w:val="008E763B"/>
    <w:rsid w:val="008E7640"/>
    <w:rsid w:val="008E76FD"/>
    <w:rsid w:val="008E770A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604"/>
    <w:rsid w:val="008F07A8"/>
    <w:rsid w:val="008F0854"/>
    <w:rsid w:val="008F0B59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A1A"/>
    <w:rsid w:val="008F1BB7"/>
    <w:rsid w:val="008F1C78"/>
    <w:rsid w:val="008F1FAA"/>
    <w:rsid w:val="008F2148"/>
    <w:rsid w:val="008F2153"/>
    <w:rsid w:val="008F21FC"/>
    <w:rsid w:val="008F227A"/>
    <w:rsid w:val="008F2767"/>
    <w:rsid w:val="008F27DD"/>
    <w:rsid w:val="008F292A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33A"/>
    <w:rsid w:val="008F4561"/>
    <w:rsid w:val="008F4A58"/>
    <w:rsid w:val="008F4B79"/>
    <w:rsid w:val="008F4C0D"/>
    <w:rsid w:val="008F4DF2"/>
    <w:rsid w:val="008F4FB2"/>
    <w:rsid w:val="008F5072"/>
    <w:rsid w:val="008F5249"/>
    <w:rsid w:val="008F52B0"/>
    <w:rsid w:val="008F544B"/>
    <w:rsid w:val="008F546D"/>
    <w:rsid w:val="008F546F"/>
    <w:rsid w:val="008F5824"/>
    <w:rsid w:val="008F58D9"/>
    <w:rsid w:val="008F58FE"/>
    <w:rsid w:val="008F5C00"/>
    <w:rsid w:val="008F5D87"/>
    <w:rsid w:val="008F5E12"/>
    <w:rsid w:val="008F6139"/>
    <w:rsid w:val="008F62A3"/>
    <w:rsid w:val="008F63D9"/>
    <w:rsid w:val="008F6514"/>
    <w:rsid w:val="008F656C"/>
    <w:rsid w:val="008F657D"/>
    <w:rsid w:val="008F6613"/>
    <w:rsid w:val="008F673B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5BE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0FB8"/>
    <w:rsid w:val="00901086"/>
    <w:rsid w:val="00901438"/>
    <w:rsid w:val="009014A9"/>
    <w:rsid w:val="0090156D"/>
    <w:rsid w:val="009016D2"/>
    <w:rsid w:val="009016EF"/>
    <w:rsid w:val="00901736"/>
    <w:rsid w:val="00901CA1"/>
    <w:rsid w:val="00901F07"/>
    <w:rsid w:val="00901FCF"/>
    <w:rsid w:val="00902039"/>
    <w:rsid w:val="009020CC"/>
    <w:rsid w:val="009020ED"/>
    <w:rsid w:val="00902531"/>
    <w:rsid w:val="00902540"/>
    <w:rsid w:val="00902583"/>
    <w:rsid w:val="009025FD"/>
    <w:rsid w:val="0090289E"/>
    <w:rsid w:val="00902FD9"/>
    <w:rsid w:val="00903001"/>
    <w:rsid w:val="009031BA"/>
    <w:rsid w:val="0090325D"/>
    <w:rsid w:val="00903293"/>
    <w:rsid w:val="0090340E"/>
    <w:rsid w:val="0090375E"/>
    <w:rsid w:val="009038AE"/>
    <w:rsid w:val="0090398E"/>
    <w:rsid w:val="00903B15"/>
    <w:rsid w:val="00903B87"/>
    <w:rsid w:val="00903D0C"/>
    <w:rsid w:val="00903D1F"/>
    <w:rsid w:val="00903D4F"/>
    <w:rsid w:val="00903E11"/>
    <w:rsid w:val="00903F61"/>
    <w:rsid w:val="00904150"/>
    <w:rsid w:val="00904360"/>
    <w:rsid w:val="0090451C"/>
    <w:rsid w:val="00904593"/>
    <w:rsid w:val="009045AA"/>
    <w:rsid w:val="00904639"/>
    <w:rsid w:val="00904759"/>
    <w:rsid w:val="00904A25"/>
    <w:rsid w:val="00904B00"/>
    <w:rsid w:val="00904C94"/>
    <w:rsid w:val="00904DF7"/>
    <w:rsid w:val="00904F2D"/>
    <w:rsid w:val="00905206"/>
    <w:rsid w:val="009052BE"/>
    <w:rsid w:val="00905989"/>
    <w:rsid w:val="00905C98"/>
    <w:rsid w:val="00905D48"/>
    <w:rsid w:val="00905F3C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3C"/>
    <w:rsid w:val="00907566"/>
    <w:rsid w:val="009076D9"/>
    <w:rsid w:val="009077D2"/>
    <w:rsid w:val="009078ED"/>
    <w:rsid w:val="009079E5"/>
    <w:rsid w:val="00907B02"/>
    <w:rsid w:val="00907B5F"/>
    <w:rsid w:val="00907E9C"/>
    <w:rsid w:val="00907F69"/>
    <w:rsid w:val="00907F95"/>
    <w:rsid w:val="0091018E"/>
    <w:rsid w:val="009104F8"/>
    <w:rsid w:val="00910920"/>
    <w:rsid w:val="00910A1A"/>
    <w:rsid w:val="00910B30"/>
    <w:rsid w:val="00910CAA"/>
    <w:rsid w:val="00910D59"/>
    <w:rsid w:val="00911101"/>
    <w:rsid w:val="0091153D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891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AE6"/>
    <w:rsid w:val="00913C8B"/>
    <w:rsid w:val="00913FD6"/>
    <w:rsid w:val="00914194"/>
    <w:rsid w:val="009141F4"/>
    <w:rsid w:val="00914294"/>
    <w:rsid w:val="0091429A"/>
    <w:rsid w:val="0091439A"/>
    <w:rsid w:val="00914417"/>
    <w:rsid w:val="00914520"/>
    <w:rsid w:val="009146AA"/>
    <w:rsid w:val="00914712"/>
    <w:rsid w:val="00914907"/>
    <w:rsid w:val="00914B57"/>
    <w:rsid w:val="00914BA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78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005"/>
    <w:rsid w:val="009202D4"/>
    <w:rsid w:val="00920432"/>
    <w:rsid w:val="0092049B"/>
    <w:rsid w:val="0092049F"/>
    <w:rsid w:val="009204C9"/>
    <w:rsid w:val="009204DC"/>
    <w:rsid w:val="009205AA"/>
    <w:rsid w:val="009205E2"/>
    <w:rsid w:val="00920770"/>
    <w:rsid w:val="009207BB"/>
    <w:rsid w:val="009207F6"/>
    <w:rsid w:val="0092099B"/>
    <w:rsid w:val="009209E7"/>
    <w:rsid w:val="00920B99"/>
    <w:rsid w:val="00920EB2"/>
    <w:rsid w:val="00920F75"/>
    <w:rsid w:val="009210EE"/>
    <w:rsid w:val="00921175"/>
    <w:rsid w:val="009211ED"/>
    <w:rsid w:val="0092121A"/>
    <w:rsid w:val="009214E9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2AD9"/>
    <w:rsid w:val="00922E64"/>
    <w:rsid w:val="00923167"/>
    <w:rsid w:val="0092339F"/>
    <w:rsid w:val="00923529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332"/>
    <w:rsid w:val="009263E7"/>
    <w:rsid w:val="0092655C"/>
    <w:rsid w:val="009265E1"/>
    <w:rsid w:val="00926914"/>
    <w:rsid w:val="00926ADA"/>
    <w:rsid w:val="00926BAA"/>
    <w:rsid w:val="00926C4C"/>
    <w:rsid w:val="00926D92"/>
    <w:rsid w:val="0092715A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00"/>
    <w:rsid w:val="00927C96"/>
    <w:rsid w:val="00927F30"/>
    <w:rsid w:val="00927F49"/>
    <w:rsid w:val="00927FC5"/>
    <w:rsid w:val="009300A8"/>
    <w:rsid w:val="009301C1"/>
    <w:rsid w:val="00930349"/>
    <w:rsid w:val="0093034D"/>
    <w:rsid w:val="009305AF"/>
    <w:rsid w:val="00930645"/>
    <w:rsid w:val="00930651"/>
    <w:rsid w:val="00930AFC"/>
    <w:rsid w:val="00930C13"/>
    <w:rsid w:val="00930CD2"/>
    <w:rsid w:val="00930CDA"/>
    <w:rsid w:val="00930E8E"/>
    <w:rsid w:val="00930FBE"/>
    <w:rsid w:val="0093105A"/>
    <w:rsid w:val="0093112E"/>
    <w:rsid w:val="0093166D"/>
    <w:rsid w:val="009316E9"/>
    <w:rsid w:val="009317D0"/>
    <w:rsid w:val="009317D2"/>
    <w:rsid w:val="009318D5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04"/>
    <w:rsid w:val="0093222F"/>
    <w:rsid w:val="00932249"/>
    <w:rsid w:val="009325B0"/>
    <w:rsid w:val="009325BD"/>
    <w:rsid w:val="00932634"/>
    <w:rsid w:val="00932705"/>
    <w:rsid w:val="0093285F"/>
    <w:rsid w:val="0093286A"/>
    <w:rsid w:val="009329B3"/>
    <w:rsid w:val="009329EC"/>
    <w:rsid w:val="009329F1"/>
    <w:rsid w:val="00932B0F"/>
    <w:rsid w:val="0093315B"/>
    <w:rsid w:val="009331B7"/>
    <w:rsid w:val="009331CF"/>
    <w:rsid w:val="00933437"/>
    <w:rsid w:val="00933AC3"/>
    <w:rsid w:val="00933C98"/>
    <w:rsid w:val="00933E0D"/>
    <w:rsid w:val="00933E61"/>
    <w:rsid w:val="00933F13"/>
    <w:rsid w:val="00933F62"/>
    <w:rsid w:val="0093402E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60"/>
    <w:rsid w:val="00934E6B"/>
    <w:rsid w:val="009350DA"/>
    <w:rsid w:val="009352D7"/>
    <w:rsid w:val="009352DC"/>
    <w:rsid w:val="00935441"/>
    <w:rsid w:val="0093548C"/>
    <w:rsid w:val="0093558B"/>
    <w:rsid w:val="0093565D"/>
    <w:rsid w:val="009356D0"/>
    <w:rsid w:val="00935D10"/>
    <w:rsid w:val="00935D1B"/>
    <w:rsid w:val="00935E54"/>
    <w:rsid w:val="0093614C"/>
    <w:rsid w:val="0093614D"/>
    <w:rsid w:val="00936177"/>
    <w:rsid w:val="009361B8"/>
    <w:rsid w:val="00936272"/>
    <w:rsid w:val="009362BA"/>
    <w:rsid w:val="009364CB"/>
    <w:rsid w:val="009366EC"/>
    <w:rsid w:val="0093671F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342"/>
    <w:rsid w:val="0094140D"/>
    <w:rsid w:val="009415A2"/>
    <w:rsid w:val="009419F9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7DC"/>
    <w:rsid w:val="00942892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A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54"/>
    <w:rsid w:val="00944A9F"/>
    <w:rsid w:val="00944AB6"/>
    <w:rsid w:val="00944C22"/>
    <w:rsid w:val="00944DE0"/>
    <w:rsid w:val="00944E1C"/>
    <w:rsid w:val="00944E26"/>
    <w:rsid w:val="00944E48"/>
    <w:rsid w:val="00944EAE"/>
    <w:rsid w:val="0094504A"/>
    <w:rsid w:val="0094512A"/>
    <w:rsid w:val="00945439"/>
    <w:rsid w:val="0094565F"/>
    <w:rsid w:val="00945D1D"/>
    <w:rsid w:val="00946483"/>
    <w:rsid w:val="009469A2"/>
    <w:rsid w:val="00946A27"/>
    <w:rsid w:val="00946B25"/>
    <w:rsid w:val="00946D34"/>
    <w:rsid w:val="00946ED5"/>
    <w:rsid w:val="00946F4A"/>
    <w:rsid w:val="00947000"/>
    <w:rsid w:val="00947118"/>
    <w:rsid w:val="009471FF"/>
    <w:rsid w:val="009472C5"/>
    <w:rsid w:val="009473A2"/>
    <w:rsid w:val="0094749A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1F7"/>
    <w:rsid w:val="0095032A"/>
    <w:rsid w:val="009503A1"/>
    <w:rsid w:val="009503BE"/>
    <w:rsid w:val="0095073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5DA"/>
    <w:rsid w:val="00951658"/>
    <w:rsid w:val="00951AFB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C"/>
    <w:rsid w:val="00952E7B"/>
    <w:rsid w:val="00952ED1"/>
    <w:rsid w:val="00953101"/>
    <w:rsid w:val="0095322E"/>
    <w:rsid w:val="00953319"/>
    <w:rsid w:val="009534DE"/>
    <w:rsid w:val="00953CC5"/>
    <w:rsid w:val="00953E73"/>
    <w:rsid w:val="0095404A"/>
    <w:rsid w:val="009540AE"/>
    <w:rsid w:val="00954257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A65"/>
    <w:rsid w:val="00955CB9"/>
    <w:rsid w:val="00955D63"/>
    <w:rsid w:val="00955E1C"/>
    <w:rsid w:val="00955EEF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08C"/>
    <w:rsid w:val="00957228"/>
    <w:rsid w:val="00957403"/>
    <w:rsid w:val="0095741B"/>
    <w:rsid w:val="0095753C"/>
    <w:rsid w:val="00957775"/>
    <w:rsid w:val="009577E5"/>
    <w:rsid w:val="009577EB"/>
    <w:rsid w:val="009577F0"/>
    <w:rsid w:val="00957A07"/>
    <w:rsid w:val="00957AF4"/>
    <w:rsid w:val="00957BE7"/>
    <w:rsid w:val="00957DFF"/>
    <w:rsid w:val="00957ECB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361"/>
    <w:rsid w:val="0096158B"/>
    <w:rsid w:val="00961781"/>
    <w:rsid w:val="00961A63"/>
    <w:rsid w:val="00961BA5"/>
    <w:rsid w:val="00961BFE"/>
    <w:rsid w:val="00961C44"/>
    <w:rsid w:val="00961C45"/>
    <w:rsid w:val="00962027"/>
    <w:rsid w:val="009621D5"/>
    <w:rsid w:val="00962A67"/>
    <w:rsid w:val="00962B8D"/>
    <w:rsid w:val="00962D28"/>
    <w:rsid w:val="00962D99"/>
    <w:rsid w:val="0096338D"/>
    <w:rsid w:val="0096349B"/>
    <w:rsid w:val="00963693"/>
    <w:rsid w:val="00963707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79C"/>
    <w:rsid w:val="0096491B"/>
    <w:rsid w:val="009649C4"/>
    <w:rsid w:val="00964C8E"/>
    <w:rsid w:val="00964DBD"/>
    <w:rsid w:val="00964DDC"/>
    <w:rsid w:val="00964FEF"/>
    <w:rsid w:val="00965308"/>
    <w:rsid w:val="009655A8"/>
    <w:rsid w:val="009656B4"/>
    <w:rsid w:val="0096584F"/>
    <w:rsid w:val="00965A4E"/>
    <w:rsid w:val="00965D24"/>
    <w:rsid w:val="00965E31"/>
    <w:rsid w:val="009660D3"/>
    <w:rsid w:val="009663F1"/>
    <w:rsid w:val="00966485"/>
    <w:rsid w:val="009664C6"/>
    <w:rsid w:val="00966A0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0D9"/>
    <w:rsid w:val="0097020D"/>
    <w:rsid w:val="00970472"/>
    <w:rsid w:val="0097049F"/>
    <w:rsid w:val="00970538"/>
    <w:rsid w:val="00970783"/>
    <w:rsid w:val="0097093A"/>
    <w:rsid w:val="00970A20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245"/>
    <w:rsid w:val="0097242A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AC7"/>
    <w:rsid w:val="00973E14"/>
    <w:rsid w:val="00973E5A"/>
    <w:rsid w:val="009740B6"/>
    <w:rsid w:val="00974180"/>
    <w:rsid w:val="00974335"/>
    <w:rsid w:val="0097435C"/>
    <w:rsid w:val="00974371"/>
    <w:rsid w:val="00974380"/>
    <w:rsid w:val="0097452C"/>
    <w:rsid w:val="00974779"/>
    <w:rsid w:val="00974933"/>
    <w:rsid w:val="00974A4C"/>
    <w:rsid w:val="00974B5C"/>
    <w:rsid w:val="00974D6E"/>
    <w:rsid w:val="00974D78"/>
    <w:rsid w:val="00974F7F"/>
    <w:rsid w:val="0097505C"/>
    <w:rsid w:val="009750DC"/>
    <w:rsid w:val="009751D5"/>
    <w:rsid w:val="0097587F"/>
    <w:rsid w:val="00975927"/>
    <w:rsid w:val="00975A9A"/>
    <w:rsid w:val="00976011"/>
    <w:rsid w:val="00976062"/>
    <w:rsid w:val="009761A4"/>
    <w:rsid w:val="00976746"/>
    <w:rsid w:val="009767F8"/>
    <w:rsid w:val="00976938"/>
    <w:rsid w:val="00976BD4"/>
    <w:rsid w:val="009773C3"/>
    <w:rsid w:val="009775F0"/>
    <w:rsid w:val="00977783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92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5AA"/>
    <w:rsid w:val="009829E5"/>
    <w:rsid w:val="00982BF6"/>
    <w:rsid w:val="00982C20"/>
    <w:rsid w:val="009830B2"/>
    <w:rsid w:val="009831BD"/>
    <w:rsid w:val="009833C7"/>
    <w:rsid w:val="00983576"/>
    <w:rsid w:val="00983675"/>
    <w:rsid w:val="009836A2"/>
    <w:rsid w:val="00983918"/>
    <w:rsid w:val="00984087"/>
    <w:rsid w:val="00984123"/>
    <w:rsid w:val="009842F5"/>
    <w:rsid w:val="0098434A"/>
    <w:rsid w:val="0098444B"/>
    <w:rsid w:val="0098449A"/>
    <w:rsid w:val="00984620"/>
    <w:rsid w:val="00984801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8DA"/>
    <w:rsid w:val="009859ED"/>
    <w:rsid w:val="00985B3C"/>
    <w:rsid w:val="00985E44"/>
    <w:rsid w:val="00985EEF"/>
    <w:rsid w:val="00985F40"/>
    <w:rsid w:val="00985F89"/>
    <w:rsid w:val="00985FEC"/>
    <w:rsid w:val="00986152"/>
    <w:rsid w:val="009862E1"/>
    <w:rsid w:val="00986410"/>
    <w:rsid w:val="009865CB"/>
    <w:rsid w:val="009869D7"/>
    <w:rsid w:val="00986D0F"/>
    <w:rsid w:val="00986FF2"/>
    <w:rsid w:val="0098701D"/>
    <w:rsid w:val="00987270"/>
    <w:rsid w:val="0098767D"/>
    <w:rsid w:val="00987697"/>
    <w:rsid w:val="0098773F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42"/>
    <w:rsid w:val="0099147D"/>
    <w:rsid w:val="00991554"/>
    <w:rsid w:val="0099173C"/>
    <w:rsid w:val="009918C8"/>
    <w:rsid w:val="009918E3"/>
    <w:rsid w:val="00991BD4"/>
    <w:rsid w:val="00991CD2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15"/>
    <w:rsid w:val="009928C5"/>
    <w:rsid w:val="009928DF"/>
    <w:rsid w:val="00992C27"/>
    <w:rsid w:val="00992C83"/>
    <w:rsid w:val="00992CB0"/>
    <w:rsid w:val="00992EF5"/>
    <w:rsid w:val="00992F60"/>
    <w:rsid w:val="0099306C"/>
    <w:rsid w:val="009930BC"/>
    <w:rsid w:val="009930D9"/>
    <w:rsid w:val="00993A58"/>
    <w:rsid w:val="00993C53"/>
    <w:rsid w:val="00993D2B"/>
    <w:rsid w:val="00994067"/>
    <w:rsid w:val="0099406A"/>
    <w:rsid w:val="009941CF"/>
    <w:rsid w:val="00994593"/>
    <w:rsid w:val="00994663"/>
    <w:rsid w:val="0099496E"/>
    <w:rsid w:val="009949AA"/>
    <w:rsid w:val="00994DBB"/>
    <w:rsid w:val="00994FEC"/>
    <w:rsid w:val="00995067"/>
    <w:rsid w:val="009950D9"/>
    <w:rsid w:val="0099538F"/>
    <w:rsid w:val="00995407"/>
    <w:rsid w:val="009954F4"/>
    <w:rsid w:val="00995560"/>
    <w:rsid w:val="0099585F"/>
    <w:rsid w:val="009959A2"/>
    <w:rsid w:val="00995B88"/>
    <w:rsid w:val="00995E57"/>
    <w:rsid w:val="009961CB"/>
    <w:rsid w:val="009962E9"/>
    <w:rsid w:val="00996424"/>
    <w:rsid w:val="00996A8E"/>
    <w:rsid w:val="00996ADA"/>
    <w:rsid w:val="00996BAF"/>
    <w:rsid w:val="00996EDF"/>
    <w:rsid w:val="0099731C"/>
    <w:rsid w:val="0099757A"/>
    <w:rsid w:val="00997731"/>
    <w:rsid w:val="009978BD"/>
    <w:rsid w:val="0099792A"/>
    <w:rsid w:val="0099797D"/>
    <w:rsid w:val="00997997"/>
    <w:rsid w:val="00997B4E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0F8F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21DA"/>
    <w:rsid w:val="009A2259"/>
    <w:rsid w:val="009A2310"/>
    <w:rsid w:val="009A23D4"/>
    <w:rsid w:val="009A267F"/>
    <w:rsid w:val="009A27AA"/>
    <w:rsid w:val="009A2BF1"/>
    <w:rsid w:val="009A2C48"/>
    <w:rsid w:val="009A2C82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CC7"/>
    <w:rsid w:val="009A3D46"/>
    <w:rsid w:val="009A428A"/>
    <w:rsid w:val="009A4612"/>
    <w:rsid w:val="009A4617"/>
    <w:rsid w:val="009A48FA"/>
    <w:rsid w:val="009A49BF"/>
    <w:rsid w:val="009A4A8F"/>
    <w:rsid w:val="009A4B0B"/>
    <w:rsid w:val="009A4C14"/>
    <w:rsid w:val="009A4C26"/>
    <w:rsid w:val="009A4CD3"/>
    <w:rsid w:val="009A4E61"/>
    <w:rsid w:val="009A5077"/>
    <w:rsid w:val="009A50F4"/>
    <w:rsid w:val="009A5119"/>
    <w:rsid w:val="009A52C0"/>
    <w:rsid w:val="009A550B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217"/>
    <w:rsid w:val="009A628D"/>
    <w:rsid w:val="009A66C8"/>
    <w:rsid w:val="009A68EE"/>
    <w:rsid w:val="009A6A0B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0FF4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99"/>
    <w:rsid w:val="009B1A73"/>
    <w:rsid w:val="009B1C6B"/>
    <w:rsid w:val="009B1D88"/>
    <w:rsid w:val="009B1FCD"/>
    <w:rsid w:val="009B20E6"/>
    <w:rsid w:val="009B23A7"/>
    <w:rsid w:val="009B247D"/>
    <w:rsid w:val="009B24CA"/>
    <w:rsid w:val="009B2789"/>
    <w:rsid w:val="009B278C"/>
    <w:rsid w:val="009B27B3"/>
    <w:rsid w:val="009B283D"/>
    <w:rsid w:val="009B2991"/>
    <w:rsid w:val="009B2A89"/>
    <w:rsid w:val="009B2AB1"/>
    <w:rsid w:val="009B2DF3"/>
    <w:rsid w:val="009B30FC"/>
    <w:rsid w:val="009B32BA"/>
    <w:rsid w:val="009B36B3"/>
    <w:rsid w:val="009B37BB"/>
    <w:rsid w:val="009B39D0"/>
    <w:rsid w:val="009B3CFF"/>
    <w:rsid w:val="009B3F87"/>
    <w:rsid w:val="009B41DF"/>
    <w:rsid w:val="009B4212"/>
    <w:rsid w:val="009B43F3"/>
    <w:rsid w:val="009B4542"/>
    <w:rsid w:val="009B45BC"/>
    <w:rsid w:val="009B4A8A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3E5"/>
    <w:rsid w:val="009B655B"/>
    <w:rsid w:val="009B6582"/>
    <w:rsid w:val="009B680A"/>
    <w:rsid w:val="009B6880"/>
    <w:rsid w:val="009B69B3"/>
    <w:rsid w:val="009B6E67"/>
    <w:rsid w:val="009B6EF6"/>
    <w:rsid w:val="009B7195"/>
    <w:rsid w:val="009B75D4"/>
    <w:rsid w:val="009B781C"/>
    <w:rsid w:val="009B78D5"/>
    <w:rsid w:val="009B7A49"/>
    <w:rsid w:val="009B7AD7"/>
    <w:rsid w:val="009B7BCB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32"/>
    <w:rsid w:val="009C19E2"/>
    <w:rsid w:val="009C1C22"/>
    <w:rsid w:val="009C1C2E"/>
    <w:rsid w:val="009C1CF0"/>
    <w:rsid w:val="009C2148"/>
    <w:rsid w:val="009C22C3"/>
    <w:rsid w:val="009C23BF"/>
    <w:rsid w:val="009C2979"/>
    <w:rsid w:val="009C29C4"/>
    <w:rsid w:val="009C2C3E"/>
    <w:rsid w:val="009C2EE4"/>
    <w:rsid w:val="009C2F0A"/>
    <w:rsid w:val="009C2F19"/>
    <w:rsid w:val="009C30BC"/>
    <w:rsid w:val="009C32E4"/>
    <w:rsid w:val="009C3317"/>
    <w:rsid w:val="009C3534"/>
    <w:rsid w:val="009C356A"/>
    <w:rsid w:val="009C367D"/>
    <w:rsid w:val="009C3691"/>
    <w:rsid w:val="009C37C1"/>
    <w:rsid w:val="009C37C4"/>
    <w:rsid w:val="009C3859"/>
    <w:rsid w:val="009C389D"/>
    <w:rsid w:val="009C3B42"/>
    <w:rsid w:val="009C3C5D"/>
    <w:rsid w:val="009C3DE7"/>
    <w:rsid w:val="009C3F92"/>
    <w:rsid w:val="009C41ED"/>
    <w:rsid w:val="009C467F"/>
    <w:rsid w:val="009C46CE"/>
    <w:rsid w:val="009C4748"/>
    <w:rsid w:val="009C4B5F"/>
    <w:rsid w:val="009C4C2A"/>
    <w:rsid w:val="009C4CD9"/>
    <w:rsid w:val="009C4E59"/>
    <w:rsid w:val="009C4E8C"/>
    <w:rsid w:val="009C4FA2"/>
    <w:rsid w:val="009C5039"/>
    <w:rsid w:val="009C5172"/>
    <w:rsid w:val="009C5416"/>
    <w:rsid w:val="009C5436"/>
    <w:rsid w:val="009C5719"/>
    <w:rsid w:val="009C57F3"/>
    <w:rsid w:val="009C5AA6"/>
    <w:rsid w:val="009C5BF7"/>
    <w:rsid w:val="009C5E21"/>
    <w:rsid w:val="009C5F37"/>
    <w:rsid w:val="009C6397"/>
    <w:rsid w:val="009C6563"/>
    <w:rsid w:val="009C6591"/>
    <w:rsid w:val="009C66D0"/>
    <w:rsid w:val="009C6840"/>
    <w:rsid w:val="009C6A30"/>
    <w:rsid w:val="009C6AB8"/>
    <w:rsid w:val="009C6C9A"/>
    <w:rsid w:val="009C6D09"/>
    <w:rsid w:val="009C6EDA"/>
    <w:rsid w:val="009C7026"/>
    <w:rsid w:val="009C7294"/>
    <w:rsid w:val="009C736B"/>
    <w:rsid w:val="009C77C7"/>
    <w:rsid w:val="009C7A32"/>
    <w:rsid w:val="009C7B8B"/>
    <w:rsid w:val="009C7C5D"/>
    <w:rsid w:val="009C7D6E"/>
    <w:rsid w:val="009C7DC1"/>
    <w:rsid w:val="009C7F3F"/>
    <w:rsid w:val="009D0114"/>
    <w:rsid w:val="009D0124"/>
    <w:rsid w:val="009D01A9"/>
    <w:rsid w:val="009D02F5"/>
    <w:rsid w:val="009D036B"/>
    <w:rsid w:val="009D06C2"/>
    <w:rsid w:val="009D06F0"/>
    <w:rsid w:val="009D072D"/>
    <w:rsid w:val="009D07F8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0E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82"/>
    <w:rsid w:val="009D35E7"/>
    <w:rsid w:val="009D3639"/>
    <w:rsid w:val="009D37A0"/>
    <w:rsid w:val="009D3A1D"/>
    <w:rsid w:val="009D3B51"/>
    <w:rsid w:val="009D3BD3"/>
    <w:rsid w:val="009D3BFA"/>
    <w:rsid w:val="009D3CE6"/>
    <w:rsid w:val="009D3D96"/>
    <w:rsid w:val="009D44A4"/>
    <w:rsid w:val="009D4607"/>
    <w:rsid w:val="009D49E7"/>
    <w:rsid w:val="009D4C60"/>
    <w:rsid w:val="009D4EE0"/>
    <w:rsid w:val="009D50A5"/>
    <w:rsid w:val="009D524A"/>
    <w:rsid w:val="009D52B2"/>
    <w:rsid w:val="009D53A2"/>
    <w:rsid w:val="009D55BE"/>
    <w:rsid w:val="009D5711"/>
    <w:rsid w:val="009D575B"/>
    <w:rsid w:val="009D575D"/>
    <w:rsid w:val="009D5965"/>
    <w:rsid w:val="009D5A93"/>
    <w:rsid w:val="009D5AD0"/>
    <w:rsid w:val="009D5B8D"/>
    <w:rsid w:val="009D5C1C"/>
    <w:rsid w:val="009D5D00"/>
    <w:rsid w:val="009D5D7B"/>
    <w:rsid w:val="009D5DF9"/>
    <w:rsid w:val="009D5F34"/>
    <w:rsid w:val="009D5F82"/>
    <w:rsid w:val="009D60E5"/>
    <w:rsid w:val="009D646F"/>
    <w:rsid w:val="009D6669"/>
    <w:rsid w:val="009D6B8A"/>
    <w:rsid w:val="009D6E6D"/>
    <w:rsid w:val="009D6FBE"/>
    <w:rsid w:val="009D7190"/>
    <w:rsid w:val="009D72D0"/>
    <w:rsid w:val="009D72E9"/>
    <w:rsid w:val="009D7357"/>
    <w:rsid w:val="009D7363"/>
    <w:rsid w:val="009D73C5"/>
    <w:rsid w:val="009D7822"/>
    <w:rsid w:val="009D7A9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284"/>
    <w:rsid w:val="009E13EE"/>
    <w:rsid w:val="009E14B8"/>
    <w:rsid w:val="009E1521"/>
    <w:rsid w:val="009E181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E46"/>
    <w:rsid w:val="009E2F0C"/>
    <w:rsid w:val="009E2F60"/>
    <w:rsid w:val="009E2FA3"/>
    <w:rsid w:val="009E30CB"/>
    <w:rsid w:val="009E3146"/>
    <w:rsid w:val="009E31D7"/>
    <w:rsid w:val="009E32F2"/>
    <w:rsid w:val="009E3368"/>
    <w:rsid w:val="009E33DA"/>
    <w:rsid w:val="009E37C8"/>
    <w:rsid w:val="009E384E"/>
    <w:rsid w:val="009E39CC"/>
    <w:rsid w:val="009E3A1E"/>
    <w:rsid w:val="009E3B96"/>
    <w:rsid w:val="009E400B"/>
    <w:rsid w:val="009E41F5"/>
    <w:rsid w:val="009E41FD"/>
    <w:rsid w:val="009E4205"/>
    <w:rsid w:val="009E4221"/>
    <w:rsid w:val="009E4225"/>
    <w:rsid w:val="009E425A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79E"/>
    <w:rsid w:val="009E593B"/>
    <w:rsid w:val="009E5BC7"/>
    <w:rsid w:val="009E5BEC"/>
    <w:rsid w:val="009E5BFB"/>
    <w:rsid w:val="009E5CDF"/>
    <w:rsid w:val="009E5DF8"/>
    <w:rsid w:val="009E5E4F"/>
    <w:rsid w:val="009E6517"/>
    <w:rsid w:val="009E66F1"/>
    <w:rsid w:val="009E679E"/>
    <w:rsid w:val="009E689A"/>
    <w:rsid w:val="009E6BF0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008"/>
    <w:rsid w:val="009F03FC"/>
    <w:rsid w:val="009F04EA"/>
    <w:rsid w:val="009F0516"/>
    <w:rsid w:val="009F09AA"/>
    <w:rsid w:val="009F0C6E"/>
    <w:rsid w:val="009F11B5"/>
    <w:rsid w:val="009F1319"/>
    <w:rsid w:val="009F145E"/>
    <w:rsid w:val="009F16D3"/>
    <w:rsid w:val="009F16D6"/>
    <w:rsid w:val="009F18AB"/>
    <w:rsid w:val="009F1971"/>
    <w:rsid w:val="009F1A2E"/>
    <w:rsid w:val="009F1D38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3CE"/>
    <w:rsid w:val="009F34FC"/>
    <w:rsid w:val="009F3588"/>
    <w:rsid w:val="009F3597"/>
    <w:rsid w:val="009F3638"/>
    <w:rsid w:val="009F394E"/>
    <w:rsid w:val="009F3A09"/>
    <w:rsid w:val="009F40B9"/>
    <w:rsid w:val="009F419F"/>
    <w:rsid w:val="009F41C0"/>
    <w:rsid w:val="009F422A"/>
    <w:rsid w:val="009F46A7"/>
    <w:rsid w:val="009F46AA"/>
    <w:rsid w:val="009F4AD7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8AE"/>
    <w:rsid w:val="009F7CB9"/>
    <w:rsid w:val="009F7E7F"/>
    <w:rsid w:val="009F7FB6"/>
    <w:rsid w:val="00A00055"/>
    <w:rsid w:val="00A0010C"/>
    <w:rsid w:val="00A0010D"/>
    <w:rsid w:val="00A00403"/>
    <w:rsid w:val="00A00598"/>
    <w:rsid w:val="00A008DB"/>
    <w:rsid w:val="00A00902"/>
    <w:rsid w:val="00A00A02"/>
    <w:rsid w:val="00A00ABD"/>
    <w:rsid w:val="00A00D62"/>
    <w:rsid w:val="00A00DCF"/>
    <w:rsid w:val="00A00E6D"/>
    <w:rsid w:val="00A00EE5"/>
    <w:rsid w:val="00A010D2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32C"/>
    <w:rsid w:val="00A0540B"/>
    <w:rsid w:val="00A057D8"/>
    <w:rsid w:val="00A059B7"/>
    <w:rsid w:val="00A059ED"/>
    <w:rsid w:val="00A05BC3"/>
    <w:rsid w:val="00A05C76"/>
    <w:rsid w:val="00A05D14"/>
    <w:rsid w:val="00A0609F"/>
    <w:rsid w:val="00A061C2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52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20A3"/>
    <w:rsid w:val="00A120E6"/>
    <w:rsid w:val="00A12319"/>
    <w:rsid w:val="00A12337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307"/>
    <w:rsid w:val="00A13477"/>
    <w:rsid w:val="00A134D3"/>
    <w:rsid w:val="00A13515"/>
    <w:rsid w:val="00A13797"/>
    <w:rsid w:val="00A13930"/>
    <w:rsid w:val="00A13B8B"/>
    <w:rsid w:val="00A140EE"/>
    <w:rsid w:val="00A1415E"/>
    <w:rsid w:val="00A141F0"/>
    <w:rsid w:val="00A14339"/>
    <w:rsid w:val="00A143B6"/>
    <w:rsid w:val="00A14613"/>
    <w:rsid w:val="00A149AE"/>
    <w:rsid w:val="00A14DEA"/>
    <w:rsid w:val="00A14EDE"/>
    <w:rsid w:val="00A1509A"/>
    <w:rsid w:val="00A1511B"/>
    <w:rsid w:val="00A1516F"/>
    <w:rsid w:val="00A152A2"/>
    <w:rsid w:val="00A1532D"/>
    <w:rsid w:val="00A154B7"/>
    <w:rsid w:val="00A1552A"/>
    <w:rsid w:val="00A15691"/>
    <w:rsid w:val="00A15857"/>
    <w:rsid w:val="00A15D78"/>
    <w:rsid w:val="00A15FBE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DF7"/>
    <w:rsid w:val="00A16E87"/>
    <w:rsid w:val="00A16F53"/>
    <w:rsid w:val="00A1705A"/>
    <w:rsid w:val="00A1752C"/>
    <w:rsid w:val="00A177A0"/>
    <w:rsid w:val="00A177DB"/>
    <w:rsid w:val="00A178CA"/>
    <w:rsid w:val="00A178FE"/>
    <w:rsid w:val="00A20140"/>
    <w:rsid w:val="00A20431"/>
    <w:rsid w:val="00A2047E"/>
    <w:rsid w:val="00A2051E"/>
    <w:rsid w:val="00A205FD"/>
    <w:rsid w:val="00A2062A"/>
    <w:rsid w:val="00A20652"/>
    <w:rsid w:val="00A20844"/>
    <w:rsid w:val="00A208B8"/>
    <w:rsid w:val="00A20B88"/>
    <w:rsid w:val="00A20DDD"/>
    <w:rsid w:val="00A210AC"/>
    <w:rsid w:val="00A2125A"/>
    <w:rsid w:val="00A215EB"/>
    <w:rsid w:val="00A21611"/>
    <w:rsid w:val="00A21650"/>
    <w:rsid w:val="00A21674"/>
    <w:rsid w:val="00A21737"/>
    <w:rsid w:val="00A2178A"/>
    <w:rsid w:val="00A21A56"/>
    <w:rsid w:val="00A21AE4"/>
    <w:rsid w:val="00A21BB1"/>
    <w:rsid w:val="00A21C12"/>
    <w:rsid w:val="00A21C3B"/>
    <w:rsid w:val="00A21CF7"/>
    <w:rsid w:val="00A21D4E"/>
    <w:rsid w:val="00A21F3F"/>
    <w:rsid w:val="00A21FC3"/>
    <w:rsid w:val="00A22091"/>
    <w:rsid w:val="00A220A5"/>
    <w:rsid w:val="00A223B8"/>
    <w:rsid w:val="00A22430"/>
    <w:rsid w:val="00A2244E"/>
    <w:rsid w:val="00A224A4"/>
    <w:rsid w:val="00A22E43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9A"/>
    <w:rsid w:val="00A23EF8"/>
    <w:rsid w:val="00A24107"/>
    <w:rsid w:val="00A243D3"/>
    <w:rsid w:val="00A243DE"/>
    <w:rsid w:val="00A24850"/>
    <w:rsid w:val="00A248FB"/>
    <w:rsid w:val="00A249C2"/>
    <w:rsid w:val="00A24AC0"/>
    <w:rsid w:val="00A24B89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369"/>
    <w:rsid w:val="00A254F7"/>
    <w:rsid w:val="00A256BB"/>
    <w:rsid w:val="00A25812"/>
    <w:rsid w:val="00A25936"/>
    <w:rsid w:val="00A25CD8"/>
    <w:rsid w:val="00A25D14"/>
    <w:rsid w:val="00A26006"/>
    <w:rsid w:val="00A2600E"/>
    <w:rsid w:val="00A26124"/>
    <w:rsid w:val="00A261C7"/>
    <w:rsid w:val="00A261C9"/>
    <w:rsid w:val="00A26295"/>
    <w:rsid w:val="00A26296"/>
    <w:rsid w:val="00A262E5"/>
    <w:rsid w:val="00A266B8"/>
    <w:rsid w:val="00A267CF"/>
    <w:rsid w:val="00A26809"/>
    <w:rsid w:val="00A26A22"/>
    <w:rsid w:val="00A26C4C"/>
    <w:rsid w:val="00A26C75"/>
    <w:rsid w:val="00A2709B"/>
    <w:rsid w:val="00A27342"/>
    <w:rsid w:val="00A273E6"/>
    <w:rsid w:val="00A275F8"/>
    <w:rsid w:val="00A27913"/>
    <w:rsid w:val="00A27C2C"/>
    <w:rsid w:val="00A27D0A"/>
    <w:rsid w:val="00A27E62"/>
    <w:rsid w:val="00A27EAA"/>
    <w:rsid w:val="00A27F77"/>
    <w:rsid w:val="00A3003D"/>
    <w:rsid w:val="00A3008D"/>
    <w:rsid w:val="00A30343"/>
    <w:rsid w:val="00A303C5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69C"/>
    <w:rsid w:val="00A3173D"/>
    <w:rsid w:val="00A317AC"/>
    <w:rsid w:val="00A317C5"/>
    <w:rsid w:val="00A31842"/>
    <w:rsid w:val="00A31A58"/>
    <w:rsid w:val="00A31AD6"/>
    <w:rsid w:val="00A31E64"/>
    <w:rsid w:val="00A31F3C"/>
    <w:rsid w:val="00A32122"/>
    <w:rsid w:val="00A32243"/>
    <w:rsid w:val="00A32372"/>
    <w:rsid w:val="00A3243F"/>
    <w:rsid w:val="00A324F0"/>
    <w:rsid w:val="00A32519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180"/>
    <w:rsid w:val="00A3320D"/>
    <w:rsid w:val="00A3327D"/>
    <w:rsid w:val="00A33442"/>
    <w:rsid w:val="00A33612"/>
    <w:rsid w:val="00A3367E"/>
    <w:rsid w:val="00A337EE"/>
    <w:rsid w:val="00A338E7"/>
    <w:rsid w:val="00A339EF"/>
    <w:rsid w:val="00A33C1A"/>
    <w:rsid w:val="00A33EA5"/>
    <w:rsid w:val="00A34279"/>
    <w:rsid w:val="00A342CD"/>
    <w:rsid w:val="00A34333"/>
    <w:rsid w:val="00A343F5"/>
    <w:rsid w:val="00A34CD1"/>
    <w:rsid w:val="00A34CD6"/>
    <w:rsid w:val="00A34DBB"/>
    <w:rsid w:val="00A3514A"/>
    <w:rsid w:val="00A3542D"/>
    <w:rsid w:val="00A354AC"/>
    <w:rsid w:val="00A355A3"/>
    <w:rsid w:val="00A35950"/>
    <w:rsid w:val="00A359B5"/>
    <w:rsid w:val="00A359C4"/>
    <w:rsid w:val="00A35C47"/>
    <w:rsid w:val="00A35E33"/>
    <w:rsid w:val="00A35EC5"/>
    <w:rsid w:val="00A3619F"/>
    <w:rsid w:val="00A363B6"/>
    <w:rsid w:val="00A3649D"/>
    <w:rsid w:val="00A364EA"/>
    <w:rsid w:val="00A367EF"/>
    <w:rsid w:val="00A36AE9"/>
    <w:rsid w:val="00A36B48"/>
    <w:rsid w:val="00A36C0C"/>
    <w:rsid w:val="00A36CC5"/>
    <w:rsid w:val="00A36D7C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BC1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245"/>
    <w:rsid w:val="00A416C2"/>
    <w:rsid w:val="00A418FF"/>
    <w:rsid w:val="00A41CBE"/>
    <w:rsid w:val="00A41D86"/>
    <w:rsid w:val="00A41F3C"/>
    <w:rsid w:val="00A4215F"/>
    <w:rsid w:val="00A422F3"/>
    <w:rsid w:val="00A42690"/>
    <w:rsid w:val="00A4283A"/>
    <w:rsid w:val="00A4284C"/>
    <w:rsid w:val="00A429D1"/>
    <w:rsid w:val="00A42E42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C52"/>
    <w:rsid w:val="00A44CD7"/>
    <w:rsid w:val="00A44D68"/>
    <w:rsid w:val="00A4519A"/>
    <w:rsid w:val="00A4524D"/>
    <w:rsid w:val="00A453C2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5B"/>
    <w:rsid w:val="00A469FC"/>
    <w:rsid w:val="00A46A30"/>
    <w:rsid w:val="00A46C58"/>
    <w:rsid w:val="00A46D9E"/>
    <w:rsid w:val="00A46E0B"/>
    <w:rsid w:val="00A46EAE"/>
    <w:rsid w:val="00A47037"/>
    <w:rsid w:val="00A470D2"/>
    <w:rsid w:val="00A47186"/>
    <w:rsid w:val="00A4742B"/>
    <w:rsid w:val="00A4773A"/>
    <w:rsid w:val="00A478FF"/>
    <w:rsid w:val="00A4793F"/>
    <w:rsid w:val="00A47991"/>
    <w:rsid w:val="00A4799C"/>
    <w:rsid w:val="00A479B8"/>
    <w:rsid w:val="00A47A42"/>
    <w:rsid w:val="00A50151"/>
    <w:rsid w:val="00A501C8"/>
    <w:rsid w:val="00A50331"/>
    <w:rsid w:val="00A5034C"/>
    <w:rsid w:val="00A50766"/>
    <w:rsid w:val="00A50810"/>
    <w:rsid w:val="00A5097D"/>
    <w:rsid w:val="00A50AE2"/>
    <w:rsid w:val="00A50B5B"/>
    <w:rsid w:val="00A50D8E"/>
    <w:rsid w:val="00A50DCB"/>
    <w:rsid w:val="00A5119D"/>
    <w:rsid w:val="00A5158D"/>
    <w:rsid w:val="00A51819"/>
    <w:rsid w:val="00A519EB"/>
    <w:rsid w:val="00A51A54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4AE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614"/>
    <w:rsid w:val="00A54A8E"/>
    <w:rsid w:val="00A54BD9"/>
    <w:rsid w:val="00A55061"/>
    <w:rsid w:val="00A5519A"/>
    <w:rsid w:val="00A556AC"/>
    <w:rsid w:val="00A557D5"/>
    <w:rsid w:val="00A557D8"/>
    <w:rsid w:val="00A55800"/>
    <w:rsid w:val="00A55A95"/>
    <w:rsid w:val="00A55AC6"/>
    <w:rsid w:val="00A55C0D"/>
    <w:rsid w:val="00A55E00"/>
    <w:rsid w:val="00A55E43"/>
    <w:rsid w:val="00A5617A"/>
    <w:rsid w:val="00A5619E"/>
    <w:rsid w:val="00A56251"/>
    <w:rsid w:val="00A56325"/>
    <w:rsid w:val="00A5637E"/>
    <w:rsid w:val="00A56490"/>
    <w:rsid w:val="00A56701"/>
    <w:rsid w:val="00A5691D"/>
    <w:rsid w:val="00A56966"/>
    <w:rsid w:val="00A56A43"/>
    <w:rsid w:val="00A56B5F"/>
    <w:rsid w:val="00A56BAB"/>
    <w:rsid w:val="00A56C11"/>
    <w:rsid w:val="00A56CA8"/>
    <w:rsid w:val="00A56D1A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DA2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8AA"/>
    <w:rsid w:val="00A62AD1"/>
    <w:rsid w:val="00A62BA6"/>
    <w:rsid w:val="00A62C4C"/>
    <w:rsid w:val="00A62C6A"/>
    <w:rsid w:val="00A62D35"/>
    <w:rsid w:val="00A62DCC"/>
    <w:rsid w:val="00A62F34"/>
    <w:rsid w:val="00A6300C"/>
    <w:rsid w:val="00A63041"/>
    <w:rsid w:val="00A6313F"/>
    <w:rsid w:val="00A6326C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2A"/>
    <w:rsid w:val="00A65485"/>
    <w:rsid w:val="00A655FD"/>
    <w:rsid w:val="00A65759"/>
    <w:rsid w:val="00A657C7"/>
    <w:rsid w:val="00A65830"/>
    <w:rsid w:val="00A65833"/>
    <w:rsid w:val="00A65971"/>
    <w:rsid w:val="00A65AAD"/>
    <w:rsid w:val="00A65AE1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841"/>
    <w:rsid w:val="00A66925"/>
    <w:rsid w:val="00A66A84"/>
    <w:rsid w:val="00A66BB3"/>
    <w:rsid w:val="00A67162"/>
    <w:rsid w:val="00A67195"/>
    <w:rsid w:val="00A671B4"/>
    <w:rsid w:val="00A6726A"/>
    <w:rsid w:val="00A672A9"/>
    <w:rsid w:val="00A673CC"/>
    <w:rsid w:val="00A67546"/>
    <w:rsid w:val="00A6776A"/>
    <w:rsid w:val="00A6776F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318"/>
    <w:rsid w:val="00A7046C"/>
    <w:rsid w:val="00A705CB"/>
    <w:rsid w:val="00A70711"/>
    <w:rsid w:val="00A7076C"/>
    <w:rsid w:val="00A70829"/>
    <w:rsid w:val="00A70A73"/>
    <w:rsid w:val="00A70DC8"/>
    <w:rsid w:val="00A710E7"/>
    <w:rsid w:val="00A71144"/>
    <w:rsid w:val="00A71266"/>
    <w:rsid w:val="00A71294"/>
    <w:rsid w:val="00A71389"/>
    <w:rsid w:val="00A7144D"/>
    <w:rsid w:val="00A71738"/>
    <w:rsid w:val="00A7182D"/>
    <w:rsid w:val="00A71886"/>
    <w:rsid w:val="00A718DC"/>
    <w:rsid w:val="00A719B4"/>
    <w:rsid w:val="00A72297"/>
    <w:rsid w:val="00A723B9"/>
    <w:rsid w:val="00A726E7"/>
    <w:rsid w:val="00A7282B"/>
    <w:rsid w:val="00A728A4"/>
    <w:rsid w:val="00A72BBC"/>
    <w:rsid w:val="00A72CE0"/>
    <w:rsid w:val="00A72D19"/>
    <w:rsid w:val="00A72E37"/>
    <w:rsid w:val="00A73328"/>
    <w:rsid w:val="00A736E7"/>
    <w:rsid w:val="00A73718"/>
    <w:rsid w:val="00A738F9"/>
    <w:rsid w:val="00A73BFF"/>
    <w:rsid w:val="00A73C6E"/>
    <w:rsid w:val="00A740FC"/>
    <w:rsid w:val="00A74208"/>
    <w:rsid w:val="00A74247"/>
    <w:rsid w:val="00A74251"/>
    <w:rsid w:val="00A74461"/>
    <w:rsid w:val="00A74C42"/>
    <w:rsid w:val="00A74D0E"/>
    <w:rsid w:val="00A74F12"/>
    <w:rsid w:val="00A74F6C"/>
    <w:rsid w:val="00A74F86"/>
    <w:rsid w:val="00A7522F"/>
    <w:rsid w:val="00A75258"/>
    <w:rsid w:val="00A752D1"/>
    <w:rsid w:val="00A7549A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100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0FF1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07"/>
    <w:rsid w:val="00A820F7"/>
    <w:rsid w:val="00A82122"/>
    <w:rsid w:val="00A821B5"/>
    <w:rsid w:val="00A82433"/>
    <w:rsid w:val="00A82542"/>
    <w:rsid w:val="00A828F1"/>
    <w:rsid w:val="00A82B8C"/>
    <w:rsid w:val="00A82E64"/>
    <w:rsid w:val="00A82FB1"/>
    <w:rsid w:val="00A834AA"/>
    <w:rsid w:val="00A834B0"/>
    <w:rsid w:val="00A834FE"/>
    <w:rsid w:val="00A836C8"/>
    <w:rsid w:val="00A8377B"/>
    <w:rsid w:val="00A838C1"/>
    <w:rsid w:val="00A83C09"/>
    <w:rsid w:val="00A83C9E"/>
    <w:rsid w:val="00A83E9B"/>
    <w:rsid w:val="00A83F42"/>
    <w:rsid w:val="00A841AE"/>
    <w:rsid w:val="00A84313"/>
    <w:rsid w:val="00A8445D"/>
    <w:rsid w:val="00A845A8"/>
    <w:rsid w:val="00A84706"/>
    <w:rsid w:val="00A84A42"/>
    <w:rsid w:val="00A84BFA"/>
    <w:rsid w:val="00A84E27"/>
    <w:rsid w:val="00A84EA8"/>
    <w:rsid w:val="00A84EB2"/>
    <w:rsid w:val="00A85085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4B9"/>
    <w:rsid w:val="00A865E7"/>
    <w:rsid w:val="00A866E3"/>
    <w:rsid w:val="00A8670E"/>
    <w:rsid w:val="00A86C1B"/>
    <w:rsid w:val="00A86D9A"/>
    <w:rsid w:val="00A86E16"/>
    <w:rsid w:val="00A871AB"/>
    <w:rsid w:val="00A872CD"/>
    <w:rsid w:val="00A87494"/>
    <w:rsid w:val="00A876A6"/>
    <w:rsid w:val="00A876A9"/>
    <w:rsid w:val="00A879C7"/>
    <w:rsid w:val="00A87A31"/>
    <w:rsid w:val="00A87AB5"/>
    <w:rsid w:val="00A87B2A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05"/>
    <w:rsid w:val="00A917C3"/>
    <w:rsid w:val="00A91808"/>
    <w:rsid w:val="00A918AF"/>
    <w:rsid w:val="00A91A85"/>
    <w:rsid w:val="00A91BBC"/>
    <w:rsid w:val="00A91C5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69C"/>
    <w:rsid w:val="00A92745"/>
    <w:rsid w:val="00A92911"/>
    <w:rsid w:val="00A929A0"/>
    <w:rsid w:val="00A929E6"/>
    <w:rsid w:val="00A92A11"/>
    <w:rsid w:val="00A92EA7"/>
    <w:rsid w:val="00A92F5C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A2"/>
    <w:rsid w:val="00A944F2"/>
    <w:rsid w:val="00A9453E"/>
    <w:rsid w:val="00A94656"/>
    <w:rsid w:val="00A947D5"/>
    <w:rsid w:val="00A948D8"/>
    <w:rsid w:val="00A94946"/>
    <w:rsid w:val="00A94AB0"/>
    <w:rsid w:val="00A94AEE"/>
    <w:rsid w:val="00A94C02"/>
    <w:rsid w:val="00A94E9D"/>
    <w:rsid w:val="00A9523E"/>
    <w:rsid w:val="00A953C1"/>
    <w:rsid w:val="00A954BA"/>
    <w:rsid w:val="00A95554"/>
    <w:rsid w:val="00A95654"/>
    <w:rsid w:val="00A956FD"/>
    <w:rsid w:val="00A9585F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7FC"/>
    <w:rsid w:val="00A979FE"/>
    <w:rsid w:val="00A97B39"/>
    <w:rsid w:val="00A97BF2"/>
    <w:rsid w:val="00A97C0E"/>
    <w:rsid w:val="00A97CAC"/>
    <w:rsid w:val="00A97E1D"/>
    <w:rsid w:val="00AA0117"/>
    <w:rsid w:val="00AA0140"/>
    <w:rsid w:val="00AA0408"/>
    <w:rsid w:val="00AA0606"/>
    <w:rsid w:val="00AA0660"/>
    <w:rsid w:val="00AA0876"/>
    <w:rsid w:val="00AA0944"/>
    <w:rsid w:val="00AA0CA2"/>
    <w:rsid w:val="00AA0CAD"/>
    <w:rsid w:val="00AA0F76"/>
    <w:rsid w:val="00AA1332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BC2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9A0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AF5"/>
    <w:rsid w:val="00AA5D2A"/>
    <w:rsid w:val="00AA5D7D"/>
    <w:rsid w:val="00AA5F37"/>
    <w:rsid w:val="00AA5FC5"/>
    <w:rsid w:val="00AA6225"/>
    <w:rsid w:val="00AA62DD"/>
    <w:rsid w:val="00AA632E"/>
    <w:rsid w:val="00AA661D"/>
    <w:rsid w:val="00AA672E"/>
    <w:rsid w:val="00AA685F"/>
    <w:rsid w:val="00AA6CD2"/>
    <w:rsid w:val="00AA6F15"/>
    <w:rsid w:val="00AA7050"/>
    <w:rsid w:val="00AA7189"/>
    <w:rsid w:val="00AA7225"/>
    <w:rsid w:val="00AA760C"/>
    <w:rsid w:val="00AA788E"/>
    <w:rsid w:val="00AA79F1"/>
    <w:rsid w:val="00AA7A20"/>
    <w:rsid w:val="00AA7B05"/>
    <w:rsid w:val="00AA7DB7"/>
    <w:rsid w:val="00AA7DD5"/>
    <w:rsid w:val="00AA7E6E"/>
    <w:rsid w:val="00AB01BD"/>
    <w:rsid w:val="00AB02C2"/>
    <w:rsid w:val="00AB0319"/>
    <w:rsid w:val="00AB035A"/>
    <w:rsid w:val="00AB0530"/>
    <w:rsid w:val="00AB0686"/>
    <w:rsid w:val="00AB06C4"/>
    <w:rsid w:val="00AB094B"/>
    <w:rsid w:val="00AB0986"/>
    <w:rsid w:val="00AB0C20"/>
    <w:rsid w:val="00AB0C4F"/>
    <w:rsid w:val="00AB0D2F"/>
    <w:rsid w:val="00AB0E14"/>
    <w:rsid w:val="00AB0F6C"/>
    <w:rsid w:val="00AB0F76"/>
    <w:rsid w:val="00AB11E3"/>
    <w:rsid w:val="00AB1278"/>
    <w:rsid w:val="00AB151F"/>
    <w:rsid w:val="00AB1673"/>
    <w:rsid w:val="00AB1844"/>
    <w:rsid w:val="00AB1B3F"/>
    <w:rsid w:val="00AB1C61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2E21"/>
    <w:rsid w:val="00AB3061"/>
    <w:rsid w:val="00AB32B7"/>
    <w:rsid w:val="00AB3450"/>
    <w:rsid w:val="00AB348A"/>
    <w:rsid w:val="00AB3620"/>
    <w:rsid w:val="00AB37AA"/>
    <w:rsid w:val="00AB37FC"/>
    <w:rsid w:val="00AB3856"/>
    <w:rsid w:val="00AB39B8"/>
    <w:rsid w:val="00AB3FD8"/>
    <w:rsid w:val="00AB41E3"/>
    <w:rsid w:val="00AB4279"/>
    <w:rsid w:val="00AB460C"/>
    <w:rsid w:val="00AB4733"/>
    <w:rsid w:val="00AB479E"/>
    <w:rsid w:val="00AB48CA"/>
    <w:rsid w:val="00AB498A"/>
    <w:rsid w:val="00AB4998"/>
    <w:rsid w:val="00AB4ACF"/>
    <w:rsid w:val="00AB4BA3"/>
    <w:rsid w:val="00AB4C37"/>
    <w:rsid w:val="00AB4C6A"/>
    <w:rsid w:val="00AB4EC7"/>
    <w:rsid w:val="00AB4EFA"/>
    <w:rsid w:val="00AB528C"/>
    <w:rsid w:val="00AB53F7"/>
    <w:rsid w:val="00AB53FB"/>
    <w:rsid w:val="00AB540C"/>
    <w:rsid w:val="00AB552C"/>
    <w:rsid w:val="00AB5554"/>
    <w:rsid w:val="00AB557A"/>
    <w:rsid w:val="00AB5AD3"/>
    <w:rsid w:val="00AB5DA8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6F04"/>
    <w:rsid w:val="00AB70A2"/>
    <w:rsid w:val="00AB7267"/>
    <w:rsid w:val="00AB73AF"/>
    <w:rsid w:val="00AB75D0"/>
    <w:rsid w:val="00AB76E0"/>
    <w:rsid w:val="00AB76FA"/>
    <w:rsid w:val="00AB7AC3"/>
    <w:rsid w:val="00AB7B13"/>
    <w:rsid w:val="00AB7B76"/>
    <w:rsid w:val="00AB7C37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1E19"/>
    <w:rsid w:val="00AC1E56"/>
    <w:rsid w:val="00AC208A"/>
    <w:rsid w:val="00AC21EF"/>
    <w:rsid w:val="00AC2252"/>
    <w:rsid w:val="00AC238E"/>
    <w:rsid w:val="00AC252E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4EF"/>
    <w:rsid w:val="00AC465A"/>
    <w:rsid w:val="00AC4686"/>
    <w:rsid w:val="00AC471F"/>
    <w:rsid w:val="00AC47D8"/>
    <w:rsid w:val="00AC47F2"/>
    <w:rsid w:val="00AC4997"/>
    <w:rsid w:val="00AC4C30"/>
    <w:rsid w:val="00AC4C4E"/>
    <w:rsid w:val="00AC4DC5"/>
    <w:rsid w:val="00AC50A5"/>
    <w:rsid w:val="00AC5227"/>
    <w:rsid w:val="00AC5456"/>
    <w:rsid w:val="00AC555E"/>
    <w:rsid w:val="00AC5581"/>
    <w:rsid w:val="00AC562A"/>
    <w:rsid w:val="00AC5673"/>
    <w:rsid w:val="00AC57CD"/>
    <w:rsid w:val="00AC5A65"/>
    <w:rsid w:val="00AC5ADC"/>
    <w:rsid w:val="00AC5AEE"/>
    <w:rsid w:val="00AC5B83"/>
    <w:rsid w:val="00AC5DBF"/>
    <w:rsid w:val="00AC5EC3"/>
    <w:rsid w:val="00AC5F56"/>
    <w:rsid w:val="00AC5FAC"/>
    <w:rsid w:val="00AC6147"/>
    <w:rsid w:val="00AC6224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CD7"/>
    <w:rsid w:val="00AC6D94"/>
    <w:rsid w:val="00AC721A"/>
    <w:rsid w:val="00AC7417"/>
    <w:rsid w:val="00AC7503"/>
    <w:rsid w:val="00AC75A6"/>
    <w:rsid w:val="00AC7764"/>
    <w:rsid w:val="00AC7A6A"/>
    <w:rsid w:val="00AC7BF2"/>
    <w:rsid w:val="00AC7E84"/>
    <w:rsid w:val="00AD0007"/>
    <w:rsid w:val="00AD01F8"/>
    <w:rsid w:val="00AD0250"/>
    <w:rsid w:val="00AD04A2"/>
    <w:rsid w:val="00AD0591"/>
    <w:rsid w:val="00AD0741"/>
    <w:rsid w:val="00AD0C61"/>
    <w:rsid w:val="00AD0E32"/>
    <w:rsid w:val="00AD0EAE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1FFA"/>
    <w:rsid w:val="00AD2837"/>
    <w:rsid w:val="00AD2924"/>
    <w:rsid w:val="00AD2ABF"/>
    <w:rsid w:val="00AD2CF6"/>
    <w:rsid w:val="00AD2D32"/>
    <w:rsid w:val="00AD2E22"/>
    <w:rsid w:val="00AD2E89"/>
    <w:rsid w:val="00AD3023"/>
    <w:rsid w:val="00AD31F9"/>
    <w:rsid w:val="00AD3260"/>
    <w:rsid w:val="00AD34A8"/>
    <w:rsid w:val="00AD35D0"/>
    <w:rsid w:val="00AD3632"/>
    <w:rsid w:val="00AD3749"/>
    <w:rsid w:val="00AD3832"/>
    <w:rsid w:val="00AD39D9"/>
    <w:rsid w:val="00AD3C6F"/>
    <w:rsid w:val="00AD3FE3"/>
    <w:rsid w:val="00AD4109"/>
    <w:rsid w:val="00AD43AC"/>
    <w:rsid w:val="00AD45B8"/>
    <w:rsid w:val="00AD49C6"/>
    <w:rsid w:val="00AD4BDA"/>
    <w:rsid w:val="00AD4F8F"/>
    <w:rsid w:val="00AD5039"/>
    <w:rsid w:val="00AD508A"/>
    <w:rsid w:val="00AD5497"/>
    <w:rsid w:val="00AD5707"/>
    <w:rsid w:val="00AD573E"/>
    <w:rsid w:val="00AD578B"/>
    <w:rsid w:val="00AD5806"/>
    <w:rsid w:val="00AD5B3F"/>
    <w:rsid w:val="00AD5BFF"/>
    <w:rsid w:val="00AD5C55"/>
    <w:rsid w:val="00AD5DE4"/>
    <w:rsid w:val="00AD5E33"/>
    <w:rsid w:val="00AD5F6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7C"/>
    <w:rsid w:val="00AD79D9"/>
    <w:rsid w:val="00AD7AC6"/>
    <w:rsid w:val="00AD7B3C"/>
    <w:rsid w:val="00AD7B4F"/>
    <w:rsid w:val="00AD7D71"/>
    <w:rsid w:val="00AE018D"/>
    <w:rsid w:val="00AE0254"/>
    <w:rsid w:val="00AE02DE"/>
    <w:rsid w:val="00AE0379"/>
    <w:rsid w:val="00AE0428"/>
    <w:rsid w:val="00AE077E"/>
    <w:rsid w:val="00AE08A4"/>
    <w:rsid w:val="00AE0CC8"/>
    <w:rsid w:val="00AE0E21"/>
    <w:rsid w:val="00AE0EBE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650"/>
    <w:rsid w:val="00AE1A08"/>
    <w:rsid w:val="00AE1AE9"/>
    <w:rsid w:val="00AE1C90"/>
    <w:rsid w:val="00AE1E8E"/>
    <w:rsid w:val="00AE2045"/>
    <w:rsid w:val="00AE2222"/>
    <w:rsid w:val="00AE2241"/>
    <w:rsid w:val="00AE231D"/>
    <w:rsid w:val="00AE297C"/>
    <w:rsid w:val="00AE2ABA"/>
    <w:rsid w:val="00AE2AEA"/>
    <w:rsid w:val="00AE2CDF"/>
    <w:rsid w:val="00AE2CF2"/>
    <w:rsid w:val="00AE2F02"/>
    <w:rsid w:val="00AE2F5B"/>
    <w:rsid w:val="00AE2FD8"/>
    <w:rsid w:val="00AE3039"/>
    <w:rsid w:val="00AE3044"/>
    <w:rsid w:val="00AE329A"/>
    <w:rsid w:val="00AE3634"/>
    <w:rsid w:val="00AE36CC"/>
    <w:rsid w:val="00AE3A26"/>
    <w:rsid w:val="00AE3B0A"/>
    <w:rsid w:val="00AE3B5F"/>
    <w:rsid w:val="00AE3CAD"/>
    <w:rsid w:val="00AE3E27"/>
    <w:rsid w:val="00AE3E3A"/>
    <w:rsid w:val="00AE3F4A"/>
    <w:rsid w:val="00AE4333"/>
    <w:rsid w:val="00AE4396"/>
    <w:rsid w:val="00AE440F"/>
    <w:rsid w:val="00AE4521"/>
    <w:rsid w:val="00AE46C9"/>
    <w:rsid w:val="00AE4BC3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599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583"/>
    <w:rsid w:val="00AF0687"/>
    <w:rsid w:val="00AF0BE1"/>
    <w:rsid w:val="00AF0C63"/>
    <w:rsid w:val="00AF0DBE"/>
    <w:rsid w:val="00AF0DE4"/>
    <w:rsid w:val="00AF117B"/>
    <w:rsid w:val="00AF1596"/>
    <w:rsid w:val="00AF162C"/>
    <w:rsid w:val="00AF1671"/>
    <w:rsid w:val="00AF17B3"/>
    <w:rsid w:val="00AF17C8"/>
    <w:rsid w:val="00AF17F0"/>
    <w:rsid w:val="00AF1810"/>
    <w:rsid w:val="00AF1B2B"/>
    <w:rsid w:val="00AF1DBE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0E"/>
    <w:rsid w:val="00AF29F2"/>
    <w:rsid w:val="00AF2A12"/>
    <w:rsid w:val="00AF2A28"/>
    <w:rsid w:val="00AF2D68"/>
    <w:rsid w:val="00AF2E5C"/>
    <w:rsid w:val="00AF3014"/>
    <w:rsid w:val="00AF30D3"/>
    <w:rsid w:val="00AF3114"/>
    <w:rsid w:val="00AF3207"/>
    <w:rsid w:val="00AF367B"/>
    <w:rsid w:val="00AF39C9"/>
    <w:rsid w:val="00AF39F2"/>
    <w:rsid w:val="00AF3E34"/>
    <w:rsid w:val="00AF415F"/>
    <w:rsid w:val="00AF41FA"/>
    <w:rsid w:val="00AF446C"/>
    <w:rsid w:val="00AF4924"/>
    <w:rsid w:val="00AF4AB8"/>
    <w:rsid w:val="00AF4AD7"/>
    <w:rsid w:val="00AF4DC7"/>
    <w:rsid w:val="00AF4FDF"/>
    <w:rsid w:val="00AF50BE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5D"/>
    <w:rsid w:val="00AF60C0"/>
    <w:rsid w:val="00AF6134"/>
    <w:rsid w:val="00AF619D"/>
    <w:rsid w:val="00AF65A0"/>
    <w:rsid w:val="00AF6801"/>
    <w:rsid w:val="00AF682C"/>
    <w:rsid w:val="00AF6AE6"/>
    <w:rsid w:val="00AF6F87"/>
    <w:rsid w:val="00AF7735"/>
    <w:rsid w:val="00AF77DC"/>
    <w:rsid w:val="00AF77EF"/>
    <w:rsid w:val="00AF7A7B"/>
    <w:rsid w:val="00AF7C20"/>
    <w:rsid w:val="00AF7D14"/>
    <w:rsid w:val="00AF7F77"/>
    <w:rsid w:val="00B0007A"/>
    <w:rsid w:val="00B000B7"/>
    <w:rsid w:val="00B00473"/>
    <w:rsid w:val="00B0050A"/>
    <w:rsid w:val="00B0059F"/>
    <w:rsid w:val="00B00667"/>
    <w:rsid w:val="00B0090F"/>
    <w:rsid w:val="00B00979"/>
    <w:rsid w:val="00B00B08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78"/>
    <w:rsid w:val="00B021D2"/>
    <w:rsid w:val="00B02B1A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2FA"/>
    <w:rsid w:val="00B0485C"/>
    <w:rsid w:val="00B04A67"/>
    <w:rsid w:val="00B04B21"/>
    <w:rsid w:val="00B050D0"/>
    <w:rsid w:val="00B0511F"/>
    <w:rsid w:val="00B051F5"/>
    <w:rsid w:val="00B052D0"/>
    <w:rsid w:val="00B055B5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C8B"/>
    <w:rsid w:val="00B06DD1"/>
    <w:rsid w:val="00B06F6F"/>
    <w:rsid w:val="00B072FB"/>
    <w:rsid w:val="00B0733E"/>
    <w:rsid w:val="00B0737F"/>
    <w:rsid w:val="00B073C9"/>
    <w:rsid w:val="00B0741B"/>
    <w:rsid w:val="00B07484"/>
    <w:rsid w:val="00B077EF"/>
    <w:rsid w:val="00B0788D"/>
    <w:rsid w:val="00B07978"/>
    <w:rsid w:val="00B07D20"/>
    <w:rsid w:val="00B07F90"/>
    <w:rsid w:val="00B101AE"/>
    <w:rsid w:val="00B101C3"/>
    <w:rsid w:val="00B1020A"/>
    <w:rsid w:val="00B102FA"/>
    <w:rsid w:val="00B1078B"/>
    <w:rsid w:val="00B10957"/>
    <w:rsid w:val="00B10A4D"/>
    <w:rsid w:val="00B10AAC"/>
    <w:rsid w:val="00B10EB1"/>
    <w:rsid w:val="00B10F4D"/>
    <w:rsid w:val="00B10F94"/>
    <w:rsid w:val="00B110D4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6D8"/>
    <w:rsid w:val="00B127F1"/>
    <w:rsid w:val="00B1296D"/>
    <w:rsid w:val="00B12B3F"/>
    <w:rsid w:val="00B12F32"/>
    <w:rsid w:val="00B12FCF"/>
    <w:rsid w:val="00B13117"/>
    <w:rsid w:val="00B1312C"/>
    <w:rsid w:val="00B13381"/>
    <w:rsid w:val="00B1391E"/>
    <w:rsid w:val="00B139FB"/>
    <w:rsid w:val="00B13AF4"/>
    <w:rsid w:val="00B13D58"/>
    <w:rsid w:val="00B13EE0"/>
    <w:rsid w:val="00B13F82"/>
    <w:rsid w:val="00B141B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D16"/>
    <w:rsid w:val="00B15DF1"/>
    <w:rsid w:val="00B15E35"/>
    <w:rsid w:val="00B1626C"/>
    <w:rsid w:val="00B1628D"/>
    <w:rsid w:val="00B1645C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1F5"/>
    <w:rsid w:val="00B2021E"/>
    <w:rsid w:val="00B20240"/>
    <w:rsid w:val="00B20665"/>
    <w:rsid w:val="00B206E3"/>
    <w:rsid w:val="00B20E10"/>
    <w:rsid w:val="00B21430"/>
    <w:rsid w:val="00B218B4"/>
    <w:rsid w:val="00B21B3A"/>
    <w:rsid w:val="00B21C36"/>
    <w:rsid w:val="00B21CEB"/>
    <w:rsid w:val="00B21F22"/>
    <w:rsid w:val="00B2237E"/>
    <w:rsid w:val="00B22398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20B"/>
    <w:rsid w:val="00B234C4"/>
    <w:rsid w:val="00B234ED"/>
    <w:rsid w:val="00B239C1"/>
    <w:rsid w:val="00B23A2C"/>
    <w:rsid w:val="00B23A90"/>
    <w:rsid w:val="00B23D3C"/>
    <w:rsid w:val="00B2403D"/>
    <w:rsid w:val="00B2404A"/>
    <w:rsid w:val="00B240FA"/>
    <w:rsid w:val="00B2437E"/>
    <w:rsid w:val="00B2444C"/>
    <w:rsid w:val="00B244B4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AEA"/>
    <w:rsid w:val="00B25FDC"/>
    <w:rsid w:val="00B2601C"/>
    <w:rsid w:val="00B2629D"/>
    <w:rsid w:val="00B26458"/>
    <w:rsid w:val="00B268BF"/>
    <w:rsid w:val="00B26A9A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5C8"/>
    <w:rsid w:val="00B30679"/>
    <w:rsid w:val="00B30912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32C"/>
    <w:rsid w:val="00B34842"/>
    <w:rsid w:val="00B34947"/>
    <w:rsid w:val="00B34D12"/>
    <w:rsid w:val="00B34DA7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526"/>
    <w:rsid w:val="00B3756A"/>
    <w:rsid w:val="00B3776C"/>
    <w:rsid w:val="00B377AF"/>
    <w:rsid w:val="00B37CC6"/>
    <w:rsid w:val="00B400E8"/>
    <w:rsid w:val="00B40348"/>
    <w:rsid w:val="00B40386"/>
    <w:rsid w:val="00B4041C"/>
    <w:rsid w:val="00B404E7"/>
    <w:rsid w:val="00B4060B"/>
    <w:rsid w:val="00B406BC"/>
    <w:rsid w:val="00B40787"/>
    <w:rsid w:val="00B4087C"/>
    <w:rsid w:val="00B40AED"/>
    <w:rsid w:val="00B40B08"/>
    <w:rsid w:val="00B40B1D"/>
    <w:rsid w:val="00B413C0"/>
    <w:rsid w:val="00B41587"/>
    <w:rsid w:val="00B416EE"/>
    <w:rsid w:val="00B41815"/>
    <w:rsid w:val="00B41A0F"/>
    <w:rsid w:val="00B41C04"/>
    <w:rsid w:val="00B41CF8"/>
    <w:rsid w:val="00B42492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60"/>
    <w:rsid w:val="00B43E90"/>
    <w:rsid w:val="00B43EB3"/>
    <w:rsid w:val="00B43EE5"/>
    <w:rsid w:val="00B44296"/>
    <w:rsid w:val="00B44328"/>
    <w:rsid w:val="00B44425"/>
    <w:rsid w:val="00B448B1"/>
    <w:rsid w:val="00B448BE"/>
    <w:rsid w:val="00B44998"/>
    <w:rsid w:val="00B44A93"/>
    <w:rsid w:val="00B44C33"/>
    <w:rsid w:val="00B44D29"/>
    <w:rsid w:val="00B44FBF"/>
    <w:rsid w:val="00B450C7"/>
    <w:rsid w:val="00B45193"/>
    <w:rsid w:val="00B45291"/>
    <w:rsid w:val="00B453E3"/>
    <w:rsid w:val="00B453EF"/>
    <w:rsid w:val="00B4545D"/>
    <w:rsid w:val="00B4554A"/>
    <w:rsid w:val="00B45581"/>
    <w:rsid w:val="00B455E0"/>
    <w:rsid w:val="00B45671"/>
    <w:rsid w:val="00B45707"/>
    <w:rsid w:val="00B4570F"/>
    <w:rsid w:val="00B4577E"/>
    <w:rsid w:val="00B4595A"/>
    <w:rsid w:val="00B4598A"/>
    <w:rsid w:val="00B45B32"/>
    <w:rsid w:val="00B4611E"/>
    <w:rsid w:val="00B46457"/>
    <w:rsid w:val="00B466A8"/>
    <w:rsid w:val="00B467AE"/>
    <w:rsid w:val="00B46A8A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19B"/>
    <w:rsid w:val="00B50212"/>
    <w:rsid w:val="00B50225"/>
    <w:rsid w:val="00B5025F"/>
    <w:rsid w:val="00B503ED"/>
    <w:rsid w:val="00B50642"/>
    <w:rsid w:val="00B50793"/>
    <w:rsid w:val="00B50ABE"/>
    <w:rsid w:val="00B50D2D"/>
    <w:rsid w:val="00B51010"/>
    <w:rsid w:val="00B513A8"/>
    <w:rsid w:val="00B515C9"/>
    <w:rsid w:val="00B51B18"/>
    <w:rsid w:val="00B51F22"/>
    <w:rsid w:val="00B521F3"/>
    <w:rsid w:val="00B522DD"/>
    <w:rsid w:val="00B526FF"/>
    <w:rsid w:val="00B5274C"/>
    <w:rsid w:val="00B52759"/>
    <w:rsid w:val="00B528FA"/>
    <w:rsid w:val="00B52B3E"/>
    <w:rsid w:val="00B52B93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233"/>
    <w:rsid w:val="00B54561"/>
    <w:rsid w:val="00B5485C"/>
    <w:rsid w:val="00B54A5C"/>
    <w:rsid w:val="00B54B79"/>
    <w:rsid w:val="00B54E16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82"/>
    <w:rsid w:val="00B560A0"/>
    <w:rsid w:val="00B562A4"/>
    <w:rsid w:val="00B564E1"/>
    <w:rsid w:val="00B56C1A"/>
    <w:rsid w:val="00B56F54"/>
    <w:rsid w:val="00B5705F"/>
    <w:rsid w:val="00B57085"/>
    <w:rsid w:val="00B57360"/>
    <w:rsid w:val="00B573AD"/>
    <w:rsid w:val="00B577EA"/>
    <w:rsid w:val="00B57895"/>
    <w:rsid w:val="00B57CC1"/>
    <w:rsid w:val="00B57FC2"/>
    <w:rsid w:val="00B600E4"/>
    <w:rsid w:val="00B60380"/>
    <w:rsid w:val="00B60561"/>
    <w:rsid w:val="00B60741"/>
    <w:rsid w:val="00B6077D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2D58"/>
    <w:rsid w:val="00B63126"/>
    <w:rsid w:val="00B63234"/>
    <w:rsid w:val="00B632FF"/>
    <w:rsid w:val="00B63590"/>
    <w:rsid w:val="00B635DF"/>
    <w:rsid w:val="00B637EA"/>
    <w:rsid w:val="00B6381C"/>
    <w:rsid w:val="00B6395B"/>
    <w:rsid w:val="00B639F8"/>
    <w:rsid w:val="00B63A5E"/>
    <w:rsid w:val="00B63ABC"/>
    <w:rsid w:val="00B63D28"/>
    <w:rsid w:val="00B63D70"/>
    <w:rsid w:val="00B63F23"/>
    <w:rsid w:val="00B6426F"/>
    <w:rsid w:val="00B6429C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172"/>
    <w:rsid w:val="00B6524B"/>
    <w:rsid w:val="00B652AE"/>
    <w:rsid w:val="00B6533A"/>
    <w:rsid w:val="00B65426"/>
    <w:rsid w:val="00B654DA"/>
    <w:rsid w:val="00B654E0"/>
    <w:rsid w:val="00B65682"/>
    <w:rsid w:val="00B65D4F"/>
    <w:rsid w:val="00B65E04"/>
    <w:rsid w:val="00B65F1C"/>
    <w:rsid w:val="00B661E1"/>
    <w:rsid w:val="00B66302"/>
    <w:rsid w:val="00B66391"/>
    <w:rsid w:val="00B664B2"/>
    <w:rsid w:val="00B664DD"/>
    <w:rsid w:val="00B6674E"/>
    <w:rsid w:val="00B66A25"/>
    <w:rsid w:val="00B670AC"/>
    <w:rsid w:val="00B67322"/>
    <w:rsid w:val="00B674EC"/>
    <w:rsid w:val="00B676B6"/>
    <w:rsid w:val="00B67710"/>
    <w:rsid w:val="00B677A1"/>
    <w:rsid w:val="00B67B00"/>
    <w:rsid w:val="00B67B9D"/>
    <w:rsid w:val="00B67F3D"/>
    <w:rsid w:val="00B67F6D"/>
    <w:rsid w:val="00B70092"/>
    <w:rsid w:val="00B705CF"/>
    <w:rsid w:val="00B708DC"/>
    <w:rsid w:val="00B70963"/>
    <w:rsid w:val="00B70A25"/>
    <w:rsid w:val="00B70A3C"/>
    <w:rsid w:val="00B70A5E"/>
    <w:rsid w:val="00B70BD4"/>
    <w:rsid w:val="00B70D1F"/>
    <w:rsid w:val="00B710AA"/>
    <w:rsid w:val="00B71464"/>
    <w:rsid w:val="00B714C7"/>
    <w:rsid w:val="00B71526"/>
    <w:rsid w:val="00B71663"/>
    <w:rsid w:val="00B71AAD"/>
    <w:rsid w:val="00B71B48"/>
    <w:rsid w:val="00B71FA5"/>
    <w:rsid w:val="00B720C2"/>
    <w:rsid w:val="00B720F8"/>
    <w:rsid w:val="00B72271"/>
    <w:rsid w:val="00B724E9"/>
    <w:rsid w:val="00B728E4"/>
    <w:rsid w:val="00B728FA"/>
    <w:rsid w:val="00B7290C"/>
    <w:rsid w:val="00B72A49"/>
    <w:rsid w:val="00B72B4C"/>
    <w:rsid w:val="00B72B7F"/>
    <w:rsid w:val="00B72D17"/>
    <w:rsid w:val="00B72DC8"/>
    <w:rsid w:val="00B72FA8"/>
    <w:rsid w:val="00B73051"/>
    <w:rsid w:val="00B73514"/>
    <w:rsid w:val="00B73908"/>
    <w:rsid w:val="00B73BB4"/>
    <w:rsid w:val="00B73E05"/>
    <w:rsid w:val="00B73ECD"/>
    <w:rsid w:val="00B73FF6"/>
    <w:rsid w:val="00B74766"/>
    <w:rsid w:val="00B74847"/>
    <w:rsid w:val="00B74E4F"/>
    <w:rsid w:val="00B74FB7"/>
    <w:rsid w:val="00B75300"/>
    <w:rsid w:val="00B75324"/>
    <w:rsid w:val="00B7537D"/>
    <w:rsid w:val="00B7556A"/>
    <w:rsid w:val="00B755F5"/>
    <w:rsid w:val="00B75B6C"/>
    <w:rsid w:val="00B75BE9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3C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973"/>
    <w:rsid w:val="00B80B79"/>
    <w:rsid w:val="00B80C63"/>
    <w:rsid w:val="00B80CFD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51D"/>
    <w:rsid w:val="00B827D5"/>
    <w:rsid w:val="00B827E7"/>
    <w:rsid w:val="00B82887"/>
    <w:rsid w:val="00B82E0D"/>
    <w:rsid w:val="00B82F2C"/>
    <w:rsid w:val="00B82FEB"/>
    <w:rsid w:val="00B830DB"/>
    <w:rsid w:val="00B831B9"/>
    <w:rsid w:val="00B833B4"/>
    <w:rsid w:val="00B833FF"/>
    <w:rsid w:val="00B8341E"/>
    <w:rsid w:val="00B836AD"/>
    <w:rsid w:val="00B837A8"/>
    <w:rsid w:val="00B83A3D"/>
    <w:rsid w:val="00B83A7B"/>
    <w:rsid w:val="00B83D02"/>
    <w:rsid w:val="00B842E5"/>
    <w:rsid w:val="00B8432C"/>
    <w:rsid w:val="00B84452"/>
    <w:rsid w:val="00B84952"/>
    <w:rsid w:val="00B84F2F"/>
    <w:rsid w:val="00B8509E"/>
    <w:rsid w:val="00B85298"/>
    <w:rsid w:val="00B854B7"/>
    <w:rsid w:val="00B8558C"/>
    <w:rsid w:val="00B85792"/>
    <w:rsid w:val="00B85820"/>
    <w:rsid w:val="00B85BB4"/>
    <w:rsid w:val="00B8604D"/>
    <w:rsid w:val="00B861A7"/>
    <w:rsid w:val="00B861FF"/>
    <w:rsid w:val="00B864FF"/>
    <w:rsid w:val="00B86567"/>
    <w:rsid w:val="00B8662B"/>
    <w:rsid w:val="00B8673D"/>
    <w:rsid w:val="00B868FB"/>
    <w:rsid w:val="00B8693C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DFC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6B8"/>
    <w:rsid w:val="00B91721"/>
    <w:rsid w:val="00B91730"/>
    <w:rsid w:val="00B91AEF"/>
    <w:rsid w:val="00B91C13"/>
    <w:rsid w:val="00B91E6B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2FCE"/>
    <w:rsid w:val="00B9309E"/>
    <w:rsid w:val="00B93180"/>
    <w:rsid w:val="00B931CC"/>
    <w:rsid w:val="00B931E9"/>
    <w:rsid w:val="00B9368D"/>
    <w:rsid w:val="00B937A0"/>
    <w:rsid w:val="00B937F0"/>
    <w:rsid w:val="00B937F4"/>
    <w:rsid w:val="00B9383D"/>
    <w:rsid w:val="00B93BCE"/>
    <w:rsid w:val="00B93C18"/>
    <w:rsid w:val="00B93E3E"/>
    <w:rsid w:val="00B93F43"/>
    <w:rsid w:val="00B940D7"/>
    <w:rsid w:val="00B94111"/>
    <w:rsid w:val="00B9412B"/>
    <w:rsid w:val="00B94445"/>
    <w:rsid w:val="00B945E5"/>
    <w:rsid w:val="00B9461C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34E"/>
    <w:rsid w:val="00B96417"/>
    <w:rsid w:val="00B96496"/>
    <w:rsid w:val="00B96662"/>
    <w:rsid w:val="00B96A58"/>
    <w:rsid w:val="00B96AE7"/>
    <w:rsid w:val="00B96FAB"/>
    <w:rsid w:val="00B97010"/>
    <w:rsid w:val="00B971B9"/>
    <w:rsid w:val="00B97241"/>
    <w:rsid w:val="00B973B4"/>
    <w:rsid w:val="00B9742E"/>
    <w:rsid w:val="00B97439"/>
    <w:rsid w:val="00B9761D"/>
    <w:rsid w:val="00B977E4"/>
    <w:rsid w:val="00B97811"/>
    <w:rsid w:val="00B97BDE"/>
    <w:rsid w:val="00B97D0D"/>
    <w:rsid w:val="00B97E61"/>
    <w:rsid w:val="00B97F40"/>
    <w:rsid w:val="00BA0146"/>
    <w:rsid w:val="00BA01AC"/>
    <w:rsid w:val="00BA0223"/>
    <w:rsid w:val="00BA088C"/>
    <w:rsid w:val="00BA0920"/>
    <w:rsid w:val="00BA09C1"/>
    <w:rsid w:val="00BA1002"/>
    <w:rsid w:val="00BA11AC"/>
    <w:rsid w:val="00BA11FC"/>
    <w:rsid w:val="00BA1351"/>
    <w:rsid w:val="00BA18CF"/>
    <w:rsid w:val="00BA1910"/>
    <w:rsid w:val="00BA1A98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A36"/>
    <w:rsid w:val="00BA2A8E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55C"/>
    <w:rsid w:val="00BA558D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5F28"/>
    <w:rsid w:val="00BA605D"/>
    <w:rsid w:val="00BA60CF"/>
    <w:rsid w:val="00BA6165"/>
    <w:rsid w:val="00BA62BC"/>
    <w:rsid w:val="00BA62CA"/>
    <w:rsid w:val="00BA6446"/>
    <w:rsid w:val="00BA647E"/>
    <w:rsid w:val="00BA6494"/>
    <w:rsid w:val="00BA67B7"/>
    <w:rsid w:val="00BA699B"/>
    <w:rsid w:val="00BA6A43"/>
    <w:rsid w:val="00BA6C6B"/>
    <w:rsid w:val="00BA6D03"/>
    <w:rsid w:val="00BA71F4"/>
    <w:rsid w:val="00BA726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1EA8"/>
    <w:rsid w:val="00BB2058"/>
    <w:rsid w:val="00BB2072"/>
    <w:rsid w:val="00BB20E6"/>
    <w:rsid w:val="00BB20EF"/>
    <w:rsid w:val="00BB2113"/>
    <w:rsid w:val="00BB2337"/>
    <w:rsid w:val="00BB24D9"/>
    <w:rsid w:val="00BB2518"/>
    <w:rsid w:val="00BB26B5"/>
    <w:rsid w:val="00BB26C8"/>
    <w:rsid w:val="00BB28DC"/>
    <w:rsid w:val="00BB2ADD"/>
    <w:rsid w:val="00BB2AE2"/>
    <w:rsid w:val="00BB2B18"/>
    <w:rsid w:val="00BB2BBC"/>
    <w:rsid w:val="00BB2C3B"/>
    <w:rsid w:val="00BB2EA4"/>
    <w:rsid w:val="00BB31E3"/>
    <w:rsid w:val="00BB32E1"/>
    <w:rsid w:val="00BB3BAF"/>
    <w:rsid w:val="00BB3C11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2C8"/>
    <w:rsid w:val="00BC2318"/>
    <w:rsid w:val="00BC24B0"/>
    <w:rsid w:val="00BC24C3"/>
    <w:rsid w:val="00BC2665"/>
    <w:rsid w:val="00BC26D0"/>
    <w:rsid w:val="00BC271F"/>
    <w:rsid w:val="00BC2AF8"/>
    <w:rsid w:val="00BC2D14"/>
    <w:rsid w:val="00BC2DBF"/>
    <w:rsid w:val="00BC2E1F"/>
    <w:rsid w:val="00BC2EBF"/>
    <w:rsid w:val="00BC2FC0"/>
    <w:rsid w:val="00BC3098"/>
    <w:rsid w:val="00BC31F6"/>
    <w:rsid w:val="00BC321B"/>
    <w:rsid w:val="00BC3226"/>
    <w:rsid w:val="00BC33F1"/>
    <w:rsid w:val="00BC3AE0"/>
    <w:rsid w:val="00BC3D9C"/>
    <w:rsid w:val="00BC3F21"/>
    <w:rsid w:val="00BC4068"/>
    <w:rsid w:val="00BC422F"/>
    <w:rsid w:val="00BC4487"/>
    <w:rsid w:val="00BC463D"/>
    <w:rsid w:val="00BC4714"/>
    <w:rsid w:val="00BC4B88"/>
    <w:rsid w:val="00BC4DF0"/>
    <w:rsid w:val="00BC4FFF"/>
    <w:rsid w:val="00BC51BD"/>
    <w:rsid w:val="00BC5304"/>
    <w:rsid w:val="00BC53AE"/>
    <w:rsid w:val="00BC5486"/>
    <w:rsid w:val="00BC5505"/>
    <w:rsid w:val="00BC56D2"/>
    <w:rsid w:val="00BC5882"/>
    <w:rsid w:val="00BC5962"/>
    <w:rsid w:val="00BC5A27"/>
    <w:rsid w:val="00BC5CCC"/>
    <w:rsid w:val="00BC5F77"/>
    <w:rsid w:val="00BC600F"/>
    <w:rsid w:val="00BC6180"/>
    <w:rsid w:val="00BC6409"/>
    <w:rsid w:val="00BC6590"/>
    <w:rsid w:val="00BC66CC"/>
    <w:rsid w:val="00BC681D"/>
    <w:rsid w:val="00BC6838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C7F"/>
    <w:rsid w:val="00BC7DA7"/>
    <w:rsid w:val="00BC7F1E"/>
    <w:rsid w:val="00BC7F3C"/>
    <w:rsid w:val="00BC7FBC"/>
    <w:rsid w:val="00BD00EA"/>
    <w:rsid w:val="00BD0525"/>
    <w:rsid w:val="00BD06C6"/>
    <w:rsid w:val="00BD0794"/>
    <w:rsid w:val="00BD0AA5"/>
    <w:rsid w:val="00BD0B21"/>
    <w:rsid w:val="00BD0B47"/>
    <w:rsid w:val="00BD0BED"/>
    <w:rsid w:val="00BD0CF7"/>
    <w:rsid w:val="00BD0DB3"/>
    <w:rsid w:val="00BD0F93"/>
    <w:rsid w:val="00BD1244"/>
    <w:rsid w:val="00BD1390"/>
    <w:rsid w:val="00BD1420"/>
    <w:rsid w:val="00BD15E9"/>
    <w:rsid w:val="00BD16BB"/>
    <w:rsid w:val="00BD17E6"/>
    <w:rsid w:val="00BD18D3"/>
    <w:rsid w:val="00BD196E"/>
    <w:rsid w:val="00BD1A75"/>
    <w:rsid w:val="00BD1AE6"/>
    <w:rsid w:val="00BD1AF8"/>
    <w:rsid w:val="00BD1C07"/>
    <w:rsid w:val="00BD200A"/>
    <w:rsid w:val="00BD203F"/>
    <w:rsid w:val="00BD213A"/>
    <w:rsid w:val="00BD2391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84D"/>
    <w:rsid w:val="00BD3AAE"/>
    <w:rsid w:val="00BD3B4D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56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C75"/>
    <w:rsid w:val="00BD6D62"/>
    <w:rsid w:val="00BD6E50"/>
    <w:rsid w:val="00BD6E9C"/>
    <w:rsid w:val="00BD717C"/>
    <w:rsid w:val="00BD728F"/>
    <w:rsid w:val="00BD733C"/>
    <w:rsid w:val="00BD74CC"/>
    <w:rsid w:val="00BD785F"/>
    <w:rsid w:val="00BD7A3B"/>
    <w:rsid w:val="00BD7B87"/>
    <w:rsid w:val="00BD7CB5"/>
    <w:rsid w:val="00BD7DFC"/>
    <w:rsid w:val="00BD7E52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904"/>
    <w:rsid w:val="00BE1B55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0D"/>
    <w:rsid w:val="00BE2F4F"/>
    <w:rsid w:val="00BE320E"/>
    <w:rsid w:val="00BE3234"/>
    <w:rsid w:val="00BE32C3"/>
    <w:rsid w:val="00BE34DF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4ED"/>
    <w:rsid w:val="00BE4707"/>
    <w:rsid w:val="00BE4860"/>
    <w:rsid w:val="00BE4989"/>
    <w:rsid w:val="00BE4A20"/>
    <w:rsid w:val="00BE4EB7"/>
    <w:rsid w:val="00BE504E"/>
    <w:rsid w:val="00BE51D3"/>
    <w:rsid w:val="00BE520B"/>
    <w:rsid w:val="00BE554B"/>
    <w:rsid w:val="00BE55D9"/>
    <w:rsid w:val="00BE566B"/>
    <w:rsid w:val="00BE575E"/>
    <w:rsid w:val="00BE5877"/>
    <w:rsid w:val="00BE5AED"/>
    <w:rsid w:val="00BE5CA9"/>
    <w:rsid w:val="00BE5CAE"/>
    <w:rsid w:val="00BE5CEC"/>
    <w:rsid w:val="00BE5ED4"/>
    <w:rsid w:val="00BE5F78"/>
    <w:rsid w:val="00BE5FFA"/>
    <w:rsid w:val="00BE61BF"/>
    <w:rsid w:val="00BE6252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6F80"/>
    <w:rsid w:val="00BE7422"/>
    <w:rsid w:val="00BE752A"/>
    <w:rsid w:val="00BE779C"/>
    <w:rsid w:val="00BE7892"/>
    <w:rsid w:val="00BE794C"/>
    <w:rsid w:val="00BE7B64"/>
    <w:rsid w:val="00BE7B6D"/>
    <w:rsid w:val="00BE7BD9"/>
    <w:rsid w:val="00BE7C5A"/>
    <w:rsid w:val="00BE7D6D"/>
    <w:rsid w:val="00BE7ED1"/>
    <w:rsid w:val="00BF01C8"/>
    <w:rsid w:val="00BF069F"/>
    <w:rsid w:val="00BF0871"/>
    <w:rsid w:val="00BF092A"/>
    <w:rsid w:val="00BF0BA4"/>
    <w:rsid w:val="00BF0C02"/>
    <w:rsid w:val="00BF0DB6"/>
    <w:rsid w:val="00BF1013"/>
    <w:rsid w:val="00BF125E"/>
    <w:rsid w:val="00BF1313"/>
    <w:rsid w:val="00BF141F"/>
    <w:rsid w:val="00BF1490"/>
    <w:rsid w:val="00BF1738"/>
    <w:rsid w:val="00BF19EA"/>
    <w:rsid w:val="00BF1BAD"/>
    <w:rsid w:val="00BF1C7E"/>
    <w:rsid w:val="00BF21AE"/>
    <w:rsid w:val="00BF23EA"/>
    <w:rsid w:val="00BF248A"/>
    <w:rsid w:val="00BF27B9"/>
    <w:rsid w:val="00BF289E"/>
    <w:rsid w:val="00BF2912"/>
    <w:rsid w:val="00BF2AA1"/>
    <w:rsid w:val="00BF2C28"/>
    <w:rsid w:val="00BF2E2C"/>
    <w:rsid w:val="00BF31EA"/>
    <w:rsid w:val="00BF321E"/>
    <w:rsid w:val="00BF3508"/>
    <w:rsid w:val="00BF3545"/>
    <w:rsid w:val="00BF37FD"/>
    <w:rsid w:val="00BF3980"/>
    <w:rsid w:val="00BF3C9D"/>
    <w:rsid w:val="00BF3DF2"/>
    <w:rsid w:val="00BF3E92"/>
    <w:rsid w:val="00BF4267"/>
    <w:rsid w:val="00BF433A"/>
    <w:rsid w:val="00BF44FE"/>
    <w:rsid w:val="00BF45DE"/>
    <w:rsid w:val="00BF4845"/>
    <w:rsid w:val="00BF4C57"/>
    <w:rsid w:val="00BF4C5B"/>
    <w:rsid w:val="00BF4E7E"/>
    <w:rsid w:val="00BF4ECB"/>
    <w:rsid w:val="00BF4FBD"/>
    <w:rsid w:val="00BF4FC4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39"/>
    <w:rsid w:val="00BF5F4A"/>
    <w:rsid w:val="00BF62C2"/>
    <w:rsid w:val="00BF62F9"/>
    <w:rsid w:val="00BF68CF"/>
    <w:rsid w:val="00BF6B3E"/>
    <w:rsid w:val="00BF6D56"/>
    <w:rsid w:val="00BF6DE9"/>
    <w:rsid w:val="00BF7155"/>
    <w:rsid w:val="00BF74F2"/>
    <w:rsid w:val="00BF75B3"/>
    <w:rsid w:val="00BF7A08"/>
    <w:rsid w:val="00BF7A9D"/>
    <w:rsid w:val="00BF7F70"/>
    <w:rsid w:val="00C000D3"/>
    <w:rsid w:val="00C0036E"/>
    <w:rsid w:val="00C00436"/>
    <w:rsid w:val="00C0068D"/>
    <w:rsid w:val="00C008B0"/>
    <w:rsid w:val="00C00A46"/>
    <w:rsid w:val="00C00A97"/>
    <w:rsid w:val="00C00AB6"/>
    <w:rsid w:val="00C00AD9"/>
    <w:rsid w:val="00C00B0A"/>
    <w:rsid w:val="00C00CD2"/>
    <w:rsid w:val="00C00F49"/>
    <w:rsid w:val="00C00F67"/>
    <w:rsid w:val="00C014CF"/>
    <w:rsid w:val="00C01726"/>
    <w:rsid w:val="00C01C59"/>
    <w:rsid w:val="00C01C9D"/>
    <w:rsid w:val="00C01F37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81D"/>
    <w:rsid w:val="00C04834"/>
    <w:rsid w:val="00C04983"/>
    <w:rsid w:val="00C04993"/>
    <w:rsid w:val="00C04DE0"/>
    <w:rsid w:val="00C04E97"/>
    <w:rsid w:val="00C056D8"/>
    <w:rsid w:val="00C05701"/>
    <w:rsid w:val="00C05861"/>
    <w:rsid w:val="00C05BFE"/>
    <w:rsid w:val="00C05CA9"/>
    <w:rsid w:val="00C0603E"/>
    <w:rsid w:val="00C063AC"/>
    <w:rsid w:val="00C06501"/>
    <w:rsid w:val="00C06843"/>
    <w:rsid w:val="00C06AAE"/>
    <w:rsid w:val="00C06E4B"/>
    <w:rsid w:val="00C06FFF"/>
    <w:rsid w:val="00C070E4"/>
    <w:rsid w:val="00C07153"/>
    <w:rsid w:val="00C071DF"/>
    <w:rsid w:val="00C0730D"/>
    <w:rsid w:val="00C0742C"/>
    <w:rsid w:val="00C074BD"/>
    <w:rsid w:val="00C078A5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AAF"/>
    <w:rsid w:val="00C10B7D"/>
    <w:rsid w:val="00C10EB2"/>
    <w:rsid w:val="00C10F8F"/>
    <w:rsid w:val="00C1106C"/>
    <w:rsid w:val="00C11131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7E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86"/>
    <w:rsid w:val="00C14DBF"/>
    <w:rsid w:val="00C14FCB"/>
    <w:rsid w:val="00C14FCF"/>
    <w:rsid w:val="00C1513A"/>
    <w:rsid w:val="00C154FE"/>
    <w:rsid w:val="00C155E7"/>
    <w:rsid w:val="00C15752"/>
    <w:rsid w:val="00C15818"/>
    <w:rsid w:val="00C15952"/>
    <w:rsid w:val="00C16100"/>
    <w:rsid w:val="00C161A6"/>
    <w:rsid w:val="00C161B7"/>
    <w:rsid w:val="00C16646"/>
    <w:rsid w:val="00C166DE"/>
    <w:rsid w:val="00C167DC"/>
    <w:rsid w:val="00C167E8"/>
    <w:rsid w:val="00C16EF0"/>
    <w:rsid w:val="00C16F7F"/>
    <w:rsid w:val="00C1715F"/>
    <w:rsid w:val="00C172A7"/>
    <w:rsid w:val="00C1753E"/>
    <w:rsid w:val="00C175BD"/>
    <w:rsid w:val="00C1768F"/>
    <w:rsid w:val="00C1797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A13"/>
    <w:rsid w:val="00C20B30"/>
    <w:rsid w:val="00C20B5D"/>
    <w:rsid w:val="00C20E17"/>
    <w:rsid w:val="00C20E61"/>
    <w:rsid w:val="00C20EA4"/>
    <w:rsid w:val="00C21314"/>
    <w:rsid w:val="00C21739"/>
    <w:rsid w:val="00C21744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E4B"/>
    <w:rsid w:val="00C22F4D"/>
    <w:rsid w:val="00C23078"/>
    <w:rsid w:val="00C23145"/>
    <w:rsid w:val="00C2324A"/>
    <w:rsid w:val="00C232C7"/>
    <w:rsid w:val="00C233AA"/>
    <w:rsid w:val="00C23540"/>
    <w:rsid w:val="00C237B9"/>
    <w:rsid w:val="00C23861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6D6"/>
    <w:rsid w:val="00C24A9F"/>
    <w:rsid w:val="00C24B99"/>
    <w:rsid w:val="00C24ED8"/>
    <w:rsid w:val="00C2503F"/>
    <w:rsid w:val="00C25356"/>
    <w:rsid w:val="00C25392"/>
    <w:rsid w:val="00C25681"/>
    <w:rsid w:val="00C257E0"/>
    <w:rsid w:val="00C258E6"/>
    <w:rsid w:val="00C25A35"/>
    <w:rsid w:val="00C25BF3"/>
    <w:rsid w:val="00C25D8A"/>
    <w:rsid w:val="00C25DEC"/>
    <w:rsid w:val="00C25E77"/>
    <w:rsid w:val="00C25F85"/>
    <w:rsid w:val="00C261A0"/>
    <w:rsid w:val="00C261CA"/>
    <w:rsid w:val="00C26376"/>
    <w:rsid w:val="00C26905"/>
    <w:rsid w:val="00C26992"/>
    <w:rsid w:val="00C26DFE"/>
    <w:rsid w:val="00C26EDC"/>
    <w:rsid w:val="00C27235"/>
    <w:rsid w:val="00C27399"/>
    <w:rsid w:val="00C27555"/>
    <w:rsid w:val="00C27734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184"/>
    <w:rsid w:val="00C3131C"/>
    <w:rsid w:val="00C31326"/>
    <w:rsid w:val="00C314D8"/>
    <w:rsid w:val="00C316FE"/>
    <w:rsid w:val="00C31BAD"/>
    <w:rsid w:val="00C31F07"/>
    <w:rsid w:val="00C31FB6"/>
    <w:rsid w:val="00C31FF2"/>
    <w:rsid w:val="00C320AA"/>
    <w:rsid w:val="00C320C4"/>
    <w:rsid w:val="00C3217C"/>
    <w:rsid w:val="00C322E4"/>
    <w:rsid w:val="00C3248E"/>
    <w:rsid w:val="00C3258F"/>
    <w:rsid w:val="00C325B5"/>
    <w:rsid w:val="00C32600"/>
    <w:rsid w:val="00C32773"/>
    <w:rsid w:val="00C329C8"/>
    <w:rsid w:val="00C32C3C"/>
    <w:rsid w:val="00C32D3E"/>
    <w:rsid w:val="00C32DBF"/>
    <w:rsid w:val="00C33074"/>
    <w:rsid w:val="00C33293"/>
    <w:rsid w:val="00C332E6"/>
    <w:rsid w:val="00C33336"/>
    <w:rsid w:val="00C3345C"/>
    <w:rsid w:val="00C33470"/>
    <w:rsid w:val="00C33799"/>
    <w:rsid w:val="00C3384E"/>
    <w:rsid w:val="00C33893"/>
    <w:rsid w:val="00C338D4"/>
    <w:rsid w:val="00C33B1D"/>
    <w:rsid w:val="00C33B42"/>
    <w:rsid w:val="00C33C37"/>
    <w:rsid w:val="00C33C72"/>
    <w:rsid w:val="00C33DB2"/>
    <w:rsid w:val="00C34028"/>
    <w:rsid w:val="00C3402B"/>
    <w:rsid w:val="00C340D1"/>
    <w:rsid w:val="00C341A5"/>
    <w:rsid w:val="00C342BE"/>
    <w:rsid w:val="00C34496"/>
    <w:rsid w:val="00C34583"/>
    <w:rsid w:val="00C345F5"/>
    <w:rsid w:val="00C34878"/>
    <w:rsid w:val="00C34DD2"/>
    <w:rsid w:val="00C34DFC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D24"/>
    <w:rsid w:val="00C37F01"/>
    <w:rsid w:val="00C37F8D"/>
    <w:rsid w:val="00C37FD2"/>
    <w:rsid w:val="00C37FF9"/>
    <w:rsid w:val="00C40016"/>
    <w:rsid w:val="00C400AF"/>
    <w:rsid w:val="00C40133"/>
    <w:rsid w:val="00C40165"/>
    <w:rsid w:val="00C40189"/>
    <w:rsid w:val="00C40191"/>
    <w:rsid w:val="00C4026B"/>
    <w:rsid w:val="00C4037F"/>
    <w:rsid w:val="00C4045C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AFC"/>
    <w:rsid w:val="00C41B9A"/>
    <w:rsid w:val="00C41C1A"/>
    <w:rsid w:val="00C41C27"/>
    <w:rsid w:val="00C41F82"/>
    <w:rsid w:val="00C424A6"/>
    <w:rsid w:val="00C4261B"/>
    <w:rsid w:val="00C4267C"/>
    <w:rsid w:val="00C42F26"/>
    <w:rsid w:val="00C42F4A"/>
    <w:rsid w:val="00C42F7A"/>
    <w:rsid w:val="00C43262"/>
    <w:rsid w:val="00C432E7"/>
    <w:rsid w:val="00C43418"/>
    <w:rsid w:val="00C43560"/>
    <w:rsid w:val="00C4375C"/>
    <w:rsid w:val="00C43AD4"/>
    <w:rsid w:val="00C43DF2"/>
    <w:rsid w:val="00C43E43"/>
    <w:rsid w:val="00C43FFA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23F"/>
    <w:rsid w:val="00C454E7"/>
    <w:rsid w:val="00C456BD"/>
    <w:rsid w:val="00C45882"/>
    <w:rsid w:val="00C459EF"/>
    <w:rsid w:val="00C45B58"/>
    <w:rsid w:val="00C45D2C"/>
    <w:rsid w:val="00C45D3A"/>
    <w:rsid w:val="00C46107"/>
    <w:rsid w:val="00C46194"/>
    <w:rsid w:val="00C461D9"/>
    <w:rsid w:val="00C4642A"/>
    <w:rsid w:val="00C46453"/>
    <w:rsid w:val="00C4646B"/>
    <w:rsid w:val="00C46503"/>
    <w:rsid w:val="00C46509"/>
    <w:rsid w:val="00C46682"/>
    <w:rsid w:val="00C467D4"/>
    <w:rsid w:val="00C46919"/>
    <w:rsid w:val="00C46E15"/>
    <w:rsid w:val="00C46F3D"/>
    <w:rsid w:val="00C46FAC"/>
    <w:rsid w:val="00C47072"/>
    <w:rsid w:val="00C470DF"/>
    <w:rsid w:val="00C47192"/>
    <w:rsid w:val="00C478C6"/>
    <w:rsid w:val="00C478D0"/>
    <w:rsid w:val="00C47C3A"/>
    <w:rsid w:val="00C47CD1"/>
    <w:rsid w:val="00C47F4D"/>
    <w:rsid w:val="00C47F55"/>
    <w:rsid w:val="00C5034A"/>
    <w:rsid w:val="00C50391"/>
    <w:rsid w:val="00C5058E"/>
    <w:rsid w:val="00C505CF"/>
    <w:rsid w:val="00C506A5"/>
    <w:rsid w:val="00C50752"/>
    <w:rsid w:val="00C507D0"/>
    <w:rsid w:val="00C50828"/>
    <w:rsid w:val="00C50897"/>
    <w:rsid w:val="00C508D2"/>
    <w:rsid w:val="00C50931"/>
    <w:rsid w:val="00C50AF4"/>
    <w:rsid w:val="00C50BD2"/>
    <w:rsid w:val="00C50BFB"/>
    <w:rsid w:val="00C50CDB"/>
    <w:rsid w:val="00C50E1A"/>
    <w:rsid w:val="00C50FFB"/>
    <w:rsid w:val="00C5107A"/>
    <w:rsid w:val="00C512AC"/>
    <w:rsid w:val="00C51355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280"/>
    <w:rsid w:val="00C52300"/>
    <w:rsid w:val="00C52308"/>
    <w:rsid w:val="00C525AF"/>
    <w:rsid w:val="00C52683"/>
    <w:rsid w:val="00C52814"/>
    <w:rsid w:val="00C52950"/>
    <w:rsid w:val="00C52A4C"/>
    <w:rsid w:val="00C52EA9"/>
    <w:rsid w:val="00C5300B"/>
    <w:rsid w:val="00C530B1"/>
    <w:rsid w:val="00C5312B"/>
    <w:rsid w:val="00C53472"/>
    <w:rsid w:val="00C53541"/>
    <w:rsid w:val="00C53615"/>
    <w:rsid w:val="00C536CA"/>
    <w:rsid w:val="00C5373D"/>
    <w:rsid w:val="00C53C21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35B"/>
    <w:rsid w:val="00C554BB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1D5"/>
    <w:rsid w:val="00C573AC"/>
    <w:rsid w:val="00C574A9"/>
    <w:rsid w:val="00C57574"/>
    <w:rsid w:val="00C576CF"/>
    <w:rsid w:val="00C5788D"/>
    <w:rsid w:val="00C57949"/>
    <w:rsid w:val="00C57AD0"/>
    <w:rsid w:val="00C57B57"/>
    <w:rsid w:val="00C57F14"/>
    <w:rsid w:val="00C60353"/>
    <w:rsid w:val="00C6039A"/>
    <w:rsid w:val="00C603F7"/>
    <w:rsid w:val="00C60A8B"/>
    <w:rsid w:val="00C60CBC"/>
    <w:rsid w:val="00C60D34"/>
    <w:rsid w:val="00C60ECC"/>
    <w:rsid w:val="00C611EB"/>
    <w:rsid w:val="00C61426"/>
    <w:rsid w:val="00C61975"/>
    <w:rsid w:val="00C619B7"/>
    <w:rsid w:val="00C61A69"/>
    <w:rsid w:val="00C61AC6"/>
    <w:rsid w:val="00C61AD7"/>
    <w:rsid w:val="00C61D1D"/>
    <w:rsid w:val="00C61FE5"/>
    <w:rsid w:val="00C625A4"/>
    <w:rsid w:val="00C62610"/>
    <w:rsid w:val="00C62778"/>
    <w:rsid w:val="00C62875"/>
    <w:rsid w:val="00C62AF0"/>
    <w:rsid w:val="00C62B80"/>
    <w:rsid w:val="00C62D54"/>
    <w:rsid w:val="00C63152"/>
    <w:rsid w:val="00C6321C"/>
    <w:rsid w:val="00C63585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E3D"/>
    <w:rsid w:val="00C64F45"/>
    <w:rsid w:val="00C64FA5"/>
    <w:rsid w:val="00C64FC5"/>
    <w:rsid w:val="00C65089"/>
    <w:rsid w:val="00C6523C"/>
    <w:rsid w:val="00C654A7"/>
    <w:rsid w:val="00C654AC"/>
    <w:rsid w:val="00C656D8"/>
    <w:rsid w:val="00C657EF"/>
    <w:rsid w:val="00C6590D"/>
    <w:rsid w:val="00C65A25"/>
    <w:rsid w:val="00C65D4D"/>
    <w:rsid w:val="00C65DCF"/>
    <w:rsid w:val="00C6610E"/>
    <w:rsid w:val="00C6618C"/>
    <w:rsid w:val="00C663C4"/>
    <w:rsid w:val="00C66746"/>
    <w:rsid w:val="00C66927"/>
    <w:rsid w:val="00C669BF"/>
    <w:rsid w:val="00C66A64"/>
    <w:rsid w:val="00C66BC9"/>
    <w:rsid w:val="00C66C38"/>
    <w:rsid w:val="00C66C4F"/>
    <w:rsid w:val="00C6702E"/>
    <w:rsid w:val="00C6743F"/>
    <w:rsid w:val="00C67598"/>
    <w:rsid w:val="00C67B0B"/>
    <w:rsid w:val="00C67BBB"/>
    <w:rsid w:val="00C67C66"/>
    <w:rsid w:val="00C67D57"/>
    <w:rsid w:val="00C67FE9"/>
    <w:rsid w:val="00C702AC"/>
    <w:rsid w:val="00C70639"/>
    <w:rsid w:val="00C70837"/>
    <w:rsid w:val="00C708C8"/>
    <w:rsid w:val="00C708F5"/>
    <w:rsid w:val="00C709E6"/>
    <w:rsid w:val="00C70E1B"/>
    <w:rsid w:val="00C70F6F"/>
    <w:rsid w:val="00C712CE"/>
    <w:rsid w:val="00C7140A"/>
    <w:rsid w:val="00C71541"/>
    <w:rsid w:val="00C7183D"/>
    <w:rsid w:val="00C718F0"/>
    <w:rsid w:val="00C71929"/>
    <w:rsid w:val="00C71DC4"/>
    <w:rsid w:val="00C72057"/>
    <w:rsid w:val="00C723CC"/>
    <w:rsid w:val="00C72431"/>
    <w:rsid w:val="00C7260F"/>
    <w:rsid w:val="00C7291D"/>
    <w:rsid w:val="00C729D1"/>
    <w:rsid w:val="00C72A43"/>
    <w:rsid w:val="00C72AD4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A5C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C09"/>
    <w:rsid w:val="00C74D41"/>
    <w:rsid w:val="00C74F40"/>
    <w:rsid w:val="00C75327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1C"/>
    <w:rsid w:val="00C76850"/>
    <w:rsid w:val="00C76B20"/>
    <w:rsid w:val="00C76B66"/>
    <w:rsid w:val="00C76F4C"/>
    <w:rsid w:val="00C76FC0"/>
    <w:rsid w:val="00C7717B"/>
    <w:rsid w:val="00C7742D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5D"/>
    <w:rsid w:val="00C81268"/>
    <w:rsid w:val="00C81345"/>
    <w:rsid w:val="00C813E6"/>
    <w:rsid w:val="00C81687"/>
    <w:rsid w:val="00C817A8"/>
    <w:rsid w:val="00C819DA"/>
    <w:rsid w:val="00C81BE2"/>
    <w:rsid w:val="00C81E38"/>
    <w:rsid w:val="00C81E9B"/>
    <w:rsid w:val="00C820C5"/>
    <w:rsid w:val="00C820F5"/>
    <w:rsid w:val="00C82AF9"/>
    <w:rsid w:val="00C82DDB"/>
    <w:rsid w:val="00C82E09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363"/>
    <w:rsid w:val="00C843A6"/>
    <w:rsid w:val="00C8440A"/>
    <w:rsid w:val="00C84803"/>
    <w:rsid w:val="00C848C5"/>
    <w:rsid w:val="00C85043"/>
    <w:rsid w:val="00C850A0"/>
    <w:rsid w:val="00C850F0"/>
    <w:rsid w:val="00C8521A"/>
    <w:rsid w:val="00C854A8"/>
    <w:rsid w:val="00C85742"/>
    <w:rsid w:val="00C859B8"/>
    <w:rsid w:val="00C85A15"/>
    <w:rsid w:val="00C85AD3"/>
    <w:rsid w:val="00C85AFF"/>
    <w:rsid w:val="00C85BFF"/>
    <w:rsid w:val="00C85C2B"/>
    <w:rsid w:val="00C860AD"/>
    <w:rsid w:val="00C861A7"/>
    <w:rsid w:val="00C8626E"/>
    <w:rsid w:val="00C8640F"/>
    <w:rsid w:val="00C86854"/>
    <w:rsid w:val="00C868E7"/>
    <w:rsid w:val="00C868ED"/>
    <w:rsid w:val="00C86C8F"/>
    <w:rsid w:val="00C86C9A"/>
    <w:rsid w:val="00C86FEE"/>
    <w:rsid w:val="00C87231"/>
    <w:rsid w:val="00C8723D"/>
    <w:rsid w:val="00C87696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CE"/>
    <w:rsid w:val="00C916E0"/>
    <w:rsid w:val="00C917C1"/>
    <w:rsid w:val="00C91996"/>
    <w:rsid w:val="00C91A70"/>
    <w:rsid w:val="00C91A96"/>
    <w:rsid w:val="00C91A9B"/>
    <w:rsid w:val="00C91ADF"/>
    <w:rsid w:val="00C91BC0"/>
    <w:rsid w:val="00C91E27"/>
    <w:rsid w:val="00C91E80"/>
    <w:rsid w:val="00C91FA8"/>
    <w:rsid w:val="00C92974"/>
    <w:rsid w:val="00C92A68"/>
    <w:rsid w:val="00C92D3E"/>
    <w:rsid w:val="00C92DBC"/>
    <w:rsid w:val="00C92F9E"/>
    <w:rsid w:val="00C9314E"/>
    <w:rsid w:val="00C933BE"/>
    <w:rsid w:val="00C934D5"/>
    <w:rsid w:val="00C9357A"/>
    <w:rsid w:val="00C93613"/>
    <w:rsid w:val="00C93714"/>
    <w:rsid w:val="00C93B01"/>
    <w:rsid w:val="00C93BB1"/>
    <w:rsid w:val="00C93BC5"/>
    <w:rsid w:val="00C93C20"/>
    <w:rsid w:val="00C93C2F"/>
    <w:rsid w:val="00C93C4C"/>
    <w:rsid w:val="00C93CB6"/>
    <w:rsid w:val="00C93CC8"/>
    <w:rsid w:val="00C93E0E"/>
    <w:rsid w:val="00C93E5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099"/>
    <w:rsid w:val="00C9516B"/>
    <w:rsid w:val="00C9516D"/>
    <w:rsid w:val="00C95254"/>
    <w:rsid w:val="00C95469"/>
    <w:rsid w:val="00C954F3"/>
    <w:rsid w:val="00C95632"/>
    <w:rsid w:val="00C95637"/>
    <w:rsid w:val="00C95647"/>
    <w:rsid w:val="00C95680"/>
    <w:rsid w:val="00C95714"/>
    <w:rsid w:val="00C95896"/>
    <w:rsid w:val="00C9591B"/>
    <w:rsid w:val="00C95A69"/>
    <w:rsid w:val="00C95B52"/>
    <w:rsid w:val="00C95D8E"/>
    <w:rsid w:val="00C95E3F"/>
    <w:rsid w:val="00C961A8"/>
    <w:rsid w:val="00C961EF"/>
    <w:rsid w:val="00C962A6"/>
    <w:rsid w:val="00C963A8"/>
    <w:rsid w:val="00C96565"/>
    <w:rsid w:val="00C9663D"/>
    <w:rsid w:val="00C96686"/>
    <w:rsid w:val="00C96830"/>
    <w:rsid w:val="00C968CA"/>
    <w:rsid w:val="00C96A3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CF9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0FA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0D8"/>
    <w:rsid w:val="00CA2337"/>
    <w:rsid w:val="00CA2469"/>
    <w:rsid w:val="00CA25C4"/>
    <w:rsid w:val="00CA271D"/>
    <w:rsid w:val="00CA2756"/>
    <w:rsid w:val="00CA298D"/>
    <w:rsid w:val="00CA2B74"/>
    <w:rsid w:val="00CA2D15"/>
    <w:rsid w:val="00CA2D93"/>
    <w:rsid w:val="00CA2F06"/>
    <w:rsid w:val="00CA2FE3"/>
    <w:rsid w:val="00CA3469"/>
    <w:rsid w:val="00CA384A"/>
    <w:rsid w:val="00CA3950"/>
    <w:rsid w:val="00CA3A7D"/>
    <w:rsid w:val="00CA3AF0"/>
    <w:rsid w:val="00CA3B9F"/>
    <w:rsid w:val="00CA3C10"/>
    <w:rsid w:val="00CA3D65"/>
    <w:rsid w:val="00CA4144"/>
    <w:rsid w:val="00CA4154"/>
    <w:rsid w:val="00CA4459"/>
    <w:rsid w:val="00CA44BF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02"/>
    <w:rsid w:val="00CA6B93"/>
    <w:rsid w:val="00CA6CA2"/>
    <w:rsid w:val="00CA6D16"/>
    <w:rsid w:val="00CA72EF"/>
    <w:rsid w:val="00CA7319"/>
    <w:rsid w:val="00CA7421"/>
    <w:rsid w:val="00CA7787"/>
    <w:rsid w:val="00CA77D6"/>
    <w:rsid w:val="00CA7908"/>
    <w:rsid w:val="00CA79E2"/>
    <w:rsid w:val="00CA7A18"/>
    <w:rsid w:val="00CA7DEB"/>
    <w:rsid w:val="00CA7F55"/>
    <w:rsid w:val="00CB003B"/>
    <w:rsid w:val="00CB0140"/>
    <w:rsid w:val="00CB018B"/>
    <w:rsid w:val="00CB0619"/>
    <w:rsid w:val="00CB07A3"/>
    <w:rsid w:val="00CB08F1"/>
    <w:rsid w:val="00CB0A80"/>
    <w:rsid w:val="00CB0B6D"/>
    <w:rsid w:val="00CB0F48"/>
    <w:rsid w:val="00CB0F91"/>
    <w:rsid w:val="00CB12CE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80E"/>
    <w:rsid w:val="00CB2B6F"/>
    <w:rsid w:val="00CB2BDE"/>
    <w:rsid w:val="00CB2D69"/>
    <w:rsid w:val="00CB2F8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5B4"/>
    <w:rsid w:val="00CB48BA"/>
    <w:rsid w:val="00CB4C72"/>
    <w:rsid w:val="00CB51A7"/>
    <w:rsid w:val="00CB51BD"/>
    <w:rsid w:val="00CB52B6"/>
    <w:rsid w:val="00CB5314"/>
    <w:rsid w:val="00CB56D3"/>
    <w:rsid w:val="00CB5BA5"/>
    <w:rsid w:val="00CB5D28"/>
    <w:rsid w:val="00CB5DAB"/>
    <w:rsid w:val="00CB5E54"/>
    <w:rsid w:val="00CB616D"/>
    <w:rsid w:val="00CB61D9"/>
    <w:rsid w:val="00CB634A"/>
    <w:rsid w:val="00CB6666"/>
    <w:rsid w:val="00CB6890"/>
    <w:rsid w:val="00CB68E5"/>
    <w:rsid w:val="00CB6A64"/>
    <w:rsid w:val="00CB6D05"/>
    <w:rsid w:val="00CB6E03"/>
    <w:rsid w:val="00CB6F54"/>
    <w:rsid w:val="00CB6FD1"/>
    <w:rsid w:val="00CB719B"/>
    <w:rsid w:val="00CB724F"/>
    <w:rsid w:val="00CB7256"/>
    <w:rsid w:val="00CB757C"/>
    <w:rsid w:val="00CB7926"/>
    <w:rsid w:val="00CB799E"/>
    <w:rsid w:val="00CB7CA1"/>
    <w:rsid w:val="00CB7E11"/>
    <w:rsid w:val="00CC0213"/>
    <w:rsid w:val="00CC024F"/>
    <w:rsid w:val="00CC0556"/>
    <w:rsid w:val="00CC0598"/>
    <w:rsid w:val="00CC0D46"/>
    <w:rsid w:val="00CC0DF0"/>
    <w:rsid w:val="00CC0E33"/>
    <w:rsid w:val="00CC0EA6"/>
    <w:rsid w:val="00CC0F40"/>
    <w:rsid w:val="00CC12D4"/>
    <w:rsid w:val="00CC1360"/>
    <w:rsid w:val="00CC13EF"/>
    <w:rsid w:val="00CC14D0"/>
    <w:rsid w:val="00CC14E1"/>
    <w:rsid w:val="00CC1797"/>
    <w:rsid w:val="00CC1A07"/>
    <w:rsid w:val="00CC1AFC"/>
    <w:rsid w:val="00CC1C71"/>
    <w:rsid w:val="00CC1E08"/>
    <w:rsid w:val="00CC1E37"/>
    <w:rsid w:val="00CC1E88"/>
    <w:rsid w:val="00CC1E89"/>
    <w:rsid w:val="00CC1F1C"/>
    <w:rsid w:val="00CC208F"/>
    <w:rsid w:val="00CC220A"/>
    <w:rsid w:val="00CC2230"/>
    <w:rsid w:val="00CC22C6"/>
    <w:rsid w:val="00CC22F2"/>
    <w:rsid w:val="00CC26A5"/>
    <w:rsid w:val="00CC27A1"/>
    <w:rsid w:val="00CC28C7"/>
    <w:rsid w:val="00CC28E3"/>
    <w:rsid w:val="00CC2923"/>
    <w:rsid w:val="00CC2CBB"/>
    <w:rsid w:val="00CC2E49"/>
    <w:rsid w:val="00CC3239"/>
    <w:rsid w:val="00CC3314"/>
    <w:rsid w:val="00CC3339"/>
    <w:rsid w:val="00CC346D"/>
    <w:rsid w:val="00CC352C"/>
    <w:rsid w:val="00CC365D"/>
    <w:rsid w:val="00CC3792"/>
    <w:rsid w:val="00CC37BE"/>
    <w:rsid w:val="00CC37FC"/>
    <w:rsid w:val="00CC3815"/>
    <w:rsid w:val="00CC3C90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500F"/>
    <w:rsid w:val="00CC50B6"/>
    <w:rsid w:val="00CC521B"/>
    <w:rsid w:val="00CC529F"/>
    <w:rsid w:val="00CC5427"/>
    <w:rsid w:val="00CC544D"/>
    <w:rsid w:val="00CC5561"/>
    <w:rsid w:val="00CC5769"/>
    <w:rsid w:val="00CC58A4"/>
    <w:rsid w:val="00CC58AB"/>
    <w:rsid w:val="00CC5921"/>
    <w:rsid w:val="00CC594B"/>
    <w:rsid w:val="00CC5A99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C75"/>
    <w:rsid w:val="00CC6D42"/>
    <w:rsid w:val="00CC72EE"/>
    <w:rsid w:val="00CC75D6"/>
    <w:rsid w:val="00CC75FB"/>
    <w:rsid w:val="00CC760B"/>
    <w:rsid w:val="00CC765C"/>
    <w:rsid w:val="00CC770C"/>
    <w:rsid w:val="00CC7975"/>
    <w:rsid w:val="00CC7B6A"/>
    <w:rsid w:val="00CC7B9E"/>
    <w:rsid w:val="00CC7C6C"/>
    <w:rsid w:val="00CC7F42"/>
    <w:rsid w:val="00CD039E"/>
    <w:rsid w:val="00CD0467"/>
    <w:rsid w:val="00CD04DE"/>
    <w:rsid w:val="00CD0627"/>
    <w:rsid w:val="00CD0702"/>
    <w:rsid w:val="00CD0B30"/>
    <w:rsid w:val="00CD0F82"/>
    <w:rsid w:val="00CD0FCC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1EF"/>
    <w:rsid w:val="00CD2278"/>
    <w:rsid w:val="00CD24B0"/>
    <w:rsid w:val="00CD257E"/>
    <w:rsid w:val="00CD2630"/>
    <w:rsid w:val="00CD26B5"/>
    <w:rsid w:val="00CD2A93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8C1"/>
    <w:rsid w:val="00CD3956"/>
    <w:rsid w:val="00CD39D8"/>
    <w:rsid w:val="00CD3AFC"/>
    <w:rsid w:val="00CD3B98"/>
    <w:rsid w:val="00CD3C68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25F"/>
    <w:rsid w:val="00CD5465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6C2A"/>
    <w:rsid w:val="00CD6CFF"/>
    <w:rsid w:val="00CD7014"/>
    <w:rsid w:val="00CD70D6"/>
    <w:rsid w:val="00CD71D6"/>
    <w:rsid w:val="00CD7337"/>
    <w:rsid w:val="00CD738A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557"/>
    <w:rsid w:val="00CE0624"/>
    <w:rsid w:val="00CE078D"/>
    <w:rsid w:val="00CE08E7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3B7"/>
    <w:rsid w:val="00CE178B"/>
    <w:rsid w:val="00CE1943"/>
    <w:rsid w:val="00CE19B8"/>
    <w:rsid w:val="00CE1A3E"/>
    <w:rsid w:val="00CE1CC4"/>
    <w:rsid w:val="00CE1E22"/>
    <w:rsid w:val="00CE1EAA"/>
    <w:rsid w:val="00CE2047"/>
    <w:rsid w:val="00CE2118"/>
    <w:rsid w:val="00CE2264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424"/>
    <w:rsid w:val="00CE359F"/>
    <w:rsid w:val="00CE3B87"/>
    <w:rsid w:val="00CE3BF0"/>
    <w:rsid w:val="00CE3DFE"/>
    <w:rsid w:val="00CE4108"/>
    <w:rsid w:val="00CE4118"/>
    <w:rsid w:val="00CE46EF"/>
    <w:rsid w:val="00CE4C07"/>
    <w:rsid w:val="00CE4CAE"/>
    <w:rsid w:val="00CE4DBA"/>
    <w:rsid w:val="00CE4DC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22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2FE"/>
    <w:rsid w:val="00CF232F"/>
    <w:rsid w:val="00CF23F3"/>
    <w:rsid w:val="00CF24D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49"/>
    <w:rsid w:val="00CF5062"/>
    <w:rsid w:val="00CF5419"/>
    <w:rsid w:val="00CF55A1"/>
    <w:rsid w:val="00CF55DA"/>
    <w:rsid w:val="00CF567E"/>
    <w:rsid w:val="00CF5916"/>
    <w:rsid w:val="00CF5929"/>
    <w:rsid w:val="00CF5997"/>
    <w:rsid w:val="00CF5B60"/>
    <w:rsid w:val="00CF5C12"/>
    <w:rsid w:val="00CF5CB4"/>
    <w:rsid w:val="00CF5F66"/>
    <w:rsid w:val="00CF6085"/>
    <w:rsid w:val="00CF6370"/>
    <w:rsid w:val="00CF63BC"/>
    <w:rsid w:val="00CF641C"/>
    <w:rsid w:val="00CF6948"/>
    <w:rsid w:val="00CF698A"/>
    <w:rsid w:val="00CF6B55"/>
    <w:rsid w:val="00CF6E35"/>
    <w:rsid w:val="00CF6E53"/>
    <w:rsid w:val="00CF6FDA"/>
    <w:rsid w:val="00CF7025"/>
    <w:rsid w:val="00CF703D"/>
    <w:rsid w:val="00CF7077"/>
    <w:rsid w:val="00CF71A9"/>
    <w:rsid w:val="00CF71DA"/>
    <w:rsid w:val="00CF7291"/>
    <w:rsid w:val="00CF72C1"/>
    <w:rsid w:val="00CF7920"/>
    <w:rsid w:val="00CF7DDB"/>
    <w:rsid w:val="00CF7FC7"/>
    <w:rsid w:val="00D000E7"/>
    <w:rsid w:val="00D001B4"/>
    <w:rsid w:val="00D001F3"/>
    <w:rsid w:val="00D0023C"/>
    <w:rsid w:val="00D002AA"/>
    <w:rsid w:val="00D002C6"/>
    <w:rsid w:val="00D002E0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1DE5"/>
    <w:rsid w:val="00D02081"/>
    <w:rsid w:val="00D020F6"/>
    <w:rsid w:val="00D02151"/>
    <w:rsid w:val="00D028E1"/>
    <w:rsid w:val="00D02A68"/>
    <w:rsid w:val="00D02B2F"/>
    <w:rsid w:val="00D02B45"/>
    <w:rsid w:val="00D02F03"/>
    <w:rsid w:val="00D02FEF"/>
    <w:rsid w:val="00D03050"/>
    <w:rsid w:val="00D03085"/>
    <w:rsid w:val="00D03101"/>
    <w:rsid w:val="00D03118"/>
    <w:rsid w:val="00D0333A"/>
    <w:rsid w:val="00D03358"/>
    <w:rsid w:val="00D03638"/>
    <w:rsid w:val="00D0363E"/>
    <w:rsid w:val="00D0364E"/>
    <w:rsid w:val="00D039E1"/>
    <w:rsid w:val="00D03B65"/>
    <w:rsid w:val="00D0403B"/>
    <w:rsid w:val="00D044CF"/>
    <w:rsid w:val="00D047DB"/>
    <w:rsid w:val="00D04800"/>
    <w:rsid w:val="00D04C74"/>
    <w:rsid w:val="00D04EFD"/>
    <w:rsid w:val="00D05163"/>
    <w:rsid w:val="00D05241"/>
    <w:rsid w:val="00D056EC"/>
    <w:rsid w:val="00D0576C"/>
    <w:rsid w:val="00D057D4"/>
    <w:rsid w:val="00D05B08"/>
    <w:rsid w:val="00D05BD7"/>
    <w:rsid w:val="00D05BF9"/>
    <w:rsid w:val="00D05DD4"/>
    <w:rsid w:val="00D05E62"/>
    <w:rsid w:val="00D05FFD"/>
    <w:rsid w:val="00D064C7"/>
    <w:rsid w:val="00D06585"/>
    <w:rsid w:val="00D0664C"/>
    <w:rsid w:val="00D066D2"/>
    <w:rsid w:val="00D06710"/>
    <w:rsid w:val="00D067A3"/>
    <w:rsid w:val="00D068A9"/>
    <w:rsid w:val="00D068E0"/>
    <w:rsid w:val="00D0693F"/>
    <w:rsid w:val="00D069BB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ADD"/>
    <w:rsid w:val="00D07BFA"/>
    <w:rsid w:val="00D07CD6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93F"/>
    <w:rsid w:val="00D10AD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CE2"/>
    <w:rsid w:val="00D11D63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A6"/>
    <w:rsid w:val="00D135DA"/>
    <w:rsid w:val="00D13671"/>
    <w:rsid w:val="00D1379A"/>
    <w:rsid w:val="00D138D2"/>
    <w:rsid w:val="00D13A2A"/>
    <w:rsid w:val="00D13B26"/>
    <w:rsid w:val="00D13D02"/>
    <w:rsid w:val="00D13F05"/>
    <w:rsid w:val="00D1400F"/>
    <w:rsid w:val="00D14020"/>
    <w:rsid w:val="00D14025"/>
    <w:rsid w:val="00D1432D"/>
    <w:rsid w:val="00D146B0"/>
    <w:rsid w:val="00D14710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85C"/>
    <w:rsid w:val="00D15AD0"/>
    <w:rsid w:val="00D15BA8"/>
    <w:rsid w:val="00D16001"/>
    <w:rsid w:val="00D1607B"/>
    <w:rsid w:val="00D160AA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B46"/>
    <w:rsid w:val="00D17D27"/>
    <w:rsid w:val="00D2000B"/>
    <w:rsid w:val="00D20184"/>
    <w:rsid w:val="00D203FB"/>
    <w:rsid w:val="00D2040F"/>
    <w:rsid w:val="00D204A5"/>
    <w:rsid w:val="00D2088C"/>
    <w:rsid w:val="00D208B1"/>
    <w:rsid w:val="00D20ACA"/>
    <w:rsid w:val="00D20ACC"/>
    <w:rsid w:val="00D20AE4"/>
    <w:rsid w:val="00D20B68"/>
    <w:rsid w:val="00D20C2D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70F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418"/>
    <w:rsid w:val="00D2454A"/>
    <w:rsid w:val="00D248BD"/>
    <w:rsid w:val="00D24973"/>
    <w:rsid w:val="00D24CA7"/>
    <w:rsid w:val="00D24DDA"/>
    <w:rsid w:val="00D24FA0"/>
    <w:rsid w:val="00D2504B"/>
    <w:rsid w:val="00D2504C"/>
    <w:rsid w:val="00D250CD"/>
    <w:rsid w:val="00D25285"/>
    <w:rsid w:val="00D254C2"/>
    <w:rsid w:val="00D254E9"/>
    <w:rsid w:val="00D25572"/>
    <w:rsid w:val="00D2591D"/>
    <w:rsid w:val="00D259C5"/>
    <w:rsid w:val="00D25B61"/>
    <w:rsid w:val="00D25E9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6A2"/>
    <w:rsid w:val="00D27799"/>
    <w:rsid w:val="00D2782C"/>
    <w:rsid w:val="00D278D1"/>
    <w:rsid w:val="00D27F12"/>
    <w:rsid w:val="00D30050"/>
    <w:rsid w:val="00D30348"/>
    <w:rsid w:val="00D30663"/>
    <w:rsid w:val="00D306DC"/>
    <w:rsid w:val="00D307A7"/>
    <w:rsid w:val="00D308E1"/>
    <w:rsid w:val="00D308F0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2F0"/>
    <w:rsid w:val="00D31306"/>
    <w:rsid w:val="00D3138C"/>
    <w:rsid w:val="00D3145B"/>
    <w:rsid w:val="00D31515"/>
    <w:rsid w:val="00D31552"/>
    <w:rsid w:val="00D315BE"/>
    <w:rsid w:val="00D315D2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2ED"/>
    <w:rsid w:val="00D32300"/>
    <w:rsid w:val="00D32313"/>
    <w:rsid w:val="00D3237D"/>
    <w:rsid w:val="00D325F0"/>
    <w:rsid w:val="00D32842"/>
    <w:rsid w:val="00D32AFD"/>
    <w:rsid w:val="00D32C0E"/>
    <w:rsid w:val="00D32EB2"/>
    <w:rsid w:val="00D33059"/>
    <w:rsid w:val="00D331CA"/>
    <w:rsid w:val="00D3321F"/>
    <w:rsid w:val="00D33618"/>
    <w:rsid w:val="00D33741"/>
    <w:rsid w:val="00D33761"/>
    <w:rsid w:val="00D337B7"/>
    <w:rsid w:val="00D33904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B96"/>
    <w:rsid w:val="00D36CF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B74"/>
    <w:rsid w:val="00D40DBE"/>
    <w:rsid w:val="00D40E4A"/>
    <w:rsid w:val="00D40EB9"/>
    <w:rsid w:val="00D40FCB"/>
    <w:rsid w:val="00D418E8"/>
    <w:rsid w:val="00D41A18"/>
    <w:rsid w:val="00D41AEC"/>
    <w:rsid w:val="00D420ED"/>
    <w:rsid w:val="00D42300"/>
    <w:rsid w:val="00D4231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34E"/>
    <w:rsid w:val="00D43416"/>
    <w:rsid w:val="00D434ED"/>
    <w:rsid w:val="00D43998"/>
    <w:rsid w:val="00D43B25"/>
    <w:rsid w:val="00D43BCA"/>
    <w:rsid w:val="00D43C91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95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DE4"/>
    <w:rsid w:val="00D46F80"/>
    <w:rsid w:val="00D4704F"/>
    <w:rsid w:val="00D474ED"/>
    <w:rsid w:val="00D474F5"/>
    <w:rsid w:val="00D47764"/>
    <w:rsid w:val="00D47904"/>
    <w:rsid w:val="00D47915"/>
    <w:rsid w:val="00D479AA"/>
    <w:rsid w:val="00D47A7C"/>
    <w:rsid w:val="00D47AB1"/>
    <w:rsid w:val="00D47B8F"/>
    <w:rsid w:val="00D47BDF"/>
    <w:rsid w:val="00D47F69"/>
    <w:rsid w:val="00D50247"/>
    <w:rsid w:val="00D5024E"/>
    <w:rsid w:val="00D502DB"/>
    <w:rsid w:val="00D505AD"/>
    <w:rsid w:val="00D50656"/>
    <w:rsid w:val="00D50740"/>
    <w:rsid w:val="00D50BA6"/>
    <w:rsid w:val="00D50C86"/>
    <w:rsid w:val="00D50CAE"/>
    <w:rsid w:val="00D50EDE"/>
    <w:rsid w:val="00D50F50"/>
    <w:rsid w:val="00D51005"/>
    <w:rsid w:val="00D51074"/>
    <w:rsid w:val="00D51079"/>
    <w:rsid w:val="00D510F6"/>
    <w:rsid w:val="00D51310"/>
    <w:rsid w:val="00D514F2"/>
    <w:rsid w:val="00D51595"/>
    <w:rsid w:val="00D51710"/>
    <w:rsid w:val="00D51DA8"/>
    <w:rsid w:val="00D51E4F"/>
    <w:rsid w:val="00D520EE"/>
    <w:rsid w:val="00D522CB"/>
    <w:rsid w:val="00D5240A"/>
    <w:rsid w:val="00D527AC"/>
    <w:rsid w:val="00D528CC"/>
    <w:rsid w:val="00D5298E"/>
    <w:rsid w:val="00D52A33"/>
    <w:rsid w:val="00D52AC7"/>
    <w:rsid w:val="00D52DFE"/>
    <w:rsid w:val="00D52EA7"/>
    <w:rsid w:val="00D5314A"/>
    <w:rsid w:val="00D531E1"/>
    <w:rsid w:val="00D53461"/>
    <w:rsid w:val="00D535AC"/>
    <w:rsid w:val="00D535CB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9B4"/>
    <w:rsid w:val="00D549E0"/>
    <w:rsid w:val="00D54A5D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86A"/>
    <w:rsid w:val="00D55910"/>
    <w:rsid w:val="00D55A94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6FB2"/>
    <w:rsid w:val="00D57024"/>
    <w:rsid w:val="00D57232"/>
    <w:rsid w:val="00D572A1"/>
    <w:rsid w:val="00D574E4"/>
    <w:rsid w:val="00D5755A"/>
    <w:rsid w:val="00D575FD"/>
    <w:rsid w:val="00D57783"/>
    <w:rsid w:val="00D577AA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357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C16"/>
    <w:rsid w:val="00D62DC2"/>
    <w:rsid w:val="00D62F2A"/>
    <w:rsid w:val="00D630A2"/>
    <w:rsid w:val="00D634C0"/>
    <w:rsid w:val="00D638C8"/>
    <w:rsid w:val="00D63A82"/>
    <w:rsid w:val="00D63B66"/>
    <w:rsid w:val="00D63B72"/>
    <w:rsid w:val="00D63CBF"/>
    <w:rsid w:val="00D63E1A"/>
    <w:rsid w:val="00D63EEC"/>
    <w:rsid w:val="00D6409B"/>
    <w:rsid w:val="00D64335"/>
    <w:rsid w:val="00D64366"/>
    <w:rsid w:val="00D643DC"/>
    <w:rsid w:val="00D643E5"/>
    <w:rsid w:val="00D64419"/>
    <w:rsid w:val="00D645A2"/>
    <w:rsid w:val="00D645C2"/>
    <w:rsid w:val="00D64858"/>
    <w:rsid w:val="00D648B3"/>
    <w:rsid w:val="00D648BE"/>
    <w:rsid w:val="00D648F9"/>
    <w:rsid w:val="00D64A67"/>
    <w:rsid w:val="00D64C20"/>
    <w:rsid w:val="00D64C9B"/>
    <w:rsid w:val="00D64CEA"/>
    <w:rsid w:val="00D650A6"/>
    <w:rsid w:val="00D651FB"/>
    <w:rsid w:val="00D65774"/>
    <w:rsid w:val="00D657D2"/>
    <w:rsid w:val="00D65A94"/>
    <w:rsid w:val="00D65FE2"/>
    <w:rsid w:val="00D666BD"/>
    <w:rsid w:val="00D6680F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D25"/>
    <w:rsid w:val="00D71FC2"/>
    <w:rsid w:val="00D71FE0"/>
    <w:rsid w:val="00D72045"/>
    <w:rsid w:val="00D720AE"/>
    <w:rsid w:val="00D724C3"/>
    <w:rsid w:val="00D726BE"/>
    <w:rsid w:val="00D72733"/>
    <w:rsid w:val="00D7288A"/>
    <w:rsid w:val="00D728E6"/>
    <w:rsid w:val="00D7302A"/>
    <w:rsid w:val="00D73163"/>
    <w:rsid w:val="00D731D1"/>
    <w:rsid w:val="00D7348A"/>
    <w:rsid w:val="00D735A6"/>
    <w:rsid w:val="00D735E9"/>
    <w:rsid w:val="00D73602"/>
    <w:rsid w:val="00D73612"/>
    <w:rsid w:val="00D736B1"/>
    <w:rsid w:val="00D73AD5"/>
    <w:rsid w:val="00D73B74"/>
    <w:rsid w:val="00D73C50"/>
    <w:rsid w:val="00D73C91"/>
    <w:rsid w:val="00D73EBA"/>
    <w:rsid w:val="00D73FC7"/>
    <w:rsid w:val="00D74020"/>
    <w:rsid w:val="00D7420B"/>
    <w:rsid w:val="00D742FA"/>
    <w:rsid w:val="00D743B6"/>
    <w:rsid w:val="00D7456B"/>
    <w:rsid w:val="00D7468C"/>
    <w:rsid w:val="00D749F1"/>
    <w:rsid w:val="00D74AB1"/>
    <w:rsid w:val="00D74ADE"/>
    <w:rsid w:val="00D74B4E"/>
    <w:rsid w:val="00D74D33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ADB"/>
    <w:rsid w:val="00D77B19"/>
    <w:rsid w:val="00D77F4A"/>
    <w:rsid w:val="00D77FEE"/>
    <w:rsid w:val="00D80024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20F2"/>
    <w:rsid w:val="00D82173"/>
    <w:rsid w:val="00D82546"/>
    <w:rsid w:val="00D8298B"/>
    <w:rsid w:val="00D82C55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7F9"/>
    <w:rsid w:val="00D8493D"/>
    <w:rsid w:val="00D8498A"/>
    <w:rsid w:val="00D849B2"/>
    <w:rsid w:val="00D84B60"/>
    <w:rsid w:val="00D84C0F"/>
    <w:rsid w:val="00D84C87"/>
    <w:rsid w:val="00D84D14"/>
    <w:rsid w:val="00D84F81"/>
    <w:rsid w:val="00D8511D"/>
    <w:rsid w:val="00D851E8"/>
    <w:rsid w:val="00D8526B"/>
    <w:rsid w:val="00D85405"/>
    <w:rsid w:val="00D85464"/>
    <w:rsid w:val="00D8547F"/>
    <w:rsid w:val="00D85B97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02"/>
    <w:rsid w:val="00D86613"/>
    <w:rsid w:val="00D86626"/>
    <w:rsid w:val="00D8674E"/>
    <w:rsid w:val="00D86837"/>
    <w:rsid w:val="00D868F9"/>
    <w:rsid w:val="00D86941"/>
    <w:rsid w:val="00D86D81"/>
    <w:rsid w:val="00D871C9"/>
    <w:rsid w:val="00D871D6"/>
    <w:rsid w:val="00D8727B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B3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972"/>
    <w:rsid w:val="00D9199F"/>
    <w:rsid w:val="00D91A80"/>
    <w:rsid w:val="00D91CE0"/>
    <w:rsid w:val="00D91EBA"/>
    <w:rsid w:val="00D91FD9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8A"/>
    <w:rsid w:val="00D945C5"/>
    <w:rsid w:val="00D946AF"/>
    <w:rsid w:val="00D949F7"/>
    <w:rsid w:val="00D94B46"/>
    <w:rsid w:val="00D94D76"/>
    <w:rsid w:val="00D94D98"/>
    <w:rsid w:val="00D94FDB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9DF"/>
    <w:rsid w:val="00D96B07"/>
    <w:rsid w:val="00D96B2C"/>
    <w:rsid w:val="00D96C83"/>
    <w:rsid w:val="00D96DBB"/>
    <w:rsid w:val="00D96E90"/>
    <w:rsid w:val="00D971B4"/>
    <w:rsid w:val="00D97307"/>
    <w:rsid w:val="00D9763D"/>
    <w:rsid w:val="00D97759"/>
    <w:rsid w:val="00D97B4F"/>
    <w:rsid w:val="00D97F11"/>
    <w:rsid w:val="00D97F22"/>
    <w:rsid w:val="00D97FA3"/>
    <w:rsid w:val="00D97FE1"/>
    <w:rsid w:val="00DA011F"/>
    <w:rsid w:val="00DA04EF"/>
    <w:rsid w:val="00DA0761"/>
    <w:rsid w:val="00DA0923"/>
    <w:rsid w:val="00DA0AE1"/>
    <w:rsid w:val="00DA0BD9"/>
    <w:rsid w:val="00DA0C03"/>
    <w:rsid w:val="00DA0DC5"/>
    <w:rsid w:val="00DA0E5B"/>
    <w:rsid w:val="00DA10FD"/>
    <w:rsid w:val="00DA120F"/>
    <w:rsid w:val="00DA13D2"/>
    <w:rsid w:val="00DA14B1"/>
    <w:rsid w:val="00DA14E5"/>
    <w:rsid w:val="00DA14FF"/>
    <w:rsid w:val="00DA16B0"/>
    <w:rsid w:val="00DA17B1"/>
    <w:rsid w:val="00DA17EE"/>
    <w:rsid w:val="00DA194B"/>
    <w:rsid w:val="00DA1BCC"/>
    <w:rsid w:val="00DA1BE5"/>
    <w:rsid w:val="00DA1C84"/>
    <w:rsid w:val="00DA1C96"/>
    <w:rsid w:val="00DA1CE9"/>
    <w:rsid w:val="00DA1E8A"/>
    <w:rsid w:val="00DA2005"/>
    <w:rsid w:val="00DA216F"/>
    <w:rsid w:val="00DA22A2"/>
    <w:rsid w:val="00DA22B5"/>
    <w:rsid w:val="00DA24CF"/>
    <w:rsid w:val="00DA2563"/>
    <w:rsid w:val="00DA2673"/>
    <w:rsid w:val="00DA2748"/>
    <w:rsid w:val="00DA2BA7"/>
    <w:rsid w:val="00DA2D51"/>
    <w:rsid w:val="00DA2D64"/>
    <w:rsid w:val="00DA305D"/>
    <w:rsid w:val="00DA3235"/>
    <w:rsid w:val="00DA3331"/>
    <w:rsid w:val="00DA349A"/>
    <w:rsid w:val="00DA3911"/>
    <w:rsid w:val="00DA3AE7"/>
    <w:rsid w:val="00DA3CCB"/>
    <w:rsid w:val="00DA3F2D"/>
    <w:rsid w:val="00DA4430"/>
    <w:rsid w:val="00DA448F"/>
    <w:rsid w:val="00DA4651"/>
    <w:rsid w:val="00DA497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3E0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300"/>
    <w:rsid w:val="00DA749C"/>
    <w:rsid w:val="00DA774F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4F3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1A"/>
    <w:rsid w:val="00DB36AD"/>
    <w:rsid w:val="00DB38E8"/>
    <w:rsid w:val="00DB3929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7E5"/>
    <w:rsid w:val="00DB580A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6F84"/>
    <w:rsid w:val="00DB6F9B"/>
    <w:rsid w:val="00DB7033"/>
    <w:rsid w:val="00DB71B5"/>
    <w:rsid w:val="00DB72C1"/>
    <w:rsid w:val="00DB72D9"/>
    <w:rsid w:val="00DB7318"/>
    <w:rsid w:val="00DB733E"/>
    <w:rsid w:val="00DB766C"/>
    <w:rsid w:val="00DB76EA"/>
    <w:rsid w:val="00DB77A1"/>
    <w:rsid w:val="00DB79B2"/>
    <w:rsid w:val="00DB7B0A"/>
    <w:rsid w:val="00DB7B69"/>
    <w:rsid w:val="00DB7B7F"/>
    <w:rsid w:val="00DB7D04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BDB"/>
    <w:rsid w:val="00DC2F4D"/>
    <w:rsid w:val="00DC2FEB"/>
    <w:rsid w:val="00DC31C4"/>
    <w:rsid w:val="00DC3621"/>
    <w:rsid w:val="00DC3690"/>
    <w:rsid w:val="00DC37B0"/>
    <w:rsid w:val="00DC38A0"/>
    <w:rsid w:val="00DC3972"/>
    <w:rsid w:val="00DC3999"/>
    <w:rsid w:val="00DC3E23"/>
    <w:rsid w:val="00DC3F11"/>
    <w:rsid w:val="00DC4077"/>
    <w:rsid w:val="00DC4089"/>
    <w:rsid w:val="00DC46A5"/>
    <w:rsid w:val="00DC46C8"/>
    <w:rsid w:val="00DC46EF"/>
    <w:rsid w:val="00DC47EF"/>
    <w:rsid w:val="00DC4AC9"/>
    <w:rsid w:val="00DC4B82"/>
    <w:rsid w:val="00DC4C06"/>
    <w:rsid w:val="00DC4C68"/>
    <w:rsid w:val="00DC4E81"/>
    <w:rsid w:val="00DC4EFD"/>
    <w:rsid w:val="00DC4F9E"/>
    <w:rsid w:val="00DC5067"/>
    <w:rsid w:val="00DC5143"/>
    <w:rsid w:val="00DC53E6"/>
    <w:rsid w:val="00DC5411"/>
    <w:rsid w:val="00DC5651"/>
    <w:rsid w:val="00DC592B"/>
    <w:rsid w:val="00DC5A18"/>
    <w:rsid w:val="00DC5B58"/>
    <w:rsid w:val="00DC5BB9"/>
    <w:rsid w:val="00DC5E47"/>
    <w:rsid w:val="00DC5F84"/>
    <w:rsid w:val="00DC625D"/>
    <w:rsid w:val="00DC62CA"/>
    <w:rsid w:val="00DC6569"/>
    <w:rsid w:val="00DC65D6"/>
    <w:rsid w:val="00DC66B2"/>
    <w:rsid w:val="00DC66B6"/>
    <w:rsid w:val="00DC690B"/>
    <w:rsid w:val="00DC69FD"/>
    <w:rsid w:val="00DC6A09"/>
    <w:rsid w:val="00DC6BFC"/>
    <w:rsid w:val="00DC6C06"/>
    <w:rsid w:val="00DC6C0B"/>
    <w:rsid w:val="00DC6EC1"/>
    <w:rsid w:val="00DC6ED0"/>
    <w:rsid w:val="00DC701A"/>
    <w:rsid w:val="00DC71A9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0BD"/>
    <w:rsid w:val="00DD1171"/>
    <w:rsid w:val="00DD12A3"/>
    <w:rsid w:val="00DD1602"/>
    <w:rsid w:val="00DD16B2"/>
    <w:rsid w:val="00DD17F0"/>
    <w:rsid w:val="00DD18BC"/>
    <w:rsid w:val="00DD1952"/>
    <w:rsid w:val="00DD1A0B"/>
    <w:rsid w:val="00DD1A7E"/>
    <w:rsid w:val="00DD1AD4"/>
    <w:rsid w:val="00DD1B9F"/>
    <w:rsid w:val="00DD1C1E"/>
    <w:rsid w:val="00DD1ED6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21"/>
    <w:rsid w:val="00DD3337"/>
    <w:rsid w:val="00DD3396"/>
    <w:rsid w:val="00DD3481"/>
    <w:rsid w:val="00DD3831"/>
    <w:rsid w:val="00DD391D"/>
    <w:rsid w:val="00DD3941"/>
    <w:rsid w:val="00DD3C3D"/>
    <w:rsid w:val="00DD3C52"/>
    <w:rsid w:val="00DD3CCA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B8B"/>
    <w:rsid w:val="00DD5F3B"/>
    <w:rsid w:val="00DD5F53"/>
    <w:rsid w:val="00DD5FB1"/>
    <w:rsid w:val="00DD62AB"/>
    <w:rsid w:val="00DD63DE"/>
    <w:rsid w:val="00DD649D"/>
    <w:rsid w:val="00DD64B6"/>
    <w:rsid w:val="00DD64C1"/>
    <w:rsid w:val="00DD6727"/>
    <w:rsid w:val="00DD6896"/>
    <w:rsid w:val="00DD71CC"/>
    <w:rsid w:val="00DD7208"/>
    <w:rsid w:val="00DD72B5"/>
    <w:rsid w:val="00DD73C0"/>
    <w:rsid w:val="00DD73D1"/>
    <w:rsid w:val="00DD74D0"/>
    <w:rsid w:val="00DD7626"/>
    <w:rsid w:val="00DD7670"/>
    <w:rsid w:val="00DD77BA"/>
    <w:rsid w:val="00DD785A"/>
    <w:rsid w:val="00DD7977"/>
    <w:rsid w:val="00DD7A77"/>
    <w:rsid w:val="00DD7AA6"/>
    <w:rsid w:val="00DD7BFC"/>
    <w:rsid w:val="00DE00F1"/>
    <w:rsid w:val="00DE01C4"/>
    <w:rsid w:val="00DE03D8"/>
    <w:rsid w:val="00DE05B3"/>
    <w:rsid w:val="00DE062B"/>
    <w:rsid w:val="00DE0B55"/>
    <w:rsid w:val="00DE0C2D"/>
    <w:rsid w:val="00DE1157"/>
    <w:rsid w:val="00DE1342"/>
    <w:rsid w:val="00DE1357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75C"/>
    <w:rsid w:val="00DE2B64"/>
    <w:rsid w:val="00DE2BC2"/>
    <w:rsid w:val="00DE2C44"/>
    <w:rsid w:val="00DE2D57"/>
    <w:rsid w:val="00DE2DA0"/>
    <w:rsid w:val="00DE2F65"/>
    <w:rsid w:val="00DE302D"/>
    <w:rsid w:val="00DE365C"/>
    <w:rsid w:val="00DE3707"/>
    <w:rsid w:val="00DE3856"/>
    <w:rsid w:val="00DE3880"/>
    <w:rsid w:val="00DE3C9F"/>
    <w:rsid w:val="00DE3EA6"/>
    <w:rsid w:val="00DE4163"/>
    <w:rsid w:val="00DE41EA"/>
    <w:rsid w:val="00DE423E"/>
    <w:rsid w:val="00DE42A7"/>
    <w:rsid w:val="00DE4535"/>
    <w:rsid w:val="00DE45CB"/>
    <w:rsid w:val="00DE4B1C"/>
    <w:rsid w:val="00DE4D8D"/>
    <w:rsid w:val="00DE4E5C"/>
    <w:rsid w:val="00DE4EDE"/>
    <w:rsid w:val="00DE4F06"/>
    <w:rsid w:val="00DE4F4B"/>
    <w:rsid w:val="00DE4FD4"/>
    <w:rsid w:val="00DE528A"/>
    <w:rsid w:val="00DE549E"/>
    <w:rsid w:val="00DE54DA"/>
    <w:rsid w:val="00DE554C"/>
    <w:rsid w:val="00DE55EB"/>
    <w:rsid w:val="00DE5A84"/>
    <w:rsid w:val="00DE5B08"/>
    <w:rsid w:val="00DE5B65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63B"/>
    <w:rsid w:val="00DE79C9"/>
    <w:rsid w:val="00DE7BB8"/>
    <w:rsid w:val="00DE7C0F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02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5D7"/>
    <w:rsid w:val="00DF1649"/>
    <w:rsid w:val="00DF1659"/>
    <w:rsid w:val="00DF1717"/>
    <w:rsid w:val="00DF1857"/>
    <w:rsid w:val="00DF18AE"/>
    <w:rsid w:val="00DF1967"/>
    <w:rsid w:val="00DF1C2D"/>
    <w:rsid w:val="00DF1F78"/>
    <w:rsid w:val="00DF2102"/>
    <w:rsid w:val="00DF2130"/>
    <w:rsid w:val="00DF214E"/>
    <w:rsid w:val="00DF21EF"/>
    <w:rsid w:val="00DF2494"/>
    <w:rsid w:val="00DF26FF"/>
    <w:rsid w:val="00DF27E3"/>
    <w:rsid w:val="00DF284D"/>
    <w:rsid w:val="00DF28B6"/>
    <w:rsid w:val="00DF298F"/>
    <w:rsid w:val="00DF2A09"/>
    <w:rsid w:val="00DF2C5C"/>
    <w:rsid w:val="00DF2E8C"/>
    <w:rsid w:val="00DF2F25"/>
    <w:rsid w:val="00DF35D2"/>
    <w:rsid w:val="00DF3850"/>
    <w:rsid w:val="00DF3B09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02E"/>
    <w:rsid w:val="00DF52FD"/>
    <w:rsid w:val="00DF538A"/>
    <w:rsid w:val="00DF5433"/>
    <w:rsid w:val="00DF579F"/>
    <w:rsid w:val="00DF596B"/>
    <w:rsid w:val="00DF59A3"/>
    <w:rsid w:val="00DF5B4C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B8"/>
    <w:rsid w:val="00DF70DB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117"/>
    <w:rsid w:val="00E0122B"/>
    <w:rsid w:val="00E013AF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53E"/>
    <w:rsid w:val="00E0260B"/>
    <w:rsid w:val="00E0269F"/>
    <w:rsid w:val="00E0294E"/>
    <w:rsid w:val="00E029A8"/>
    <w:rsid w:val="00E02B8F"/>
    <w:rsid w:val="00E02C39"/>
    <w:rsid w:val="00E02F2D"/>
    <w:rsid w:val="00E02F46"/>
    <w:rsid w:val="00E030F1"/>
    <w:rsid w:val="00E03128"/>
    <w:rsid w:val="00E032F7"/>
    <w:rsid w:val="00E03B35"/>
    <w:rsid w:val="00E03B4B"/>
    <w:rsid w:val="00E03EE6"/>
    <w:rsid w:val="00E0425E"/>
    <w:rsid w:val="00E043E1"/>
    <w:rsid w:val="00E047C5"/>
    <w:rsid w:val="00E04827"/>
    <w:rsid w:val="00E05218"/>
    <w:rsid w:val="00E05305"/>
    <w:rsid w:val="00E05592"/>
    <w:rsid w:val="00E056D8"/>
    <w:rsid w:val="00E05747"/>
    <w:rsid w:val="00E057C4"/>
    <w:rsid w:val="00E0580B"/>
    <w:rsid w:val="00E05A4C"/>
    <w:rsid w:val="00E05B68"/>
    <w:rsid w:val="00E05D00"/>
    <w:rsid w:val="00E05D16"/>
    <w:rsid w:val="00E05DFD"/>
    <w:rsid w:val="00E0613C"/>
    <w:rsid w:val="00E06166"/>
    <w:rsid w:val="00E063B2"/>
    <w:rsid w:val="00E06498"/>
    <w:rsid w:val="00E06508"/>
    <w:rsid w:val="00E06792"/>
    <w:rsid w:val="00E06844"/>
    <w:rsid w:val="00E06B39"/>
    <w:rsid w:val="00E06DDC"/>
    <w:rsid w:val="00E06F5C"/>
    <w:rsid w:val="00E06F9B"/>
    <w:rsid w:val="00E07078"/>
    <w:rsid w:val="00E072AE"/>
    <w:rsid w:val="00E072CA"/>
    <w:rsid w:val="00E075E5"/>
    <w:rsid w:val="00E07610"/>
    <w:rsid w:val="00E07637"/>
    <w:rsid w:val="00E07913"/>
    <w:rsid w:val="00E07A34"/>
    <w:rsid w:val="00E07C2F"/>
    <w:rsid w:val="00E07EDA"/>
    <w:rsid w:val="00E07F39"/>
    <w:rsid w:val="00E100AF"/>
    <w:rsid w:val="00E101F2"/>
    <w:rsid w:val="00E10370"/>
    <w:rsid w:val="00E1075B"/>
    <w:rsid w:val="00E1079E"/>
    <w:rsid w:val="00E107A3"/>
    <w:rsid w:val="00E10803"/>
    <w:rsid w:val="00E10C59"/>
    <w:rsid w:val="00E10EC7"/>
    <w:rsid w:val="00E11382"/>
    <w:rsid w:val="00E1183D"/>
    <w:rsid w:val="00E11BE0"/>
    <w:rsid w:val="00E11C23"/>
    <w:rsid w:val="00E11C5D"/>
    <w:rsid w:val="00E11D25"/>
    <w:rsid w:val="00E11DA0"/>
    <w:rsid w:val="00E11F4B"/>
    <w:rsid w:val="00E1208F"/>
    <w:rsid w:val="00E120BD"/>
    <w:rsid w:val="00E122A8"/>
    <w:rsid w:val="00E1257D"/>
    <w:rsid w:val="00E12A51"/>
    <w:rsid w:val="00E12C54"/>
    <w:rsid w:val="00E132B1"/>
    <w:rsid w:val="00E133DC"/>
    <w:rsid w:val="00E133FA"/>
    <w:rsid w:val="00E135EC"/>
    <w:rsid w:val="00E137E3"/>
    <w:rsid w:val="00E13A5F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8DC"/>
    <w:rsid w:val="00E15B5A"/>
    <w:rsid w:val="00E15D47"/>
    <w:rsid w:val="00E15DE2"/>
    <w:rsid w:val="00E15E68"/>
    <w:rsid w:val="00E160F3"/>
    <w:rsid w:val="00E1686E"/>
    <w:rsid w:val="00E16966"/>
    <w:rsid w:val="00E16972"/>
    <w:rsid w:val="00E1697B"/>
    <w:rsid w:val="00E16A88"/>
    <w:rsid w:val="00E17048"/>
    <w:rsid w:val="00E170F8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74E"/>
    <w:rsid w:val="00E17908"/>
    <w:rsid w:val="00E179A2"/>
    <w:rsid w:val="00E17A91"/>
    <w:rsid w:val="00E17C68"/>
    <w:rsid w:val="00E17DF8"/>
    <w:rsid w:val="00E17E2E"/>
    <w:rsid w:val="00E17EA5"/>
    <w:rsid w:val="00E17F90"/>
    <w:rsid w:val="00E17FBC"/>
    <w:rsid w:val="00E20066"/>
    <w:rsid w:val="00E2006F"/>
    <w:rsid w:val="00E202A4"/>
    <w:rsid w:val="00E20363"/>
    <w:rsid w:val="00E20882"/>
    <w:rsid w:val="00E20A74"/>
    <w:rsid w:val="00E20CD0"/>
    <w:rsid w:val="00E20E35"/>
    <w:rsid w:val="00E20F28"/>
    <w:rsid w:val="00E21189"/>
    <w:rsid w:val="00E21292"/>
    <w:rsid w:val="00E21421"/>
    <w:rsid w:val="00E2148F"/>
    <w:rsid w:val="00E2152F"/>
    <w:rsid w:val="00E217E2"/>
    <w:rsid w:val="00E21805"/>
    <w:rsid w:val="00E21C4B"/>
    <w:rsid w:val="00E221C5"/>
    <w:rsid w:val="00E22425"/>
    <w:rsid w:val="00E22585"/>
    <w:rsid w:val="00E229B2"/>
    <w:rsid w:val="00E229C9"/>
    <w:rsid w:val="00E22B3F"/>
    <w:rsid w:val="00E22BDE"/>
    <w:rsid w:val="00E22D4E"/>
    <w:rsid w:val="00E22D7C"/>
    <w:rsid w:val="00E23395"/>
    <w:rsid w:val="00E234B9"/>
    <w:rsid w:val="00E234BE"/>
    <w:rsid w:val="00E23505"/>
    <w:rsid w:val="00E23516"/>
    <w:rsid w:val="00E23747"/>
    <w:rsid w:val="00E23970"/>
    <w:rsid w:val="00E23978"/>
    <w:rsid w:val="00E239E0"/>
    <w:rsid w:val="00E239F9"/>
    <w:rsid w:val="00E23C3E"/>
    <w:rsid w:val="00E23CA1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AD5"/>
    <w:rsid w:val="00E25C67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8B3"/>
    <w:rsid w:val="00E2793E"/>
    <w:rsid w:val="00E279BC"/>
    <w:rsid w:val="00E27A4A"/>
    <w:rsid w:val="00E27A66"/>
    <w:rsid w:val="00E30016"/>
    <w:rsid w:val="00E30529"/>
    <w:rsid w:val="00E3055E"/>
    <w:rsid w:val="00E305AA"/>
    <w:rsid w:val="00E305DC"/>
    <w:rsid w:val="00E306EE"/>
    <w:rsid w:val="00E30914"/>
    <w:rsid w:val="00E309A3"/>
    <w:rsid w:val="00E30A90"/>
    <w:rsid w:val="00E30CEE"/>
    <w:rsid w:val="00E30DDF"/>
    <w:rsid w:val="00E30EBD"/>
    <w:rsid w:val="00E30F35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590"/>
    <w:rsid w:val="00E33770"/>
    <w:rsid w:val="00E3390C"/>
    <w:rsid w:val="00E339D1"/>
    <w:rsid w:val="00E33C5B"/>
    <w:rsid w:val="00E33CAB"/>
    <w:rsid w:val="00E33ED7"/>
    <w:rsid w:val="00E34135"/>
    <w:rsid w:val="00E341B2"/>
    <w:rsid w:val="00E34254"/>
    <w:rsid w:val="00E344C5"/>
    <w:rsid w:val="00E34726"/>
    <w:rsid w:val="00E34773"/>
    <w:rsid w:val="00E34ABF"/>
    <w:rsid w:val="00E34B71"/>
    <w:rsid w:val="00E34E8B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D71"/>
    <w:rsid w:val="00E36EF2"/>
    <w:rsid w:val="00E37156"/>
    <w:rsid w:val="00E37222"/>
    <w:rsid w:val="00E37431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272"/>
    <w:rsid w:val="00E41836"/>
    <w:rsid w:val="00E418AE"/>
    <w:rsid w:val="00E419A1"/>
    <w:rsid w:val="00E41A55"/>
    <w:rsid w:val="00E41D0B"/>
    <w:rsid w:val="00E41E5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8C0"/>
    <w:rsid w:val="00E42B93"/>
    <w:rsid w:val="00E42BF9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C64"/>
    <w:rsid w:val="00E43E11"/>
    <w:rsid w:val="00E43F30"/>
    <w:rsid w:val="00E44055"/>
    <w:rsid w:val="00E440BB"/>
    <w:rsid w:val="00E44139"/>
    <w:rsid w:val="00E4435C"/>
    <w:rsid w:val="00E4459C"/>
    <w:rsid w:val="00E4459F"/>
    <w:rsid w:val="00E44642"/>
    <w:rsid w:val="00E446CE"/>
    <w:rsid w:val="00E44D5E"/>
    <w:rsid w:val="00E44DB5"/>
    <w:rsid w:val="00E44F56"/>
    <w:rsid w:val="00E4565E"/>
    <w:rsid w:val="00E45675"/>
    <w:rsid w:val="00E45796"/>
    <w:rsid w:val="00E45872"/>
    <w:rsid w:val="00E45C2A"/>
    <w:rsid w:val="00E45C36"/>
    <w:rsid w:val="00E45C59"/>
    <w:rsid w:val="00E45CCD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9B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C15"/>
    <w:rsid w:val="00E50C8C"/>
    <w:rsid w:val="00E50DE7"/>
    <w:rsid w:val="00E51169"/>
    <w:rsid w:val="00E51891"/>
    <w:rsid w:val="00E5194D"/>
    <w:rsid w:val="00E51AB3"/>
    <w:rsid w:val="00E51D42"/>
    <w:rsid w:val="00E51D8E"/>
    <w:rsid w:val="00E51DDD"/>
    <w:rsid w:val="00E51E2A"/>
    <w:rsid w:val="00E51F6D"/>
    <w:rsid w:val="00E5246B"/>
    <w:rsid w:val="00E524CA"/>
    <w:rsid w:val="00E524EF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16"/>
    <w:rsid w:val="00E56AA4"/>
    <w:rsid w:val="00E56ABC"/>
    <w:rsid w:val="00E56AFC"/>
    <w:rsid w:val="00E56B2D"/>
    <w:rsid w:val="00E573CD"/>
    <w:rsid w:val="00E5760B"/>
    <w:rsid w:val="00E57A13"/>
    <w:rsid w:val="00E57AD8"/>
    <w:rsid w:val="00E57FAF"/>
    <w:rsid w:val="00E57FEA"/>
    <w:rsid w:val="00E60066"/>
    <w:rsid w:val="00E6009A"/>
    <w:rsid w:val="00E601B2"/>
    <w:rsid w:val="00E601E4"/>
    <w:rsid w:val="00E603C0"/>
    <w:rsid w:val="00E60752"/>
    <w:rsid w:val="00E60859"/>
    <w:rsid w:val="00E60966"/>
    <w:rsid w:val="00E60A4C"/>
    <w:rsid w:val="00E60B05"/>
    <w:rsid w:val="00E60CCB"/>
    <w:rsid w:val="00E60D30"/>
    <w:rsid w:val="00E61069"/>
    <w:rsid w:val="00E610A5"/>
    <w:rsid w:val="00E6117A"/>
    <w:rsid w:val="00E6119C"/>
    <w:rsid w:val="00E61239"/>
    <w:rsid w:val="00E612CC"/>
    <w:rsid w:val="00E612D9"/>
    <w:rsid w:val="00E61340"/>
    <w:rsid w:val="00E61580"/>
    <w:rsid w:val="00E61A96"/>
    <w:rsid w:val="00E61BDA"/>
    <w:rsid w:val="00E61DB0"/>
    <w:rsid w:val="00E61F2C"/>
    <w:rsid w:val="00E6252C"/>
    <w:rsid w:val="00E6255F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55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CC4"/>
    <w:rsid w:val="00E64D98"/>
    <w:rsid w:val="00E64E25"/>
    <w:rsid w:val="00E64FFF"/>
    <w:rsid w:val="00E65355"/>
    <w:rsid w:val="00E6550D"/>
    <w:rsid w:val="00E657E8"/>
    <w:rsid w:val="00E659C7"/>
    <w:rsid w:val="00E65ADA"/>
    <w:rsid w:val="00E65BFC"/>
    <w:rsid w:val="00E65E56"/>
    <w:rsid w:val="00E65F27"/>
    <w:rsid w:val="00E66067"/>
    <w:rsid w:val="00E6606B"/>
    <w:rsid w:val="00E6615E"/>
    <w:rsid w:val="00E66665"/>
    <w:rsid w:val="00E66A78"/>
    <w:rsid w:val="00E66F88"/>
    <w:rsid w:val="00E67124"/>
    <w:rsid w:val="00E67212"/>
    <w:rsid w:val="00E6740B"/>
    <w:rsid w:val="00E674B6"/>
    <w:rsid w:val="00E67578"/>
    <w:rsid w:val="00E678A1"/>
    <w:rsid w:val="00E67D5D"/>
    <w:rsid w:val="00E702CF"/>
    <w:rsid w:val="00E702EC"/>
    <w:rsid w:val="00E707E2"/>
    <w:rsid w:val="00E70891"/>
    <w:rsid w:val="00E7092A"/>
    <w:rsid w:val="00E70ABA"/>
    <w:rsid w:val="00E70C3E"/>
    <w:rsid w:val="00E70E75"/>
    <w:rsid w:val="00E70F9A"/>
    <w:rsid w:val="00E71001"/>
    <w:rsid w:val="00E7127C"/>
    <w:rsid w:val="00E71401"/>
    <w:rsid w:val="00E71512"/>
    <w:rsid w:val="00E7169B"/>
    <w:rsid w:val="00E716B7"/>
    <w:rsid w:val="00E717F3"/>
    <w:rsid w:val="00E71A26"/>
    <w:rsid w:val="00E71A7A"/>
    <w:rsid w:val="00E71C43"/>
    <w:rsid w:val="00E71D7F"/>
    <w:rsid w:val="00E71E6C"/>
    <w:rsid w:val="00E71F1F"/>
    <w:rsid w:val="00E71F37"/>
    <w:rsid w:val="00E72130"/>
    <w:rsid w:val="00E72145"/>
    <w:rsid w:val="00E721D1"/>
    <w:rsid w:val="00E72360"/>
    <w:rsid w:val="00E72555"/>
    <w:rsid w:val="00E72611"/>
    <w:rsid w:val="00E72694"/>
    <w:rsid w:val="00E727F2"/>
    <w:rsid w:val="00E7281B"/>
    <w:rsid w:val="00E72836"/>
    <w:rsid w:val="00E728B0"/>
    <w:rsid w:val="00E7292A"/>
    <w:rsid w:val="00E72947"/>
    <w:rsid w:val="00E729EF"/>
    <w:rsid w:val="00E72A00"/>
    <w:rsid w:val="00E72CF0"/>
    <w:rsid w:val="00E72DFB"/>
    <w:rsid w:val="00E7306D"/>
    <w:rsid w:val="00E730FA"/>
    <w:rsid w:val="00E734D5"/>
    <w:rsid w:val="00E73532"/>
    <w:rsid w:val="00E73596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578"/>
    <w:rsid w:val="00E7459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B87"/>
    <w:rsid w:val="00E76D2B"/>
    <w:rsid w:val="00E76F17"/>
    <w:rsid w:val="00E77123"/>
    <w:rsid w:val="00E771CD"/>
    <w:rsid w:val="00E772D3"/>
    <w:rsid w:val="00E7746E"/>
    <w:rsid w:val="00E77676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385"/>
    <w:rsid w:val="00E8158A"/>
    <w:rsid w:val="00E81613"/>
    <w:rsid w:val="00E817BC"/>
    <w:rsid w:val="00E81804"/>
    <w:rsid w:val="00E81A8B"/>
    <w:rsid w:val="00E81B1F"/>
    <w:rsid w:val="00E81E82"/>
    <w:rsid w:val="00E81E9C"/>
    <w:rsid w:val="00E821B2"/>
    <w:rsid w:val="00E821D8"/>
    <w:rsid w:val="00E82416"/>
    <w:rsid w:val="00E82588"/>
    <w:rsid w:val="00E8267D"/>
    <w:rsid w:val="00E82866"/>
    <w:rsid w:val="00E82965"/>
    <w:rsid w:val="00E82B80"/>
    <w:rsid w:val="00E82D12"/>
    <w:rsid w:val="00E82DE6"/>
    <w:rsid w:val="00E82FE0"/>
    <w:rsid w:val="00E8300C"/>
    <w:rsid w:val="00E8349A"/>
    <w:rsid w:val="00E836BB"/>
    <w:rsid w:val="00E83773"/>
    <w:rsid w:val="00E83785"/>
    <w:rsid w:val="00E837EA"/>
    <w:rsid w:val="00E839F1"/>
    <w:rsid w:val="00E83A20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9F5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4E4"/>
    <w:rsid w:val="00E86ACA"/>
    <w:rsid w:val="00E86B10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D7E"/>
    <w:rsid w:val="00E87E3A"/>
    <w:rsid w:val="00E90047"/>
    <w:rsid w:val="00E90166"/>
    <w:rsid w:val="00E903A1"/>
    <w:rsid w:val="00E906FC"/>
    <w:rsid w:val="00E908A2"/>
    <w:rsid w:val="00E90AF7"/>
    <w:rsid w:val="00E90CF4"/>
    <w:rsid w:val="00E90DEA"/>
    <w:rsid w:val="00E90E94"/>
    <w:rsid w:val="00E90FB5"/>
    <w:rsid w:val="00E9118D"/>
    <w:rsid w:val="00E91361"/>
    <w:rsid w:val="00E918ED"/>
    <w:rsid w:val="00E91949"/>
    <w:rsid w:val="00E91E06"/>
    <w:rsid w:val="00E91F11"/>
    <w:rsid w:val="00E92091"/>
    <w:rsid w:val="00E92216"/>
    <w:rsid w:val="00E925D6"/>
    <w:rsid w:val="00E927CA"/>
    <w:rsid w:val="00E928F7"/>
    <w:rsid w:val="00E92A59"/>
    <w:rsid w:val="00E92C7F"/>
    <w:rsid w:val="00E92CFA"/>
    <w:rsid w:val="00E92F6A"/>
    <w:rsid w:val="00E93087"/>
    <w:rsid w:val="00E9362E"/>
    <w:rsid w:val="00E93678"/>
    <w:rsid w:val="00E93715"/>
    <w:rsid w:val="00E937A1"/>
    <w:rsid w:val="00E93B7F"/>
    <w:rsid w:val="00E93C44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25D"/>
    <w:rsid w:val="00E95424"/>
    <w:rsid w:val="00E955A5"/>
    <w:rsid w:val="00E95730"/>
    <w:rsid w:val="00E95762"/>
    <w:rsid w:val="00E958F4"/>
    <w:rsid w:val="00E9596D"/>
    <w:rsid w:val="00E959C8"/>
    <w:rsid w:val="00E95A64"/>
    <w:rsid w:val="00E95ADC"/>
    <w:rsid w:val="00E95BBF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00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1C3"/>
    <w:rsid w:val="00EA2211"/>
    <w:rsid w:val="00EA229B"/>
    <w:rsid w:val="00EA23C7"/>
    <w:rsid w:val="00EA23ED"/>
    <w:rsid w:val="00EA244B"/>
    <w:rsid w:val="00EA258B"/>
    <w:rsid w:val="00EA2848"/>
    <w:rsid w:val="00EA28D3"/>
    <w:rsid w:val="00EA2BAD"/>
    <w:rsid w:val="00EA2C81"/>
    <w:rsid w:val="00EA2F6D"/>
    <w:rsid w:val="00EA3039"/>
    <w:rsid w:val="00EA308F"/>
    <w:rsid w:val="00EA318E"/>
    <w:rsid w:val="00EA319F"/>
    <w:rsid w:val="00EA32BD"/>
    <w:rsid w:val="00EA3361"/>
    <w:rsid w:val="00EA383E"/>
    <w:rsid w:val="00EA3866"/>
    <w:rsid w:val="00EA3990"/>
    <w:rsid w:val="00EA3AF0"/>
    <w:rsid w:val="00EA3EE4"/>
    <w:rsid w:val="00EA4071"/>
    <w:rsid w:val="00EA40C4"/>
    <w:rsid w:val="00EA414C"/>
    <w:rsid w:val="00EA42F2"/>
    <w:rsid w:val="00EA442F"/>
    <w:rsid w:val="00EA455A"/>
    <w:rsid w:val="00EA45AF"/>
    <w:rsid w:val="00EA4651"/>
    <w:rsid w:val="00EA47D1"/>
    <w:rsid w:val="00EA49D9"/>
    <w:rsid w:val="00EA4AA1"/>
    <w:rsid w:val="00EA4AD1"/>
    <w:rsid w:val="00EA4BB7"/>
    <w:rsid w:val="00EA4C26"/>
    <w:rsid w:val="00EA4CA2"/>
    <w:rsid w:val="00EA4F68"/>
    <w:rsid w:val="00EA5029"/>
    <w:rsid w:val="00EA525A"/>
    <w:rsid w:val="00EA53C7"/>
    <w:rsid w:val="00EA5728"/>
    <w:rsid w:val="00EA57F7"/>
    <w:rsid w:val="00EA586B"/>
    <w:rsid w:val="00EA5B33"/>
    <w:rsid w:val="00EA5B68"/>
    <w:rsid w:val="00EA612F"/>
    <w:rsid w:val="00EA62B0"/>
    <w:rsid w:val="00EA658C"/>
    <w:rsid w:val="00EA6647"/>
    <w:rsid w:val="00EA6721"/>
    <w:rsid w:val="00EA675A"/>
    <w:rsid w:val="00EA6AD6"/>
    <w:rsid w:val="00EA6C34"/>
    <w:rsid w:val="00EA6CE3"/>
    <w:rsid w:val="00EA6D28"/>
    <w:rsid w:val="00EA6E4B"/>
    <w:rsid w:val="00EA6FAB"/>
    <w:rsid w:val="00EA71A7"/>
    <w:rsid w:val="00EA7366"/>
    <w:rsid w:val="00EA736F"/>
    <w:rsid w:val="00EA744D"/>
    <w:rsid w:val="00EA760C"/>
    <w:rsid w:val="00EA7711"/>
    <w:rsid w:val="00EA7904"/>
    <w:rsid w:val="00EA7BE8"/>
    <w:rsid w:val="00EA7D20"/>
    <w:rsid w:val="00EA7EF8"/>
    <w:rsid w:val="00EA7F51"/>
    <w:rsid w:val="00EA7FAD"/>
    <w:rsid w:val="00EA7FCF"/>
    <w:rsid w:val="00EB00C9"/>
    <w:rsid w:val="00EB02ED"/>
    <w:rsid w:val="00EB0305"/>
    <w:rsid w:val="00EB033C"/>
    <w:rsid w:val="00EB0472"/>
    <w:rsid w:val="00EB0642"/>
    <w:rsid w:val="00EB0707"/>
    <w:rsid w:val="00EB0AC8"/>
    <w:rsid w:val="00EB0D46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1F5C"/>
    <w:rsid w:val="00EB244E"/>
    <w:rsid w:val="00EB249B"/>
    <w:rsid w:val="00EB2743"/>
    <w:rsid w:val="00EB27BC"/>
    <w:rsid w:val="00EB2A0F"/>
    <w:rsid w:val="00EB2A86"/>
    <w:rsid w:val="00EB2AB1"/>
    <w:rsid w:val="00EB2B38"/>
    <w:rsid w:val="00EB2BE5"/>
    <w:rsid w:val="00EB2D2A"/>
    <w:rsid w:val="00EB2D4F"/>
    <w:rsid w:val="00EB30F6"/>
    <w:rsid w:val="00EB33ED"/>
    <w:rsid w:val="00EB346E"/>
    <w:rsid w:val="00EB3542"/>
    <w:rsid w:val="00EB35B2"/>
    <w:rsid w:val="00EB3709"/>
    <w:rsid w:val="00EB3B73"/>
    <w:rsid w:val="00EB3E24"/>
    <w:rsid w:val="00EB3E47"/>
    <w:rsid w:val="00EB3E52"/>
    <w:rsid w:val="00EB4002"/>
    <w:rsid w:val="00EB418C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BE6"/>
    <w:rsid w:val="00EB4C75"/>
    <w:rsid w:val="00EB4D05"/>
    <w:rsid w:val="00EB50A8"/>
    <w:rsid w:val="00EB5160"/>
    <w:rsid w:val="00EB5181"/>
    <w:rsid w:val="00EB518D"/>
    <w:rsid w:val="00EB563B"/>
    <w:rsid w:val="00EB58E9"/>
    <w:rsid w:val="00EB5A8F"/>
    <w:rsid w:val="00EB60A7"/>
    <w:rsid w:val="00EB6239"/>
    <w:rsid w:val="00EB65B1"/>
    <w:rsid w:val="00EB65B8"/>
    <w:rsid w:val="00EB682A"/>
    <w:rsid w:val="00EB6D5C"/>
    <w:rsid w:val="00EB6DD3"/>
    <w:rsid w:val="00EB6FA0"/>
    <w:rsid w:val="00EB707E"/>
    <w:rsid w:val="00EB716F"/>
    <w:rsid w:val="00EB71D7"/>
    <w:rsid w:val="00EB71DC"/>
    <w:rsid w:val="00EB723F"/>
    <w:rsid w:val="00EB73B1"/>
    <w:rsid w:val="00EB75FC"/>
    <w:rsid w:val="00EB761D"/>
    <w:rsid w:val="00EB7791"/>
    <w:rsid w:val="00EB77C4"/>
    <w:rsid w:val="00EB784D"/>
    <w:rsid w:val="00EB78A2"/>
    <w:rsid w:val="00EB7B4F"/>
    <w:rsid w:val="00EB7B60"/>
    <w:rsid w:val="00EB7E50"/>
    <w:rsid w:val="00EB7FF9"/>
    <w:rsid w:val="00EC024E"/>
    <w:rsid w:val="00EC03E3"/>
    <w:rsid w:val="00EC0498"/>
    <w:rsid w:val="00EC0983"/>
    <w:rsid w:val="00EC0BEF"/>
    <w:rsid w:val="00EC0E0C"/>
    <w:rsid w:val="00EC0EC1"/>
    <w:rsid w:val="00EC0F4A"/>
    <w:rsid w:val="00EC0F8B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90C"/>
    <w:rsid w:val="00EC2914"/>
    <w:rsid w:val="00EC2A55"/>
    <w:rsid w:val="00EC2A6A"/>
    <w:rsid w:val="00EC2CCF"/>
    <w:rsid w:val="00EC301E"/>
    <w:rsid w:val="00EC3151"/>
    <w:rsid w:val="00EC3233"/>
    <w:rsid w:val="00EC3235"/>
    <w:rsid w:val="00EC3477"/>
    <w:rsid w:val="00EC3604"/>
    <w:rsid w:val="00EC363E"/>
    <w:rsid w:val="00EC36C2"/>
    <w:rsid w:val="00EC3DD6"/>
    <w:rsid w:val="00EC412E"/>
    <w:rsid w:val="00EC41BB"/>
    <w:rsid w:val="00EC4655"/>
    <w:rsid w:val="00EC46AC"/>
    <w:rsid w:val="00EC46CF"/>
    <w:rsid w:val="00EC4A22"/>
    <w:rsid w:val="00EC4AB2"/>
    <w:rsid w:val="00EC4D38"/>
    <w:rsid w:val="00EC4F58"/>
    <w:rsid w:val="00EC5288"/>
    <w:rsid w:val="00EC52E4"/>
    <w:rsid w:val="00EC5440"/>
    <w:rsid w:val="00EC5543"/>
    <w:rsid w:val="00EC56A9"/>
    <w:rsid w:val="00EC5878"/>
    <w:rsid w:val="00EC5929"/>
    <w:rsid w:val="00EC5A64"/>
    <w:rsid w:val="00EC603B"/>
    <w:rsid w:val="00EC627A"/>
    <w:rsid w:val="00EC6312"/>
    <w:rsid w:val="00EC648D"/>
    <w:rsid w:val="00EC66CF"/>
    <w:rsid w:val="00EC6888"/>
    <w:rsid w:val="00EC6929"/>
    <w:rsid w:val="00EC6AEB"/>
    <w:rsid w:val="00EC6BF1"/>
    <w:rsid w:val="00EC6CC0"/>
    <w:rsid w:val="00EC6DA8"/>
    <w:rsid w:val="00EC6E61"/>
    <w:rsid w:val="00EC6EA7"/>
    <w:rsid w:val="00EC707D"/>
    <w:rsid w:val="00EC7099"/>
    <w:rsid w:val="00EC71F3"/>
    <w:rsid w:val="00EC739D"/>
    <w:rsid w:val="00EC77B5"/>
    <w:rsid w:val="00EC786F"/>
    <w:rsid w:val="00EC791B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2BD"/>
    <w:rsid w:val="00ED08BC"/>
    <w:rsid w:val="00ED0B00"/>
    <w:rsid w:val="00ED0BD5"/>
    <w:rsid w:val="00ED0D47"/>
    <w:rsid w:val="00ED0D50"/>
    <w:rsid w:val="00ED0E7C"/>
    <w:rsid w:val="00ED0FFC"/>
    <w:rsid w:val="00ED10FB"/>
    <w:rsid w:val="00ED1726"/>
    <w:rsid w:val="00ED1BC3"/>
    <w:rsid w:val="00ED1D15"/>
    <w:rsid w:val="00ED1EF2"/>
    <w:rsid w:val="00ED2107"/>
    <w:rsid w:val="00ED229F"/>
    <w:rsid w:val="00ED24D8"/>
    <w:rsid w:val="00ED2694"/>
    <w:rsid w:val="00ED27EF"/>
    <w:rsid w:val="00ED2946"/>
    <w:rsid w:val="00ED2D34"/>
    <w:rsid w:val="00ED2E53"/>
    <w:rsid w:val="00ED2E96"/>
    <w:rsid w:val="00ED2EBE"/>
    <w:rsid w:val="00ED2ECC"/>
    <w:rsid w:val="00ED2F4F"/>
    <w:rsid w:val="00ED304A"/>
    <w:rsid w:val="00ED311A"/>
    <w:rsid w:val="00ED3298"/>
    <w:rsid w:val="00ED351F"/>
    <w:rsid w:val="00ED355E"/>
    <w:rsid w:val="00ED3880"/>
    <w:rsid w:val="00ED39DB"/>
    <w:rsid w:val="00ED3A8C"/>
    <w:rsid w:val="00ED3B42"/>
    <w:rsid w:val="00ED3BC4"/>
    <w:rsid w:val="00ED3C1A"/>
    <w:rsid w:val="00ED3C6C"/>
    <w:rsid w:val="00ED3E72"/>
    <w:rsid w:val="00ED3EC3"/>
    <w:rsid w:val="00ED3ECD"/>
    <w:rsid w:val="00ED41F9"/>
    <w:rsid w:val="00ED4316"/>
    <w:rsid w:val="00ED4AE0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EC"/>
    <w:rsid w:val="00ED67FE"/>
    <w:rsid w:val="00ED6972"/>
    <w:rsid w:val="00ED69C4"/>
    <w:rsid w:val="00ED6A39"/>
    <w:rsid w:val="00ED6ABD"/>
    <w:rsid w:val="00ED6B7F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C8C"/>
    <w:rsid w:val="00ED7E95"/>
    <w:rsid w:val="00ED7ECE"/>
    <w:rsid w:val="00ED7ED3"/>
    <w:rsid w:val="00ED7F31"/>
    <w:rsid w:val="00ED7F5D"/>
    <w:rsid w:val="00EE0103"/>
    <w:rsid w:val="00EE023B"/>
    <w:rsid w:val="00EE05E9"/>
    <w:rsid w:val="00EE068C"/>
    <w:rsid w:val="00EE09BF"/>
    <w:rsid w:val="00EE0A47"/>
    <w:rsid w:val="00EE0A82"/>
    <w:rsid w:val="00EE0A85"/>
    <w:rsid w:val="00EE0AEA"/>
    <w:rsid w:val="00EE0D86"/>
    <w:rsid w:val="00EE0F35"/>
    <w:rsid w:val="00EE0FAB"/>
    <w:rsid w:val="00EE14DF"/>
    <w:rsid w:val="00EE150A"/>
    <w:rsid w:val="00EE15B4"/>
    <w:rsid w:val="00EE1663"/>
    <w:rsid w:val="00EE1737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65"/>
    <w:rsid w:val="00EE29BA"/>
    <w:rsid w:val="00EE2A19"/>
    <w:rsid w:val="00EE2B72"/>
    <w:rsid w:val="00EE2FCE"/>
    <w:rsid w:val="00EE30F3"/>
    <w:rsid w:val="00EE313E"/>
    <w:rsid w:val="00EE3143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182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423"/>
    <w:rsid w:val="00EE5489"/>
    <w:rsid w:val="00EE5658"/>
    <w:rsid w:val="00EE572E"/>
    <w:rsid w:val="00EE59CF"/>
    <w:rsid w:val="00EE5C43"/>
    <w:rsid w:val="00EE5DB6"/>
    <w:rsid w:val="00EE5E28"/>
    <w:rsid w:val="00EE62F9"/>
    <w:rsid w:val="00EE6486"/>
    <w:rsid w:val="00EE64A8"/>
    <w:rsid w:val="00EE66C0"/>
    <w:rsid w:val="00EE6809"/>
    <w:rsid w:val="00EE6E46"/>
    <w:rsid w:val="00EE6FE9"/>
    <w:rsid w:val="00EE70EB"/>
    <w:rsid w:val="00EE70FE"/>
    <w:rsid w:val="00EE710F"/>
    <w:rsid w:val="00EE7355"/>
    <w:rsid w:val="00EE736C"/>
    <w:rsid w:val="00EE742B"/>
    <w:rsid w:val="00EE745C"/>
    <w:rsid w:val="00EE7510"/>
    <w:rsid w:val="00EE7624"/>
    <w:rsid w:val="00EE7698"/>
    <w:rsid w:val="00EE7936"/>
    <w:rsid w:val="00EE7965"/>
    <w:rsid w:val="00EE7F05"/>
    <w:rsid w:val="00EF01AD"/>
    <w:rsid w:val="00EF0362"/>
    <w:rsid w:val="00EF0A15"/>
    <w:rsid w:val="00EF0A53"/>
    <w:rsid w:val="00EF0AA1"/>
    <w:rsid w:val="00EF0B7F"/>
    <w:rsid w:val="00EF0F62"/>
    <w:rsid w:val="00EF114F"/>
    <w:rsid w:val="00EF1330"/>
    <w:rsid w:val="00EF1405"/>
    <w:rsid w:val="00EF1B83"/>
    <w:rsid w:val="00EF1F4E"/>
    <w:rsid w:val="00EF20C6"/>
    <w:rsid w:val="00EF215A"/>
    <w:rsid w:val="00EF24D2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5BB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4A"/>
    <w:rsid w:val="00EF4E61"/>
    <w:rsid w:val="00EF5154"/>
    <w:rsid w:val="00EF533B"/>
    <w:rsid w:val="00EF53B4"/>
    <w:rsid w:val="00EF53DB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EF7ED3"/>
    <w:rsid w:val="00F00111"/>
    <w:rsid w:val="00F0033C"/>
    <w:rsid w:val="00F004D8"/>
    <w:rsid w:val="00F00539"/>
    <w:rsid w:val="00F00971"/>
    <w:rsid w:val="00F00A15"/>
    <w:rsid w:val="00F00B11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21F"/>
    <w:rsid w:val="00F01400"/>
    <w:rsid w:val="00F016B6"/>
    <w:rsid w:val="00F016F1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5E9"/>
    <w:rsid w:val="00F036AA"/>
    <w:rsid w:val="00F03921"/>
    <w:rsid w:val="00F039B2"/>
    <w:rsid w:val="00F03F2C"/>
    <w:rsid w:val="00F040C3"/>
    <w:rsid w:val="00F041D6"/>
    <w:rsid w:val="00F0455A"/>
    <w:rsid w:val="00F04584"/>
    <w:rsid w:val="00F046E2"/>
    <w:rsid w:val="00F047D4"/>
    <w:rsid w:val="00F04900"/>
    <w:rsid w:val="00F04963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98C"/>
    <w:rsid w:val="00F05A0E"/>
    <w:rsid w:val="00F05B55"/>
    <w:rsid w:val="00F05CBD"/>
    <w:rsid w:val="00F05F3E"/>
    <w:rsid w:val="00F06112"/>
    <w:rsid w:val="00F062A4"/>
    <w:rsid w:val="00F062D0"/>
    <w:rsid w:val="00F06578"/>
    <w:rsid w:val="00F06588"/>
    <w:rsid w:val="00F067C7"/>
    <w:rsid w:val="00F06811"/>
    <w:rsid w:val="00F06909"/>
    <w:rsid w:val="00F069D4"/>
    <w:rsid w:val="00F06AEE"/>
    <w:rsid w:val="00F06B43"/>
    <w:rsid w:val="00F06BBA"/>
    <w:rsid w:val="00F06FC8"/>
    <w:rsid w:val="00F07191"/>
    <w:rsid w:val="00F0738A"/>
    <w:rsid w:val="00F07571"/>
    <w:rsid w:val="00F075BA"/>
    <w:rsid w:val="00F07868"/>
    <w:rsid w:val="00F07AD4"/>
    <w:rsid w:val="00F07BD5"/>
    <w:rsid w:val="00F07CDC"/>
    <w:rsid w:val="00F10287"/>
    <w:rsid w:val="00F10480"/>
    <w:rsid w:val="00F105C6"/>
    <w:rsid w:val="00F107E9"/>
    <w:rsid w:val="00F10ACF"/>
    <w:rsid w:val="00F10B32"/>
    <w:rsid w:val="00F10B69"/>
    <w:rsid w:val="00F10D3F"/>
    <w:rsid w:val="00F10F35"/>
    <w:rsid w:val="00F1112B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2DB"/>
    <w:rsid w:val="00F122F5"/>
    <w:rsid w:val="00F127A9"/>
    <w:rsid w:val="00F12A3B"/>
    <w:rsid w:val="00F12AF6"/>
    <w:rsid w:val="00F12E1F"/>
    <w:rsid w:val="00F130C8"/>
    <w:rsid w:val="00F1312C"/>
    <w:rsid w:val="00F132FD"/>
    <w:rsid w:val="00F1363F"/>
    <w:rsid w:val="00F137F0"/>
    <w:rsid w:val="00F139F5"/>
    <w:rsid w:val="00F13A18"/>
    <w:rsid w:val="00F13A51"/>
    <w:rsid w:val="00F13BC0"/>
    <w:rsid w:val="00F13D02"/>
    <w:rsid w:val="00F13D5A"/>
    <w:rsid w:val="00F13D68"/>
    <w:rsid w:val="00F13E66"/>
    <w:rsid w:val="00F1401C"/>
    <w:rsid w:val="00F146F3"/>
    <w:rsid w:val="00F14906"/>
    <w:rsid w:val="00F14999"/>
    <w:rsid w:val="00F14B0A"/>
    <w:rsid w:val="00F14C11"/>
    <w:rsid w:val="00F14D4F"/>
    <w:rsid w:val="00F14D91"/>
    <w:rsid w:val="00F14E75"/>
    <w:rsid w:val="00F14E78"/>
    <w:rsid w:val="00F15002"/>
    <w:rsid w:val="00F1511C"/>
    <w:rsid w:val="00F15174"/>
    <w:rsid w:val="00F151BB"/>
    <w:rsid w:val="00F153A2"/>
    <w:rsid w:val="00F15451"/>
    <w:rsid w:val="00F15666"/>
    <w:rsid w:val="00F15DCF"/>
    <w:rsid w:val="00F15FE6"/>
    <w:rsid w:val="00F16395"/>
    <w:rsid w:val="00F16872"/>
    <w:rsid w:val="00F16969"/>
    <w:rsid w:val="00F16A6D"/>
    <w:rsid w:val="00F16A70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2F2"/>
    <w:rsid w:val="00F17873"/>
    <w:rsid w:val="00F17990"/>
    <w:rsid w:val="00F17A53"/>
    <w:rsid w:val="00F17A5C"/>
    <w:rsid w:val="00F17C62"/>
    <w:rsid w:val="00F17CFA"/>
    <w:rsid w:val="00F2000C"/>
    <w:rsid w:val="00F20091"/>
    <w:rsid w:val="00F20281"/>
    <w:rsid w:val="00F2029E"/>
    <w:rsid w:val="00F20548"/>
    <w:rsid w:val="00F209F2"/>
    <w:rsid w:val="00F20B0B"/>
    <w:rsid w:val="00F20B18"/>
    <w:rsid w:val="00F20B4C"/>
    <w:rsid w:val="00F20B89"/>
    <w:rsid w:val="00F20DB7"/>
    <w:rsid w:val="00F21057"/>
    <w:rsid w:val="00F2106C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38"/>
    <w:rsid w:val="00F21E44"/>
    <w:rsid w:val="00F21F86"/>
    <w:rsid w:val="00F2208A"/>
    <w:rsid w:val="00F220C7"/>
    <w:rsid w:val="00F22238"/>
    <w:rsid w:val="00F22379"/>
    <w:rsid w:val="00F22485"/>
    <w:rsid w:val="00F2249E"/>
    <w:rsid w:val="00F225BE"/>
    <w:rsid w:val="00F22773"/>
    <w:rsid w:val="00F2281B"/>
    <w:rsid w:val="00F2285C"/>
    <w:rsid w:val="00F2298D"/>
    <w:rsid w:val="00F22A02"/>
    <w:rsid w:val="00F22DF6"/>
    <w:rsid w:val="00F2302A"/>
    <w:rsid w:val="00F2322C"/>
    <w:rsid w:val="00F2327A"/>
    <w:rsid w:val="00F234CF"/>
    <w:rsid w:val="00F23600"/>
    <w:rsid w:val="00F236C9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98"/>
    <w:rsid w:val="00F240C5"/>
    <w:rsid w:val="00F2428A"/>
    <w:rsid w:val="00F2434D"/>
    <w:rsid w:val="00F2469E"/>
    <w:rsid w:val="00F24789"/>
    <w:rsid w:val="00F24867"/>
    <w:rsid w:val="00F24DD8"/>
    <w:rsid w:val="00F24DDC"/>
    <w:rsid w:val="00F24F47"/>
    <w:rsid w:val="00F25105"/>
    <w:rsid w:val="00F251F7"/>
    <w:rsid w:val="00F25393"/>
    <w:rsid w:val="00F253AE"/>
    <w:rsid w:val="00F25A64"/>
    <w:rsid w:val="00F25BE4"/>
    <w:rsid w:val="00F25CC6"/>
    <w:rsid w:val="00F25E08"/>
    <w:rsid w:val="00F25EAE"/>
    <w:rsid w:val="00F26041"/>
    <w:rsid w:val="00F26049"/>
    <w:rsid w:val="00F2640F"/>
    <w:rsid w:val="00F26525"/>
    <w:rsid w:val="00F26683"/>
    <w:rsid w:val="00F26693"/>
    <w:rsid w:val="00F268C5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231"/>
    <w:rsid w:val="00F30416"/>
    <w:rsid w:val="00F305C3"/>
    <w:rsid w:val="00F30964"/>
    <w:rsid w:val="00F30A69"/>
    <w:rsid w:val="00F30D76"/>
    <w:rsid w:val="00F30E4C"/>
    <w:rsid w:val="00F3122E"/>
    <w:rsid w:val="00F3124F"/>
    <w:rsid w:val="00F31278"/>
    <w:rsid w:val="00F312D4"/>
    <w:rsid w:val="00F31308"/>
    <w:rsid w:val="00F31342"/>
    <w:rsid w:val="00F313DD"/>
    <w:rsid w:val="00F31459"/>
    <w:rsid w:val="00F31469"/>
    <w:rsid w:val="00F31542"/>
    <w:rsid w:val="00F316E7"/>
    <w:rsid w:val="00F319CB"/>
    <w:rsid w:val="00F31D37"/>
    <w:rsid w:val="00F31DA9"/>
    <w:rsid w:val="00F31FBA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B23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0B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233"/>
    <w:rsid w:val="00F353C5"/>
    <w:rsid w:val="00F35522"/>
    <w:rsid w:val="00F3579B"/>
    <w:rsid w:val="00F35903"/>
    <w:rsid w:val="00F3597F"/>
    <w:rsid w:val="00F35F51"/>
    <w:rsid w:val="00F35FCF"/>
    <w:rsid w:val="00F36451"/>
    <w:rsid w:val="00F364C9"/>
    <w:rsid w:val="00F36632"/>
    <w:rsid w:val="00F367F1"/>
    <w:rsid w:val="00F36926"/>
    <w:rsid w:val="00F369C0"/>
    <w:rsid w:val="00F36CF4"/>
    <w:rsid w:val="00F36E53"/>
    <w:rsid w:val="00F36E73"/>
    <w:rsid w:val="00F36EDF"/>
    <w:rsid w:val="00F37031"/>
    <w:rsid w:val="00F370C2"/>
    <w:rsid w:val="00F3713A"/>
    <w:rsid w:val="00F3746C"/>
    <w:rsid w:val="00F37926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37D02"/>
    <w:rsid w:val="00F37F1A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3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3E7D"/>
    <w:rsid w:val="00F43EE1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4C44"/>
    <w:rsid w:val="00F45303"/>
    <w:rsid w:val="00F456BB"/>
    <w:rsid w:val="00F456F7"/>
    <w:rsid w:val="00F457A0"/>
    <w:rsid w:val="00F4599B"/>
    <w:rsid w:val="00F45AB7"/>
    <w:rsid w:val="00F45BA1"/>
    <w:rsid w:val="00F45DCB"/>
    <w:rsid w:val="00F4603A"/>
    <w:rsid w:val="00F46227"/>
    <w:rsid w:val="00F46230"/>
    <w:rsid w:val="00F46271"/>
    <w:rsid w:val="00F46455"/>
    <w:rsid w:val="00F4654A"/>
    <w:rsid w:val="00F46885"/>
    <w:rsid w:val="00F46A44"/>
    <w:rsid w:val="00F46B11"/>
    <w:rsid w:val="00F46B54"/>
    <w:rsid w:val="00F46C66"/>
    <w:rsid w:val="00F46D32"/>
    <w:rsid w:val="00F46D8A"/>
    <w:rsid w:val="00F46E3E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C7F"/>
    <w:rsid w:val="00F47D08"/>
    <w:rsid w:val="00F47D76"/>
    <w:rsid w:val="00F47D95"/>
    <w:rsid w:val="00F50047"/>
    <w:rsid w:val="00F500F5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B35"/>
    <w:rsid w:val="00F50C43"/>
    <w:rsid w:val="00F50DF4"/>
    <w:rsid w:val="00F50E29"/>
    <w:rsid w:val="00F510DD"/>
    <w:rsid w:val="00F51130"/>
    <w:rsid w:val="00F5119C"/>
    <w:rsid w:val="00F511DF"/>
    <w:rsid w:val="00F512FD"/>
    <w:rsid w:val="00F51496"/>
    <w:rsid w:val="00F51544"/>
    <w:rsid w:val="00F5176B"/>
    <w:rsid w:val="00F5178C"/>
    <w:rsid w:val="00F51825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6AF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4E0"/>
    <w:rsid w:val="00F5456E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56"/>
    <w:rsid w:val="00F57D7F"/>
    <w:rsid w:val="00F57E1D"/>
    <w:rsid w:val="00F57FBB"/>
    <w:rsid w:val="00F602C8"/>
    <w:rsid w:val="00F605A1"/>
    <w:rsid w:val="00F60634"/>
    <w:rsid w:val="00F60F18"/>
    <w:rsid w:val="00F60F9A"/>
    <w:rsid w:val="00F610E8"/>
    <w:rsid w:val="00F6124E"/>
    <w:rsid w:val="00F6173E"/>
    <w:rsid w:val="00F61CCD"/>
    <w:rsid w:val="00F61EEA"/>
    <w:rsid w:val="00F61EEE"/>
    <w:rsid w:val="00F620C9"/>
    <w:rsid w:val="00F62250"/>
    <w:rsid w:val="00F625FD"/>
    <w:rsid w:val="00F626F0"/>
    <w:rsid w:val="00F6280D"/>
    <w:rsid w:val="00F62893"/>
    <w:rsid w:val="00F62AB6"/>
    <w:rsid w:val="00F62B52"/>
    <w:rsid w:val="00F62B54"/>
    <w:rsid w:val="00F62E85"/>
    <w:rsid w:val="00F63066"/>
    <w:rsid w:val="00F63067"/>
    <w:rsid w:val="00F6308C"/>
    <w:rsid w:val="00F630FF"/>
    <w:rsid w:val="00F631A2"/>
    <w:rsid w:val="00F635D3"/>
    <w:rsid w:val="00F636CC"/>
    <w:rsid w:val="00F6383F"/>
    <w:rsid w:val="00F638DF"/>
    <w:rsid w:val="00F63ECF"/>
    <w:rsid w:val="00F63FA7"/>
    <w:rsid w:val="00F63FDB"/>
    <w:rsid w:val="00F64217"/>
    <w:rsid w:val="00F64491"/>
    <w:rsid w:val="00F64502"/>
    <w:rsid w:val="00F6483A"/>
    <w:rsid w:val="00F64C17"/>
    <w:rsid w:val="00F64C3E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CD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67EBB"/>
    <w:rsid w:val="00F700C1"/>
    <w:rsid w:val="00F701DF"/>
    <w:rsid w:val="00F702DB"/>
    <w:rsid w:val="00F7049A"/>
    <w:rsid w:val="00F70558"/>
    <w:rsid w:val="00F7065E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3C9"/>
    <w:rsid w:val="00F7140A"/>
    <w:rsid w:val="00F71508"/>
    <w:rsid w:val="00F7211D"/>
    <w:rsid w:val="00F7211E"/>
    <w:rsid w:val="00F72341"/>
    <w:rsid w:val="00F7239C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BDF"/>
    <w:rsid w:val="00F73C29"/>
    <w:rsid w:val="00F73D56"/>
    <w:rsid w:val="00F73E65"/>
    <w:rsid w:val="00F73F3A"/>
    <w:rsid w:val="00F7428F"/>
    <w:rsid w:val="00F74460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ABE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716C"/>
    <w:rsid w:val="00F7721C"/>
    <w:rsid w:val="00F7741F"/>
    <w:rsid w:val="00F7753A"/>
    <w:rsid w:val="00F775CC"/>
    <w:rsid w:val="00F77664"/>
    <w:rsid w:val="00F777AB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3F0"/>
    <w:rsid w:val="00F807F1"/>
    <w:rsid w:val="00F80C27"/>
    <w:rsid w:val="00F80F03"/>
    <w:rsid w:val="00F810D9"/>
    <w:rsid w:val="00F81106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C26"/>
    <w:rsid w:val="00F82E7A"/>
    <w:rsid w:val="00F82EE9"/>
    <w:rsid w:val="00F82F89"/>
    <w:rsid w:val="00F83322"/>
    <w:rsid w:val="00F833D2"/>
    <w:rsid w:val="00F8359E"/>
    <w:rsid w:val="00F839EA"/>
    <w:rsid w:val="00F83B0A"/>
    <w:rsid w:val="00F83C1B"/>
    <w:rsid w:val="00F83CD6"/>
    <w:rsid w:val="00F83D5F"/>
    <w:rsid w:val="00F83DAE"/>
    <w:rsid w:val="00F83F0D"/>
    <w:rsid w:val="00F840CD"/>
    <w:rsid w:val="00F8428C"/>
    <w:rsid w:val="00F843C9"/>
    <w:rsid w:val="00F84656"/>
    <w:rsid w:val="00F8492D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889"/>
    <w:rsid w:val="00F85A92"/>
    <w:rsid w:val="00F85AA2"/>
    <w:rsid w:val="00F85BAF"/>
    <w:rsid w:val="00F85C58"/>
    <w:rsid w:val="00F85E16"/>
    <w:rsid w:val="00F85F10"/>
    <w:rsid w:val="00F85FD6"/>
    <w:rsid w:val="00F860F0"/>
    <w:rsid w:val="00F86187"/>
    <w:rsid w:val="00F86316"/>
    <w:rsid w:val="00F86416"/>
    <w:rsid w:val="00F8651C"/>
    <w:rsid w:val="00F86546"/>
    <w:rsid w:val="00F86A3E"/>
    <w:rsid w:val="00F86C60"/>
    <w:rsid w:val="00F86CD3"/>
    <w:rsid w:val="00F86E9C"/>
    <w:rsid w:val="00F86F94"/>
    <w:rsid w:val="00F8709B"/>
    <w:rsid w:val="00F870AB"/>
    <w:rsid w:val="00F87268"/>
    <w:rsid w:val="00F87367"/>
    <w:rsid w:val="00F874A8"/>
    <w:rsid w:val="00F875D0"/>
    <w:rsid w:val="00F87A70"/>
    <w:rsid w:val="00F87D1C"/>
    <w:rsid w:val="00F87E18"/>
    <w:rsid w:val="00F900FC"/>
    <w:rsid w:val="00F9011A"/>
    <w:rsid w:val="00F901EF"/>
    <w:rsid w:val="00F90492"/>
    <w:rsid w:val="00F9067C"/>
    <w:rsid w:val="00F90826"/>
    <w:rsid w:val="00F90924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CB9"/>
    <w:rsid w:val="00F91E1E"/>
    <w:rsid w:val="00F91ECC"/>
    <w:rsid w:val="00F91F07"/>
    <w:rsid w:val="00F91F5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7C5"/>
    <w:rsid w:val="00F92914"/>
    <w:rsid w:val="00F92965"/>
    <w:rsid w:val="00F92A3A"/>
    <w:rsid w:val="00F92BC2"/>
    <w:rsid w:val="00F92CC8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010"/>
    <w:rsid w:val="00F94184"/>
    <w:rsid w:val="00F9423F"/>
    <w:rsid w:val="00F94291"/>
    <w:rsid w:val="00F942C7"/>
    <w:rsid w:val="00F9446C"/>
    <w:rsid w:val="00F94509"/>
    <w:rsid w:val="00F945BE"/>
    <w:rsid w:val="00F945CF"/>
    <w:rsid w:val="00F9486F"/>
    <w:rsid w:val="00F94981"/>
    <w:rsid w:val="00F949CC"/>
    <w:rsid w:val="00F94C42"/>
    <w:rsid w:val="00F94C6D"/>
    <w:rsid w:val="00F94C82"/>
    <w:rsid w:val="00F94D67"/>
    <w:rsid w:val="00F950BE"/>
    <w:rsid w:val="00F9536F"/>
    <w:rsid w:val="00F9544F"/>
    <w:rsid w:val="00F95476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4D6"/>
    <w:rsid w:val="00F96926"/>
    <w:rsid w:val="00F96AB4"/>
    <w:rsid w:val="00F96D47"/>
    <w:rsid w:val="00F96D68"/>
    <w:rsid w:val="00F96DBE"/>
    <w:rsid w:val="00F96DE6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0EE6"/>
    <w:rsid w:val="00FA1094"/>
    <w:rsid w:val="00FA1119"/>
    <w:rsid w:val="00FA1190"/>
    <w:rsid w:val="00FA1384"/>
    <w:rsid w:val="00FA15FD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C7"/>
    <w:rsid w:val="00FA32DB"/>
    <w:rsid w:val="00FA3462"/>
    <w:rsid w:val="00FA35AA"/>
    <w:rsid w:val="00FA3686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A66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585"/>
    <w:rsid w:val="00FA56E1"/>
    <w:rsid w:val="00FA5D75"/>
    <w:rsid w:val="00FA5E35"/>
    <w:rsid w:val="00FA5E3B"/>
    <w:rsid w:val="00FA6133"/>
    <w:rsid w:val="00FA63C2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7070"/>
    <w:rsid w:val="00FA70D5"/>
    <w:rsid w:val="00FA7274"/>
    <w:rsid w:val="00FA729A"/>
    <w:rsid w:val="00FA74B2"/>
    <w:rsid w:val="00FA7504"/>
    <w:rsid w:val="00FA77AF"/>
    <w:rsid w:val="00FA78F5"/>
    <w:rsid w:val="00FA7A02"/>
    <w:rsid w:val="00FA7A97"/>
    <w:rsid w:val="00FA7BC2"/>
    <w:rsid w:val="00FA7CA8"/>
    <w:rsid w:val="00FA7CE7"/>
    <w:rsid w:val="00FA7D3E"/>
    <w:rsid w:val="00FA7E75"/>
    <w:rsid w:val="00FA7F3B"/>
    <w:rsid w:val="00FA7F6D"/>
    <w:rsid w:val="00FA7FB3"/>
    <w:rsid w:val="00FB0040"/>
    <w:rsid w:val="00FB07A2"/>
    <w:rsid w:val="00FB0835"/>
    <w:rsid w:val="00FB083C"/>
    <w:rsid w:val="00FB0944"/>
    <w:rsid w:val="00FB09E7"/>
    <w:rsid w:val="00FB0AF9"/>
    <w:rsid w:val="00FB108F"/>
    <w:rsid w:val="00FB1136"/>
    <w:rsid w:val="00FB115C"/>
    <w:rsid w:val="00FB11DA"/>
    <w:rsid w:val="00FB1703"/>
    <w:rsid w:val="00FB1851"/>
    <w:rsid w:val="00FB1C26"/>
    <w:rsid w:val="00FB1D27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9EF"/>
    <w:rsid w:val="00FB2C2B"/>
    <w:rsid w:val="00FB2C88"/>
    <w:rsid w:val="00FB2E44"/>
    <w:rsid w:val="00FB2EFE"/>
    <w:rsid w:val="00FB3258"/>
    <w:rsid w:val="00FB3321"/>
    <w:rsid w:val="00FB3568"/>
    <w:rsid w:val="00FB37B9"/>
    <w:rsid w:val="00FB3813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92"/>
    <w:rsid w:val="00FB4EB6"/>
    <w:rsid w:val="00FB540E"/>
    <w:rsid w:val="00FB5732"/>
    <w:rsid w:val="00FB57BF"/>
    <w:rsid w:val="00FB5ADA"/>
    <w:rsid w:val="00FB5B70"/>
    <w:rsid w:val="00FB5BE7"/>
    <w:rsid w:val="00FB5E75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4F7"/>
    <w:rsid w:val="00FB76CD"/>
    <w:rsid w:val="00FB7A20"/>
    <w:rsid w:val="00FB7A49"/>
    <w:rsid w:val="00FB7BEF"/>
    <w:rsid w:val="00FB7D85"/>
    <w:rsid w:val="00FB7DC9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47"/>
    <w:rsid w:val="00FC0C73"/>
    <w:rsid w:val="00FC0CBB"/>
    <w:rsid w:val="00FC0D6E"/>
    <w:rsid w:val="00FC109B"/>
    <w:rsid w:val="00FC1109"/>
    <w:rsid w:val="00FC1315"/>
    <w:rsid w:val="00FC1568"/>
    <w:rsid w:val="00FC17FE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56E"/>
    <w:rsid w:val="00FC4588"/>
    <w:rsid w:val="00FC472F"/>
    <w:rsid w:val="00FC4942"/>
    <w:rsid w:val="00FC4E6F"/>
    <w:rsid w:val="00FC4F09"/>
    <w:rsid w:val="00FC4FDC"/>
    <w:rsid w:val="00FC501F"/>
    <w:rsid w:val="00FC5087"/>
    <w:rsid w:val="00FC522C"/>
    <w:rsid w:val="00FC5257"/>
    <w:rsid w:val="00FC52A3"/>
    <w:rsid w:val="00FC52D8"/>
    <w:rsid w:val="00FC539E"/>
    <w:rsid w:val="00FC560E"/>
    <w:rsid w:val="00FC5614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02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68A"/>
    <w:rsid w:val="00FD06BC"/>
    <w:rsid w:val="00FD06FA"/>
    <w:rsid w:val="00FD092C"/>
    <w:rsid w:val="00FD0B32"/>
    <w:rsid w:val="00FD0B51"/>
    <w:rsid w:val="00FD1019"/>
    <w:rsid w:val="00FD12C4"/>
    <w:rsid w:val="00FD1369"/>
    <w:rsid w:val="00FD13DA"/>
    <w:rsid w:val="00FD13E8"/>
    <w:rsid w:val="00FD1403"/>
    <w:rsid w:val="00FD1532"/>
    <w:rsid w:val="00FD17D9"/>
    <w:rsid w:val="00FD191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B53"/>
    <w:rsid w:val="00FD3D7E"/>
    <w:rsid w:val="00FD3DA1"/>
    <w:rsid w:val="00FD3DBE"/>
    <w:rsid w:val="00FD40B6"/>
    <w:rsid w:val="00FD41CC"/>
    <w:rsid w:val="00FD4274"/>
    <w:rsid w:val="00FD4288"/>
    <w:rsid w:val="00FD45FA"/>
    <w:rsid w:val="00FD4983"/>
    <w:rsid w:val="00FD4A24"/>
    <w:rsid w:val="00FD4AC3"/>
    <w:rsid w:val="00FD4C7B"/>
    <w:rsid w:val="00FD53CD"/>
    <w:rsid w:val="00FD559C"/>
    <w:rsid w:val="00FD593B"/>
    <w:rsid w:val="00FD5A38"/>
    <w:rsid w:val="00FD5AB3"/>
    <w:rsid w:val="00FD5C69"/>
    <w:rsid w:val="00FD5DD4"/>
    <w:rsid w:val="00FD6039"/>
    <w:rsid w:val="00FD609E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6E6E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813"/>
    <w:rsid w:val="00FE0AE7"/>
    <w:rsid w:val="00FE0AF6"/>
    <w:rsid w:val="00FE0C16"/>
    <w:rsid w:val="00FE0C19"/>
    <w:rsid w:val="00FE0F01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03"/>
    <w:rsid w:val="00FE1A4A"/>
    <w:rsid w:val="00FE1A73"/>
    <w:rsid w:val="00FE1AAB"/>
    <w:rsid w:val="00FE1CE8"/>
    <w:rsid w:val="00FE1E86"/>
    <w:rsid w:val="00FE2171"/>
    <w:rsid w:val="00FE2653"/>
    <w:rsid w:val="00FE2689"/>
    <w:rsid w:val="00FE283E"/>
    <w:rsid w:val="00FE286F"/>
    <w:rsid w:val="00FE2B07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56"/>
    <w:rsid w:val="00FE49B9"/>
    <w:rsid w:val="00FE4CDE"/>
    <w:rsid w:val="00FE4CEE"/>
    <w:rsid w:val="00FE4DF5"/>
    <w:rsid w:val="00FE4E6D"/>
    <w:rsid w:val="00FE4E97"/>
    <w:rsid w:val="00FE507A"/>
    <w:rsid w:val="00FE55EA"/>
    <w:rsid w:val="00FE5942"/>
    <w:rsid w:val="00FE5B23"/>
    <w:rsid w:val="00FE5B53"/>
    <w:rsid w:val="00FE60B7"/>
    <w:rsid w:val="00FE628D"/>
    <w:rsid w:val="00FE6353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661"/>
    <w:rsid w:val="00FE77D1"/>
    <w:rsid w:val="00FE77D8"/>
    <w:rsid w:val="00FE7B7F"/>
    <w:rsid w:val="00FE7C01"/>
    <w:rsid w:val="00FE7C34"/>
    <w:rsid w:val="00FE7D84"/>
    <w:rsid w:val="00FF083D"/>
    <w:rsid w:val="00FF09DB"/>
    <w:rsid w:val="00FF0BF4"/>
    <w:rsid w:val="00FF0E02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AE3"/>
    <w:rsid w:val="00FF3B5E"/>
    <w:rsid w:val="00FF3C9F"/>
    <w:rsid w:val="00FF3D33"/>
    <w:rsid w:val="00FF3E54"/>
    <w:rsid w:val="00FF3F00"/>
    <w:rsid w:val="00FF3F03"/>
    <w:rsid w:val="00FF3FA7"/>
    <w:rsid w:val="00FF420B"/>
    <w:rsid w:val="00FF4310"/>
    <w:rsid w:val="00FF437B"/>
    <w:rsid w:val="00FF439E"/>
    <w:rsid w:val="00FF43F2"/>
    <w:rsid w:val="00FF4499"/>
    <w:rsid w:val="00FF457D"/>
    <w:rsid w:val="00FF4784"/>
    <w:rsid w:val="00FF4814"/>
    <w:rsid w:val="00FF4B4E"/>
    <w:rsid w:val="00FF4C16"/>
    <w:rsid w:val="00FF4C4A"/>
    <w:rsid w:val="00FF4CE7"/>
    <w:rsid w:val="00FF4D1A"/>
    <w:rsid w:val="00FF4DED"/>
    <w:rsid w:val="00FF4F4B"/>
    <w:rsid w:val="00FF50E6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  <w:style w:type="character" w:customStyle="1" w:styleId="fontstyle01">
    <w:name w:val="fontstyle01"/>
    <w:basedOn w:val="DefaultParagraphFont"/>
    <w:rsid w:val="000675B8"/>
    <w:rPr>
      <w:rFonts w:ascii="AngsanaNew" w:eastAsia="AngsanaNew" w:hAnsi="AngsanaNew" w:hint="eastAsia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1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Props1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458E9-402B-41FB-883E-7DA791521C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690910-302B-4474-B119-EAE08E0139B3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354918e4-0f3b-41b6-ab41-df14ce3ca1cd"/>
    <ds:schemaRef ds:uri="http://schemas.microsoft.com/office/infopath/2007/PartnerControls"/>
    <ds:schemaRef ds:uri="http://schemas.openxmlformats.org/package/2006/metadata/core-properties"/>
    <ds:schemaRef ds:uri="fdadd34b-cb27-4b57-87e8-9ce69876593e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13460</TotalTime>
  <Pages>45</Pages>
  <Words>7886</Words>
  <Characters>44951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Nattinan Morakotsriwan (NMS)</cp:lastModifiedBy>
  <cp:revision>1444</cp:revision>
  <cp:lastPrinted>2024-08-08T02:06:00Z</cp:lastPrinted>
  <dcterms:created xsi:type="dcterms:W3CDTF">2023-08-08T07:04:00Z</dcterms:created>
  <dcterms:modified xsi:type="dcterms:W3CDTF">2024-11-07T01:07:00Z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