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D0818" w:rsidRDefault="00153FA6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0D0818" w:rsidRDefault="002400F8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D0818" w:rsidRDefault="00153FA6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D0818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0D0818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D0818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1AC43EEB" w:rsidR="002400F8" w:rsidRPr="000D0818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D0818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</w:t>
            </w:r>
            <w:r w:rsidR="00555E2C" w:rsidRPr="000D0818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มีสาระสำคัญ</w:t>
            </w:r>
          </w:p>
        </w:tc>
      </w:tr>
      <w:tr w:rsidR="002400F8" w:rsidRPr="003E62AB" w14:paraId="33588778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D0818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2400F8" w:rsidRPr="003E62AB" w14:paraId="2140077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BDE4A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F8E7F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CE751F6" w14:textId="407056D1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      </w:r>
          </w:p>
        </w:tc>
      </w:tr>
      <w:tr w:rsidR="002400F8" w:rsidRPr="003E62AB" w14:paraId="3C20234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D8457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38DF262C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 สุทธิ</w:t>
            </w:r>
          </w:p>
        </w:tc>
      </w:tr>
      <w:tr w:rsidR="002400F8" w:rsidRPr="003E62AB" w14:paraId="6F4EDFA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4ED45FA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2400F8" w:rsidRPr="003E62AB" w14:paraId="2A39A7B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6F9E0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3325E6" w:rsidRPr="003E62AB" w14:paraId="2A14D9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747C1F25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A7349E5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3325E6" w:rsidRPr="003E62AB" w14:paraId="77AB6E1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66ED4EF3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0C05321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3325E6" w:rsidRPr="003E62AB" w14:paraId="59A17FB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0560EFC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DD5B703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25E6" w:rsidRPr="003E62AB" w14:paraId="78538AC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9EE40E2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7BAA118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61165AAB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7F57CD"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="008733C1"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3325E6" w:rsidRPr="00413571" w14:paraId="4ECCB4A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776ADAD9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4420BA1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23B3AC6F" w:rsidR="003325E6" w:rsidRPr="000D0818" w:rsidRDefault="00413571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13571" w:rsidRPr="003E62AB" w14:paraId="268A590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0FFD6015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A295340" w14:textId="77777777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422106C2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13571" w:rsidRPr="003E62AB" w14:paraId="15DDF97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065BBB5B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519910" w14:textId="77777777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7F08565E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413571" w:rsidRPr="003E62AB" w14:paraId="0AD9A63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082F4E9B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A26B38F" w14:textId="77777777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1D515865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  <w:tr w:rsidR="00413571" w:rsidRPr="003E62AB" w14:paraId="073B76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7D59E744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46544A9" w14:textId="77777777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1B48B159" w:rsidR="00413571" w:rsidRPr="000D0818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E214B1" w:rsidSect="008D375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5E509" w14:textId="01C6715D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14:stylisticSets>
            <w14:styleSet w14:id="1"/>
          </w14:stylisticSets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ไทยยูเนี่ยน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จํากัด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D453F8">
        <w:rPr>
          <w:rFonts w:asciiTheme="majorBidi" w:hAnsiTheme="majorBidi" w:cs="Angsana New"/>
          <w:sz w:val="30"/>
          <w:szCs w:val="30"/>
          <w:cs/>
        </w:rPr>
        <w:t>) (“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53F8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B051F0">
        <w:rPr>
          <w:rFonts w:asciiTheme="majorBidi" w:hAnsiTheme="majorBidi" w:cs="Angsana New" w:hint="cs"/>
          <w:sz w:val="30"/>
          <w:szCs w:val="30"/>
          <w:cs/>
        </w:rPr>
        <w:t xml:space="preserve">และบริษัทย่อย </w:t>
      </w:r>
      <w:r w:rsidR="00B051F0">
        <w:rPr>
          <w:rFonts w:asciiTheme="majorBidi" w:hAnsiTheme="majorBidi" w:cs="Angsana New"/>
          <w:sz w:val="30"/>
          <w:szCs w:val="30"/>
        </w:rPr>
        <w:t>(“</w:t>
      </w:r>
      <w:r w:rsidR="00B051F0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B051F0">
        <w:rPr>
          <w:rFonts w:asciiTheme="majorBidi" w:hAnsiTheme="majorBidi" w:cs="Angsana New"/>
          <w:sz w:val="30"/>
          <w:szCs w:val="30"/>
        </w:rPr>
        <w:t xml:space="preserve">”) 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เป็นนิติบุคคลที่จัดตั้งขึ้นในประเทศไทยและจดทะเบียน</w:t>
      </w:r>
      <w:r w:rsidR="008F2F17">
        <w:rPr>
          <w:rFonts w:asciiTheme="majorBidi" w:hAnsiTheme="majorBidi" w:cs="Angsana New" w:hint="cs"/>
          <w:sz w:val="30"/>
          <w:szCs w:val="30"/>
          <w:cs/>
        </w:rPr>
        <w:t>ใน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ตลาดหลักทรัพย์แห่งประเทศไทยเมื่อเดือน</w:t>
      </w:r>
      <w:r w:rsidR="00833CC0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7D4469" w:rsidRPr="007D44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D4469" w:rsidRPr="007D4469">
        <w:rPr>
          <w:rFonts w:asciiTheme="majorBidi" w:hAnsiTheme="majorBidi" w:cs="Angsana New"/>
          <w:sz w:val="30"/>
          <w:szCs w:val="30"/>
        </w:rPr>
        <w:t>2</w:t>
      </w:r>
      <w:r w:rsidR="00833CC0">
        <w:rPr>
          <w:rFonts w:asciiTheme="majorBidi" w:hAnsiTheme="majorBidi" w:cs="Angsana New"/>
          <w:sz w:val="30"/>
          <w:szCs w:val="30"/>
        </w:rPr>
        <w:t>537</w:t>
      </w:r>
      <w:r w:rsidR="007D4469" w:rsidRPr="007D4469">
        <w:rPr>
          <w:rFonts w:asciiTheme="majorBidi" w:hAnsiTheme="majorBidi" w:cs="Angsana New"/>
          <w:sz w:val="30"/>
          <w:szCs w:val="30"/>
        </w:rPr>
        <w:t xml:space="preserve"> 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โดยมีที่อยู่จดทะเบียน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  <w:cs/>
        </w:rPr>
        <w:t>ของบริษัท</w:t>
      </w:r>
      <w:r w:rsidR="00C70B18" w:rsidRPr="00EC721A">
        <w:rPr>
          <w:rFonts w:asciiTheme="majorBidi" w:hAnsiTheme="majorBidi" w:cs="Angsana New"/>
          <w:spacing w:val="-4"/>
          <w:sz w:val="30"/>
          <w:szCs w:val="30"/>
          <w:cs/>
        </w:rPr>
        <w:t>ตั้งอยู่เลขที่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</w:rPr>
        <w:t>72/1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หมู่ที่ 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</w:rPr>
        <w:t>7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ถนนเศรษฐกิจ</w:t>
      </w:r>
      <w:r w:rsidRPr="00EC721A">
        <w:rPr>
          <w:rFonts w:asciiTheme="majorBidi" w:hAnsiTheme="majorBidi" w:cs="Angsana New"/>
          <w:spacing w:val="-4"/>
          <w:w w:val="80"/>
          <w:sz w:val="30"/>
          <w:szCs w:val="30"/>
        </w:rPr>
        <w:t xml:space="preserve"> </w:t>
      </w:r>
      <w:r w:rsidR="005F38B1" w:rsidRPr="00EC721A">
        <w:rPr>
          <w:rFonts w:asciiTheme="majorBidi" w:hAnsiTheme="majorBidi" w:cs="Angsana New"/>
          <w:spacing w:val="-4"/>
          <w:w w:val="80"/>
          <w:sz w:val="30"/>
          <w:szCs w:val="30"/>
        </w:rPr>
        <w:t>1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ตําบลท่าทราย อําเภอเมือง จังหวัดสมุทรสาคร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</w:rPr>
        <w:t xml:space="preserve">74000 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  <w:cs/>
        </w:rPr>
        <w:t>ประเทศไทย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บริษัทมีสํานักงานสาขา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6051">
        <w:rPr>
          <w:rFonts w:asciiTheme="majorBidi" w:hAnsiTheme="majorBidi" w:cs="Angsana New"/>
          <w:sz w:val="30"/>
          <w:szCs w:val="30"/>
        </w:rPr>
        <w:t>17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แห่งในจังหวัดกรุงเทพมหานครแล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สมุทรสาคร</w:t>
      </w:r>
    </w:p>
    <w:p w14:paraId="6AF55B9B" w14:textId="5D6D2747" w:rsidR="00170A7C" w:rsidRDefault="00170A7C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302932" w14:textId="0B60EE32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บริษัทประกอบกิจการในประเทศไทย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ส่วนบริษัทย่อยประกอบกิจการทั้งในประเทศไทยและต่างประเทศ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0A7C">
        <w:rPr>
          <w:rFonts w:asciiTheme="majorBidi" w:hAnsiTheme="majorBidi" w:cs="Angsana New"/>
          <w:sz w:val="30"/>
          <w:szCs w:val="30"/>
        </w:rPr>
        <w:br/>
      </w:r>
      <w:r w:rsidRPr="00D453F8">
        <w:rPr>
          <w:rFonts w:asciiTheme="majorBidi" w:hAnsiTheme="majorBidi" w:cs="Angsana New" w:hint="cs"/>
          <w:sz w:val="30"/>
          <w:szCs w:val="30"/>
          <w:cs/>
        </w:rPr>
        <w:t>ธุรกิจหลักของบริษัทและบริษัทย่อยในประเทศคือเป็นผู้ผลิตและจัดจําหน่ายอาหารทะเลแช่แข็ง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แช่เย็น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และบรรจุกระป๋อง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บริษัทย่อยในประเทศยังประกอบธุรกิจบรรจุภัณฑ์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สิ่งพิมพ์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ธุรกิจอาหารสัตว์</w:t>
      </w:r>
      <w:r w:rsidR="003A04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ส่วนประกอบอาหาร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และผลิตภัณฑ์อาหารเสริม</w:t>
      </w:r>
    </w:p>
    <w:p w14:paraId="286EBB55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1ABD690" w14:textId="1F61FE7F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ซึ่งเป็นผู้จัดจําหน่ายอาหารสัตว์เลี้ยง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ผลิตภัณฑ์จากกุ้งมังกรและอาหารทะเลอื่น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และเป็นผู้นําเข้ากุ้งและอาหารทะเลแช่แข็ง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เพื่อจัดจําหน่ายให้ภัตตาคาร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ร้านค้าปลีก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ร้านค้าส่ง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และบริษัทย่อยต่าง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ในทวีปยุโรปซึ่งเป็นผู้ผลิตและจําหน่ายอาหารทะเล</w:t>
      </w:r>
      <w:r w:rsidR="003A0439">
        <w:rPr>
          <w:rFonts w:asciiTheme="majorBidi" w:hAnsiTheme="majorBidi" w:cs="Angsana New"/>
          <w:sz w:val="30"/>
          <w:szCs w:val="30"/>
          <w:cs/>
        </w:rPr>
        <w:br/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แปรรูปและแช่เย็นแบบครบวงจรให้แก่ประเทศต่าง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ในทวีปยุโรป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ทวีปอเมริกา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และทวีปออสเตรเลีย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ภายใต้เครื่องหมายการค้าของตนเอง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รวมทั้งบริษัทย่อยในทวีปเอเชียซึ่งเป็นผู้ผลิตและจําหน่ายอาหารทะเล</w:t>
      </w:r>
      <w:r w:rsidR="003A0439">
        <w:rPr>
          <w:rFonts w:asciiTheme="majorBidi" w:hAnsiTheme="majorBidi" w:cs="Angsana New" w:hint="cs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58654A67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01E4">
        <w:rPr>
          <w:rFonts w:asciiTheme="majorBidi" w:hAnsiTheme="majorBidi" w:cs="Angsana New"/>
          <w:sz w:val="30"/>
          <w:szCs w:val="30"/>
        </w:rPr>
        <w:t>6</w:t>
      </w:r>
      <w:r w:rsidR="007D62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801E4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>
        <w:rPr>
          <w:rFonts w:asciiTheme="majorBidi" w:hAnsiTheme="majorBidi" w:cs="Angsana New"/>
          <w:sz w:val="30"/>
          <w:szCs w:val="30"/>
        </w:rPr>
        <w:t>2567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F895B1A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2904778B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2566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71347514" w:rsidR="00AC37C3" w:rsidRPr="00091CA0" w:rsidRDefault="00AC37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6784F815" w14:textId="5962B7E9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2566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50A3EE1" w14:textId="77777777" w:rsidR="00AC37C3" w:rsidRPr="00AC37C3" w:rsidRDefault="00AC37C3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3BA53B7B" w:rsidR="00AC37C3" w:rsidRDefault="00AC37C3" w:rsidP="00AC37C3">
      <w:pPr>
        <w:pStyle w:val="block"/>
        <w:spacing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2566</w:t>
      </w:r>
    </w:p>
    <w:p w14:paraId="4C10CE73" w14:textId="77777777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1DF8F897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="Angsana New" w:hAnsi="Angsana New" w:cs="Angsana New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ผลิตภัณฑ์อาหารทะเลแปรรูป</w:t>
      </w:r>
    </w:p>
    <w:p w14:paraId="3DA4E63A" w14:textId="16559AE8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ผลิตภัณฑ์อาหารทะเลแช่แข็ง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แช่เย็น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และธุรกิจที่เกี่ยวข้อง</w:t>
      </w:r>
    </w:p>
    <w:p w14:paraId="7A2109D8" w14:textId="28EE89AB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ผลิตภัณฑ์อาหารสัตว์เลี้ยง</w:t>
      </w:r>
    </w:p>
    <w:p w14:paraId="6083AE4F" w14:textId="6CE52A62" w:rsidR="00CA37E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ผลิตภัณฑ์เพิ่มมูลค่า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D945AD" w14:textId="77777777" w:rsidR="008967A5" w:rsidRDefault="008967A5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  <w:cs/>
        </w:rPr>
        <w:sectPr w:rsidR="002B0462" w:rsidSect="008758C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38C0F1" w14:textId="4CE7BCEB" w:rsidR="005F38B1" w:rsidRPr="00196AB4" w:rsidRDefault="00730041" w:rsidP="00EC721A">
      <w:pPr>
        <w:ind w:left="450"/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270"/>
        <w:gridCol w:w="1710"/>
        <w:gridCol w:w="270"/>
        <w:gridCol w:w="1080"/>
        <w:gridCol w:w="270"/>
        <w:gridCol w:w="1080"/>
        <w:gridCol w:w="360"/>
        <w:gridCol w:w="1170"/>
        <w:gridCol w:w="270"/>
        <w:gridCol w:w="1080"/>
        <w:gridCol w:w="270"/>
        <w:gridCol w:w="1170"/>
      </w:tblGrid>
      <w:tr w:rsidR="0096526C" w:rsidRPr="001F2AB0" w14:paraId="6B2594EE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25CF8A20" w14:textId="7428C6B0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3"/>
          </w:tcPr>
          <w:p w14:paraId="4684FE2B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7B29CD47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70E2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9A3B02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7A97CEA" w14:textId="07353749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6C2A186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F77A91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225E1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45B0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360" w:type="dxa"/>
          </w:tcPr>
          <w:p w14:paraId="668DDD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888E6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B675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64987A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E5A09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4E2D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2D75DBBB" w14:textId="77777777" w:rsidTr="001A079D">
        <w:trPr>
          <w:cantSplit/>
          <w:trHeight w:hRule="exact" w:val="317"/>
        </w:trPr>
        <w:tc>
          <w:tcPr>
            <w:tcW w:w="4950" w:type="dxa"/>
            <w:vAlign w:val="bottom"/>
          </w:tcPr>
          <w:p w14:paraId="0DB51A60" w14:textId="4F6020DB" w:rsidR="00730041" w:rsidRPr="001F2AB0" w:rsidRDefault="00730041" w:rsidP="003F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E384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AE384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80" w:type="dxa"/>
          </w:tcPr>
          <w:p w14:paraId="77C198D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</w:tcPr>
          <w:p w14:paraId="591119E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01C0DA3" w14:textId="67FC2A44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4F43E1B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A36BF22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214F768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8330ED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360" w:type="dxa"/>
          </w:tcPr>
          <w:p w14:paraId="43F8A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5297C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1995FD5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25E8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0B66780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17CF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3B88CC38" w14:textId="77777777" w:rsidTr="001A079D">
        <w:trPr>
          <w:cantSplit/>
          <w:trHeight w:hRule="exact" w:val="362"/>
        </w:trPr>
        <w:tc>
          <w:tcPr>
            <w:tcW w:w="4950" w:type="dxa"/>
          </w:tcPr>
          <w:p w14:paraId="1D7B71EC" w14:textId="798B7360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5F38B1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AE384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3CE2E2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</w:tcPr>
          <w:p w14:paraId="37CE13B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7D83DFB" w14:textId="13DFCA88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3DCEBDD8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55E475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D2A1FF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18264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360" w:type="dxa"/>
          </w:tcPr>
          <w:p w14:paraId="1D8282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DB5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</w:tcPr>
          <w:p w14:paraId="24CC893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B8BF72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2B9568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DCD29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526C" w:rsidRPr="001F2AB0" w14:paraId="093E4EC8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A079D" w:rsidRPr="001F2AB0" w14:paraId="594A4671" w14:textId="77777777" w:rsidTr="001A079D">
        <w:trPr>
          <w:cantSplit/>
          <w:trHeight w:val="299"/>
        </w:trPr>
        <w:tc>
          <w:tcPr>
            <w:tcW w:w="4950" w:type="dxa"/>
          </w:tcPr>
          <w:p w14:paraId="77B3012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080" w:type="dxa"/>
          </w:tcPr>
          <w:p w14:paraId="29412930" w14:textId="465F7C9A" w:rsidR="001A079D" w:rsidRPr="001A079D" w:rsidRDefault="001A079D" w:rsidP="001A079D">
            <w:pPr>
              <w:pStyle w:val="acctfourfigures"/>
              <w:tabs>
                <w:tab w:val="clear" w:pos="765"/>
                <w:tab w:val="decimal" w:pos="856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62,3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1A07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  <w:tc>
          <w:tcPr>
            <w:tcW w:w="270" w:type="dxa"/>
          </w:tcPr>
          <w:p w14:paraId="43D5EA6F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8F6F8E" w14:textId="4F9D1230" w:rsidR="001A079D" w:rsidRPr="001A079D" w:rsidRDefault="001A079D" w:rsidP="001A079D">
            <w:pPr>
              <w:pStyle w:val="acctfourfigures"/>
              <w:tabs>
                <w:tab w:val="clear" w:pos="765"/>
                <w:tab w:val="decimal" w:pos="1494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32,737,460</w:t>
            </w:r>
          </w:p>
        </w:tc>
        <w:tc>
          <w:tcPr>
            <w:tcW w:w="270" w:type="dxa"/>
          </w:tcPr>
          <w:p w14:paraId="19B75C27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56F52D" w14:textId="57CF9E6B" w:rsidR="001A079D" w:rsidRPr="001A079D" w:rsidRDefault="001A079D" w:rsidP="001A079D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16,108,413</w:t>
            </w:r>
          </w:p>
        </w:tc>
        <w:tc>
          <w:tcPr>
            <w:tcW w:w="270" w:type="dxa"/>
          </w:tcPr>
          <w:p w14:paraId="65087661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2642F" w14:textId="15EBACC0" w:rsidR="001A079D" w:rsidRPr="001A079D" w:rsidRDefault="001A079D" w:rsidP="001A079D">
            <w:pPr>
              <w:pStyle w:val="acctfourfigures"/>
              <w:tabs>
                <w:tab w:val="clear" w:pos="765"/>
                <w:tab w:val="decimal" w:pos="884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13,68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A07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939</w:t>
            </w:r>
          </w:p>
        </w:tc>
        <w:tc>
          <w:tcPr>
            <w:tcW w:w="360" w:type="dxa"/>
          </w:tcPr>
          <w:p w14:paraId="26BA2150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CC36B" w14:textId="598DA348" w:rsidR="001A079D" w:rsidRPr="001A079D" w:rsidRDefault="001A079D" w:rsidP="007C53E3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right="-204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124,868,970</w:t>
            </w:r>
          </w:p>
        </w:tc>
        <w:tc>
          <w:tcPr>
            <w:tcW w:w="270" w:type="dxa"/>
          </w:tcPr>
          <w:p w14:paraId="1201B30B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3E784C" w14:textId="29BDD6BA" w:rsidR="001A079D" w:rsidRPr="001A079D" w:rsidRDefault="001A079D" w:rsidP="00F13E0A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21" w:right="-204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(21,526,220)</w:t>
            </w:r>
          </w:p>
        </w:tc>
        <w:tc>
          <w:tcPr>
            <w:tcW w:w="270" w:type="dxa"/>
          </w:tcPr>
          <w:p w14:paraId="0599EA82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C62A1B" w14:textId="72E361AD" w:rsidR="001A079D" w:rsidRPr="001A079D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103,342,750</w:t>
            </w:r>
          </w:p>
        </w:tc>
      </w:tr>
      <w:tr w:rsidR="001A079D" w:rsidRPr="001F2AB0" w14:paraId="0B074061" w14:textId="77777777" w:rsidTr="001A079D">
        <w:trPr>
          <w:cantSplit/>
          <w:trHeight w:hRule="exact" w:val="272"/>
        </w:trPr>
        <w:tc>
          <w:tcPr>
            <w:tcW w:w="4950" w:type="dxa"/>
          </w:tcPr>
          <w:p w14:paraId="117D47FA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FD04" w14:textId="18272E53" w:rsidR="001A079D" w:rsidRPr="001A079D" w:rsidRDefault="001A079D" w:rsidP="001A079D">
            <w:pPr>
              <w:pStyle w:val="acctfourfigures"/>
              <w:tabs>
                <w:tab w:val="clear" w:pos="765"/>
                <w:tab w:val="decimal" w:pos="856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(9,887,275)</w:t>
            </w:r>
          </w:p>
        </w:tc>
        <w:tc>
          <w:tcPr>
            <w:tcW w:w="270" w:type="dxa"/>
          </w:tcPr>
          <w:p w14:paraId="217D48F6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64DC48" w14:textId="3228DF06" w:rsidR="001A079D" w:rsidRPr="001A079D" w:rsidRDefault="001A079D" w:rsidP="001A079D">
            <w:pPr>
              <w:pStyle w:val="acctfourfigures"/>
              <w:tabs>
                <w:tab w:val="clear" w:pos="765"/>
                <w:tab w:val="decimal" w:pos="1494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(2,441,337)</w:t>
            </w:r>
          </w:p>
        </w:tc>
        <w:tc>
          <w:tcPr>
            <w:tcW w:w="270" w:type="dxa"/>
          </w:tcPr>
          <w:p w14:paraId="5E63AAF8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2CCC1" w14:textId="6500BDD9" w:rsidR="001A079D" w:rsidRPr="001A079D" w:rsidRDefault="001A079D" w:rsidP="001A079D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(3,345,211)</w:t>
            </w:r>
          </w:p>
        </w:tc>
        <w:tc>
          <w:tcPr>
            <w:tcW w:w="270" w:type="dxa"/>
          </w:tcPr>
          <w:p w14:paraId="7095C7BA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C0C94" w14:textId="68801169" w:rsidR="001A079D" w:rsidRPr="001A079D" w:rsidRDefault="001A079D" w:rsidP="001A079D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(5,852,397)</w:t>
            </w:r>
          </w:p>
        </w:tc>
        <w:tc>
          <w:tcPr>
            <w:tcW w:w="360" w:type="dxa"/>
          </w:tcPr>
          <w:p w14:paraId="781B53B7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79E66" w14:textId="1428D259" w:rsidR="001A079D" w:rsidRPr="001A079D" w:rsidRDefault="001A079D" w:rsidP="001A079D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right="-204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(21,526,220)</w:t>
            </w:r>
          </w:p>
        </w:tc>
        <w:tc>
          <w:tcPr>
            <w:tcW w:w="270" w:type="dxa"/>
          </w:tcPr>
          <w:p w14:paraId="61347FE7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B9A62" w14:textId="7D1A54B4" w:rsidR="001A079D" w:rsidRPr="001A079D" w:rsidRDefault="001A079D" w:rsidP="007C53E3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21,526,220</w:t>
            </w:r>
          </w:p>
        </w:tc>
        <w:tc>
          <w:tcPr>
            <w:tcW w:w="270" w:type="dxa"/>
          </w:tcPr>
          <w:p w14:paraId="5BFE76CB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037BE" w14:textId="76307C51" w:rsidR="001A079D" w:rsidRPr="001A079D" w:rsidRDefault="001A079D" w:rsidP="00D41C16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079D" w:rsidRPr="001F2AB0" w14:paraId="3AAB400B" w14:textId="77777777" w:rsidTr="001A079D">
        <w:trPr>
          <w:cantSplit/>
          <w:trHeight w:hRule="exact" w:val="318"/>
        </w:trPr>
        <w:tc>
          <w:tcPr>
            <w:tcW w:w="4950" w:type="dxa"/>
          </w:tcPr>
          <w:p w14:paraId="303D803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6D6413" w14:textId="1F75C9E5" w:rsidR="001A079D" w:rsidRPr="001A079D" w:rsidRDefault="001A079D" w:rsidP="001A079D">
            <w:pPr>
              <w:pStyle w:val="acctfourfigures"/>
              <w:tabs>
                <w:tab w:val="clear" w:pos="765"/>
                <w:tab w:val="decimal" w:pos="856"/>
              </w:tabs>
              <w:spacing w:line="300" w:lineRule="exact"/>
              <w:ind w:left="-2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52,45</w:t>
            </w:r>
            <w:r w:rsidR="00127A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27A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70" w:type="dxa"/>
          </w:tcPr>
          <w:p w14:paraId="79A5046A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2A347698" w:rsidR="001A079D" w:rsidRPr="001A079D" w:rsidRDefault="001A079D" w:rsidP="001A079D">
            <w:pPr>
              <w:pStyle w:val="acctfourfigures"/>
              <w:tabs>
                <w:tab w:val="clear" w:pos="765"/>
                <w:tab w:val="decimal" w:pos="1494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30,296,123</w:t>
            </w:r>
          </w:p>
        </w:tc>
        <w:tc>
          <w:tcPr>
            <w:tcW w:w="270" w:type="dxa"/>
          </w:tcPr>
          <w:p w14:paraId="119C4B85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39B65E9D" w:rsidR="001A079D" w:rsidRPr="001A079D" w:rsidRDefault="001A079D" w:rsidP="001A079D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12,763,202</w:t>
            </w:r>
          </w:p>
        </w:tc>
        <w:tc>
          <w:tcPr>
            <w:tcW w:w="270" w:type="dxa"/>
          </w:tcPr>
          <w:p w14:paraId="7D519743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6AB50B0D" w:rsidR="001A079D" w:rsidRPr="001A079D" w:rsidRDefault="001A079D" w:rsidP="001A079D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7,8</w:t>
            </w:r>
            <w:r w:rsidR="00127A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27A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360" w:type="dxa"/>
          </w:tcPr>
          <w:p w14:paraId="2A3EA362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740447FE" w:rsidR="001A079D" w:rsidRPr="001A079D" w:rsidRDefault="001A079D" w:rsidP="001A079D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103,342,750</w:t>
            </w:r>
          </w:p>
        </w:tc>
        <w:tc>
          <w:tcPr>
            <w:tcW w:w="270" w:type="dxa"/>
          </w:tcPr>
          <w:p w14:paraId="0E673E57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634AC718" w:rsidR="001A079D" w:rsidRPr="001A079D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E8760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8C3A74" w14:textId="46C4CC3E" w:rsidR="001A079D" w:rsidRPr="001A079D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103,342,750</w:t>
            </w:r>
          </w:p>
        </w:tc>
      </w:tr>
      <w:tr w:rsidR="001A079D" w:rsidRPr="001F2AB0" w14:paraId="513D1801" w14:textId="77777777" w:rsidTr="001A079D">
        <w:trPr>
          <w:cantSplit/>
          <w:trHeight w:hRule="exact" w:val="113"/>
        </w:trPr>
        <w:tc>
          <w:tcPr>
            <w:tcW w:w="4950" w:type="dxa"/>
          </w:tcPr>
          <w:p w14:paraId="56C4BFE9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032649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927AFB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3FD8E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A2F11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C07B72D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0B1F8E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634C5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E34D8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1CCFE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C218C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5CB55E52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2AF6EEAD" w14:textId="3361564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80" w:type="dxa"/>
          </w:tcPr>
          <w:p w14:paraId="5E2F2036" w14:textId="5448AD8A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83F49C" w14:textId="15C8D2B9" w:rsidR="00E84C9A" w:rsidRPr="001F2AB0" w:rsidRDefault="00E84C9A" w:rsidP="00E84C9A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FFA2B" w14:textId="235F3033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49A9C" w14:textId="0F9D5F56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28C32F5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BA424" w14:textId="2D4D7565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4C953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C6399" w14:textId="1DC1C273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5B462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5D83C" w14:textId="2E917853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68966759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78463EAD" w14:textId="22FF0683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</w:tcPr>
          <w:p w14:paraId="39DF5A06" w14:textId="168CC6AC" w:rsidR="001A079D" w:rsidRPr="001A079D" w:rsidRDefault="001A079D" w:rsidP="001A079D">
            <w:pPr>
              <w:pStyle w:val="acctfourfigures"/>
              <w:tabs>
                <w:tab w:val="clear" w:pos="765"/>
                <w:tab w:val="decimal" w:pos="856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8,71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A07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488D76AA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62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760E3378" w14:textId="238E176A" w:rsidR="001A079D" w:rsidRPr="001A079D" w:rsidRDefault="001A079D" w:rsidP="001A079D">
            <w:pPr>
              <w:pStyle w:val="acctfourfigures"/>
              <w:tabs>
                <w:tab w:val="clear" w:pos="765"/>
                <w:tab w:val="decimal" w:pos="1513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3,442,656</w:t>
            </w:r>
          </w:p>
        </w:tc>
        <w:tc>
          <w:tcPr>
            <w:tcW w:w="270" w:type="dxa"/>
          </w:tcPr>
          <w:p w14:paraId="19D96906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62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49ECA58" w14:textId="1D250332" w:rsidR="001A079D" w:rsidRPr="001A079D" w:rsidRDefault="001A079D" w:rsidP="001A079D">
            <w:pPr>
              <w:pStyle w:val="acctfourfigures"/>
              <w:tabs>
                <w:tab w:val="clear" w:pos="765"/>
                <w:tab w:val="decimal" w:pos="856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3,870,353</w:t>
            </w:r>
          </w:p>
        </w:tc>
        <w:tc>
          <w:tcPr>
            <w:tcW w:w="270" w:type="dxa"/>
          </w:tcPr>
          <w:p w14:paraId="1AC57088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62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37ACDBA" w14:textId="3D47B997" w:rsidR="001A079D" w:rsidRPr="001A079D" w:rsidRDefault="001A079D" w:rsidP="001A079D">
            <w:pPr>
              <w:pStyle w:val="acctfourfigures"/>
              <w:tabs>
                <w:tab w:val="clear" w:pos="765"/>
                <w:tab w:val="decimal" w:pos="856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2,57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A07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27AF3">
              <w:rPr>
                <w:rFonts w:ascii="Angsana New" w:hAnsi="Angsana New" w:cs="Angsana New"/>
                <w:sz w:val="28"/>
                <w:szCs w:val="28"/>
              </w:rPr>
              <w:t>236</w:t>
            </w:r>
          </w:p>
        </w:tc>
        <w:tc>
          <w:tcPr>
            <w:tcW w:w="360" w:type="dxa"/>
          </w:tcPr>
          <w:p w14:paraId="39331484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62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7A6CB6A" w14:textId="660CCA76" w:rsidR="001A079D" w:rsidRPr="001A079D" w:rsidRDefault="001A079D" w:rsidP="001A079D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18,600,027</w:t>
            </w:r>
          </w:p>
        </w:tc>
        <w:tc>
          <w:tcPr>
            <w:tcW w:w="270" w:type="dxa"/>
          </w:tcPr>
          <w:p w14:paraId="54D69BF1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left" w:pos="1044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8293EE6" w14:textId="13BFEE3B" w:rsidR="001A079D" w:rsidRPr="001A079D" w:rsidRDefault="001A079D" w:rsidP="00F13E0A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A079D">
              <w:rPr>
                <w:rFonts w:ascii="Angsana New" w:hAnsi="Angsana New" w:cs="Angsana New"/>
                <w:sz w:val="28"/>
                <w:szCs w:val="28"/>
              </w:rPr>
              <w:t>469,908</w:t>
            </w:r>
          </w:p>
        </w:tc>
        <w:tc>
          <w:tcPr>
            <w:tcW w:w="270" w:type="dxa"/>
          </w:tcPr>
          <w:p w14:paraId="715EC8EE" w14:textId="77777777" w:rsidR="001A079D" w:rsidRPr="001A079D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left" w:pos="1044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C4F4852" w14:textId="45230D59" w:rsidR="001A079D" w:rsidRPr="00C8742F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</w:rPr>
              <w:t>19,069,935</w:t>
            </w:r>
          </w:p>
        </w:tc>
      </w:tr>
      <w:tr w:rsidR="001A079D" w:rsidRPr="001F2AB0" w14:paraId="6B2E182C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4DF06BEB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</w:tcPr>
          <w:p w14:paraId="1B68F50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757E47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BFC67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7C6768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097C6EB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6D97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0CD78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75ED8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E4DAC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6AB14" w14:textId="6A7D4C95" w:rsidR="00AB5EF0" w:rsidRPr="00C8742F" w:rsidRDefault="001A079D" w:rsidP="00593412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</w:rPr>
              <w:t>(13,472,412)</w:t>
            </w:r>
          </w:p>
        </w:tc>
      </w:tr>
      <w:tr w:rsidR="001A079D" w:rsidRPr="001F2AB0" w14:paraId="02FD1DCF" w14:textId="77777777" w:rsidTr="001A079D">
        <w:trPr>
          <w:cantSplit/>
          <w:trHeight w:hRule="exact" w:val="111"/>
        </w:trPr>
        <w:tc>
          <w:tcPr>
            <w:tcW w:w="4950" w:type="dxa"/>
          </w:tcPr>
          <w:p w14:paraId="0DD5A1F9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B3862D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872FE0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B9EA6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F45A66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53CCAB4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93873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7848B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4B092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6B658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9E17A0" w14:textId="77777777" w:rsidR="008C0E9A" w:rsidRPr="00C8742F" w:rsidRDefault="008C0E9A" w:rsidP="00593412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432A52C1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62623E34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6DF93238" w14:textId="69DFCD15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88CA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F0985EA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2630C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66C290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542DFC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8F0053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4AB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C25A7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4E37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8E3F97" w14:textId="279154BD" w:rsidR="001A079D" w:rsidRPr="00C8742F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5,597,523</w:t>
            </w:r>
          </w:p>
        </w:tc>
      </w:tr>
      <w:tr w:rsidR="001A079D" w:rsidRPr="001F2AB0" w14:paraId="2BB73B1B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49B59A3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6EA239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229724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E1805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78CFC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6284EC1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62063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96D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7AF2A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78C8F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F853E5" w14:textId="0D6C9D9F" w:rsidR="001A079D" w:rsidRPr="00C8742F" w:rsidRDefault="001A079D" w:rsidP="001A079D">
            <w:pPr>
              <w:pStyle w:val="acctfourfigures"/>
              <w:tabs>
                <w:tab w:val="clear" w:pos="765"/>
                <w:tab w:val="decimal" w:pos="1027"/>
              </w:tabs>
              <w:spacing w:line="300" w:lineRule="exact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</w:rPr>
              <w:t>(1,894,547)</w:t>
            </w:r>
          </w:p>
        </w:tc>
      </w:tr>
      <w:tr w:rsidR="001A079D" w:rsidRPr="001F2AB0" w14:paraId="5552989F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2F633627" w14:textId="3EA688A8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080" w:type="dxa"/>
          </w:tcPr>
          <w:p w14:paraId="0C214A9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BE1051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DBBA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95BD85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D949079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76739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FB373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4100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7C0C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C2D4C" w14:textId="037B91BE" w:rsidR="001A079D" w:rsidRPr="00C8742F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</w:rPr>
              <w:t>613,608</w:t>
            </w:r>
          </w:p>
        </w:tc>
      </w:tr>
      <w:tr w:rsidR="001A079D" w:rsidRPr="001F2AB0" w14:paraId="7A9F88D4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4CECDAD3" w14:textId="340FB652" w:rsidR="001A079D" w:rsidRPr="001F2AB0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080" w:type="dxa"/>
          </w:tcPr>
          <w:p w14:paraId="3593B48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81DD27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ECCE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3F373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E7F66CF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97D97B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F2C10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A1644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4E7DF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0468E" w14:textId="3692C63E" w:rsidR="001A079D" w:rsidRPr="00C8742F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</w:rPr>
              <w:t>683,720</w:t>
            </w:r>
          </w:p>
        </w:tc>
      </w:tr>
      <w:tr w:rsidR="001A079D" w:rsidRPr="001F2AB0" w14:paraId="391CBD0E" w14:textId="77777777" w:rsidTr="001A079D">
        <w:trPr>
          <w:cantSplit/>
          <w:trHeight w:hRule="exact" w:val="84"/>
        </w:trPr>
        <w:tc>
          <w:tcPr>
            <w:tcW w:w="4950" w:type="dxa"/>
          </w:tcPr>
          <w:p w14:paraId="7748C375" w14:textId="77777777" w:rsidR="008C0E9A" w:rsidRPr="001F2AB0" w:rsidRDefault="008C0E9A" w:rsidP="0059341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7F4748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E25A81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D5260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09018D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08D4D58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DD21FA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D5B25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E86DC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89FD5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38763C" w14:textId="77777777" w:rsidR="008C0E9A" w:rsidRPr="00C8742F" w:rsidRDefault="008C0E9A" w:rsidP="00593412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3E884197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3AD8E297" w14:textId="5E08A2BD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D797D05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F5012F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0796B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FFCD3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D72DA4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2DD041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B395C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45FE8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006D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E28153" w14:textId="2F6B5DB5" w:rsidR="001A079D" w:rsidRPr="00C8742F" w:rsidRDefault="001A079D" w:rsidP="001A079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5,000,304</w:t>
            </w:r>
          </w:p>
        </w:tc>
      </w:tr>
      <w:tr w:rsidR="001A079D" w:rsidRPr="001F2AB0" w14:paraId="18B3ED79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0C49220A" w14:textId="463A681B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CAB877D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F6FE22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D017C6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531BC4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95CFE61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97905A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A09E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91A9" w14:textId="17EABC7D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7C613" w14:textId="77777777" w:rsidR="001A079D" w:rsidRPr="001F2AB0" w:rsidRDefault="001A079D" w:rsidP="001A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56C442" w14:textId="44F6B57B" w:rsidR="001A079D" w:rsidRPr="00C8742F" w:rsidRDefault="001A079D" w:rsidP="00C8742F">
            <w:pPr>
              <w:pStyle w:val="acctfourfigures"/>
              <w:tabs>
                <w:tab w:val="clear" w:pos="765"/>
                <w:tab w:val="decimal" w:pos="1027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</w:rPr>
              <w:t>(380,295)</w:t>
            </w:r>
          </w:p>
        </w:tc>
      </w:tr>
      <w:tr w:rsidR="001A079D" w:rsidRPr="001F2AB0" w14:paraId="728B5BE0" w14:textId="77777777" w:rsidTr="001A079D">
        <w:trPr>
          <w:cantSplit/>
          <w:trHeight w:hRule="exact" w:val="84"/>
        </w:trPr>
        <w:tc>
          <w:tcPr>
            <w:tcW w:w="4950" w:type="dxa"/>
          </w:tcPr>
          <w:p w14:paraId="16F89AC9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56D32E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6B0AA28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B7B5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186ED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831E1D4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B1508A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BA5C2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2E555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4D042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660C6" w14:textId="77777777" w:rsidR="00AF0A32" w:rsidRPr="00C8742F" w:rsidRDefault="00AF0A32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1131279F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49A9F819" w14:textId="150A42F5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080" w:type="dxa"/>
          </w:tcPr>
          <w:p w14:paraId="189FB95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9510E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BB705E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B26E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0ECB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5550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DB209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F7E2C27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0B23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14D29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9D05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9BCF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C448FE" w14:textId="7092A79D" w:rsidR="00A57ED6" w:rsidRPr="00C8742F" w:rsidRDefault="001A079D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4,620,009</w:t>
            </w:r>
          </w:p>
        </w:tc>
      </w:tr>
      <w:tr w:rsidR="001A079D" w:rsidRPr="001F2AB0" w14:paraId="76322CA2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5329BF81" w14:textId="726DEF7C" w:rsidR="0091681A" w:rsidRPr="001F2AB0" w:rsidRDefault="00D97E8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91681A" w:rsidRPr="001F2AB0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96526C" w:rsidRPr="001F2AB0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="0091681A" w:rsidRPr="001F2AB0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080" w:type="dxa"/>
          </w:tcPr>
          <w:p w14:paraId="03A4A5C9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8D567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C9FB1E6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78AA74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0258B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D13A6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78C17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0161E75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9B28A7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34058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785A38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9DF8D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1E976" w14:textId="453513F7" w:rsidR="0091681A" w:rsidRPr="00C8742F" w:rsidRDefault="001A079D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A079D" w:rsidRPr="001F2AB0" w14:paraId="4ED9940E" w14:textId="77777777" w:rsidTr="001A079D">
        <w:trPr>
          <w:cantSplit/>
          <w:trHeight w:hRule="exact" w:val="317"/>
        </w:trPr>
        <w:tc>
          <w:tcPr>
            <w:tcW w:w="4950" w:type="dxa"/>
          </w:tcPr>
          <w:p w14:paraId="21ED01CA" w14:textId="522BC6FE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1C6A728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D31CEB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221B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8EFA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72E8C1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C157E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6E57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D8290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6859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F08D75" w14:textId="02D3C477" w:rsidR="00A57ED6" w:rsidRPr="00C8742F" w:rsidRDefault="00C8742F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4,620,009</w:t>
            </w:r>
          </w:p>
        </w:tc>
      </w:tr>
      <w:tr w:rsidR="001A079D" w:rsidRPr="001F2AB0" w14:paraId="39F5B5DE" w14:textId="77777777" w:rsidTr="001A079D">
        <w:trPr>
          <w:cantSplit/>
          <w:trHeight w:hRule="exact" w:val="90"/>
        </w:trPr>
        <w:tc>
          <w:tcPr>
            <w:tcW w:w="4950" w:type="dxa"/>
          </w:tcPr>
          <w:p w14:paraId="25C9AF3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54A50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B7D6A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64F3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899A7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BF86CD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75A17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F64C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95839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2BD9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40CC97" w14:textId="77777777" w:rsidR="00A57ED6" w:rsidRPr="00C8742F" w:rsidRDefault="00A57ED6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7CE25A23" w14:textId="77777777" w:rsidTr="001A079D">
        <w:trPr>
          <w:cantSplit/>
          <w:trHeight w:hRule="exact" w:val="335"/>
        </w:trPr>
        <w:tc>
          <w:tcPr>
            <w:tcW w:w="4950" w:type="dxa"/>
          </w:tcPr>
          <w:p w14:paraId="3C0AAF28" w14:textId="2215608B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080" w:type="dxa"/>
          </w:tcPr>
          <w:p w14:paraId="00EE6CC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66D96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4F87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D9E67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F6BDA3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E7E04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52EC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F1560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DFF1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AF15C0" w14:textId="77777777" w:rsidR="00A57ED6" w:rsidRPr="00C8742F" w:rsidRDefault="00A57ED6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42F" w:rsidRPr="00196AB4" w14:paraId="2C3FFB4B" w14:textId="77777777" w:rsidTr="001A079D">
        <w:trPr>
          <w:cantSplit/>
          <w:trHeight w:hRule="exact" w:val="623"/>
        </w:trPr>
        <w:tc>
          <w:tcPr>
            <w:tcW w:w="4950" w:type="dxa"/>
          </w:tcPr>
          <w:p w14:paraId="50DD0E44" w14:textId="73EAC50A" w:rsidR="00C8742F" w:rsidRPr="001F2AB0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เสร็จสิ้น </w:t>
            </w:r>
          </w:p>
          <w:p w14:paraId="31C8BB42" w14:textId="7B8B6E83" w:rsidR="00C8742F" w:rsidRPr="00FB4C4B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9ADE55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CC4997B" w14:textId="201ED31F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52,45</w:t>
            </w:r>
            <w:r w:rsidR="00DD52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D52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70" w:type="dxa"/>
          </w:tcPr>
          <w:p w14:paraId="1D4100F7" w14:textId="77777777" w:rsidR="00C8742F" w:rsidRPr="00C8742F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1A8640A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1CED22E" w14:textId="5332DF2B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30,296,123</w:t>
            </w:r>
          </w:p>
        </w:tc>
        <w:tc>
          <w:tcPr>
            <w:tcW w:w="270" w:type="dxa"/>
          </w:tcPr>
          <w:p w14:paraId="56620F5E" w14:textId="77777777" w:rsidR="00C8742F" w:rsidRPr="00C8742F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DB4000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AF46F21" w14:textId="1255D50E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12,763,202</w:t>
            </w:r>
          </w:p>
        </w:tc>
        <w:tc>
          <w:tcPr>
            <w:tcW w:w="270" w:type="dxa"/>
          </w:tcPr>
          <w:p w14:paraId="5E5800A1" w14:textId="77777777" w:rsidR="00C8742F" w:rsidRPr="00C8742F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552414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9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11D10CE" w14:textId="08CB9692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</w:t>
            </w:r>
            <w:r w:rsidR="00DD52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831</w:t>
            </w: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D52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360" w:type="dxa"/>
          </w:tcPr>
          <w:p w14:paraId="031A9365" w14:textId="77777777" w:rsidR="00C8742F" w:rsidRPr="00C8742F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E0E5A3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D95342D" w14:textId="5EEF56C6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103,342,750</w:t>
            </w:r>
          </w:p>
        </w:tc>
        <w:tc>
          <w:tcPr>
            <w:tcW w:w="270" w:type="dxa"/>
          </w:tcPr>
          <w:p w14:paraId="4FFF7BD0" w14:textId="77777777" w:rsidR="00C8742F" w:rsidRPr="00C8742F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left" w:pos="1044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7341F5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3DC6C3" w14:textId="0247E6F0" w:rsidR="00C8742F" w:rsidRPr="00C8742F" w:rsidRDefault="00C8742F" w:rsidP="00C8742F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FEE568" w14:textId="77777777" w:rsidR="00C8742F" w:rsidRPr="00C8742F" w:rsidRDefault="00C8742F" w:rsidP="00C87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left" w:pos="1044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2B6705" w14:textId="77777777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ind w:right="-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8B393F5" w14:textId="025C5B68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74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103,342,750</w:t>
            </w:r>
          </w:p>
        </w:tc>
      </w:tr>
    </w:tbl>
    <w:p w14:paraId="5935B19F" w14:textId="77777777" w:rsidR="00593412" w:rsidRDefault="00593412">
      <w:r>
        <w:br w:type="page"/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69"/>
        <w:gridCol w:w="1711"/>
        <w:gridCol w:w="269"/>
        <w:gridCol w:w="1081"/>
        <w:gridCol w:w="270"/>
        <w:gridCol w:w="1158"/>
        <w:gridCol w:w="269"/>
        <w:gridCol w:w="1093"/>
        <w:gridCol w:w="269"/>
        <w:gridCol w:w="1081"/>
        <w:gridCol w:w="269"/>
        <w:gridCol w:w="1081"/>
      </w:tblGrid>
      <w:tr w:rsidR="00CF231B" w:rsidRPr="00196AB4" w14:paraId="4273C1B5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0485E674" w14:textId="4CD66D8E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E6AAD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F33A9A7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005F6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2559F13B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68817F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E0CF73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196AB4" w14:paraId="077EDE61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6DDB0B5A" w14:textId="77777777" w:rsidR="00CF231B" w:rsidRPr="008E6772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4F6A4B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0CAD769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75AC6E27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69" w:type="dxa"/>
          </w:tcPr>
          <w:p w14:paraId="730AB77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D2C4BD4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76605DE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FFBE74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4DE32E4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1F745F0C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4E6F1AB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761942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157DB806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3096A77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196AB4" w14:paraId="4E296DD2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7B181C46" w14:textId="7AB6723C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E384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7D62A9"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AE384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6701A07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</w:tcPr>
          <w:p w14:paraId="4476CD6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1CB1C048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69" w:type="dxa"/>
          </w:tcPr>
          <w:p w14:paraId="6A2A4CEA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3D5A723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6679ECC3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E7CE933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490B4D1A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5199B6C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</w:tcPr>
          <w:p w14:paraId="11061CC8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28ADD61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</w:tcPr>
          <w:p w14:paraId="145B98F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9084DEB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196AB4" w14:paraId="58DA9BB3" w14:textId="77777777" w:rsidTr="008B5A88">
        <w:trPr>
          <w:cantSplit/>
          <w:trHeight w:hRule="exact" w:val="371"/>
        </w:trPr>
        <w:tc>
          <w:tcPr>
            <w:tcW w:w="5220" w:type="dxa"/>
          </w:tcPr>
          <w:p w14:paraId="55DF5449" w14:textId="6F73A07F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7D62A9"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E384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7D62A9"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317BC" w:rsidRPr="007317B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73B15001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</w:tcPr>
          <w:p w14:paraId="74572E3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4F9618B4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69" w:type="dxa"/>
          </w:tcPr>
          <w:p w14:paraId="4C3E87E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5F1ADCC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73A53A02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4AF42D5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72A3B2A1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0D08AEB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</w:tcPr>
          <w:p w14:paraId="21248A5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1DCD56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</w:tcPr>
          <w:p w14:paraId="5FF27134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2EDD3F8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231B" w:rsidRPr="00196AB4" w14:paraId="5BE293A5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2BE42FC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6C0AD8C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772B86E2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D62A9" w:rsidRPr="00196AB4" w14:paraId="403C2C47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E47116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90" w:type="dxa"/>
          </w:tcPr>
          <w:p w14:paraId="1CFE06E3" w14:textId="00DB022A" w:rsidR="007D62A9" w:rsidRPr="006C1F10" w:rsidRDefault="007407F0" w:rsidP="007407F0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57,603,454</w:t>
            </w:r>
          </w:p>
        </w:tc>
        <w:tc>
          <w:tcPr>
            <w:tcW w:w="269" w:type="dxa"/>
          </w:tcPr>
          <w:p w14:paraId="585AFEB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5EB956B" w14:textId="6F659843" w:rsidR="007D62A9" w:rsidRPr="00196AB4" w:rsidRDefault="007407F0" w:rsidP="008B5A8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37,359,251</w:t>
            </w:r>
          </w:p>
        </w:tc>
        <w:tc>
          <w:tcPr>
            <w:tcW w:w="269" w:type="dxa"/>
          </w:tcPr>
          <w:p w14:paraId="29CFEDE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E6B46D" w14:textId="14BA608A" w:rsidR="007D62A9" w:rsidRPr="00196AB4" w:rsidRDefault="007407F0" w:rsidP="007407F0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12,866,761</w:t>
            </w:r>
          </w:p>
        </w:tc>
        <w:tc>
          <w:tcPr>
            <w:tcW w:w="270" w:type="dxa"/>
          </w:tcPr>
          <w:p w14:paraId="35A47697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1665327" w14:textId="2052BAF0" w:rsidR="007D62A9" w:rsidRPr="00196AB4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12,431,626</w:t>
            </w:r>
          </w:p>
        </w:tc>
        <w:tc>
          <w:tcPr>
            <w:tcW w:w="269" w:type="dxa"/>
          </w:tcPr>
          <w:p w14:paraId="4D90BFE8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51EFEB9" w14:textId="28A6CD6D" w:rsidR="007D62A9" w:rsidRPr="00196AB4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120,261,092</w:t>
            </w:r>
          </w:p>
        </w:tc>
        <w:tc>
          <w:tcPr>
            <w:tcW w:w="269" w:type="dxa"/>
          </w:tcPr>
          <w:p w14:paraId="511EE389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0BE0ED" w14:textId="60025152" w:rsidR="007D62A9" w:rsidRPr="00196AB4" w:rsidRDefault="007407F0" w:rsidP="007407F0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(19,637,237)</w:t>
            </w:r>
          </w:p>
        </w:tc>
        <w:tc>
          <w:tcPr>
            <w:tcW w:w="269" w:type="dxa"/>
          </w:tcPr>
          <w:p w14:paraId="47C0BBF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8B539" w14:textId="3033F992" w:rsidR="007D62A9" w:rsidRPr="00196AB4" w:rsidRDefault="007407F0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100,623,855</w:t>
            </w:r>
          </w:p>
        </w:tc>
      </w:tr>
      <w:tr w:rsidR="007D62A9" w:rsidRPr="00196AB4" w14:paraId="4608E119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48644C0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C5100B" w14:textId="6A5506F5" w:rsidR="007D62A9" w:rsidRPr="008B5A88" w:rsidRDefault="007407F0" w:rsidP="007407F0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(9,391,989)</w:t>
            </w:r>
          </w:p>
        </w:tc>
        <w:tc>
          <w:tcPr>
            <w:tcW w:w="269" w:type="dxa"/>
          </w:tcPr>
          <w:p w14:paraId="050540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58D10AB" w14:textId="6D9A650B" w:rsidR="007D62A9" w:rsidRPr="00196AB4" w:rsidRDefault="007407F0" w:rsidP="008B5A8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(2,588,393)</w:t>
            </w:r>
          </w:p>
        </w:tc>
        <w:tc>
          <w:tcPr>
            <w:tcW w:w="269" w:type="dxa"/>
          </w:tcPr>
          <w:p w14:paraId="7FC5421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85619E" w14:textId="2328E0BE" w:rsidR="007D62A9" w:rsidRPr="00196AB4" w:rsidRDefault="007407F0" w:rsidP="007407F0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(2,430,444)</w:t>
            </w:r>
          </w:p>
        </w:tc>
        <w:tc>
          <w:tcPr>
            <w:tcW w:w="270" w:type="dxa"/>
          </w:tcPr>
          <w:p w14:paraId="10FECE9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A47D7FD" w14:textId="2A8C999A" w:rsidR="007D62A9" w:rsidRPr="00196AB4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(5,226,411)</w:t>
            </w:r>
          </w:p>
        </w:tc>
        <w:tc>
          <w:tcPr>
            <w:tcW w:w="269" w:type="dxa"/>
          </w:tcPr>
          <w:p w14:paraId="5135BEA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5E0F4C7" w14:textId="11AE4570" w:rsidR="007D62A9" w:rsidRPr="00196AB4" w:rsidRDefault="007407F0" w:rsidP="007C53E3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(19,637,237)</w:t>
            </w:r>
          </w:p>
        </w:tc>
        <w:tc>
          <w:tcPr>
            <w:tcW w:w="269" w:type="dxa"/>
          </w:tcPr>
          <w:p w14:paraId="721B286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6EA7E92" w14:textId="50467970" w:rsidR="007D62A9" w:rsidRPr="00196AB4" w:rsidRDefault="007407F0" w:rsidP="007407F0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19,637,237</w:t>
            </w:r>
          </w:p>
        </w:tc>
        <w:tc>
          <w:tcPr>
            <w:tcW w:w="269" w:type="dxa"/>
          </w:tcPr>
          <w:p w14:paraId="3D06578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5850CD" w14:textId="54FA2024" w:rsidR="007D62A9" w:rsidRPr="008B5A88" w:rsidRDefault="007407F0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62A9" w:rsidRPr="00196AB4" w14:paraId="15FB57C2" w14:textId="77777777" w:rsidTr="008B5A88">
        <w:trPr>
          <w:cantSplit/>
          <w:trHeight w:hRule="exact" w:val="363"/>
        </w:trPr>
        <w:tc>
          <w:tcPr>
            <w:tcW w:w="5220" w:type="dxa"/>
          </w:tcPr>
          <w:p w14:paraId="44E3981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DA9B4" w14:textId="4439B060" w:rsidR="007D62A9" w:rsidRPr="00196AB4" w:rsidRDefault="007407F0" w:rsidP="007407F0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48,211,465</w:t>
            </w:r>
          </w:p>
        </w:tc>
        <w:tc>
          <w:tcPr>
            <w:tcW w:w="269" w:type="dxa"/>
          </w:tcPr>
          <w:p w14:paraId="40743CF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65318F5" w14:textId="586F76F4" w:rsidR="007D62A9" w:rsidRPr="006C1F10" w:rsidRDefault="007407F0" w:rsidP="008B5A8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34,770,858</w:t>
            </w:r>
          </w:p>
        </w:tc>
        <w:tc>
          <w:tcPr>
            <w:tcW w:w="269" w:type="dxa"/>
          </w:tcPr>
          <w:p w14:paraId="7CF1514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C92987" w14:textId="09788B49" w:rsidR="007D62A9" w:rsidRPr="006C1F10" w:rsidRDefault="007407F0" w:rsidP="007407F0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10,436,317</w:t>
            </w:r>
          </w:p>
        </w:tc>
        <w:tc>
          <w:tcPr>
            <w:tcW w:w="270" w:type="dxa"/>
          </w:tcPr>
          <w:p w14:paraId="504AF43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686AE9A" w14:textId="66291FED" w:rsidR="007D62A9" w:rsidRPr="006C1F10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7,205,215</w:t>
            </w:r>
          </w:p>
        </w:tc>
        <w:tc>
          <w:tcPr>
            <w:tcW w:w="269" w:type="dxa"/>
          </w:tcPr>
          <w:p w14:paraId="57E529A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D7ADD9B" w14:textId="628A5ACD" w:rsidR="007D62A9" w:rsidRPr="006C1F10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100,623,855</w:t>
            </w:r>
          </w:p>
        </w:tc>
        <w:tc>
          <w:tcPr>
            <w:tcW w:w="269" w:type="dxa"/>
          </w:tcPr>
          <w:p w14:paraId="3D944E2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D876657" w14:textId="3AAD8F36" w:rsidR="007D62A9" w:rsidRPr="00C04FFB" w:rsidRDefault="007407F0" w:rsidP="007407F0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E6E039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8C14DD" w14:textId="7D4CD0EC" w:rsidR="007D62A9" w:rsidRPr="00196AB4" w:rsidRDefault="007407F0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100,623,855</w:t>
            </w:r>
          </w:p>
        </w:tc>
      </w:tr>
      <w:tr w:rsidR="007D62A9" w:rsidRPr="00196AB4" w14:paraId="31C6AC3C" w14:textId="77777777" w:rsidTr="008B5A88">
        <w:trPr>
          <w:cantSplit/>
          <w:trHeight w:hRule="exact" w:val="113"/>
        </w:trPr>
        <w:tc>
          <w:tcPr>
            <w:tcW w:w="5220" w:type="dxa"/>
          </w:tcPr>
          <w:p w14:paraId="28543DC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D3324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B3C4A4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2FA24A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5D614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6AB51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31A3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7000788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D1DC69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A59459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CF491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433905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33ECD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81181D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D62A9" w:rsidRPr="00196AB4" w14:paraId="7A849CA2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6AF4A8F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0" w:type="dxa"/>
          </w:tcPr>
          <w:p w14:paraId="4703035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9A3277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32D254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FB8E4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8DF4D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694A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CB29003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94B6A6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3EBF4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B3DAF7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80139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7C284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22DE6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D62A9" w:rsidRPr="00196AB4" w14:paraId="7F09D1F3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584C38C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90" w:type="dxa"/>
          </w:tcPr>
          <w:p w14:paraId="7F2A425D" w14:textId="31D983AB" w:rsidR="007D62A9" w:rsidRPr="00196AB4" w:rsidRDefault="007407F0" w:rsidP="007407F0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9,156,803</w:t>
            </w:r>
          </w:p>
        </w:tc>
        <w:tc>
          <w:tcPr>
            <w:tcW w:w="269" w:type="dxa"/>
          </w:tcPr>
          <w:p w14:paraId="1340EC7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CBC3C51" w14:textId="5DB48388" w:rsidR="007D62A9" w:rsidRPr="00196AB4" w:rsidRDefault="007407F0" w:rsidP="008B5A8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3,429,576</w:t>
            </w:r>
          </w:p>
        </w:tc>
        <w:tc>
          <w:tcPr>
            <w:tcW w:w="269" w:type="dxa"/>
          </w:tcPr>
          <w:p w14:paraId="1C62B3E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9CCC3C" w14:textId="42ADA026" w:rsidR="007D62A9" w:rsidRPr="00196AB4" w:rsidRDefault="007407F0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2,006,940</w:t>
            </w:r>
          </w:p>
        </w:tc>
        <w:tc>
          <w:tcPr>
            <w:tcW w:w="270" w:type="dxa"/>
          </w:tcPr>
          <w:p w14:paraId="4753E46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6F0023" w14:textId="08BE6038" w:rsidR="007D62A9" w:rsidRPr="00196AB4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269" w:type="dxa"/>
          </w:tcPr>
          <w:p w14:paraId="5565370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FDBCC6" w14:textId="5D5D1685" w:rsidR="007D62A9" w:rsidRPr="00196AB4" w:rsidRDefault="007407F0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16,439,987</w:t>
            </w:r>
          </w:p>
        </w:tc>
        <w:tc>
          <w:tcPr>
            <w:tcW w:w="269" w:type="dxa"/>
          </w:tcPr>
          <w:p w14:paraId="6F3FC39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3FFCAD" w14:textId="60059CBF" w:rsidR="007D62A9" w:rsidRPr="00C04FFB" w:rsidRDefault="007407F0" w:rsidP="007407F0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457,129</w:t>
            </w:r>
          </w:p>
        </w:tc>
        <w:tc>
          <w:tcPr>
            <w:tcW w:w="269" w:type="dxa"/>
          </w:tcPr>
          <w:p w14:paraId="3DCD844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58E613" w14:textId="1F179802" w:rsidR="007D62A9" w:rsidRPr="00196AB4" w:rsidRDefault="007407F0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16,897,116</w:t>
            </w:r>
          </w:p>
        </w:tc>
      </w:tr>
      <w:tr w:rsidR="007D62A9" w:rsidRPr="00196AB4" w14:paraId="3110DA2F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5077292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</w:tcPr>
          <w:p w14:paraId="0672DED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DC9D5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D8E449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EA311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6A303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7DD2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67B3B9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A8F7D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D3844C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B43C9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848D8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370BE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D060CE" w14:textId="09F338F5" w:rsidR="007D62A9" w:rsidRPr="00196AB4" w:rsidRDefault="007407F0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(12,140,509)</w:t>
            </w:r>
          </w:p>
        </w:tc>
      </w:tr>
      <w:tr w:rsidR="007D62A9" w:rsidRPr="00196AB4" w14:paraId="569D3587" w14:textId="77777777" w:rsidTr="008B5A88">
        <w:trPr>
          <w:cantSplit/>
          <w:trHeight w:hRule="exact" w:val="70"/>
        </w:trPr>
        <w:tc>
          <w:tcPr>
            <w:tcW w:w="5220" w:type="dxa"/>
          </w:tcPr>
          <w:p w14:paraId="76B963E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3BAB1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1FF83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A81FB7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798175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C5012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B3D1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FF487F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109698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6E483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7D46D1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6B18A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9C8E37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089087" w14:textId="4A6A4DB5" w:rsidR="007D62A9" w:rsidRPr="00196AB4" w:rsidRDefault="007407F0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4,756,6074,</w:t>
            </w:r>
          </w:p>
        </w:tc>
      </w:tr>
      <w:tr w:rsidR="007D62A9" w:rsidRPr="00196AB4" w14:paraId="00F0CCDE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785B92F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</w:tcPr>
          <w:p w14:paraId="6C2225C2" w14:textId="1CC81DC9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0F727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CA659B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CC239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7DF93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DECD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C041A1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690B3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CDF2AC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8799F57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E28E2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74DEF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9B61CE" w14:textId="2601E179" w:rsidR="007D62A9" w:rsidRPr="00196AB4" w:rsidRDefault="00C1124A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4,756,607</w:t>
            </w:r>
          </w:p>
        </w:tc>
      </w:tr>
      <w:tr w:rsidR="007D62A9" w:rsidRPr="00196AB4" w14:paraId="2818FCCB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7A085C2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DC4609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BB716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EFB4F3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A1BE5E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4F837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6C8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BB49A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05126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A02D5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F7813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24564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B0E7F9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428F1D" w14:textId="1F0CBB77" w:rsidR="007D62A9" w:rsidRPr="00196AB4" w:rsidRDefault="00C1124A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(1,671,924)</w:t>
            </w:r>
          </w:p>
        </w:tc>
      </w:tr>
      <w:tr w:rsidR="007D62A9" w:rsidRPr="00196AB4" w14:paraId="6B82C79E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0CCC835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90" w:type="dxa"/>
          </w:tcPr>
          <w:p w14:paraId="1CD7CD6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EF49E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F3BF5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00804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46715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639D9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E95F24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7B78D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D77FB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64A4388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0D5B8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DEAF8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2ABEF29" w14:textId="11BA2D7C" w:rsidR="007D62A9" w:rsidRPr="00C1124A" w:rsidRDefault="004758C9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525</w:t>
            </w:r>
            <w:r w:rsidR="00C1124A" w:rsidRPr="00C1124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901</w:t>
            </w:r>
          </w:p>
        </w:tc>
      </w:tr>
      <w:tr w:rsidR="007D62A9" w:rsidRPr="00196AB4" w14:paraId="09406D28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3F9E9C5" w14:textId="300AF7C0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990" w:type="dxa"/>
          </w:tcPr>
          <w:p w14:paraId="7589EAA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6FB07F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76C804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8828BA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332C7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D21E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D49700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55ACA3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70BFFB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CD1C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E802F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8C7023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5ABF5AF" w14:textId="78727091" w:rsidR="007D62A9" w:rsidRPr="00196AB4" w:rsidRDefault="00C1124A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220,562</w:t>
            </w:r>
          </w:p>
        </w:tc>
      </w:tr>
      <w:tr w:rsidR="007D62A9" w:rsidRPr="00196AB4" w14:paraId="1D1434F2" w14:textId="77777777" w:rsidTr="008B5A88">
        <w:trPr>
          <w:cantSplit/>
          <w:trHeight w:hRule="exact" w:val="111"/>
        </w:trPr>
        <w:tc>
          <w:tcPr>
            <w:tcW w:w="5220" w:type="dxa"/>
          </w:tcPr>
          <w:p w14:paraId="7835342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1EC94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41D33E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F5D608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C4D616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9D988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09E0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EA399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1578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A7712C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17721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81DA58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3A215B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290792" w14:textId="77777777" w:rsidR="007D62A9" w:rsidRPr="00196AB4" w:rsidRDefault="007D62A9" w:rsidP="004758C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D62A9" w:rsidRPr="00196AB4" w14:paraId="0A64ADA4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30011F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4BEF0F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2F670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190914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22DFF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F6A18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09F7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B12CB7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433E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18DE9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1F47D9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14549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7FE930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5C4446" w14:textId="1723CD97" w:rsidR="007D62A9" w:rsidRPr="004758C9" w:rsidRDefault="00C1124A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</w:t>
            </w:r>
            <w:r w:rsidR="004758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831</w:t>
            </w:r>
            <w:r w:rsidR="004758C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,146</w:t>
            </w:r>
          </w:p>
        </w:tc>
      </w:tr>
      <w:tr w:rsidR="007D62A9" w:rsidRPr="00196AB4" w14:paraId="3D3DC6CC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410968F" w14:textId="6663BC0E" w:rsidR="007D62A9" w:rsidRPr="00196AB4" w:rsidRDefault="00F93BA2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7D62A9" w:rsidRPr="00196AB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B6C9AA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074F28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189B97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9C73D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1459F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B48C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8B47035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180A3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4F0CFD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6186A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769214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CEB699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3FE14D" w14:textId="58178194" w:rsidR="007D62A9" w:rsidRPr="00196AB4" w:rsidRDefault="00C1124A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579,835</w:t>
            </w:r>
          </w:p>
        </w:tc>
      </w:tr>
      <w:tr w:rsidR="007D62A9" w:rsidRPr="00196AB4" w14:paraId="7272A7EA" w14:textId="77777777" w:rsidTr="008B5A88">
        <w:trPr>
          <w:cantSplit/>
          <w:trHeight w:hRule="exact" w:val="70"/>
        </w:trPr>
        <w:tc>
          <w:tcPr>
            <w:tcW w:w="5220" w:type="dxa"/>
          </w:tcPr>
          <w:p w14:paraId="5648B61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14:paraId="3E7D7362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DC03BD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02C4544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E262B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2CDE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2985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22C52D8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731C9C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1D54F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51DF87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F8F64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D0E44B7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76ED873" w14:textId="77777777" w:rsidR="007D62A9" w:rsidRPr="00196AB4" w:rsidRDefault="007D62A9" w:rsidP="004758C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4758C9" w14:paraId="099482D9" w14:textId="77777777" w:rsidTr="004758C9">
        <w:trPr>
          <w:cantSplit/>
          <w:trHeight w:hRule="exact" w:val="331"/>
        </w:trPr>
        <w:tc>
          <w:tcPr>
            <w:tcW w:w="5220" w:type="dxa"/>
          </w:tcPr>
          <w:p w14:paraId="0AA92A77" w14:textId="57470A9D" w:rsidR="007D62A9" w:rsidRPr="004758C9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58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  <w:r w:rsidR="004758C9" w:rsidRPr="004758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990" w:type="dxa"/>
          </w:tcPr>
          <w:p w14:paraId="16CEC76A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5C4D91E" w14:textId="77777777" w:rsidR="007D62A9" w:rsidRPr="004758C9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BCA22CC" w14:textId="77777777" w:rsidR="007D62A9" w:rsidRPr="004758C9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4A5D036" w14:textId="77777777" w:rsidR="007D62A9" w:rsidRPr="004758C9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8319B3A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D0AB1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F2FDD46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48B060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1A34CEF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0CB429F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C7806B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0963441" w14:textId="77777777" w:rsidR="007D62A9" w:rsidRPr="004758C9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5F8D79" w14:textId="1D6902E4" w:rsidR="007D62A9" w:rsidRPr="004758C9" w:rsidRDefault="004758C9" w:rsidP="004758C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4,410,981</w:t>
            </w:r>
          </w:p>
        </w:tc>
      </w:tr>
      <w:tr w:rsidR="004758C9" w:rsidRPr="00AE3CAA" w14:paraId="1945C1AD" w14:textId="77777777" w:rsidTr="004758C9">
        <w:trPr>
          <w:cantSplit/>
          <w:trHeight w:hRule="exact" w:val="331"/>
        </w:trPr>
        <w:tc>
          <w:tcPr>
            <w:tcW w:w="5220" w:type="dxa"/>
          </w:tcPr>
          <w:p w14:paraId="1C3315C4" w14:textId="6BEB132C" w:rsidR="004758C9" w:rsidRPr="004758C9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58C9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990" w:type="dxa"/>
          </w:tcPr>
          <w:p w14:paraId="6ED6AF2E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D0B73A5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B604533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74BA193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825B8B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EC6DB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1F6DA5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7BDFB41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E5CD2CF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A103E78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395164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DF45453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153DCAD" w14:textId="08B47C2C" w:rsidR="004758C9" w:rsidRPr="004758C9" w:rsidRDefault="004758C9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4758C9">
              <w:rPr>
                <w:rFonts w:ascii="Angsana New" w:hAnsi="Angsana New" w:cs="Angsana New"/>
                <w:sz w:val="28"/>
                <w:szCs w:val="28"/>
              </w:rPr>
              <w:t>(665,782)</w:t>
            </w:r>
          </w:p>
        </w:tc>
      </w:tr>
      <w:tr w:rsidR="007D62A9" w:rsidRPr="00196AB4" w14:paraId="7A936167" w14:textId="77777777" w:rsidTr="004758C9">
        <w:trPr>
          <w:cantSplit/>
          <w:trHeight w:hRule="exact" w:val="90"/>
        </w:trPr>
        <w:tc>
          <w:tcPr>
            <w:tcW w:w="5220" w:type="dxa"/>
          </w:tcPr>
          <w:p w14:paraId="6CA229B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2768B0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E7F0B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099E7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108E0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264E4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50309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A2279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BD4C17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3C0EB943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E620A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803E73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0E8A50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810FDC6" w14:textId="77777777" w:rsidR="007D62A9" w:rsidRPr="00196AB4" w:rsidRDefault="007D62A9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58C9" w:rsidRPr="00196AB4" w14:paraId="7F4A699F" w14:textId="77777777" w:rsidTr="004B504E">
        <w:trPr>
          <w:cantSplit/>
          <w:trHeight w:hRule="exact" w:val="331"/>
        </w:trPr>
        <w:tc>
          <w:tcPr>
            <w:tcW w:w="5220" w:type="dxa"/>
          </w:tcPr>
          <w:p w14:paraId="6D709D31" w14:textId="2D6AD9FF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44B42A9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490990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00ADAE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13DA48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9CF7A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95490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7DD899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EB5FF1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ECC6BDB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527916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FC3A9A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060F84B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322209F" w14:textId="643A3CB1" w:rsidR="004758C9" w:rsidRPr="004758C9" w:rsidRDefault="004758C9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3,745,199</w:t>
            </w:r>
          </w:p>
        </w:tc>
      </w:tr>
      <w:tr w:rsidR="004758C9" w:rsidRPr="00196AB4" w14:paraId="633827DA" w14:textId="77777777" w:rsidTr="004B504E">
        <w:trPr>
          <w:cantSplit/>
          <w:trHeight w:hRule="exact" w:val="95"/>
        </w:trPr>
        <w:tc>
          <w:tcPr>
            <w:tcW w:w="5220" w:type="dxa"/>
          </w:tcPr>
          <w:p w14:paraId="4EA02353" w14:textId="77777777" w:rsidR="004758C9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7813DF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9F415B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D9B16E6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1CA6366" w14:textId="77777777" w:rsidR="004758C9" w:rsidRPr="00196AB4" w:rsidRDefault="004758C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5424FD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BA4BA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8B2A7F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EA0315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3851845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00C82A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0BB678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63F0CF" w14:textId="77777777" w:rsidR="004758C9" w:rsidRPr="00196AB4" w:rsidRDefault="004758C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61A1F85" w14:textId="77777777" w:rsidR="004758C9" w:rsidRPr="00196AB4" w:rsidRDefault="004758C9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196AB4" w14:paraId="401F1FA4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3F152F3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0" w:type="dxa"/>
          </w:tcPr>
          <w:p w14:paraId="2AC1ED2F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4FC7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6472E2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3C1CFC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4BED43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A0E7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6AA181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2D8BD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017C56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30BD97E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37FFA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71856B" w14:textId="77777777" w:rsidR="007D62A9" w:rsidRPr="00196AB4" w:rsidRDefault="007D62A9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182D6A" w14:textId="77777777" w:rsidR="007D62A9" w:rsidRPr="00196AB4" w:rsidRDefault="007D62A9" w:rsidP="007407F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6772" w:rsidRPr="00196AB4" w14:paraId="0B55DDFA" w14:textId="77777777" w:rsidTr="008B5A88">
        <w:trPr>
          <w:cantSplit/>
          <w:trHeight w:hRule="exact" w:val="731"/>
        </w:trPr>
        <w:tc>
          <w:tcPr>
            <w:tcW w:w="5220" w:type="dxa"/>
          </w:tcPr>
          <w:p w14:paraId="4DE4C62E" w14:textId="77777777" w:rsidR="009824F8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="009824F8"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17B1C61C" w14:textId="5E8A6B01" w:rsidR="008E6772" w:rsidRPr="00196AB4" w:rsidRDefault="009824F8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8E67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ณ เวลาใดเวลาหนึ่ง</w:t>
            </w:r>
            <w:r w:rsidR="008E6772"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6772"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09DCDE" w14:textId="169368ED" w:rsidR="008E6772" w:rsidRPr="006C1F10" w:rsidRDefault="00AE3CAA" w:rsidP="007407F0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48,211,465</w:t>
            </w:r>
          </w:p>
        </w:tc>
        <w:tc>
          <w:tcPr>
            <w:tcW w:w="269" w:type="dxa"/>
          </w:tcPr>
          <w:p w14:paraId="076AE913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2B7C28C3" w14:textId="7061E47F" w:rsidR="008E6772" w:rsidRPr="006C1F10" w:rsidRDefault="00AE3CAA" w:rsidP="008B5A8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34,770,858</w:t>
            </w:r>
          </w:p>
        </w:tc>
        <w:tc>
          <w:tcPr>
            <w:tcW w:w="269" w:type="dxa"/>
          </w:tcPr>
          <w:p w14:paraId="553496C8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D895D9B" w14:textId="35A015A6" w:rsidR="008E6772" w:rsidRPr="006C1F10" w:rsidRDefault="00AE3CAA" w:rsidP="007407F0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10,436,317</w:t>
            </w:r>
          </w:p>
        </w:tc>
        <w:tc>
          <w:tcPr>
            <w:tcW w:w="270" w:type="dxa"/>
          </w:tcPr>
          <w:p w14:paraId="79D8F32C" w14:textId="77777777" w:rsidR="008E6772" w:rsidRPr="00196AB4" w:rsidRDefault="008E6772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2F5E675" w14:textId="7836EDB2" w:rsidR="008E6772" w:rsidRPr="006C1F10" w:rsidRDefault="00AE3CAA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7,205,215</w:t>
            </w:r>
          </w:p>
        </w:tc>
        <w:tc>
          <w:tcPr>
            <w:tcW w:w="269" w:type="dxa"/>
          </w:tcPr>
          <w:p w14:paraId="7E96D990" w14:textId="77777777" w:rsidR="008E6772" w:rsidRPr="00196AB4" w:rsidRDefault="008E6772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7C2558F4" w14:textId="36979EA4" w:rsidR="008E6772" w:rsidRPr="006C1F10" w:rsidRDefault="00AE3CAA" w:rsidP="007407F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100,623,855</w:t>
            </w:r>
          </w:p>
        </w:tc>
        <w:tc>
          <w:tcPr>
            <w:tcW w:w="269" w:type="dxa"/>
          </w:tcPr>
          <w:p w14:paraId="3FD27B5B" w14:textId="77777777" w:rsidR="008E6772" w:rsidRPr="00196AB4" w:rsidRDefault="008E6772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8D32F7F" w14:textId="71ADC1A9" w:rsidR="008E6772" w:rsidRPr="00C04FFB" w:rsidRDefault="00AE3CAA" w:rsidP="007407F0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8D1E205" w14:textId="77777777" w:rsidR="008E6772" w:rsidRPr="00196AB4" w:rsidRDefault="008E6772" w:rsidP="00740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6D8AD37" w14:textId="29878EEB" w:rsidR="008E6772" w:rsidRPr="00196AB4" w:rsidRDefault="00AE3CAA" w:rsidP="00D41C16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100,623,855</w:t>
            </w:r>
          </w:p>
        </w:tc>
      </w:tr>
    </w:tbl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8758CA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8B5A88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771107" w:rsidRDefault="00112C65" w:rsidP="00112C6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771107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771107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20AA" w:rsidRPr="00CA4865" w14:paraId="7A7F10E9" w14:textId="77777777" w:rsidTr="008B5A88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3D9E9F80" w14:textId="7D70E65F" w:rsidR="00112C65" w:rsidRPr="00771107" w:rsidRDefault="00112C65" w:rsidP="00F020AA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E384F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="008445F0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AE384F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้า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8445F0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AE384F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8445F0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360" w:type="dxa"/>
            <w:vAlign w:val="bottom"/>
          </w:tcPr>
          <w:p w14:paraId="0959CF3D" w14:textId="77777777" w:rsidR="00112C65" w:rsidRPr="00771107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77777777" w:rsidR="00112C65" w:rsidRPr="00771107" w:rsidRDefault="00112C65" w:rsidP="0011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7AAF17F" w14:textId="77777777" w:rsidR="00112C65" w:rsidRPr="00771107" w:rsidRDefault="00112C65" w:rsidP="00112C65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77777777" w:rsidR="00112C65" w:rsidRPr="00771107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1227FA" w:rsidRPr="00CA4865" w14:paraId="1CC26F48" w14:textId="77777777" w:rsidTr="008B5A88">
        <w:trPr>
          <w:cantSplit/>
          <w:trHeight w:val="306"/>
        </w:trPr>
        <w:tc>
          <w:tcPr>
            <w:tcW w:w="6210" w:type="dxa"/>
          </w:tcPr>
          <w:p w14:paraId="77B8AFAE" w14:textId="77777777" w:rsidR="00112C65" w:rsidRPr="00771107" w:rsidRDefault="00112C65" w:rsidP="00112C6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1107" w:rsidRPr="00CA4865" w14:paraId="3CD31A98" w14:textId="77777777" w:rsidTr="008B5A88">
        <w:trPr>
          <w:cantSplit/>
          <w:trHeight w:val="313"/>
        </w:trPr>
        <w:tc>
          <w:tcPr>
            <w:tcW w:w="6210" w:type="dxa"/>
          </w:tcPr>
          <w:p w14:paraId="17DC044A" w14:textId="7F37DF0D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1D74DFD3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41E736D2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CA4865" w14:paraId="496DDB56" w14:textId="77777777" w:rsidTr="008B5A88">
        <w:trPr>
          <w:cantSplit/>
          <w:trHeight w:val="306"/>
        </w:trPr>
        <w:tc>
          <w:tcPr>
            <w:tcW w:w="6210" w:type="dxa"/>
          </w:tcPr>
          <w:p w14:paraId="09B00919" w14:textId="77777777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7C19332" w14:textId="2CE15E1D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9,632,111</w:t>
            </w:r>
          </w:p>
        </w:tc>
        <w:tc>
          <w:tcPr>
            <w:tcW w:w="180" w:type="dxa"/>
          </w:tcPr>
          <w:p w14:paraId="4838A7ED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F02DE" w14:textId="5E2EEDF4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9,620,601</w:t>
            </w:r>
          </w:p>
        </w:tc>
      </w:tr>
      <w:tr w:rsidR="00C8742F" w:rsidRPr="00CA4865" w14:paraId="71784252" w14:textId="77777777" w:rsidTr="008B5A88">
        <w:trPr>
          <w:cantSplit/>
          <w:trHeight w:val="313"/>
        </w:trPr>
        <w:tc>
          <w:tcPr>
            <w:tcW w:w="6210" w:type="dxa"/>
          </w:tcPr>
          <w:p w14:paraId="1684402C" w14:textId="77777777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แช่เย็นและธุรกิจที่กี่ยวข้อง</w:t>
            </w:r>
          </w:p>
        </w:tc>
        <w:tc>
          <w:tcPr>
            <w:tcW w:w="360" w:type="dxa"/>
          </w:tcPr>
          <w:p w14:paraId="6A9E87DC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CF05BF" w14:textId="5CE448CA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4,201,821</w:t>
            </w:r>
          </w:p>
        </w:tc>
        <w:tc>
          <w:tcPr>
            <w:tcW w:w="180" w:type="dxa"/>
          </w:tcPr>
          <w:p w14:paraId="471C4FC5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D1B2D" w14:textId="62127BC3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4,759,892</w:t>
            </w:r>
          </w:p>
        </w:tc>
      </w:tr>
      <w:tr w:rsidR="00C8742F" w:rsidRPr="00CA4865" w14:paraId="71BC7EAD" w14:textId="77777777" w:rsidTr="008B5A88">
        <w:trPr>
          <w:cantSplit/>
          <w:trHeight w:val="306"/>
        </w:trPr>
        <w:tc>
          <w:tcPr>
            <w:tcW w:w="6210" w:type="dxa"/>
          </w:tcPr>
          <w:p w14:paraId="2D952DBD" w14:textId="069E0F3C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05B85" w14:textId="3CC94772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1,156,689</w:t>
            </w:r>
          </w:p>
        </w:tc>
        <w:tc>
          <w:tcPr>
            <w:tcW w:w="180" w:type="dxa"/>
          </w:tcPr>
          <w:p w14:paraId="5293C71F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C6E2" w14:textId="1930D21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1,378,738</w:t>
            </w:r>
          </w:p>
        </w:tc>
      </w:tr>
      <w:tr w:rsidR="00C8742F" w:rsidRPr="00CA4865" w14:paraId="6F106A95" w14:textId="77777777" w:rsidTr="008B5A88">
        <w:trPr>
          <w:cantSplit/>
          <w:trHeight w:val="313"/>
        </w:trPr>
        <w:tc>
          <w:tcPr>
            <w:tcW w:w="6210" w:type="dxa"/>
          </w:tcPr>
          <w:p w14:paraId="6754A3FD" w14:textId="77777777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10C6C6FE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14,990,621</w:t>
            </w:r>
          </w:p>
        </w:tc>
        <w:tc>
          <w:tcPr>
            <w:tcW w:w="180" w:type="dxa"/>
          </w:tcPr>
          <w:p w14:paraId="7C0FBDE0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3BFB3B7F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15,759,231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13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295"/>
      </w:tblGrid>
      <w:tr w:rsidR="008C109A" w:rsidRPr="00CA4865" w14:paraId="7074B83E" w14:textId="77777777" w:rsidTr="008C109A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6D7C9403" w:rsidR="008C109A" w:rsidRPr="00771107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19" w:type="dxa"/>
            <w:gridSpan w:val="3"/>
          </w:tcPr>
          <w:p w14:paraId="4B9D6691" w14:textId="06BF641E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009F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C109A" w:rsidRPr="00CA4865" w14:paraId="53E4A7B6" w14:textId="77777777" w:rsidTr="00D42E08">
        <w:trPr>
          <w:trHeight w:val="327"/>
          <w:tblHeader/>
        </w:trPr>
        <w:tc>
          <w:tcPr>
            <w:tcW w:w="6304" w:type="dxa"/>
            <w:vAlign w:val="bottom"/>
          </w:tcPr>
          <w:p w14:paraId="48CD0E1F" w14:textId="72053FDE" w:rsidR="008C109A" w:rsidRPr="00771107" w:rsidRDefault="009014EB" w:rsidP="008C109A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E384F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AE384F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้า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AE384F"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90" w:type="dxa"/>
            <w:vAlign w:val="bottom"/>
          </w:tcPr>
          <w:p w14:paraId="7DA38ECE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77777777" w:rsidR="008C109A" w:rsidRPr="00771107" w:rsidRDefault="008C109A" w:rsidP="008C1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9" w:type="dxa"/>
          </w:tcPr>
          <w:p w14:paraId="51A4119F" w14:textId="77777777" w:rsidR="008C109A" w:rsidRPr="00771107" w:rsidRDefault="008C109A" w:rsidP="008C109A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vAlign w:val="bottom"/>
          </w:tcPr>
          <w:p w14:paraId="1E44E3D2" w14:textId="77777777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8C109A" w:rsidRPr="00CA4865" w14:paraId="6B719311" w14:textId="77777777" w:rsidTr="008C109A">
        <w:trPr>
          <w:trHeight w:val="306"/>
        </w:trPr>
        <w:tc>
          <w:tcPr>
            <w:tcW w:w="6304" w:type="dxa"/>
          </w:tcPr>
          <w:p w14:paraId="0602C258" w14:textId="77777777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19" w:type="dxa"/>
            <w:gridSpan w:val="3"/>
          </w:tcPr>
          <w:p w14:paraId="4A0636D0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D42E08">
        <w:trPr>
          <w:trHeight w:val="313"/>
        </w:trPr>
        <w:tc>
          <w:tcPr>
            <w:tcW w:w="6304" w:type="dxa"/>
          </w:tcPr>
          <w:p w14:paraId="7F23D448" w14:textId="3407A2BC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7C34FA6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CA4865" w14:paraId="43A65D2E" w14:textId="77777777" w:rsidTr="00CC58A6">
        <w:trPr>
          <w:trHeight w:val="306"/>
        </w:trPr>
        <w:tc>
          <w:tcPr>
            <w:tcW w:w="6304" w:type="dxa"/>
          </w:tcPr>
          <w:p w14:paraId="0976F3FE" w14:textId="0468F7BD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1135E67D" w14:textId="3F62AA41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11,232,116</w:t>
            </w:r>
          </w:p>
        </w:tc>
        <w:tc>
          <w:tcPr>
            <w:tcW w:w="179" w:type="dxa"/>
          </w:tcPr>
          <w:p w14:paraId="5BD7F6AA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071ECCE0" w14:textId="1176D40A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11,904,764</w:t>
            </w:r>
          </w:p>
        </w:tc>
      </w:tr>
      <w:tr w:rsidR="00C8742F" w:rsidRPr="00CA4865" w14:paraId="24B2F41E" w14:textId="77777777" w:rsidTr="00CC58A6">
        <w:trPr>
          <w:trHeight w:val="306"/>
        </w:trPr>
        <w:tc>
          <w:tcPr>
            <w:tcW w:w="6304" w:type="dxa"/>
          </w:tcPr>
          <w:p w14:paraId="084D52A1" w14:textId="2E52B13E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38BEEBE9" w14:textId="16D7B7B5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38,</w:t>
            </w:r>
            <w:r w:rsidR="002907F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657</w:t>
            </w: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2907F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821</w:t>
            </w:r>
          </w:p>
        </w:tc>
        <w:tc>
          <w:tcPr>
            <w:tcW w:w="179" w:type="dxa"/>
          </w:tcPr>
          <w:p w14:paraId="0F6D152D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6D2166B" w14:textId="16B12FFE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39,582,776</w:t>
            </w:r>
          </w:p>
        </w:tc>
      </w:tr>
      <w:tr w:rsidR="00C8742F" w:rsidRPr="00CA4865" w14:paraId="3B85FC1E" w14:textId="77777777" w:rsidTr="00CC58A6">
        <w:trPr>
          <w:trHeight w:val="306"/>
        </w:trPr>
        <w:tc>
          <w:tcPr>
            <w:tcW w:w="6304" w:type="dxa"/>
          </w:tcPr>
          <w:p w14:paraId="1C714836" w14:textId="296E4699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38945D7A" w14:textId="3B77CE30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5,963,573</w:t>
            </w:r>
          </w:p>
        </w:tc>
        <w:tc>
          <w:tcPr>
            <w:tcW w:w="179" w:type="dxa"/>
          </w:tcPr>
          <w:p w14:paraId="2ED2D5E2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963FA4B" w14:textId="268AEB22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6,235,833</w:t>
            </w:r>
          </w:p>
        </w:tc>
      </w:tr>
      <w:tr w:rsidR="00C8742F" w:rsidRPr="00CA4865" w14:paraId="700CD60A" w14:textId="77777777" w:rsidTr="00CC58A6">
        <w:trPr>
          <w:trHeight w:val="313"/>
        </w:trPr>
        <w:tc>
          <w:tcPr>
            <w:tcW w:w="6304" w:type="dxa"/>
          </w:tcPr>
          <w:p w14:paraId="60518334" w14:textId="3596EEAB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0E2A15ED" w14:textId="407E7A03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31,</w:t>
            </w:r>
            <w:r w:rsidR="002907F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457</w:t>
            </w: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2907F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841</w:t>
            </w:r>
          </w:p>
        </w:tc>
        <w:tc>
          <w:tcPr>
            <w:tcW w:w="179" w:type="dxa"/>
          </w:tcPr>
          <w:p w14:paraId="7F97DD97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001CE86A" w14:textId="3A6B323F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29,596,554</w:t>
            </w:r>
          </w:p>
        </w:tc>
      </w:tr>
      <w:tr w:rsidR="00C8742F" w:rsidRPr="00CA4865" w14:paraId="376A4C34" w14:textId="77777777" w:rsidTr="00CC58A6">
        <w:trPr>
          <w:trHeight w:val="306"/>
        </w:trPr>
        <w:tc>
          <w:tcPr>
            <w:tcW w:w="6304" w:type="dxa"/>
          </w:tcPr>
          <w:p w14:paraId="377C2BEE" w14:textId="5EE8E2E2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</w:t>
            </w:r>
            <w:r w:rsidRPr="007711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F1D2332" w14:textId="41591044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16,031,399</w:t>
            </w:r>
          </w:p>
        </w:tc>
        <w:tc>
          <w:tcPr>
            <w:tcW w:w="179" w:type="dxa"/>
          </w:tcPr>
          <w:p w14:paraId="1BDC2B54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876FA39" w14:textId="3D736BE2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13,303,928</w:t>
            </w:r>
          </w:p>
        </w:tc>
      </w:tr>
      <w:tr w:rsidR="00C8742F" w:rsidRPr="00CA4865" w14:paraId="3AAD088E" w14:textId="77777777" w:rsidTr="00CC58A6">
        <w:trPr>
          <w:trHeight w:val="313"/>
        </w:trPr>
        <w:tc>
          <w:tcPr>
            <w:tcW w:w="6304" w:type="dxa"/>
          </w:tcPr>
          <w:p w14:paraId="03FA2529" w14:textId="06BBA9F2" w:rsidR="00C8742F" w:rsidRPr="00771107" w:rsidRDefault="00C8742F" w:rsidP="00C8742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10D1E0D7" w:rsidR="00C8742F" w:rsidRPr="00C8742F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742F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103,342,750</w:t>
            </w:r>
          </w:p>
        </w:tc>
        <w:tc>
          <w:tcPr>
            <w:tcW w:w="179" w:type="dxa"/>
          </w:tcPr>
          <w:p w14:paraId="4D104CA2" w14:textId="77777777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8CC94" w14:textId="0FFEA482" w:rsidR="00C8742F" w:rsidRPr="00771107" w:rsidRDefault="00C8742F" w:rsidP="00C87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100,623,855</w:t>
            </w:r>
          </w:p>
        </w:tc>
      </w:tr>
    </w:tbl>
    <w:p w14:paraId="307EA192" w14:textId="4AE2E4BE" w:rsidR="008C109A" w:rsidRDefault="008C109A"/>
    <w:p w14:paraId="04EFC84F" w14:textId="77777777" w:rsidR="008C109A" w:rsidRDefault="008C109A"/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8758CA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7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34"/>
        <w:gridCol w:w="271"/>
        <w:gridCol w:w="1067"/>
        <w:gridCol w:w="13"/>
        <w:gridCol w:w="260"/>
        <w:gridCol w:w="13"/>
        <w:gridCol w:w="1086"/>
        <w:gridCol w:w="263"/>
        <w:gridCol w:w="1113"/>
        <w:gridCol w:w="236"/>
        <w:gridCol w:w="1118"/>
        <w:gridCol w:w="239"/>
        <w:gridCol w:w="1111"/>
        <w:gridCol w:w="6"/>
        <w:gridCol w:w="259"/>
        <w:gridCol w:w="6"/>
        <w:gridCol w:w="1113"/>
        <w:gridCol w:w="270"/>
        <w:gridCol w:w="1087"/>
      </w:tblGrid>
      <w:tr w:rsidR="0096793C" w:rsidRPr="00196AB4" w14:paraId="468450B2" w14:textId="77777777" w:rsidTr="008B5A88">
        <w:trPr>
          <w:trHeight w:hRule="exact" w:val="331"/>
        </w:trPr>
        <w:tc>
          <w:tcPr>
            <w:tcW w:w="4050" w:type="dxa"/>
            <w:vAlign w:val="bottom"/>
          </w:tcPr>
          <w:p w14:paraId="1BAA1F8C" w14:textId="77777777" w:rsidR="00B404C2" w:rsidRPr="00196AB4" w:rsidRDefault="00B404C2" w:rsidP="00E2040F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9"/>
          </w:tcPr>
          <w:p w14:paraId="691ADC5A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6793C" w:rsidRPr="00196AB4" w14:paraId="354B5631" w14:textId="77777777" w:rsidTr="008B5A88">
        <w:trPr>
          <w:trHeight w:hRule="exact" w:val="380"/>
        </w:trPr>
        <w:tc>
          <w:tcPr>
            <w:tcW w:w="4050" w:type="dxa"/>
            <w:vAlign w:val="bottom"/>
            <w:hideMark/>
          </w:tcPr>
          <w:p w14:paraId="5D189AFF" w14:textId="77777777" w:rsidR="00B404C2" w:rsidRPr="00196AB4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72" w:type="dxa"/>
            <w:gridSpan w:val="3"/>
            <w:vAlign w:val="bottom"/>
          </w:tcPr>
          <w:p w14:paraId="3CFFC699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3B72C049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3C478F28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04BB4D2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74" w:type="dxa"/>
            <w:gridSpan w:val="4"/>
            <w:vAlign w:val="bottom"/>
          </w:tcPr>
          <w:p w14:paraId="1364941D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</w:tcPr>
          <w:p w14:paraId="1492DC61" w14:textId="77777777" w:rsidR="00B404C2" w:rsidRPr="00196AB4" w:rsidRDefault="00B404C2" w:rsidP="00E2040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vAlign w:val="bottom"/>
          </w:tcPr>
          <w:p w14:paraId="611D1F6C" w14:textId="77777777" w:rsidR="00B404C2" w:rsidRPr="00196AB4" w:rsidRDefault="00B404C2" w:rsidP="00E2040F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E384F" w:rsidRPr="00196AB4" w14:paraId="38E6E2D9" w14:textId="77777777" w:rsidTr="00D2265B">
        <w:trPr>
          <w:trHeight w:val="407"/>
        </w:trPr>
        <w:tc>
          <w:tcPr>
            <w:tcW w:w="4050" w:type="dxa"/>
            <w:vAlign w:val="bottom"/>
          </w:tcPr>
          <w:p w14:paraId="2636551E" w14:textId="77140148" w:rsidR="00AE384F" w:rsidRPr="00196AB4" w:rsidRDefault="00AE384F" w:rsidP="00AE384F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34" w:type="dxa"/>
          </w:tcPr>
          <w:p w14:paraId="411AA206" w14:textId="23F90210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1" w:type="dxa"/>
          </w:tcPr>
          <w:p w14:paraId="35C69EF7" w14:textId="77777777" w:rsidR="00AE384F" w:rsidRPr="00196AB4" w:rsidRDefault="00AE384F" w:rsidP="00AE384F">
            <w:pPr>
              <w:pStyle w:val="NoSpacing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5B7896" w14:textId="6F624DDC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</w:t>
            </w:r>
          </w:p>
        </w:tc>
        <w:tc>
          <w:tcPr>
            <w:tcW w:w="273" w:type="dxa"/>
            <w:gridSpan w:val="2"/>
          </w:tcPr>
          <w:p w14:paraId="132DD315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1E177776" w14:textId="756C263C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63" w:type="dxa"/>
          </w:tcPr>
          <w:p w14:paraId="054EACEF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4096183A" w14:textId="526939AA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92C387E" w14:textId="77777777" w:rsidR="00AE384F" w:rsidRPr="00196AB4" w:rsidRDefault="00AE384F" w:rsidP="00AE384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8" w:type="dxa"/>
          </w:tcPr>
          <w:p w14:paraId="1F969C04" w14:textId="49BFC2C4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39" w:type="dxa"/>
          </w:tcPr>
          <w:p w14:paraId="6FEC05F7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4050AEB7" w14:textId="6E31134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2"/>
          </w:tcPr>
          <w:p w14:paraId="724B8B87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gridSpan w:val="2"/>
          </w:tcPr>
          <w:p w14:paraId="1AE5AB24" w14:textId="60E307DD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77E3323B" w14:textId="77777777" w:rsidR="00AE384F" w:rsidRPr="00196AB4" w:rsidRDefault="00AE384F" w:rsidP="00AE384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AA9A334" w14:textId="66EE748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E384F" w:rsidRPr="00196AB4" w14:paraId="5A52C74B" w14:textId="77777777" w:rsidTr="008B5A88">
        <w:trPr>
          <w:trHeight w:hRule="exact" w:val="331"/>
        </w:trPr>
        <w:tc>
          <w:tcPr>
            <w:tcW w:w="4050" w:type="dxa"/>
            <w:vAlign w:val="bottom"/>
          </w:tcPr>
          <w:p w14:paraId="68DC1EE1" w14:textId="77777777" w:rsidR="00AE384F" w:rsidRPr="00196AB4" w:rsidRDefault="00AE384F" w:rsidP="00AE384F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34" w:type="dxa"/>
          </w:tcPr>
          <w:p w14:paraId="201C9CF4" w14:textId="450BDC2E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04BE0327" w14:textId="77777777" w:rsidR="00AE384F" w:rsidRPr="00196AB4" w:rsidRDefault="00AE384F" w:rsidP="00AE384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8B9FBA" w14:textId="19C01631" w:rsidR="00AE384F" w:rsidRPr="00196AB4" w:rsidRDefault="00AE384F" w:rsidP="00AE384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  <w:gridSpan w:val="2"/>
          </w:tcPr>
          <w:p w14:paraId="6F7B4AA8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7EBEFB0" w14:textId="5D4E1891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61571910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65696AC1" w14:textId="3E8CDE30" w:rsidR="00AE384F" w:rsidRPr="00196AB4" w:rsidRDefault="00AE384F" w:rsidP="00AE384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8315631" w14:textId="77777777" w:rsidR="00AE384F" w:rsidRPr="00196AB4" w:rsidRDefault="00AE384F" w:rsidP="00AE384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37C454BE" w14:textId="23193D45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9" w:type="dxa"/>
          </w:tcPr>
          <w:p w14:paraId="01F3C6AF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0019C9E5" w14:textId="29449480" w:rsidR="00AE384F" w:rsidRPr="00196AB4" w:rsidRDefault="00AE384F" w:rsidP="00AE384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  <w:gridSpan w:val="2"/>
          </w:tcPr>
          <w:p w14:paraId="78631102" w14:textId="77777777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B90811F" w14:textId="531F57AA" w:rsidR="00AE384F" w:rsidRPr="00196AB4" w:rsidRDefault="00AE384F" w:rsidP="00AE384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41B62D7F" w14:textId="77777777" w:rsidR="00AE384F" w:rsidRPr="00196AB4" w:rsidRDefault="00AE384F" w:rsidP="00AE384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4FC3390" w14:textId="415D1C45" w:rsidR="00AE384F" w:rsidRPr="00196AB4" w:rsidRDefault="00AE384F" w:rsidP="00AE384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AE384F" w:rsidRPr="00196AB4" w14:paraId="49C5DB7F" w14:textId="77777777" w:rsidTr="008B5A88">
        <w:trPr>
          <w:trHeight w:hRule="exact" w:val="331"/>
        </w:trPr>
        <w:tc>
          <w:tcPr>
            <w:tcW w:w="4050" w:type="dxa"/>
          </w:tcPr>
          <w:p w14:paraId="0C997A53" w14:textId="77777777" w:rsidR="00AE384F" w:rsidRPr="00196AB4" w:rsidRDefault="00AE384F" w:rsidP="00AE38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665" w:type="dxa"/>
            <w:gridSpan w:val="19"/>
          </w:tcPr>
          <w:p w14:paraId="66CC6183" w14:textId="77777777" w:rsidR="00AE384F" w:rsidRPr="00196AB4" w:rsidRDefault="00AE384F" w:rsidP="00AE38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E384F" w:rsidRPr="00196AB4" w14:paraId="43BA28DC" w14:textId="77777777" w:rsidTr="008B5A88">
        <w:trPr>
          <w:trHeight w:hRule="exact" w:val="360"/>
        </w:trPr>
        <w:tc>
          <w:tcPr>
            <w:tcW w:w="4050" w:type="dxa"/>
            <w:hideMark/>
          </w:tcPr>
          <w:p w14:paraId="78730667" w14:textId="77777777" w:rsidR="00AE384F" w:rsidRPr="00196AB4" w:rsidRDefault="00AE384F" w:rsidP="00AE384F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</w:tcPr>
          <w:p w14:paraId="22B6C54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BAC4E7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20ADC9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0B79FA8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F74CD3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29BD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524D0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27E14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98BB25D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465F3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9C0B5F9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111F33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48AD4693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93FF5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8976994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384F" w:rsidRPr="00196AB4" w14:paraId="65562C1F" w14:textId="77777777" w:rsidTr="008B5A88">
        <w:trPr>
          <w:trHeight w:hRule="exact" w:val="360"/>
        </w:trPr>
        <w:tc>
          <w:tcPr>
            <w:tcW w:w="4050" w:type="dxa"/>
            <w:vAlign w:val="bottom"/>
            <w:hideMark/>
          </w:tcPr>
          <w:p w14:paraId="57BE4E72" w14:textId="77777777" w:rsidR="00AE384F" w:rsidRPr="00196AB4" w:rsidRDefault="00AE384F" w:rsidP="00AE384F">
            <w:pPr>
              <w:ind w:left="160" w:right="-9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vAlign w:val="bottom"/>
          </w:tcPr>
          <w:p w14:paraId="7E82887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0BB05C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51DA0341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33BBAB9B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1B32EB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214721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356A5C29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5E6F61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  <w:hideMark/>
          </w:tcPr>
          <w:p w14:paraId="5DE3B7F3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14CBB5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CD79DD8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6CF3F0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7B30940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6BE2E" w14:textId="77777777" w:rsidR="00AE384F" w:rsidRPr="00196AB4" w:rsidRDefault="00AE384F" w:rsidP="00AE38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86AD40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384F" w:rsidRPr="00196AB4" w14:paraId="0A5CDDF5" w14:textId="77777777" w:rsidTr="008B5A88">
        <w:trPr>
          <w:trHeight w:hRule="exact" w:val="360"/>
        </w:trPr>
        <w:tc>
          <w:tcPr>
            <w:tcW w:w="4050" w:type="dxa"/>
            <w:hideMark/>
          </w:tcPr>
          <w:p w14:paraId="35E797F3" w14:textId="77777777" w:rsidR="00AE384F" w:rsidRPr="00196AB4" w:rsidRDefault="00AE384F" w:rsidP="00AE384F">
            <w:pPr>
              <w:ind w:left="160" w:right="-9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</w:tcPr>
          <w:p w14:paraId="40C1A632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11912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FB29FD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A86A30D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2A2940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D5BE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A3CB7F1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96367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41751DD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DAC7742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C67EEF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A48AC8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110065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D134FE" w14:textId="77777777" w:rsidR="00AE384F" w:rsidRPr="00196AB4" w:rsidRDefault="00AE384F" w:rsidP="00AE384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2AEABCE1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196AB4" w14:paraId="21885C4C" w14:textId="77777777" w:rsidTr="00116466">
        <w:trPr>
          <w:trHeight w:hRule="exact" w:val="360"/>
        </w:trPr>
        <w:tc>
          <w:tcPr>
            <w:tcW w:w="4050" w:type="dxa"/>
            <w:hideMark/>
          </w:tcPr>
          <w:p w14:paraId="27BBA7CB" w14:textId="54A36DB1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ตราสารหนี้</w:t>
            </w:r>
          </w:p>
        </w:tc>
        <w:tc>
          <w:tcPr>
            <w:tcW w:w="1134" w:type="dxa"/>
            <w:vAlign w:val="bottom"/>
          </w:tcPr>
          <w:p w14:paraId="3892C081" w14:textId="5DDF4CFE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0EFF55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40A5158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1838AC8C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404708" w14:textId="47F9C680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F1E562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3FF9B486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8F3CF0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721AF3C" w14:textId="07EB4B85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79,644</w:t>
            </w:r>
          </w:p>
        </w:tc>
        <w:tc>
          <w:tcPr>
            <w:tcW w:w="239" w:type="dxa"/>
            <w:vAlign w:val="bottom"/>
          </w:tcPr>
          <w:p w14:paraId="224C67CA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  <w:hideMark/>
          </w:tcPr>
          <w:p w14:paraId="683685CD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81,219</w:t>
            </w:r>
          </w:p>
        </w:tc>
        <w:tc>
          <w:tcPr>
            <w:tcW w:w="265" w:type="dxa"/>
            <w:gridSpan w:val="2"/>
            <w:vAlign w:val="bottom"/>
          </w:tcPr>
          <w:p w14:paraId="0EB7E60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FFFC114" w14:textId="0E16D9AA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79,644</w:t>
            </w:r>
          </w:p>
        </w:tc>
        <w:tc>
          <w:tcPr>
            <w:tcW w:w="270" w:type="dxa"/>
            <w:vAlign w:val="bottom"/>
          </w:tcPr>
          <w:p w14:paraId="519EFAC0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  <w:hideMark/>
          </w:tcPr>
          <w:p w14:paraId="5B067376" w14:textId="54958DD4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81,219</w:t>
            </w:r>
          </w:p>
        </w:tc>
      </w:tr>
      <w:tr w:rsidR="00C8742F" w:rsidRPr="00196AB4" w14:paraId="0CBE15B3" w14:textId="77777777" w:rsidTr="00116466">
        <w:trPr>
          <w:trHeight w:hRule="exact" w:val="360"/>
        </w:trPr>
        <w:tc>
          <w:tcPr>
            <w:tcW w:w="4050" w:type="dxa"/>
            <w:hideMark/>
          </w:tcPr>
          <w:p w14:paraId="07498EB4" w14:textId="74354EDF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</w:t>
            </w:r>
          </w:p>
        </w:tc>
        <w:tc>
          <w:tcPr>
            <w:tcW w:w="1134" w:type="dxa"/>
            <w:vAlign w:val="bottom"/>
          </w:tcPr>
          <w:p w14:paraId="545FD433" w14:textId="5A998BCE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B5C8A7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83893D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1D8CFB06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486CD14" w14:textId="5440F19E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63" w:type="dxa"/>
          </w:tcPr>
          <w:p w14:paraId="02763F1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0D5E885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236" w:type="dxa"/>
            <w:vAlign w:val="bottom"/>
          </w:tcPr>
          <w:p w14:paraId="7EA0E2D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D2B71A0" w14:textId="68BCE4E9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6B2FC6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  <w:hideMark/>
          </w:tcPr>
          <w:p w14:paraId="1B894626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C54CDA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5C62AC87" w14:textId="1DA90F46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  <w:vAlign w:val="bottom"/>
          </w:tcPr>
          <w:p w14:paraId="508192AE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15E4FCAC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</w:tr>
      <w:tr w:rsidR="00C8742F" w:rsidRPr="00196AB4" w14:paraId="6891A397" w14:textId="77777777" w:rsidTr="0074241E">
        <w:trPr>
          <w:trHeight w:hRule="exact" w:val="360"/>
        </w:trPr>
        <w:tc>
          <w:tcPr>
            <w:tcW w:w="4050" w:type="dxa"/>
            <w:vAlign w:val="bottom"/>
          </w:tcPr>
          <w:p w14:paraId="735324E1" w14:textId="18EAE1EE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</w:tcPr>
          <w:p w14:paraId="30E75410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590B1E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056DF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A596DE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3DA45CF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B4D89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E5C9C9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7AEEF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02DAC55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338FA5D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BE9B88C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059B75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DB4E6A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BE8C3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4FD682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196AB4" w14:paraId="7E516FDC" w14:textId="77777777" w:rsidTr="0074241E">
        <w:trPr>
          <w:trHeight w:hRule="exact" w:val="360"/>
        </w:trPr>
        <w:tc>
          <w:tcPr>
            <w:tcW w:w="4050" w:type="dxa"/>
          </w:tcPr>
          <w:p w14:paraId="307CA201" w14:textId="77777777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</w:t>
            </w:r>
          </w:p>
        </w:tc>
        <w:tc>
          <w:tcPr>
            <w:tcW w:w="1134" w:type="dxa"/>
          </w:tcPr>
          <w:p w14:paraId="4CB0B7B0" w14:textId="0237B1F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218,699</w:t>
            </w:r>
          </w:p>
        </w:tc>
        <w:tc>
          <w:tcPr>
            <w:tcW w:w="271" w:type="dxa"/>
          </w:tcPr>
          <w:p w14:paraId="3283BA79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957E2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355,399</w:t>
            </w:r>
          </w:p>
        </w:tc>
        <w:tc>
          <w:tcPr>
            <w:tcW w:w="273" w:type="dxa"/>
            <w:gridSpan w:val="2"/>
          </w:tcPr>
          <w:p w14:paraId="3C14D7D0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6A80AE7" w14:textId="5A82216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7B6FD3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1CCA6C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8E67ED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335CF02" w14:textId="31A6B64E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154,722</w:t>
            </w:r>
          </w:p>
        </w:tc>
        <w:tc>
          <w:tcPr>
            <w:tcW w:w="239" w:type="dxa"/>
            <w:vAlign w:val="bottom"/>
          </w:tcPr>
          <w:p w14:paraId="62534662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FC0027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163,440</w:t>
            </w:r>
          </w:p>
        </w:tc>
        <w:tc>
          <w:tcPr>
            <w:tcW w:w="265" w:type="dxa"/>
            <w:gridSpan w:val="2"/>
            <w:vAlign w:val="bottom"/>
          </w:tcPr>
          <w:p w14:paraId="742B08B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1FA0F86" w14:textId="3FA82121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373,421</w:t>
            </w:r>
          </w:p>
        </w:tc>
        <w:tc>
          <w:tcPr>
            <w:tcW w:w="270" w:type="dxa"/>
            <w:vAlign w:val="bottom"/>
          </w:tcPr>
          <w:p w14:paraId="6132669D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5977431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518,839</w:t>
            </w:r>
          </w:p>
        </w:tc>
      </w:tr>
      <w:tr w:rsidR="00AE384F" w:rsidRPr="00196AB4" w14:paraId="5E5AE708" w14:textId="77777777" w:rsidTr="008B5A88">
        <w:trPr>
          <w:trHeight w:hRule="exact" w:val="360"/>
        </w:trPr>
        <w:tc>
          <w:tcPr>
            <w:tcW w:w="4050" w:type="dxa"/>
          </w:tcPr>
          <w:p w14:paraId="4FE8C08E" w14:textId="7971BA8C" w:rsidR="00AE384F" w:rsidRPr="00196AB4" w:rsidRDefault="00AE384F" w:rsidP="00AE384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5D54C855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965CD8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74768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DF3EB64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19A26B5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1CBBD42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2835B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A26650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E3BBC95" w14:textId="77777777" w:rsidR="00AE384F" w:rsidRPr="00C8742F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BE928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E08C66D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1B0F49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CA489D8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8EB67" w14:textId="77777777" w:rsidR="00AE384F" w:rsidRPr="00196AB4" w:rsidRDefault="00AE384F" w:rsidP="00AE384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4B7B9048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196AB4" w14:paraId="77433976" w14:textId="77777777" w:rsidTr="00EA6BCE">
        <w:trPr>
          <w:trHeight w:hRule="exact" w:val="360"/>
        </w:trPr>
        <w:tc>
          <w:tcPr>
            <w:tcW w:w="4050" w:type="dxa"/>
          </w:tcPr>
          <w:p w14:paraId="70A97029" w14:textId="3CEA3F42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2F40D64C" w14:textId="1E7B9638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569EFC2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1FD0A0" w14:textId="2463265E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5B935A39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EF91D37" w14:textId="16F07A13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4,684,205</w:t>
            </w:r>
          </w:p>
        </w:tc>
        <w:tc>
          <w:tcPr>
            <w:tcW w:w="263" w:type="dxa"/>
          </w:tcPr>
          <w:p w14:paraId="75E29F0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1FB6D11" w14:textId="11A1A3F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1,588,905</w:t>
            </w:r>
          </w:p>
        </w:tc>
        <w:tc>
          <w:tcPr>
            <w:tcW w:w="236" w:type="dxa"/>
            <w:vAlign w:val="bottom"/>
          </w:tcPr>
          <w:p w14:paraId="7593EE87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732AA94" w14:textId="53E8834D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C6BB37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C0929D0" w14:textId="540538CB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695DBB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E1ADC71" w14:textId="792479B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4,684,205</w:t>
            </w:r>
          </w:p>
        </w:tc>
        <w:tc>
          <w:tcPr>
            <w:tcW w:w="270" w:type="dxa"/>
            <w:vAlign w:val="bottom"/>
          </w:tcPr>
          <w:p w14:paraId="3787902D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6B2DFDE" w14:textId="03F9F90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1,588,905</w:t>
            </w:r>
          </w:p>
        </w:tc>
      </w:tr>
      <w:tr w:rsidR="00C8742F" w:rsidRPr="00196AB4" w14:paraId="1ECCB4C0" w14:textId="77777777" w:rsidTr="008B5A88">
        <w:trPr>
          <w:trHeight w:hRule="exact" w:val="360"/>
        </w:trPr>
        <w:tc>
          <w:tcPr>
            <w:tcW w:w="4050" w:type="dxa"/>
          </w:tcPr>
          <w:p w14:paraId="4C599217" w14:textId="132FCAA0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5C727D37" w14:textId="063E9812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3A90B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CE2E8A" w14:textId="7792DB33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24DC6C9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3E3AC4" w14:textId="2287FADA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946,411</w:t>
            </w:r>
          </w:p>
        </w:tc>
        <w:tc>
          <w:tcPr>
            <w:tcW w:w="263" w:type="dxa"/>
          </w:tcPr>
          <w:p w14:paraId="6961323D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0D14179" w14:textId="35C695A1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  <w:tc>
          <w:tcPr>
            <w:tcW w:w="236" w:type="dxa"/>
            <w:vAlign w:val="bottom"/>
          </w:tcPr>
          <w:p w14:paraId="06C9ADB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21997B4" w14:textId="1A020D52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ADD888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FCC0029" w14:textId="728DAE56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02EF03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43C19D0F" w14:textId="075E4C7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946,411</w:t>
            </w:r>
          </w:p>
        </w:tc>
        <w:tc>
          <w:tcPr>
            <w:tcW w:w="270" w:type="dxa"/>
            <w:vAlign w:val="bottom"/>
          </w:tcPr>
          <w:p w14:paraId="75B31BB1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733A4DEF" w14:textId="236A5019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</w:tr>
      <w:tr w:rsidR="00C8742F" w:rsidRPr="00196AB4" w14:paraId="3B21B7ED" w14:textId="77777777" w:rsidTr="008B5A88">
        <w:trPr>
          <w:trHeight w:hRule="exact" w:val="360"/>
        </w:trPr>
        <w:tc>
          <w:tcPr>
            <w:tcW w:w="4050" w:type="dxa"/>
          </w:tcPr>
          <w:p w14:paraId="33587EE9" w14:textId="0ED14293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3A3DB248" w14:textId="2A5CA715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BED44C7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747138" w14:textId="7E9114D6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282C9C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445082" w14:textId="55AF4FC4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86,696</w:t>
            </w:r>
          </w:p>
        </w:tc>
        <w:tc>
          <w:tcPr>
            <w:tcW w:w="263" w:type="dxa"/>
          </w:tcPr>
          <w:p w14:paraId="1DD1848A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6589C" w14:textId="10561299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  <w:tc>
          <w:tcPr>
            <w:tcW w:w="236" w:type="dxa"/>
            <w:vAlign w:val="bottom"/>
          </w:tcPr>
          <w:p w14:paraId="7F120E2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2B67BFB" w14:textId="5BC5CF4A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DBF4FD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F667DC4" w14:textId="0FE9B76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9F38471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E2CE4C1" w14:textId="47A8E3E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86,696</w:t>
            </w:r>
          </w:p>
        </w:tc>
        <w:tc>
          <w:tcPr>
            <w:tcW w:w="270" w:type="dxa"/>
            <w:vAlign w:val="bottom"/>
          </w:tcPr>
          <w:p w14:paraId="5B5083B2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3AD93DB9" w14:textId="5482A19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</w:tr>
      <w:tr w:rsidR="00C8742F" w:rsidRPr="00196AB4" w14:paraId="4D224A6C" w14:textId="77777777" w:rsidTr="008B5A88">
        <w:trPr>
          <w:trHeight w:hRule="exact" w:val="360"/>
        </w:trPr>
        <w:tc>
          <w:tcPr>
            <w:tcW w:w="4050" w:type="dxa"/>
          </w:tcPr>
          <w:p w14:paraId="3BBF4DC0" w14:textId="1A67D767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C5D50F" w14:textId="3F82A17A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8B8049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2C53036" w14:textId="7093A1E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61D74A3A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B478AC5" w14:textId="4193F27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A35DD1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052E1E1" w14:textId="0BF778D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55,461</w:t>
            </w:r>
          </w:p>
        </w:tc>
        <w:tc>
          <w:tcPr>
            <w:tcW w:w="236" w:type="dxa"/>
            <w:vAlign w:val="bottom"/>
          </w:tcPr>
          <w:p w14:paraId="36B07577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A973278" w14:textId="4EAE352E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577F01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541D182" w14:textId="45D16196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90F4271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4974B733" w14:textId="353CBB63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A50AAD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F975EF2" w14:textId="7A329E01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55,461</w:t>
            </w:r>
          </w:p>
        </w:tc>
      </w:tr>
      <w:tr w:rsidR="00C8742F" w:rsidRPr="00196AB4" w14:paraId="2B01FA2F" w14:textId="77777777" w:rsidTr="008B5A88">
        <w:trPr>
          <w:trHeight w:hRule="exact" w:val="360"/>
        </w:trPr>
        <w:tc>
          <w:tcPr>
            <w:tcW w:w="4050" w:type="dxa"/>
          </w:tcPr>
          <w:p w14:paraId="24FCE04B" w14:textId="78BB240B" w:rsidR="00C8742F" w:rsidRPr="00196AB4" w:rsidRDefault="00C8742F" w:rsidP="00C8742F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8079B7" w14:textId="11799ECA" w:rsidR="00C8742F" w:rsidRPr="00A14A0A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218,699</w:t>
            </w:r>
          </w:p>
        </w:tc>
        <w:tc>
          <w:tcPr>
            <w:tcW w:w="271" w:type="dxa"/>
          </w:tcPr>
          <w:p w14:paraId="47CA3C25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2290A" w14:textId="36110FF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355,399</w:t>
            </w:r>
          </w:p>
        </w:tc>
        <w:tc>
          <w:tcPr>
            <w:tcW w:w="273" w:type="dxa"/>
            <w:gridSpan w:val="2"/>
          </w:tcPr>
          <w:p w14:paraId="1A9D370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C55E66F" w14:textId="7AA5E418" w:rsidR="00C8742F" w:rsidRPr="00A14A0A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5,717,537</w:t>
            </w:r>
          </w:p>
        </w:tc>
        <w:tc>
          <w:tcPr>
            <w:tcW w:w="263" w:type="dxa"/>
          </w:tcPr>
          <w:p w14:paraId="2675FBB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5F7E4" w14:textId="1BEDEC19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2,614,458</w:t>
            </w:r>
          </w:p>
        </w:tc>
        <w:tc>
          <w:tcPr>
            <w:tcW w:w="236" w:type="dxa"/>
            <w:vAlign w:val="bottom"/>
          </w:tcPr>
          <w:p w14:paraId="7243B4F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0C3B03C0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234,366</w:t>
            </w:r>
          </w:p>
        </w:tc>
        <w:tc>
          <w:tcPr>
            <w:tcW w:w="239" w:type="dxa"/>
            <w:vAlign w:val="bottom"/>
          </w:tcPr>
          <w:p w14:paraId="4FC722D8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0C289D92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244,659</w:t>
            </w:r>
          </w:p>
        </w:tc>
        <w:tc>
          <w:tcPr>
            <w:tcW w:w="265" w:type="dxa"/>
            <w:gridSpan w:val="2"/>
            <w:vAlign w:val="bottom"/>
          </w:tcPr>
          <w:p w14:paraId="390FB26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3CEAE6" w14:textId="37D0E22E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6,170,602</w:t>
            </w:r>
          </w:p>
        </w:tc>
        <w:tc>
          <w:tcPr>
            <w:tcW w:w="270" w:type="dxa"/>
            <w:vAlign w:val="bottom"/>
          </w:tcPr>
          <w:p w14:paraId="7E0C3139" w14:textId="77777777" w:rsidR="00C8742F" w:rsidRPr="00196AB4" w:rsidRDefault="00C8742F" w:rsidP="00C8742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5656" w14:textId="4380221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3,214,516</w:t>
            </w:r>
          </w:p>
        </w:tc>
      </w:tr>
      <w:tr w:rsidR="00AE384F" w:rsidRPr="00196AB4" w14:paraId="29068819" w14:textId="77777777" w:rsidTr="008B5A88">
        <w:trPr>
          <w:trHeight w:hRule="exact" w:val="331"/>
        </w:trPr>
        <w:tc>
          <w:tcPr>
            <w:tcW w:w="4050" w:type="dxa"/>
            <w:vAlign w:val="bottom"/>
          </w:tcPr>
          <w:p w14:paraId="0F80A7C4" w14:textId="01899907" w:rsidR="00AE384F" w:rsidRPr="00196AB4" w:rsidRDefault="00AE384F" w:rsidP="00AE384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9"/>
          </w:tcPr>
          <w:p w14:paraId="170B569D" w14:textId="2EB6CEA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E384F" w:rsidRPr="00196AB4" w14:paraId="2752E637" w14:textId="77777777" w:rsidTr="008B5A88">
        <w:trPr>
          <w:trHeight w:hRule="exact" w:val="331"/>
        </w:trPr>
        <w:tc>
          <w:tcPr>
            <w:tcW w:w="4050" w:type="dxa"/>
            <w:vAlign w:val="bottom"/>
          </w:tcPr>
          <w:p w14:paraId="6472E287" w14:textId="77777777" w:rsidR="00AE384F" w:rsidRPr="00196AB4" w:rsidRDefault="00AE384F" w:rsidP="00AE384F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72" w:type="dxa"/>
            <w:gridSpan w:val="3"/>
            <w:vAlign w:val="bottom"/>
          </w:tcPr>
          <w:p w14:paraId="17F572C5" w14:textId="100F9E9D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3E40A91D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7E07633C" w14:textId="38001C90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C76FC90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4" w:type="dxa"/>
            <w:gridSpan w:val="4"/>
            <w:tcBorders>
              <w:top w:val="nil"/>
              <w:left w:val="nil"/>
            </w:tcBorders>
            <w:vAlign w:val="bottom"/>
          </w:tcPr>
          <w:p w14:paraId="70068906" w14:textId="14AC839F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2D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ข้อมูลระดับ</w:t>
            </w:r>
            <w:r w:rsidRPr="00812D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45C395B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</w:tcPr>
          <w:p w14:paraId="0E106DD9" w14:textId="76888BA6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E384F" w:rsidRPr="00196AB4" w14:paraId="4D5AFA90" w14:textId="77777777" w:rsidTr="008E3C22">
        <w:trPr>
          <w:trHeight w:val="416"/>
        </w:trPr>
        <w:tc>
          <w:tcPr>
            <w:tcW w:w="4050" w:type="dxa"/>
            <w:vAlign w:val="bottom"/>
          </w:tcPr>
          <w:p w14:paraId="1773F65D" w14:textId="77777777" w:rsidR="00AE384F" w:rsidRPr="00196AB4" w:rsidRDefault="00AE384F" w:rsidP="00AE384F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56BF0D40" w14:textId="7CCCEC3D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1" w:type="dxa"/>
          </w:tcPr>
          <w:p w14:paraId="7A6C2451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BA2FFD" w14:textId="3FA76490" w:rsidR="00AE384F" w:rsidRPr="00196AB4" w:rsidRDefault="00AE384F" w:rsidP="00AE384F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7ECFBA6C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2FC650" w14:textId="1934A46D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63" w:type="dxa"/>
          </w:tcPr>
          <w:p w14:paraId="7DD78EF3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519400B5" w14:textId="6478EF52" w:rsidR="00AE384F" w:rsidRPr="00196AB4" w:rsidRDefault="00AE384F" w:rsidP="00AE384F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5EBF70C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3871524A" w14:textId="3F60706E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39" w:type="dxa"/>
          </w:tcPr>
          <w:p w14:paraId="6E6EACEF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6ED34AD" w14:textId="383C9F03" w:rsidR="00AE384F" w:rsidRPr="00196AB4" w:rsidRDefault="00AE384F" w:rsidP="00AE384F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2"/>
          </w:tcPr>
          <w:p w14:paraId="750AA165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3DE83A6" w14:textId="7C0F55EF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7A6D36C4" w14:textId="77777777" w:rsidR="00AE384F" w:rsidRPr="00196AB4" w:rsidRDefault="00AE384F" w:rsidP="00A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4ADAF7A3" w14:textId="344EC6F1" w:rsidR="00AE384F" w:rsidRPr="00196AB4" w:rsidRDefault="00AE384F" w:rsidP="00AE384F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E384F" w:rsidRPr="00196AB4" w14:paraId="64BA70FB" w14:textId="77777777" w:rsidTr="008B5A88">
        <w:trPr>
          <w:trHeight w:hRule="exact" w:val="331"/>
        </w:trPr>
        <w:tc>
          <w:tcPr>
            <w:tcW w:w="4050" w:type="dxa"/>
            <w:vAlign w:val="bottom"/>
          </w:tcPr>
          <w:p w14:paraId="432C3881" w14:textId="77777777" w:rsidR="00AE384F" w:rsidRPr="00196AB4" w:rsidRDefault="00AE384F" w:rsidP="00AE384F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12809458" w14:textId="2B9758B4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69C7A186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8C7C4E" w14:textId="6832BDF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  <w:gridSpan w:val="2"/>
          </w:tcPr>
          <w:p w14:paraId="6A898204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84DD0CF" w14:textId="7DAE9EFE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1C506A9F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54170BEF" w14:textId="2F16768D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331B62E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526BAD4" w14:textId="0BCED7DE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9" w:type="dxa"/>
          </w:tcPr>
          <w:p w14:paraId="69DA5917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898ADC8" w14:textId="193C0E8E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  <w:gridSpan w:val="2"/>
          </w:tcPr>
          <w:p w14:paraId="144FB71D" w14:textId="77777777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13084EA" w14:textId="30072C30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4D67D362" w14:textId="77777777" w:rsidR="00AE384F" w:rsidRPr="00196AB4" w:rsidRDefault="00AE384F" w:rsidP="00A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2325304B" w14:textId="1E36F5AC" w:rsidR="00AE384F" w:rsidRPr="00196AB4" w:rsidRDefault="00AE384F" w:rsidP="00AE384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AE384F" w:rsidRPr="00196AB4" w14:paraId="0F5917A4" w14:textId="77777777" w:rsidTr="008B5A88">
        <w:trPr>
          <w:trHeight w:hRule="exact" w:val="331"/>
        </w:trPr>
        <w:tc>
          <w:tcPr>
            <w:tcW w:w="4050" w:type="dxa"/>
          </w:tcPr>
          <w:p w14:paraId="2F6D2FB6" w14:textId="77777777" w:rsidR="00AE384F" w:rsidRPr="00196AB4" w:rsidRDefault="00AE384F" w:rsidP="00AE384F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665" w:type="dxa"/>
            <w:gridSpan w:val="19"/>
          </w:tcPr>
          <w:p w14:paraId="3FA09AA2" w14:textId="5C676F8F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E384F" w:rsidRPr="00196AB4" w14:paraId="1F1B904C" w14:textId="77777777" w:rsidTr="008B5A88">
        <w:trPr>
          <w:trHeight w:hRule="exact" w:val="371"/>
        </w:trPr>
        <w:tc>
          <w:tcPr>
            <w:tcW w:w="4050" w:type="dxa"/>
          </w:tcPr>
          <w:p w14:paraId="5DA4395B" w14:textId="5730A83F" w:rsidR="00AE384F" w:rsidRPr="00196AB4" w:rsidRDefault="00AE384F" w:rsidP="00AE384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00393845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306B3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2"/>
          </w:tcPr>
          <w:p w14:paraId="072F94B8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68FF01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0BB0F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DD309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E99440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8D452E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47E54B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1D85E68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972EE" w14:textId="77777777" w:rsidR="00AE384F" w:rsidRPr="00196AB4" w:rsidRDefault="00AE384F" w:rsidP="00AE384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7AEADC8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384F" w:rsidRPr="00196AB4" w14:paraId="04E8F2BE" w14:textId="77777777" w:rsidTr="008B5A88">
        <w:trPr>
          <w:trHeight w:hRule="exact" w:val="398"/>
        </w:trPr>
        <w:tc>
          <w:tcPr>
            <w:tcW w:w="4050" w:type="dxa"/>
          </w:tcPr>
          <w:p w14:paraId="39A7658B" w14:textId="5F472ED3" w:rsidR="00AE384F" w:rsidRPr="00196AB4" w:rsidRDefault="00AE384F" w:rsidP="00AE384F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vAlign w:val="bottom"/>
          </w:tcPr>
          <w:p w14:paraId="29322E8C" w14:textId="3D7C9039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308289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45E9845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A86A2FF" w14:textId="4C662A53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A27DC9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6B32E3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C462F09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874643" w14:textId="30863E7D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F9F319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93E18A5" w14:textId="2918169B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441A8E" w14:textId="77777777" w:rsidR="00AE384F" w:rsidRPr="00196AB4" w:rsidRDefault="00AE384F" w:rsidP="00AE384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05BB7E4D" w14:textId="1C27FFF1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196AB4" w14:paraId="3C5D8D88" w14:textId="77777777" w:rsidTr="009C24D5">
        <w:trPr>
          <w:trHeight w:hRule="exact" w:val="346"/>
        </w:trPr>
        <w:tc>
          <w:tcPr>
            <w:tcW w:w="4050" w:type="dxa"/>
          </w:tcPr>
          <w:p w14:paraId="64F8F7EC" w14:textId="6AF21957" w:rsidR="00C8742F" w:rsidRPr="00196AB4" w:rsidRDefault="00C8742F" w:rsidP="00C8742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0765AC60" w14:textId="3344B588" w:rsidR="00C8742F" w:rsidRPr="00877D9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292810A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96D563E" w14:textId="2B3822B2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62925AC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B20885" w14:textId="730BFC45" w:rsidR="00C8742F" w:rsidRPr="00877D9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587,159</w:t>
            </w:r>
          </w:p>
        </w:tc>
        <w:tc>
          <w:tcPr>
            <w:tcW w:w="263" w:type="dxa"/>
          </w:tcPr>
          <w:p w14:paraId="7FFDA9EF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416D2AF0" w14:textId="14D1836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1,374,973</w:t>
            </w:r>
          </w:p>
        </w:tc>
        <w:tc>
          <w:tcPr>
            <w:tcW w:w="236" w:type="dxa"/>
            <w:vAlign w:val="bottom"/>
          </w:tcPr>
          <w:p w14:paraId="14150F6F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06FDCB6D" w14:textId="4B7F8A3A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171CD9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15EA0902" w14:textId="1503EAFD" w:rsidR="00C8742F" w:rsidRPr="00877D9F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E6846B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116D2AFB" w14:textId="2CB532B6" w:rsidR="00C8742F" w:rsidRPr="00877D9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587,159</w:t>
            </w:r>
          </w:p>
        </w:tc>
        <w:tc>
          <w:tcPr>
            <w:tcW w:w="270" w:type="dxa"/>
            <w:vAlign w:val="bottom"/>
          </w:tcPr>
          <w:p w14:paraId="24168C84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101979AD" w14:textId="7C19CE2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1,374,973</w:t>
            </w:r>
          </w:p>
        </w:tc>
      </w:tr>
      <w:tr w:rsidR="00C8742F" w:rsidRPr="00196AB4" w14:paraId="3223ACAB" w14:textId="77777777" w:rsidTr="00F528E6">
        <w:trPr>
          <w:trHeight w:hRule="exact" w:val="407"/>
        </w:trPr>
        <w:tc>
          <w:tcPr>
            <w:tcW w:w="4050" w:type="dxa"/>
            <w:vAlign w:val="bottom"/>
          </w:tcPr>
          <w:p w14:paraId="13E90AB9" w14:textId="1BD18DF1" w:rsidR="00C8742F" w:rsidRPr="00196AB4" w:rsidRDefault="00C8742F" w:rsidP="00C8742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1E6413CC" w14:textId="6DF4E2C4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0584C0F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66A91D9" w14:textId="7DA0DB7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16A06BA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90EE13" w14:textId="2DD9E4B2" w:rsidR="00C8742F" w:rsidRPr="00877D9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1,910,363</w:t>
            </w:r>
          </w:p>
        </w:tc>
        <w:tc>
          <w:tcPr>
            <w:tcW w:w="263" w:type="dxa"/>
          </w:tcPr>
          <w:p w14:paraId="320A4D4F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504493A9" w14:textId="6CABDF65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  <w:tc>
          <w:tcPr>
            <w:tcW w:w="236" w:type="dxa"/>
            <w:vAlign w:val="bottom"/>
          </w:tcPr>
          <w:p w14:paraId="71E18A91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748DC426" w14:textId="76E69FA5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AAE029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F667690" w14:textId="379004CE" w:rsidR="00C8742F" w:rsidRPr="00877D9F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8DF3AE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66E42395" w14:textId="3E674AEE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1,910,363</w:t>
            </w:r>
          </w:p>
        </w:tc>
        <w:tc>
          <w:tcPr>
            <w:tcW w:w="270" w:type="dxa"/>
            <w:vAlign w:val="bottom"/>
          </w:tcPr>
          <w:p w14:paraId="5935FFA4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79D21BB" w14:textId="66B8D682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</w:tr>
      <w:tr w:rsidR="00C8742F" w:rsidRPr="00196AB4" w14:paraId="397FADE2" w14:textId="77777777" w:rsidTr="00F528E6">
        <w:trPr>
          <w:trHeight w:hRule="exact" w:val="398"/>
        </w:trPr>
        <w:tc>
          <w:tcPr>
            <w:tcW w:w="4050" w:type="dxa"/>
          </w:tcPr>
          <w:p w14:paraId="608A5C65" w14:textId="0507C88E" w:rsidR="00C8742F" w:rsidRPr="00196AB4" w:rsidRDefault="00C8742F" w:rsidP="00C8742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340266E8" w14:textId="66AC7A87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5B328E99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D9565E3" w14:textId="27D797D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27729B4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BC6050" w14:textId="1B273D6F" w:rsidR="00C8742F" w:rsidRPr="00877D9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119,159</w:t>
            </w:r>
          </w:p>
        </w:tc>
        <w:tc>
          <w:tcPr>
            <w:tcW w:w="263" w:type="dxa"/>
          </w:tcPr>
          <w:p w14:paraId="3FC7D59F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05B18A3" w14:textId="62F76D9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  <w:tc>
          <w:tcPr>
            <w:tcW w:w="236" w:type="dxa"/>
            <w:vAlign w:val="bottom"/>
          </w:tcPr>
          <w:p w14:paraId="71CD2A49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66DC2322" w14:textId="08876F36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63CCFD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5FECBBF" w14:textId="2109B842" w:rsidR="00C8742F" w:rsidRPr="00877D9F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ADB00EE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5EBF7A2F" w14:textId="1BB26BFF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119,159</w:t>
            </w:r>
          </w:p>
        </w:tc>
        <w:tc>
          <w:tcPr>
            <w:tcW w:w="270" w:type="dxa"/>
            <w:vAlign w:val="bottom"/>
          </w:tcPr>
          <w:p w14:paraId="72BF411A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316F18" w14:textId="3621B9AE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</w:tr>
      <w:tr w:rsidR="00C8742F" w:rsidRPr="00196AB4" w14:paraId="4F34353A" w14:textId="77777777" w:rsidTr="00F528E6">
        <w:trPr>
          <w:trHeight w:hRule="exact" w:val="398"/>
        </w:trPr>
        <w:tc>
          <w:tcPr>
            <w:tcW w:w="4050" w:type="dxa"/>
          </w:tcPr>
          <w:p w14:paraId="12A42963" w14:textId="5CC5713E" w:rsidR="00C8742F" w:rsidRPr="00196AB4" w:rsidRDefault="00C8742F" w:rsidP="00C8742F">
            <w:pPr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>ตราสารอนุพันธ์อื่น</w:t>
            </w:r>
          </w:p>
        </w:tc>
        <w:tc>
          <w:tcPr>
            <w:tcW w:w="1134" w:type="dxa"/>
            <w:vAlign w:val="bottom"/>
          </w:tcPr>
          <w:p w14:paraId="3ED48345" w14:textId="01E57AAB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9BCD2C4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BEEAE33" w14:textId="69ABAB3B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6E9DC440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57EB067" w14:textId="4B6C8AB7" w:rsidR="00C8742F" w:rsidRPr="00877D9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24,860</w:t>
            </w:r>
          </w:p>
        </w:tc>
        <w:tc>
          <w:tcPr>
            <w:tcW w:w="263" w:type="dxa"/>
          </w:tcPr>
          <w:p w14:paraId="584241A6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D5C2B" w14:textId="1D965182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258F73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06FD009B" w14:textId="4EC21E3E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30CE060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00880D8" w14:textId="5744DF84" w:rsidR="00C8742F" w:rsidRPr="00877D9F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1439A4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0981D43C" w14:textId="26E5DFD1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24,860</w:t>
            </w:r>
          </w:p>
        </w:tc>
        <w:tc>
          <w:tcPr>
            <w:tcW w:w="270" w:type="dxa"/>
            <w:vAlign w:val="bottom"/>
          </w:tcPr>
          <w:p w14:paraId="54B7B7BF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710EBD6" w14:textId="2AC1B6FA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8742F" w:rsidRPr="00196AB4" w14:paraId="2D1E78BE" w14:textId="77777777" w:rsidTr="00F528E6">
        <w:trPr>
          <w:trHeight w:hRule="exact" w:val="390"/>
        </w:trPr>
        <w:tc>
          <w:tcPr>
            <w:tcW w:w="4050" w:type="dxa"/>
          </w:tcPr>
          <w:p w14:paraId="50A67F1E" w14:textId="6A8D3892" w:rsidR="00C8742F" w:rsidRPr="00196AB4" w:rsidRDefault="00C8742F" w:rsidP="00C8742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5B9F9BA1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B4B7C1C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2C36AD8C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763967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290DB94" w14:textId="1E125B96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2,641,541</w:t>
            </w:r>
          </w:p>
        </w:tc>
        <w:tc>
          <w:tcPr>
            <w:tcW w:w="263" w:type="dxa"/>
          </w:tcPr>
          <w:p w14:paraId="4A449003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3EA7B944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3,173,261</w:t>
            </w:r>
          </w:p>
        </w:tc>
        <w:tc>
          <w:tcPr>
            <w:tcW w:w="236" w:type="dxa"/>
            <w:vAlign w:val="bottom"/>
          </w:tcPr>
          <w:p w14:paraId="454FD532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2B2C9" w14:textId="080F1023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C8197C5" w14:textId="77777777" w:rsidR="00C8742F" w:rsidRPr="00C8742F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02643B5D" w:rsidR="00C8742F" w:rsidRPr="00C8742F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A489FCB" w14:textId="77777777" w:rsidR="00C8742F" w:rsidRPr="00196AB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26EBE3" w14:textId="5BC82805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2,641,541</w:t>
            </w:r>
          </w:p>
        </w:tc>
        <w:tc>
          <w:tcPr>
            <w:tcW w:w="270" w:type="dxa"/>
            <w:vAlign w:val="bottom"/>
          </w:tcPr>
          <w:p w14:paraId="433445B2" w14:textId="77777777" w:rsidR="00C8742F" w:rsidRPr="00196AB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29C99" w14:textId="5CD04238" w:rsidR="00C8742F" w:rsidRPr="00196AB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3,173,261</w:t>
            </w:r>
          </w:p>
        </w:tc>
      </w:tr>
      <w:tr w:rsidR="00AE384F" w:rsidRPr="00196AB4" w14:paraId="53D5E3E0" w14:textId="77777777" w:rsidTr="008B5A88">
        <w:trPr>
          <w:trHeight w:hRule="exact" w:val="331"/>
        </w:trPr>
        <w:tc>
          <w:tcPr>
            <w:tcW w:w="4050" w:type="dxa"/>
          </w:tcPr>
          <w:p w14:paraId="545CBB76" w14:textId="27283FFB" w:rsidR="00AE384F" w:rsidRPr="00196AB4" w:rsidRDefault="00AE384F" w:rsidP="00AE384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3835AAEE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7DEB4CA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6E91EA7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7849C11C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0824436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07F9AF7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FDEE0B" w14:textId="77777777" w:rsidR="00AE384F" w:rsidRPr="00196AB4" w:rsidRDefault="00AE384F" w:rsidP="00AE38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546AE90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3A37780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2C0AEB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01ABB3AA" w14:textId="77777777" w:rsidR="00AE384F" w:rsidRPr="00196AB4" w:rsidRDefault="00AE384F" w:rsidP="00AE38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182F84" w14:textId="77777777" w:rsidR="00AE384F" w:rsidRPr="00196AB4" w:rsidRDefault="00AE384F" w:rsidP="00AE38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1E39B9E" w14:textId="77777777" w:rsidR="00AE384F" w:rsidRPr="00196AB4" w:rsidRDefault="00AE384F" w:rsidP="00AE384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F06A32" w:rsidRPr="007C2814" w14:paraId="1F189E47" w14:textId="77777777" w:rsidTr="008B5A88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5BBF649C" w14:textId="03B120BA" w:rsidR="00F06A32" w:rsidRPr="007C2814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7C2814" w14:paraId="5599F839" w14:textId="77777777" w:rsidTr="008B5A88">
        <w:trPr>
          <w:trHeight w:hRule="exact" w:val="331"/>
          <w:tblHeader/>
        </w:trPr>
        <w:tc>
          <w:tcPr>
            <w:tcW w:w="4140" w:type="dxa"/>
            <w:vAlign w:val="bottom"/>
            <w:hideMark/>
          </w:tcPr>
          <w:p w14:paraId="0E7CBE2C" w14:textId="77777777" w:rsidR="00F06A32" w:rsidRPr="007C2814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7C2814" w:rsidRDefault="00F06A32" w:rsidP="00812D46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7C2814" w:rsidRDefault="00F06A32" w:rsidP="00812D46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7334E" w:rsidRPr="007C2814" w14:paraId="40EF7A3C" w14:textId="77777777" w:rsidTr="008B5A88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0ED47A87" w14:textId="6D284B84" w:rsidR="0037334E" w:rsidRPr="007C2814" w:rsidRDefault="0037334E" w:rsidP="0037334E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7FF894DB" w14:textId="086899A9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7E739A07" w14:textId="77777777" w:rsidR="0037334E" w:rsidRPr="007C2814" w:rsidRDefault="0037334E" w:rsidP="003733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3E90424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0D50ADD3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6B293BD6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F4047A" w14:textId="2EA4412B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0F5C9856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4CD0D0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13F3B6E6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360" w:type="dxa"/>
            <w:vAlign w:val="bottom"/>
          </w:tcPr>
          <w:p w14:paraId="07BC486F" w14:textId="77777777" w:rsidR="0037334E" w:rsidRPr="007C2814" w:rsidRDefault="0037334E" w:rsidP="0037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597D08" w14:textId="7BB98B11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0D1E6723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676B46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348B5A29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610EA8CA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F44413" w14:textId="614BE589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52E459C7" w14:textId="77777777" w:rsidR="0037334E" w:rsidRPr="007C2814" w:rsidRDefault="0037334E" w:rsidP="0037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550F12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632FEEF8" w14:textId="77777777" w:rsidR="0037334E" w:rsidRPr="007C2814" w:rsidRDefault="0037334E" w:rsidP="0037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7334E" w:rsidRPr="007C2814" w14:paraId="1D6907F3" w14:textId="77777777" w:rsidTr="008B5A88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30850122" w14:textId="77777777" w:rsidR="0037334E" w:rsidRPr="007C2814" w:rsidRDefault="0037334E" w:rsidP="0037334E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center"/>
          </w:tcPr>
          <w:p w14:paraId="2006C6A3" w14:textId="23D16AED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EFF0EFE" w14:textId="77777777" w:rsidR="0037334E" w:rsidRPr="007C2814" w:rsidRDefault="0037334E" w:rsidP="003733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9EEED74" w14:textId="27B590A9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E186A69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B70DDE" w14:textId="1443F97F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0E9BE1AE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D2D967F" w14:textId="72273CE4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360" w:type="dxa"/>
            <w:vAlign w:val="center"/>
          </w:tcPr>
          <w:p w14:paraId="28F34826" w14:textId="77777777" w:rsidR="0037334E" w:rsidRPr="007C2814" w:rsidRDefault="0037334E" w:rsidP="0037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823B49F" w14:textId="0BB5EF1E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CD4F0EF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02BCB02" w14:textId="752DAB9F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2B17B876" w14:textId="77777777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0C4B34" w14:textId="5B19A091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1AADE4EE" w14:textId="77777777" w:rsidR="0037334E" w:rsidRPr="007C2814" w:rsidRDefault="0037334E" w:rsidP="00373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C344C8A" w14:textId="0C7CCDFB" w:rsidR="0037334E" w:rsidRPr="007C2814" w:rsidRDefault="0037334E" w:rsidP="0037334E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37334E" w:rsidRPr="007C2814" w14:paraId="35C9614C" w14:textId="77777777" w:rsidTr="008B5A88">
        <w:trPr>
          <w:trHeight w:hRule="exact" w:val="331"/>
          <w:tblHeader/>
        </w:trPr>
        <w:tc>
          <w:tcPr>
            <w:tcW w:w="4140" w:type="dxa"/>
          </w:tcPr>
          <w:p w14:paraId="3E3116FB" w14:textId="77777777" w:rsidR="0037334E" w:rsidRPr="007C2814" w:rsidRDefault="0037334E" w:rsidP="0037334E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C28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28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7334E" w:rsidRPr="007C2814" w14:paraId="60966558" w14:textId="77777777" w:rsidTr="008B5A88">
        <w:trPr>
          <w:trHeight w:hRule="exact" w:val="335"/>
        </w:trPr>
        <w:tc>
          <w:tcPr>
            <w:tcW w:w="4140" w:type="dxa"/>
            <w:vAlign w:val="center"/>
          </w:tcPr>
          <w:p w14:paraId="5D361F5D" w14:textId="3B4287D6" w:rsidR="0037334E" w:rsidRPr="007C2814" w:rsidRDefault="0037334E" w:rsidP="000009F2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C18D2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0D3A7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4A3A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832BC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F3F0D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29DA7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16F7E6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0D925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728D4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602F7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C8F2D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D9C32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E04E8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EEA7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4E" w:rsidRPr="007C2814" w14:paraId="4B40169E" w14:textId="77777777" w:rsidTr="008B5A88">
        <w:trPr>
          <w:trHeight w:hRule="exact" w:val="362"/>
        </w:trPr>
        <w:tc>
          <w:tcPr>
            <w:tcW w:w="4140" w:type="dxa"/>
            <w:vAlign w:val="center"/>
            <w:hideMark/>
          </w:tcPr>
          <w:p w14:paraId="35F9AF8B" w14:textId="77777777" w:rsidR="0037334E" w:rsidRPr="007C2814" w:rsidRDefault="0037334E" w:rsidP="0037334E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4E" w:rsidRPr="007C2814" w14:paraId="6BF1CBC2" w14:textId="77777777" w:rsidTr="008B5A88">
        <w:trPr>
          <w:trHeight w:hRule="exact" w:val="362"/>
        </w:trPr>
        <w:tc>
          <w:tcPr>
            <w:tcW w:w="4140" w:type="dxa"/>
            <w:vAlign w:val="center"/>
            <w:hideMark/>
          </w:tcPr>
          <w:p w14:paraId="74B07E7E" w14:textId="2BC8D339" w:rsidR="0037334E" w:rsidRPr="007C2814" w:rsidRDefault="0037334E" w:rsidP="0037334E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A4B8C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294E6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70D4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62354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7C2814" w14:paraId="1F442DC4" w14:textId="77777777" w:rsidTr="008B5A88">
        <w:trPr>
          <w:trHeight w:hRule="exact" w:val="362"/>
        </w:trPr>
        <w:tc>
          <w:tcPr>
            <w:tcW w:w="4140" w:type="dxa"/>
            <w:vAlign w:val="center"/>
            <w:hideMark/>
          </w:tcPr>
          <w:p w14:paraId="37D90868" w14:textId="525C0135" w:rsidR="00C8742F" w:rsidRPr="007C2814" w:rsidRDefault="00C8742F" w:rsidP="00C8742F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3992BCD0" w14:textId="65DF69FE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124,699</w:t>
            </w:r>
          </w:p>
        </w:tc>
        <w:tc>
          <w:tcPr>
            <w:tcW w:w="270" w:type="dxa"/>
          </w:tcPr>
          <w:p w14:paraId="4D6250A7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FBCEF62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211,816</w:t>
            </w:r>
          </w:p>
        </w:tc>
        <w:tc>
          <w:tcPr>
            <w:tcW w:w="270" w:type="dxa"/>
          </w:tcPr>
          <w:p w14:paraId="1E385ED7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B2895" w14:textId="159A0CA8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0CB1A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C2C585F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494C84" w14:textId="3E0565BF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6309346D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32D1695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23C83BEE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FDF38" w14:textId="30608B41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133,699</w:t>
            </w:r>
          </w:p>
        </w:tc>
        <w:tc>
          <w:tcPr>
            <w:tcW w:w="270" w:type="dxa"/>
            <w:vAlign w:val="bottom"/>
          </w:tcPr>
          <w:p w14:paraId="1D13454E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692A3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220,816</w:t>
            </w:r>
          </w:p>
        </w:tc>
      </w:tr>
      <w:tr w:rsidR="00C8742F" w:rsidRPr="007C2814" w14:paraId="56B6EE7A" w14:textId="77777777" w:rsidTr="008B5A88">
        <w:trPr>
          <w:trHeight w:hRule="exact" w:val="398"/>
        </w:trPr>
        <w:tc>
          <w:tcPr>
            <w:tcW w:w="4140" w:type="dxa"/>
            <w:vAlign w:val="center"/>
          </w:tcPr>
          <w:p w14:paraId="159C74AC" w14:textId="77777777" w:rsidR="00C8742F" w:rsidRPr="007C2814" w:rsidRDefault="00C8742F" w:rsidP="00C8742F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36F8315F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DE54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02E0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C9DE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E8331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BD860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42F" w:rsidRPr="007C2814" w14:paraId="27B05FB8" w14:textId="77777777" w:rsidTr="004B4F1F">
        <w:trPr>
          <w:trHeight w:hRule="exact" w:val="353"/>
        </w:trPr>
        <w:tc>
          <w:tcPr>
            <w:tcW w:w="4140" w:type="dxa"/>
            <w:vAlign w:val="center"/>
          </w:tcPr>
          <w:p w14:paraId="4C2490E8" w14:textId="7287EAE1" w:rsidR="00C8742F" w:rsidRPr="007C2814" w:rsidRDefault="00C8742F" w:rsidP="00C8742F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46F22C99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49AACE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2A60C0" w14:textId="452A8C98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CE7D44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A87989" w14:textId="51E43DA1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3,567,053</w:t>
            </w:r>
          </w:p>
        </w:tc>
        <w:tc>
          <w:tcPr>
            <w:tcW w:w="270" w:type="dxa"/>
          </w:tcPr>
          <w:p w14:paraId="3A4B62D3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AFB43" w14:textId="6D58F39C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1,229,742</w:t>
            </w:r>
          </w:p>
        </w:tc>
        <w:tc>
          <w:tcPr>
            <w:tcW w:w="360" w:type="dxa"/>
            <w:vAlign w:val="bottom"/>
          </w:tcPr>
          <w:p w14:paraId="1B26258A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ADDB3" w14:textId="701D1EFC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DA4D2D" w14:textId="08869A51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39221" w14:textId="02CAF749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3,567,053</w:t>
            </w:r>
          </w:p>
        </w:tc>
        <w:tc>
          <w:tcPr>
            <w:tcW w:w="270" w:type="dxa"/>
            <w:vAlign w:val="bottom"/>
          </w:tcPr>
          <w:p w14:paraId="2D99F9CB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10B9B1" w14:textId="192DA20F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1,229,742</w:t>
            </w:r>
          </w:p>
        </w:tc>
      </w:tr>
      <w:tr w:rsidR="00C8742F" w:rsidRPr="007C2814" w14:paraId="24332456" w14:textId="77777777" w:rsidTr="008B5A88">
        <w:trPr>
          <w:trHeight w:hRule="exact" w:val="362"/>
        </w:trPr>
        <w:tc>
          <w:tcPr>
            <w:tcW w:w="4140" w:type="dxa"/>
            <w:vAlign w:val="center"/>
          </w:tcPr>
          <w:p w14:paraId="7CBDE385" w14:textId="45D05E73" w:rsidR="00C8742F" w:rsidRPr="007C2814" w:rsidRDefault="00C8742F" w:rsidP="00C8742F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53A5BA5B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20FA6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37EB4F0F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179E0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D9138" w14:textId="3C1D36F6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946,411</w:t>
            </w:r>
          </w:p>
        </w:tc>
        <w:tc>
          <w:tcPr>
            <w:tcW w:w="270" w:type="dxa"/>
          </w:tcPr>
          <w:p w14:paraId="5D78DB26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7C176D" w14:textId="36AC1758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  <w:tc>
          <w:tcPr>
            <w:tcW w:w="360" w:type="dxa"/>
            <w:vAlign w:val="bottom"/>
          </w:tcPr>
          <w:p w14:paraId="339B632D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283A9825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381CC" w14:textId="4A284741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301A0" w14:textId="3F7D679D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946,411</w:t>
            </w:r>
          </w:p>
        </w:tc>
        <w:tc>
          <w:tcPr>
            <w:tcW w:w="270" w:type="dxa"/>
            <w:vAlign w:val="bottom"/>
          </w:tcPr>
          <w:p w14:paraId="00E22188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2D200A" w14:textId="2943853C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</w:tr>
      <w:tr w:rsidR="00C8742F" w:rsidRPr="007C2814" w14:paraId="25037C90" w14:textId="77777777" w:rsidTr="008B5A88">
        <w:trPr>
          <w:trHeight w:hRule="exact" w:val="362"/>
        </w:trPr>
        <w:tc>
          <w:tcPr>
            <w:tcW w:w="4140" w:type="dxa"/>
            <w:vAlign w:val="center"/>
          </w:tcPr>
          <w:p w14:paraId="662A8B13" w14:textId="5CE0CC95" w:rsidR="00C8742F" w:rsidRPr="007C2814" w:rsidRDefault="00C8742F" w:rsidP="00C8742F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17EB078F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A3F2F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544260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31717" w14:textId="47D23D4E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86,696</w:t>
            </w:r>
          </w:p>
        </w:tc>
        <w:tc>
          <w:tcPr>
            <w:tcW w:w="270" w:type="dxa"/>
          </w:tcPr>
          <w:p w14:paraId="0719D2BB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B60FB4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  <w:tc>
          <w:tcPr>
            <w:tcW w:w="360" w:type="dxa"/>
            <w:vAlign w:val="bottom"/>
          </w:tcPr>
          <w:p w14:paraId="57850F9B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6AEB7AD0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F64EEF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9A6C7" w14:textId="48FCBF70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86,696</w:t>
            </w:r>
          </w:p>
        </w:tc>
        <w:tc>
          <w:tcPr>
            <w:tcW w:w="270" w:type="dxa"/>
            <w:vAlign w:val="bottom"/>
          </w:tcPr>
          <w:p w14:paraId="71BFED2B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A7265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</w:tr>
      <w:tr w:rsidR="00C8742F" w:rsidRPr="007C2814" w14:paraId="2076DF70" w14:textId="77777777" w:rsidTr="00064A1E">
        <w:trPr>
          <w:trHeight w:hRule="exact" w:val="353"/>
        </w:trPr>
        <w:tc>
          <w:tcPr>
            <w:tcW w:w="4140" w:type="dxa"/>
            <w:vAlign w:val="center"/>
          </w:tcPr>
          <w:p w14:paraId="11CE5B22" w14:textId="37154BB1" w:rsidR="00C8742F" w:rsidRPr="007C2814" w:rsidRDefault="00C8742F" w:rsidP="00C8742F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B01C2" w14:textId="2E8DABE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F626B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6EC7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97BD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0E61C" w14:textId="6786AD2E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89570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DEA7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06EF74FA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7592A" w14:textId="66D36051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  <w:vAlign w:val="bottom"/>
          </w:tcPr>
          <w:p w14:paraId="36D4588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1CB2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  <w:vAlign w:val="bottom"/>
          </w:tcPr>
          <w:p w14:paraId="5B3A907C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5CB3F" w14:textId="23490E85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  <w:vAlign w:val="bottom"/>
          </w:tcPr>
          <w:p w14:paraId="6F1326CC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44423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</w:tr>
      <w:tr w:rsidR="00C8742F" w:rsidRPr="007C2814" w14:paraId="17183851" w14:textId="77777777" w:rsidTr="008B5A88">
        <w:trPr>
          <w:trHeight w:hRule="exact" w:val="331"/>
        </w:trPr>
        <w:tc>
          <w:tcPr>
            <w:tcW w:w="4140" w:type="dxa"/>
            <w:vAlign w:val="center"/>
            <w:hideMark/>
          </w:tcPr>
          <w:p w14:paraId="0B6694AC" w14:textId="77777777" w:rsidR="00C8742F" w:rsidRPr="007C2814" w:rsidRDefault="00C8742F" w:rsidP="000009F2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771D78" w14:textId="265D8F35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124,699</w:t>
            </w:r>
          </w:p>
        </w:tc>
        <w:tc>
          <w:tcPr>
            <w:tcW w:w="270" w:type="dxa"/>
          </w:tcPr>
          <w:p w14:paraId="1CB2719E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BD78E5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211,816</w:t>
            </w:r>
          </w:p>
        </w:tc>
        <w:tc>
          <w:tcPr>
            <w:tcW w:w="270" w:type="dxa"/>
          </w:tcPr>
          <w:p w14:paraId="73D3890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01B02489" w:rsidR="00C8742F" w:rsidRPr="00CC0C21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4,600,160</w:t>
            </w:r>
          </w:p>
        </w:tc>
        <w:tc>
          <w:tcPr>
            <w:tcW w:w="270" w:type="dxa"/>
          </w:tcPr>
          <w:p w14:paraId="60296EC8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8BCDD1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2,199,610</w:t>
            </w:r>
          </w:p>
        </w:tc>
        <w:tc>
          <w:tcPr>
            <w:tcW w:w="360" w:type="dxa"/>
            <w:vAlign w:val="bottom"/>
          </w:tcPr>
          <w:p w14:paraId="7E63989F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5622ECD9" w:rsidR="00C8742F" w:rsidRPr="00C8742F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19,890</w:t>
            </w:r>
          </w:p>
        </w:tc>
        <w:tc>
          <w:tcPr>
            <w:tcW w:w="270" w:type="dxa"/>
            <w:vAlign w:val="bottom"/>
          </w:tcPr>
          <w:p w14:paraId="1C629C7B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19,890</w:t>
            </w:r>
          </w:p>
        </w:tc>
        <w:tc>
          <w:tcPr>
            <w:tcW w:w="270" w:type="dxa"/>
            <w:vAlign w:val="bottom"/>
          </w:tcPr>
          <w:p w14:paraId="0FB064F0" w14:textId="77777777" w:rsidR="00C8742F" w:rsidRPr="007C2814" w:rsidRDefault="00C8742F" w:rsidP="00C874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40884855" w:rsidR="00C8742F" w:rsidRPr="003619B2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4,744,7</w:t>
            </w:r>
            <w:r w:rsidR="003619B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601FC65D" w14:textId="77777777" w:rsidR="00C8742F" w:rsidRPr="007C2814" w:rsidRDefault="00C8742F" w:rsidP="00C874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645F5195" w:rsidR="00C8742F" w:rsidRPr="007C2814" w:rsidRDefault="00C8742F" w:rsidP="00C874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,316</w:t>
            </w:r>
          </w:p>
        </w:tc>
      </w:tr>
      <w:tr w:rsidR="0037334E" w:rsidRPr="007C2814" w14:paraId="4D9F9C26" w14:textId="77777777" w:rsidTr="008B5A88">
        <w:trPr>
          <w:trHeight w:hRule="exact" w:val="302"/>
        </w:trPr>
        <w:tc>
          <w:tcPr>
            <w:tcW w:w="4140" w:type="dxa"/>
            <w:vAlign w:val="center"/>
          </w:tcPr>
          <w:p w14:paraId="17352D42" w14:textId="77777777" w:rsidR="0037334E" w:rsidRPr="007C2814" w:rsidRDefault="0037334E" w:rsidP="0037334E">
            <w:pPr>
              <w:spacing w:line="240" w:lineRule="auto"/>
              <w:ind w:left="-14" w:right="-90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1B9B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2EE80A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8AED0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E4A6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37334E" w:rsidRPr="007C2814" w:rsidRDefault="0037334E" w:rsidP="003733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4E" w:rsidRPr="007C2814" w14:paraId="052B1736" w14:textId="77777777" w:rsidTr="008B5A88">
        <w:trPr>
          <w:trHeight w:hRule="exact" w:val="317"/>
        </w:trPr>
        <w:tc>
          <w:tcPr>
            <w:tcW w:w="4140" w:type="dxa"/>
            <w:vAlign w:val="center"/>
          </w:tcPr>
          <w:p w14:paraId="4128B774" w14:textId="1F22303B" w:rsidR="0037334E" w:rsidRPr="007C2814" w:rsidRDefault="0037334E" w:rsidP="000009F2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BA6DC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D3724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9253C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661B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05BB6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B3CF8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0EC67E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1A5C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2244D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789B8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B3953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30B0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F31F" w14:textId="77777777" w:rsidR="0037334E" w:rsidRPr="007C2814" w:rsidRDefault="0037334E" w:rsidP="0037334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AE0B3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4E" w:rsidRPr="007C2814" w14:paraId="2B8450D1" w14:textId="77777777" w:rsidTr="0037334E">
        <w:trPr>
          <w:trHeight w:hRule="exact" w:val="398"/>
        </w:trPr>
        <w:tc>
          <w:tcPr>
            <w:tcW w:w="4140" w:type="dxa"/>
            <w:vAlign w:val="center"/>
            <w:hideMark/>
          </w:tcPr>
          <w:p w14:paraId="61262079" w14:textId="25647BB2" w:rsidR="0037334E" w:rsidRPr="007C2814" w:rsidRDefault="0037334E" w:rsidP="0037334E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7ADF79D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A4DA6AF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1BF763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37334E" w:rsidRPr="007C2814" w:rsidRDefault="0037334E" w:rsidP="0037334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37334E" w:rsidRPr="007C2814" w:rsidRDefault="0037334E" w:rsidP="003733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572" w:rsidRPr="007C2814" w14:paraId="54B99597" w14:textId="77777777" w:rsidTr="004E59EE">
        <w:trPr>
          <w:trHeight w:hRule="exact" w:val="362"/>
        </w:trPr>
        <w:tc>
          <w:tcPr>
            <w:tcW w:w="4140" w:type="dxa"/>
            <w:vAlign w:val="center"/>
          </w:tcPr>
          <w:p w14:paraId="62907E57" w14:textId="2C666E23" w:rsidR="00B14572" w:rsidRPr="007C2814" w:rsidRDefault="00B14572" w:rsidP="00B14572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</w:tcPr>
          <w:p w14:paraId="5EEF5DBB" w14:textId="7D912A22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BAB3F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56156" w14:textId="07CBFA3D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3E4BA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A8E28" w14:textId="21DFD20E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1,177,421</w:t>
            </w:r>
          </w:p>
        </w:tc>
        <w:tc>
          <w:tcPr>
            <w:tcW w:w="270" w:type="dxa"/>
          </w:tcPr>
          <w:p w14:paraId="671C8585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3B3C39" w14:textId="374BA391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1,559,131</w:t>
            </w:r>
          </w:p>
        </w:tc>
        <w:tc>
          <w:tcPr>
            <w:tcW w:w="360" w:type="dxa"/>
            <w:vAlign w:val="bottom"/>
          </w:tcPr>
          <w:p w14:paraId="178228AE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F6A1B" w14:textId="701A2583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69847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CA90B" w14:textId="39C3F314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04571" w14:textId="3AF7C46A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1,177,421</w:t>
            </w:r>
          </w:p>
        </w:tc>
        <w:tc>
          <w:tcPr>
            <w:tcW w:w="270" w:type="dxa"/>
            <w:vAlign w:val="bottom"/>
          </w:tcPr>
          <w:p w14:paraId="0C34B5C7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E4FD5" w14:textId="77CF93B5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1,559,131</w:t>
            </w:r>
          </w:p>
        </w:tc>
      </w:tr>
      <w:tr w:rsidR="00B14572" w:rsidRPr="007C2814" w14:paraId="4D6C3F67" w14:textId="77777777" w:rsidTr="004E59EE">
        <w:trPr>
          <w:trHeight w:hRule="exact" w:val="353"/>
        </w:trPr>
        <w:tc>
          <w:tcPr>
            <w:tcW w:w="4140" w:type="dxa"/>
            <w:vAlign w:val="center"/>
          </w:tcPr>
          <w:p w14:paraId="37A1D534" w14:textId="2D3EB01A" w:rsidR="00B14572" w:rsidRPr="007C2814" w:rsidRDefault="00B14572" w:rsidP="00B14572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</w:tcPr>
          <w:p w14:paraId="11A892C5" w14:textId="450A4A12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34358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0B4E26" w14:textId="7750EEEE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1F713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063B3" w14:textId="228A2E2B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1,910,363</w:t>
            </w:r>
          </w:p>
        </w:tc>
        <w:tc>
          <w:tcPr>
            <w:tcW w:w="270" w:type="dxa"/>
          </w:tcPr>
          <w:p w14:paraId="746DB506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C68FB5" w14:textId="76EB06A9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  <w:tc>
          <w:tcPr>
            <w:tcW w:w="360" w:type="dxa"/>
            <w:vAlign w:val="bottom"/>
          </w:tcPr>
          <w:p w14:paraId="6F83D536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977D3E" w14:textId="1BC8234D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C7A7B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39B0C" w14:textId="3FAEDB01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4B352" w14:textId="4E36FC09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1,910,363</w:t>
            </w:r>
          </w:p>
        </w:tc>
        <w:tc>
          <w:tcPr>
            <w:tcW w:w="270" w:type="dxa"/>
            <w:vAlign w:val="bottom"/>
          </w:tcPr>
          <w:p w14:paraId="56E021A3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743AD" w14:textId="02F32C5F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</w:tr>
      <w:tr w:rsidR="00B14572" w:rsidRPr="007C2814" w14:paraId="699EB2AE" w14:textId="77777777" w:rsidTr="004E59EE">
        <w:trPr>
          <w:trHeight w:hRule="exact" w:val="380"/>
        </w:trPr>
        <w:tc>
          <w:tcPr>
            <w:tcW w:w="4140" w:type="dxa"/>
            <w:vAlign w:val="center"/>
          </w:tcPr>
          <w:p w14:paraId="71ECD671" w14:textId="16D9FFDC" w:rsidR="00B14572" w:rsidRPr="007C2814" w:rsidRDefault="00B14572" w:rsidP="00B14572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C06E1" w14:textId="36C867C9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0D394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DFE8" w14:textId="10953342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7ACF6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2A19DB40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119,159</w:t>
            </w:r>
          </w:p>
        </w:tc>
        <w:tc>
          <w:tcPr>
            <w:tcW w:w="270" w:type="dxa"/>
          </w:tcPr>
          <w:p w14:paraId="6AEF2BCF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08321" w14:textId="3EB10A7A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  <w:tc>
          <w:tcPr>
            <w:tcW w:w="360" w:type="dxa"/>
            <w:vAlign w:val="bottom"/>
          </w:tcPr>
          <w:p w14:paraId="1B638E97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E53C" w14:textId="586ABF36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A41959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6D2A0C" w14:textId="493EBF15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2E6FC3D5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119,159</w:t>
            </w:r>
          </w:p>
        </w:tc>
        <w:tc>
          <w:tcPr>
            <w:tcW w:w="270" w:type="dxa"/>
            <w:vAlign w:val="bottom"/>
          </w:tcPr>
          <w:p w14:paraId="70B48C0E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DF00B" w14:textId="380456C4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</w:tr>
      <w:tr w:rsidR="00B14572" w:rsidRPr="007C2814" w14:paraId="47F04D9D" w14:textId="77777777" w:rsidTr="004E59EE">
        <w:trPr>
          <w:trHeight w:hRule="exact" w:val="331"/>
        </w:trPr>
        <w:tc>
          <w:tcPr>
            <w:tcW w:w="4140" w:type="dxa"/>
            <w:vAlign w:val="center"/>
          </w:tcPr>
          <w:p w14:paraId="68BCECED" w14:textId="41CE6C16" w:rsidR="00B14572" w:rsidRPr="007C2814" w:rsidRDefault="00B14572" w:rsidP="006D35DA">
            <w:pPr>
              <w:spacing w:line="240" w:lineRule="auto"/>
              <w:ind w:left="7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647AB" w14:textId="4553D6B3" w:rsidR="00B14572" w:rsidRPr="00B14572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86A80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823F" w14:textId="27155F6F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138B3E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69BCB1FA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3,206,943</w:t>
            </w:r>
          </w:p>
        </w:tc>
        <w:tc>
          <w:tcPr>
            <w:tcW w:w="270" w:type="dxa"/>
          </w:tcPr>
          <w:p w14:paraId="04D9117B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044BF" w14:textId="79FAFE30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3,357,419</w:t>
            </w:r>
          </w:p>
        </w:tc>
        <w:tc>
          <w:tcPr>
            <w:tcW w:w="360" w:type="dxa"/>
            <w:vAlign w:val="bottom"/>
          </w:tcPr>
          <w:p w14:paraId="51DA1B8B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F7A44" w14:textId="24911878" w:rsidR="00B14572" w:rsidRPr="00B14572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24337" w14:textId="77777777" w:rsidR="00B14572" w:rsidRPr="00B14572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397DE1" w14:textId="41683CFA" w:rsidR="00B14572" w:rsidRPr="00B14572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B14572" w:rsidRPr="007C2814" w:rsidRDefault="00B14572" w:rsidP="00B145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10B87EB3" w:rsidR="00B14572" w:rsidRPr="00B14572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3,206,943</w:t>
            </w:r>
          </w:p>
        </w:tc>
        <w:tc>
          <w:tcPr>
            <w:tcW w:w="270" w:type="dxa"/>
            <w:vAlign w:val="bottom"/>
          </w:tcPr>
          <w:p w14:paraId="2EE16E76" w14:textId="77777777" w:rsidR="00B14572" w:rsidRPr="007C2814" w:rsidRDefault="00B14572" w:rsidP="00B1457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5F50" w14:textId="030B865A" w:rsidR="00B14572" w:rsidRPr="007C2814" w:rsidRDefault="00B14572" w:rsidP="00B145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3,357,419</w:t>
            </w:r>
          </w:p>
        </w:tc>
      </w:tr>
    </w:tbl>
    <w:p w14:paraId="15D8B41E" w14:textId="77777777" w:rsidR="00812D46" w:rsidRPr="004E54DC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16"/>
          <w:szCs w:val="16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758CA">
          <w:footerReference w:type="default" r:id="rId15"/>
          <w:pgSz w:w="16834" w:h="11909" w:orient="landscape" w:code="9"/>
          <w:pgMar w:top="691" w:right="1152" w:bottom="288" w:left="1152" w:header="720" w:footer="596" w:gutter="0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6F810E3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จากกิจการที่เกี่ยวข้องกันและกิจการอื่น</w:t>
      </w:r>
    </w:p>
    <w:p w14:paraId="4994976A" w14:textId="221466AE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64818B0F" w14:textId="68FF6D29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24539C">
        <w:trPr>
          <w:cantSplit/>
          <w:trHeight w:val="320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24539C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539C" w:rsidRPr="00CA4865" w14:paraId="62EDDE4B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761EB94F" w14:textId="6810A752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0336B1C0" w:rsidR="0024539C" w:rsidRDefault="006A2E7E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733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0E634B7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77777777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77777777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24539C" w:rsidRPr="00CA4865" w14:paraId="71DE8385" w14:textId="77777777" w:rsidTr="0024539C">
        <w:trPr>
          <w:cantSplit/>
          <w:trHeight w:val="306"/>
        </w:trPr>
        <w:tc>
          <w:tcPr>
            <w:tcW w:w="6030" w:type="dxa"/>
          </w:tcPr>
          <w:p w14:paraId="10BBC2C1" w14:textId="77777777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24539C">
        <w:trPr>
          <w:cantSplit/>
          <w:trHeight w:val="313"/>
        </w:trPr>
        <w:tc>
          <w:tcPr>
            <w:tcW w:w="6030" w:type="dxa"/>
          </w:tcPr>
          <w:p w14:paraId="0068848D" w14:textId="77777777" w:rsidR="0024539C" w:rsidRPr="00536FBF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4572" w:rsidRPr="00CA4865" w14:paraId="3F97C5B9" w14:textId="77777777" w:rsidTr="0024539C">
        <w:trPr>
          <w:cantSplit/>
          <w:trHeight w:val="306"/>
        </w:trPr>
        <w:tc>
          <w:tcPr>
            <w:tcW w:w="6030" w:type="dxa"/>
          </w:tcPr>
          <w:p w14:paraId="34E156BB" w14:textId="73F49055" w:rsidR="00B14572" w:rsidRPr="00CA48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53B36CEF" w:rsidR="00B14572" w:rsidRPr="007C2814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79,644</w:t>
            </w:r>
          </w:p>
        </w:tc>
        <w:tc>
          <w:tcPr>
            <w:tcW w:w="180" w:type="dxa"/>
          </w:tcPr>
          <w:p w14:paraId="6B0D1FF6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0158D" w14:textId="7330C149" w:rsidR="00B14572" w:rsidRPr="00764E41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88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81</w:t>
            </w:r>
            <w:r w:rsidRPr="00CB4B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188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219</w:t>
            </w:r>
          </w:p>
        </w:tc>
      </w:tr>
      <w:tr w:rsidR="00B14572" w:rsidRPr="00CA4865" w14:paraId="0DD42987" w14:textId="77777777" w:rsidTr="0024539C">
        <w:trPr>
          <w:cantSplit/>
          <w:trHeight w:val="306"/>
        </w:trPr>
        <w:tc>
          <w:tcPr>
            <w:tcW w:w="6030" w:type="dxa"/>
          </w:tcPr>
          <w:p w14:paraId="768D6FDC" w14:textId="77777777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2566DFEC" w:rsidR="00B14572" w:rsidRPr="007C2814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41076847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845A2" w14:textId="77777777" w:rsidR="00B14572" w:rsidRPr="007546E9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</w:tr>
      <w:tr w:rsidR="00B14572" w:rsidRPr="00CA4865" w14:paraId="51514B96" w14:textId="77777777" w:rsidTr="0024539C">
        <w:trPr>
          <w:cantSplit/>
          <w:trHeight w:val="306"/>
        </w:trPr>
        <w:tc>
          <w:tcPr>
            <w:tcW w:w="6030" w:type="dxa"/>
          </w:tcPr>
          <w:p w14:paraId="1F49D312" w14:textId="77777777" w:rsidR="00B14572" w:rsidRPr="00AF351C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76A92511" w:rsidR="00B14572" w:rsidRPr="00B145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79,869</w:t>
            </w:r>
          </w:p>
        </w:tc>
        <w:tc>
          <w:tcPr>
            <w:tcW w:w="180" w:type="dxa"/>
          </w:tcPr>
          <w:p w14:paraId="1EB3640F" w14:textId="77777777" w:rsidR="00B14572" w:rsidRPr="00396A44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1254EF" w14:textId="77777777" w:rsidR="00B14572" w:rsidRPr="00396A44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6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81,443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396A44">
        <w:trPr>
          <w:cantSplit/>
          <w:trHeight w:val="313"/>
        </w:trPr>
        <w:tc>
          <w:tcPr>
            <w:tcW w:w="7290" w:type="dxa"/>
          </w:tcPr>
          <w:p w14:paraId="0B5FF9BF" w14:textId="515985D5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01DCE798" w:rsidR="00396A44" w:rsidRPr="00396A44" w:rsidRDefault="006A2E7E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81,219</w:t>
            </w:r>
          </w:p>
        </w:tc>
      </w:tr>
      <w:tr w:rsidR="00B14572" w:rsidRPr="00CA4865" w14:paraId="2C0A94F9" w14:textId="77777777" w:rsidTr="00396A44">
        <w:trPr>
          <w:cantSplit/>
          <w:trHeight w:val="306"/>
        </w:trPr>
        <w:tc>
          <w:tcPr>
            <w:tcW w:w="7290" w:type="dxa"/>
          </w:tcPr>
          <w:p w14:paraId="7D1B20C3" w14:textId="26BDC4A5" w:rsidR="00B14572" w:rsidRPr="00CA48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0C27343F" w:rsidR="00B14572" w:rsidRPr="00B145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3,330</w:t>
            </w:r>
          </w:p>
        </w:tc>
      </w:tr>
      <w:tr w:rsidR="00B14572" w:rsidRPr="00CA4865" w14:paraId="2EF16DB1" w14:textId="77777777" w:rsidTr="00396A44">
        <w:trPr>
          <w:cantSplit/>
          <w:trHeight w:val="306"/>
        </w:trPr>
        <w:tc>
          <w:tcPr>
            <w:tcW w:w="7290" w:type="dxa"/>
          </w:tcPr>
          <w:p w14:paraId="67A5DDB2" w14:textId="48DC38AE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6136E72E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570C128D" w:rsidR="00B14572" w:rsidRPr="00B145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(4,905)</w:t>
            </w:r>
          </w:p>
        </w:tc>
      </w:tr>
      <w:tr w:rsidR="00B14572" w:rsidRPr="00CA4865" w14:paraId="45C2B810" w14:textId="77777777" w:rsidTr="00396A44">
        <w:trPr>
          <w:cantSplit/>
          <w:trHeight w:val="306"/>
        </w:trPr>
        <w:tc>
          <w:tcPr>
            <w:tcW w:w="7290" w:type="dxa"/>
          </w:tcPr>
          <w:p w14:paraId="466561DE" w14:textId="6F684E01" w:rsidR="00B14572" w:rsidRPr="00AF351C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684CA8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053097DF" w:rsidR="00B14572" w:rsidRPr="007C2814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79,644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09E89C4" w14:textId="77777777" w:rsidR="00B14572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4CFD21" w14:textId="6BB093EB" w:rsidR="00872143" w:rsidRPr="00091CA0" w:rsidRDefault="00E17ED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ใน</w:t>
      </w:r>
      <w:r w:rsidR="0091681A">
        <w:rPr>
          <w:rFonts w:ascii="Angsana New" w:hAnsi="Angsana New" w:cs="Angsana New" w:hint="cs"/>
          <w:sz w:val="30"/>
          <w:szCs w:val="30"/>
          <w:cs/>
        </w:rPr>
        <w:t xml:space="preserve">ไตรมาสสี่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ตัดสินใจถอนเงินลงทุนใน</w:t>
      </w:r>
      <w:r w:rsidR="00041B0A">
        <w:rPr>
          <w:rFonts w:ascii="Angsana New" w:hAnsi="Angsana New" w:cs="Angsana New"/>
          <w:sz w:val="30"/>
          <w:szCs w:val="30"/>
        </w:rPr>
        <w:t xml:space="preserve"> Red Lobster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</w:t>
      </w:r>
      <w:r w:rsidR="00041B0A">
        <w:rPr>
          <w:rFonts w:ascii="Angsana New" w:hAnsi="Angsana New" w:cs="Angsana New"/>
          <w:sz w:val="30"/>
          <w:szCs w:val="30"/>
        </w:rPr>
        <w:t>(</w:t>
      </w:r>
      <w:r w:rsidR="00872143" w:rsidRPr="00091CA0">
        <w:rPr>
          <w:rFonts w:ascii="Angsana New" w:hAnsi="Angsana New" w:cs="Angsana New"/>
          <w:sz w:val="30"/>
          <w:szCs w:val="30"/>
        </w:rPr>
        <w:t>RL</w:t>
      </w:r>
      <w:r w:rsidR="00041B0A">
        <w:rPr>
          <w:rFonts w:ascii="Angsana New" w:hAnsi="Angsana New" w:cs="Angsana New"/>
          <w:sz w:val="30"/>
          <w:szCs w:val="30"/>
        </w:rPr>
        <w:t>)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ตามที่เปิดเผยไว้ในหมายเหตุข้อ </w:t>
      </w:r>
      <w:r w:rsidR="00041B0A">
        <w:rPr>
          <w:rFonts w:ascii="Angsana New" w:hAnsi="Angsana New" w:cs="Angsana New"/>
          <w:sz w:val="30"/>
          <w:szCs w:val="30"/>
        </w:rPr>
        <w:t>9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กลุ่มบริษัทจึงประเมินมูลค่ายุติธรรมของหุ้นบุริมสิทธิของ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จากผลการประเมินมูลค่า มูลค่าประเมินของ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2F7A33">
        <w:rPr>
          <w:rFonts w:ascii="Angsana New" w:hAnsi="Angsana New" w:cs="Angsana New"/>
          <w:sz w:val="30"/>
          <w:szCs w:val="30"/>
        </w:rPr>
        <w:br/>
      </w:r>
      <w:r w:rsidR="00872143" w:rsidRPr="00091CA0">
        <w:rPr>
          <w:rFonts w:ascii="Angsana New" w:hAnsi="Angsana New" w:cs="Angsana New"/>
          <w:sz w:val="30"/>
          <w:szCs w:val="30"/>
          <w:cs/>
        </w:rPr>
        <w:t>ไม่เพียงพอที่จะชำระหนี้ของหุ้นบุริมสิทธิเหล่านี้ ดังนั้น มูลค่ายุติธรรมของห</w:t>
      </w:r>
      <w:r w:rsidR="00321599">
        <w:rPr>
          <w:rFonts w:ascii="Angsana New" w:hAnsi="Angsana New" w:cs="Angsana New" w:hint="cs"/>
          <w:sz w:val="30"/>
          <w:szCs w:val="30"/>
          <w:cs/>
        </w:rPr>
        <w:t>ุ้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นบุริมสิทธิดังกล่าวจึงถูกปรับปรุง</w:t>
      </w:r>
      <w:r w:rsidR="002F7A33">
        <w:rPr>
          <w:rFonts w:ascii="Angsana New" w:hAnsi="Angsana New" w:cs="Angsana New"/>
          <w:sz w:val="30"/>
          <w:szCs w:val="30"/>
        </w:rPr>
        <w:br/>
      </w:r>
      <w:r w:rsidR="00872143" w:rsidRPr="00091CA0">
        <w:rPr>
          <w:rFonts w:ascii="Angsana New" w:hAnsi="Angsana New" w:cs="Angsana New"/>
          <w:sz w:val="30"/>
          <w:szCs w:val="30"/>
          <w:cs/>
        </w:rPr>
        <w:t>เป็นศูนย์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ต่อมา ณ รอบระยะเวลาบัญชีสิ้นงวด </w:t>
      </w:r>
      <w:r>
        <w:rPr>
          <w:rFonts w:ascii="Angsana New" w:hAnsi="Angsana New" w:cs="Angsana New"/>
          <w:sz w:val="30"/>
          <w:szCs w:val="30"/>
        </w:rPr>
        <w:t>3</w:t>
      </w:r>
      <w:r w:rsidR="00C607E8" w:rsidRPr="00C607E8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7334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317BC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มูลค่ายุติธรรมดังกล่าวยังคงเป็นศูนย์</w:t>
      </w:r>
    </w:p>
    <w:p w14:paraId="27948F8B" w14:textId="77777777" w:rsidR="00872143" w:rsidRDefault="0087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BE48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900"/>
          <w:tab w:val="num" w:pos="2243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BE48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900"/>
          <w:tab w:val="num" w:pos="2243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1589BBD4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25705D" w14:textId="068DE627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เงินลงทุนระยะสั้นและเงินลงทุนในตราสารหนี้ที่วัดมูลค่าด้วยวิธีราคาทุนตัดจำหน่าย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15CB4354" w14:textId="77777777" w:rsidR="00CA37E0" w:rsidRPr="005E76BF" w:rsidRDefault="00CA37E0" w:rsidP="00E2040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31E2BAB1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CA37E0" w:rsidRPr="005E76BF" w14:paraId="22869608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257A5ACE" w14:textId="7B79CA28" w:rsidR="00CA37E0" w:rsidRPr="005E76BF" w:rsidRDefault="00CA37E0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61FA461C" w14:textId="4CD5472D" w:rsidR="00CA37E0" w:rsidRPr="005E76BF" w:rsidRDefault="006A2E7E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733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CA37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59607FA1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660D2D0F" w14:textId="1891F9CD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34A3527C" w14:textId="3DA777FC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78A02ACC" w14:textId="77777777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3396C673" w14:textId="278CCA4B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A37E0" w:rsidRPr="005E76BF" w14:paraId="5C46B7C3" w14:textId="77777777" w:rsidTr="001227FA">
        <w:trPr>
          <w:tblHeader/>
        </w:trPr>
        <w:tc>
          <w:tcPr>
            <w:tcW w:w="3040" w:type="pct"/>
          </w:tcPr>
          <w:p w14:paraId="203674DE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1227FA">
        <w:tc>
          <w:tcPr>
            <w:tcW w:w="3040" w:type="pct"/>
          </w:tcPr>
          <w:p w14:paraId="2004AE20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C2814" w:rsidRPr="005E76BF" w14:paraId="00C56FB6" w14:textId="77777777" w:rsidTr="001227FA">
        <w:tc>
          <w:tcPr>
            <w:tcW w:w="3040" w:type="pct"/>
          </w:tcPr>
          <w:p w14:paraId="2569C53C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65C04B69" w14:textId="59B7CD63" w:rsidR="007C2814" w:rsidRPr="00BD7508" w:rsidRDefault="00556B89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D19F954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87EBA80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</w:tr>
      <w:tr w:rsidR="007C2814" w:rsidRPr="005E76BF" w14:paraId="63B383FF" w14:textId="77777777" w:rsidTr="001227FA">
        <w:tc>
          <w:tcPr>
            <w:tcW w:w="3040" w:type="pct"/>
          </w:tcPr>
          <w:p w14:paraId="315B36DD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5CCBB737" w:rsidR="007C2814" w:rsidRPr="00BD7508" w:rsidRDefault="00556B89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773,206</w:t>
            </w:r>
          </w:p>
        </w:tc>
        <w:tc>
          <w:tcPr>
            <w:tcW w:w="149" w:type="pct"/>
          </w:tcPr>
          <w:p w14:paraId="2FB3FF6E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275ADBEB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1,760,811</w:t>
            </w:r>
          </w:p>
        </w:tc>
      </w:tr>
      <w:tr w:rsidR="007C2814" w:rsidRPr="005E76BF" w14:paraId="72F7609E" w14:textId="77777777" w:rsidTr="001227FA">
        <w:tc>
          <w:tcPr>
            <w:tcW w:w="3040" w:type="pct"/>
          </w:tcPr>
          <w:p w14:paraId="78DBC9FA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2E07967" w14:textId="62F2B11B" w:rsidR="007C2814" w:rsidRPr="00BD7508" w:rsidRDefault="00556B89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773,206</w:t>
            </w:r>
          </w:p>
        </w:tc>
        <w:tc>
          <w:tcPr>
            <w:tcW w:w="149" w:type="pct"/>
          </w:tcPr>
          <w:p w14:paraId="189E2861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</w:tcPr>
          <w:p w14:paraId="067FE16A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1,960,811</w:t>
            </w:r>
          </w:p>
        </w:tc>
      </w:tr>
      <w:tr w:rsidR="007C2814" w:rsidRPr="005E76BF" w14:paraId="49462904" w14:textId="77777777" w:rsidTr="00AF351C">
        <w:tc>
          <w:tcPr>
            <w:tcW w:w="3040" w:type="pct"/>
          </w:tcPr>
          <w:p w14:paraId="174287AF" w14:textId="04FA38B3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ส่วนที่ไม่หมุนเวียน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E5C08D5" w14:textId="5B7B2CD6" w:rsidR="007C2814" w:rsidRPr="00BD7508" w:rsidRDefault="00556B89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100,781</w:t>
            </w:r>
          </w:p>
        </w:tc>
        <w:tc>
          <w:tcPr>
            <w:tcW w:w="149" w:type="pct"/>
          </w:tcPr>
          <w:p w14:paraId="5BCBBF6D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327B8FBE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877,924</w:t>
            </w:r>
          </w:p>
        </w:tc>
      </w:tr>
      <w:tr w:rsidR="007C2814" w:rsidRPr="005E76BF" w14:paraId="06244FA0" w14:textId="77777777" w:rsidTr="00AF351C">
        <w:tc>
          <w:tcPr>
            <w:tcW w:w="3040" w:type="pct"/>
          </w:tcPr>
          <w:p w14:paraId="23A052C0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893507D" w14:textId="77777777" w:rsidR="007C2814" w:rsidRPr="00BD750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683A2DA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</w:tcPr>
          <w:p w14:paraId="230B5E10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C2814" w:rsidRPr="005E76BF" w14:paraId="20CB9DDC" w14:textId="77777777" w:rsidTr="00A50626">
        <w:tc>
          <w:tcPr>
            <w:tcW w:w="3040" w:type="pct"/>
          </w:tcPr>
          <w:p w14:paraId="3A0F6F5D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14C6A8D3" w:rsidR="007C2814" w:rsidRPr="00902236" w:rsidRDefault="00556B89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873,987</w:t>
            </w:r>
          </w:p>
        </w:tc>
        <w:tc>
          <w:tcPr>
            <w:tcW w:w="149" w:type="pct"/>
          </w:tcPr>
          <w:p w14:paraId="374E9440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</w:tcPr>
          <w:p w14:paraId="5C9A26B4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2,838,735</w:t>
            </w:r>
          </w:p>
        </w:tc>
      </w:tr>
    </w:tbl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64611F" w14:textId="437AE72F" w:rsidR="004100EC" w:rsidRDefault="004100EC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23F88" w:rsidRPr="001A5C9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D6136A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223F88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ยน</w:t>
      </w:r>
      <w:r w:rsidR="00223F88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55C8F" w:rsidRPr="001A5C9F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56B89">
        <w:rPr>
          <w:rFonts w:asciiTheme="majorBidi" w:hAnsiTheme="majorBidi" w:cs="Angsana New"/>
          <w:sz w:val="30"/>
          <w:szCs w:val="30"/>
        </w:rPr>
        <w:t>1.8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56B89">
        <w:rPr>
          <w:rFonts w:asciiTheme="majorBidi" w:hAnsiTheme="majorBidi" w:cs="Angsana New"/>
          <w:sz w:val="30"/>
          <w:szCs w:val="30"/>
        </w:rPr>
        <w:t>4.0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B6033" w:rsidRPr="004B603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4B6033"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C872CF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อัตราดอกเบี้ยระหว่างร้อยละ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34756">
        <w:rPr>
          <w:rFonts w:asciiTheme="majorBidi" w:hAnsiTheme="majorBidi" w:cs="Angsana New"/>
          <w:i/>
          <w:iCs/>
          <w:sz w:val="30"/>
          <w:szCs w:val="30"/>
        </w:rPr>
        <w:t>1.0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34756">
        <w:rPr>
          <w:rFonts w:asciiTheme="majorBidi" w:hAnsiTheme="majorBidi" w:cs="Angsana New"/>
          <w:i/>
          <w:iCs/>
          <w:sz w:val="30"/>
          <w:szCs w:val="30"/>
        </w:rPr>
        <w:t>3.5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C129F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556C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Pr="001A5C9F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56B89">
        <w:rPr>
          <w:rFonts w:asciiTheme="majorBidi" w:hAnsiTheme="majorBidi" w:cs="Angsana New"/>
          <w:spacing w:val="-2"/>
          <w:sz w:val="30"/>
          <w:szCs w:val="30"/>
        </w:rPr>
        <w:t>5</w:t>
      </w:r>
      <w:r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56B89">
        <w:rPr>
          <w:rFonts w:asciiTheme="majorBidi" w:hAnsiTheme="majorBidi" w:cs="Angsana New"/>
          <w:spacing w:val="-2"/>
          <w:sz w:val="30"/>
          <w:szCs w:val="30"/>
        </w:rPr>
        <w:t>15</w:t>
      </w:r>
      <w:r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5C458B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5C458B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>2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C458B">
        <w:rPr>
          <w:rFonts w:asciiTheme="majorBidi" w:hAnsiTheme="majorBidi" w:cs="Angsana New"/>
          <w:i/>
          <w:iCs/>
          <w:sz w:val="30"/>
          <w:szCs w:val="30"/>
        </w:rPr>
        <w:t>24</w:t>
      </w:r>
      <w:r w:rsidR="00556C30"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>เดือน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6EA6A6D2" w14:textId="77777777" w:rsidR="0004404E" w:rsidRDefault="0004404E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8D8B229" w14:textId="34D2D6E7" w:rsidR="0004404E" w:rsidRDefault="0004404E" w:rsidP="00044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100EC">
        <w:rPr>
          <w:rFonts w:asciiTheme="majorBidi" w:hAnsiTheme="majorBidi" w:cs="Angsana New" w:hint="cs"/>
          <w:sz w:val="30"/>
          <w:szCs w:val="30"/>
          <w:cs/>
        </w:rPr>
        <w:t>ณ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2566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188C">
        <w:rPr>
          <w:rFonts w:asciiTheme="majorBidi" w:hAnsiTheme="majorBidi" w:cs="Angsana New"/>
          <w:sz w:val="30"/>
          <w:szCs w:val="30"/>
        </w:rPr>
        <w:t>3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200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="00F35B43">
        <w:rPr>
          <w:rFonts w:asciiTheme="majorBidi" w:hAnsiTheme="majorBidi" w:cs="Angsana New"/>
          <w:sz w:val="30"/>
          <w:szCs w:val="30"/>
          <w:cs/>
        </w:rPr>
        <w:br/>
      </w:r>
      <w:r w:rsidRPr="004100EC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1.9</w:t>
      </w:r>
      <w:r w:rsidRPr="004100EC">
        <w:rPr>
          <w:rFonts w:asciiTheme="majorBidi" w:hAnsiTheme="majorBidi" w:cstheme="majorBidi"/>
          <w:sz w:val="30"/>
          <w:szCs w:val="30"/>
        </w:rPr>
        <w:t xml:space="preserve"> </w:t>
      </w:r>
      <w:r w:rsidR="00BC1336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2.2</w:t>
      </w:r>
      <w:r w:rsidRPr="004100EC">
        <w:rPr>
          <w:rFonts w:asciiTheme="majorBidi" w:hAnsiTheme="majorBidi" w:cstheme="majorBidi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ครบกําหนดในเดือน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="Angsana New"/>
          <w:sz w:val="30"/>
          <w:szCs w:val="30"/>
        </w:rPr>
        <w:t>2567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389CF0B" w14:textId="77777777" w:rsidR="0004404E" w:rsidRDefault="0004404E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74649B4" w14:textId="12517A28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lastRenderedPageBreak/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91CA0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4"/>
          <w:szCs w:val="24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262"/>
        <w:gridCol w:w="180"/>
        <w:gridCol w:w="1260"/>
        <w:gridCol w:w="180"/>
        <w:gridCol w:w="1260"/>
        <w:gridCol w:w="180"/>
        <w:gridCol w:w="1260"/>
      </w:tblGrid>
      <w:tr w:rsidR="00CA37E0" w:rsidRPr="00A85D0A" w14:paraId="752EC529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68BDC661" w14:textId="77777777" w:rsidR="00CA37E0" w:rsidRPr="00A85D0A" w:rsidRDefault="00CA37E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706070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930836E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136A" w:rsidRPr="00A85D0A" w14:paraId="600ED234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4EAA8F" w14:textId="0722CCDD" w:rsidR="00D6136A" w:rsidRPr="00950787" w:rsidRDefault="00D6136A" w:rsidP="00D613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AF202BF" w14:textId="1897D09E" w:rsidR="00D6136A" w:rsidRPr="00F92A58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1602836" w14:textId="77777777" w:rsidR="00D6136A" w:rsidRPr="00A85D0A" w:rsidRDefault="00D6136A" w:rsidP="00D613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F37CC1" w14:textId="3D7990C5" w:rsidR="00D6136A" w:rsidRPr="00F92A58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805C97C" w14:textId="77777777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0F7DED" w14:textId="264D0681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5ECBCE" w14:textId="77777777" w:rsidR="00D6136A" w:rsidRPr="00A85D0A" w:rsidRDefault="00D6136A" w:rsidP="00D613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BD8E75" w14:textId="712CCED3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6136A" w:rsidRPr="00A85D0A" w14:paraId="161AFC15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B55ABF" w14:textId="77777777" w:rsidR="00D6136A" w:rsidRDefault="00D6136A" w:rsidP="00D613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E6711FA" w14:textId="0940DB3E" w:rsidR="00D6136A" w:rsidRPr="009B0838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3296D53" w14:textId="77777777" w:rsidR="00D6136A" w:rsidRPr="00A85D0A" w:rsidRDefault="00D6136A" w:rsidP="00D613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53EA43" w14:textId="58511B62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594ECF66" w14:textId="77777777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776BB3" w14:textId="4753B0DE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36B7E3A" w14:textId="77777777" w:rsidR="00D6136A" w:rsidRPr="00A85D0A" w:rsidRDefault="00D6136A" w:rsidP="00D613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DD66CDC" w14:textId="50A7CC85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D6136A" w:rsidRPr="00A85D0A" w14:paraId="2DBBD669" w14:textId="77777777" w:rsidTr="00F05D93">
        <w:trPr>
          <w:cantSplit/>
          <w:trHeight w:val="425"/>
          <w:tblHeader/>
        </w:trPr>
        <w:tc>
          <w:tcPr>
            <w:tcW w:w="4138" w:type="dxa"/>
            <w:vAlign w:val="bottom"/>
          </w:tcPr>
          <w:p w14:paraId="33A2FB79" w14:textId="77777777" w:rsidR="00D6136A" w:rsidRPr="00A85D0A" w:rsidRDefault="00D6136A" w:rsidP="00D6136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0E960EA0" w14:textId="77777777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136A" w:rsidRPr="00A85D0A" w14:paraId="54F6051B" w14:textId="77777777" w:rsidTr="00F05D93">
        <w:trPr>
          <w:cantSplit/>
          <w:trHeight w:val="334"/>
        </w:trPr>
        <w:tc>
          <w:tcPr>
            <w:tcW w:w="4138" w:type="dxa"/>
            <w:hideMark/>
          </w:tcPr>
          <w:p w14:paraId="1A1D3C29" w14:textId="77777777" w:rsidR="00D6136A" w:rsidRPr="001D5B6F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</w:tcPr>
          <w:p w14:paraId="6E99A558" w14:textId="3D06304A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13,304,470</w:t>
            </w:r>
          </w:p>
        </w:tc>
        <w:tc>
          <w:tcPr>
            <w:tcW w:w="180" w:type="dxa"/>
          </w:tcPr>
          <w:p w14:paraId="17690081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51F1E" w14:textId="77777777" w:rsidR="00D6136A" w:rsidRPr="00DB434B" w:rsidRDefault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13,665,735</w:t>
            </w:r>
          </w:p>
        </w:tc>
        <w:tc>
          <w:tcPr>
            <w:tcW w:w="180" w:type="dxa"/>
          </w:tcPr>
          <w:p w14:paraId="20C79BF7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712F2" w14:textId="1FC4A5A8" w:rsidR="00D6136A" w:rsidRPr="00C7419B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1,352,538</w:t>
            </w:r>
          </w:p>
        </w:tc>
        <w:tc>
          <w:tcPr>
            <w:tcW w:w="180" w:type="dxa"/>
          </w:tcPr>
          <w:p w14:paraId="1E5E9AF1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ADEE7" w14:textId="77777777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1,595,149</w:t>
            </w:r>
          </w:p>
        </w:tc>
      </w:tr>
      <w:tr w:rsidR="00D6136A" w:rsidRPr="00A85D0A" w14:paraId="015243FF" w14:textId="77777777" w:rsidTr="00F05D93">
        <w:trPr>
          <w:cantSplit/>
          <w:trHeight w:val="334"/>
        </w:trPr>
        <w:tc>
          <w:tcPr>
            <w:tcW w:w="4138" w:type="dxa"/>
          </w:tcPr>
          <w:p w14:paraId="7D2EB7B1" w14:textId="77777777" w:rsidR="00D6136A" w:rsidRPr="001D5B6F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44A0E2C" w14:textId="5E539899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34,104</w:t>
            </w:r>
          </w:p>
        </w:tc>
        <w:tc>
          <w:tcPr>
            <w:tcW w:w="180" w:type="dxa"/>
          </w:tcPr>
          <w:p w14:paraId="280E4DAE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6DFAE" w14:textId="77777777" w:rsidR="00D6136A" w:rsidRPr="00DB434B" w:rsidRDefault="00D6136A" w:rsidP="0032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48,838</w:t>
            </w:r>
          </w:p>
        </w:tc>
        <w:tc>
          <w:tcPr>
            <w:tcW w:w="180" w:type="dxa"/>
          </w:tcPr>
          <w:p w14:paraId="337FFD63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89D60" w14:textId="5D34A427" w:rsidR="00D6136A" w:rsidRPr="00C7419B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1,047,477</w:t>
            </w:r>
          </w:p>
        </w:tc>
        <w:tc>
          <w:tcPr>
            <w:tcW w:w="180" w:type="dxa"/>
          </w:tcPr>
          <w:p w14:paraId="412A409F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FDD7F3" w14:textId="77777777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1,421,500</w:t>
            </w:r>
          </w:p>
        </w:tc>
      </w:tr>
      <w:tr w:rsidR="00D6136A" w:rsidRPr="00A85D0A" w14:paraId="313529BB" w14:textId="77777777" w:rsidTr="00F05D93">
        <w:trPr>
          <w:cantSplit/>
          <w:trHeight w:val="334"/>
        </w:trPr>
        <w:tc>
          <w:tcPr>
            <w:tcW w:w="4138" w:type="dxa"/>
          </w:tcPr>
          <w:p w14:paraId="4C074263" w14:textId="77777777" w:rsidR="00D6136A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5C18E19C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13,338,574</w:t>
            </w:r>
          </w:p>
        </w:tc>
        <w:tc>
          <w:tcPr>
            <w:tcW w:w="180" w:type="dxa"/>
          </w:tcPr>
          <w:p w14:paraId="5AE9293F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E048D4" w14:textId="77777777" w:rsidR="00D6136A" w:rsidRPr="00DB434B" w:rsidRDefault="00D6136A" w:rsidP="00D87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13,714,573</w:t>
            </w:r>
          </w:p>
        </w:tc>
        <w:tc>
          <w:tcPr>
            <w:tcW w:w="180" w:type="dxa"/>
          </w:tcPr>
          <w:p w14:paraId="6056B8EB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0E948" w14:textId="65297260" w:rsidR="00D6136A" w:rsidRPr="00C7419B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2,400,015</w:t>
            </w:r>
          </w:p>
        </w:tc>
        <w:tc>
          <w:tcPr>
            <w:tcW w:w="180" w:type="dxa"/>
          </w:tcPr>
          <w:p w14:paraId="10026E2A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48F03D" w14:textId="77777777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3,016,649</w:t>
            </w:r>
          </w:p>
        </w:tc>
      </w:tr>
      <w:tr w:rsidR="00D6136A" w:rsidRPr="00A85D0A" w14:paraId="157426E4" w14:textId="77777777" w:rsidTr="00F05D93">
        <w:trPr>
          <w:cantSplit/>
          <w:trHeight w:val="334"/>
        </w:trPr>
        <w:tc>
          <w:tcPr>
            <w:tcW w:w="4138" w:type="dxa"/>
          </w:tcPr>
          <w:p w14:paraId="5F8EAF0B" w14:textId="77777777" w:rsidR="00D6136A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E171A" w14:textId="41F709FA" w:rsidR="00D6136A" w:rsidRPr="00603092" w:rsidRDefault="00556B8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(309,714)</w:t>
            </w:r>
          </w:p>
        </w:tc>
        <w:tc>
          <w:tcPr>
            <w:tcW w:w="180" w:type="dxa"/>
          </w:tcPr>
          <w:p w14:paraId="0629460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0E8BD" w14:textId="30C8A9C1" w:rsidR="00D6136A" w:rsidRPr="00DB434B" w:rsidRDefault="00D6136A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6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(332,043)</w:t>
            </w:r>
          </w:p>
        </w:tc>
        <w:tc>
          <w:tcPr>
            <w:tcW w:w="180" w:type="dxa"/>
          </w:tcPr>
          <w:p w14:paraId="1E9D8536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C277C" w14:textId="75D60DFB" w:rsidR="00D6136A" w:rsidRPr="00C7419B" w:rsidRDefault="00556B8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6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(19,323)</w:t>
            </w:r>
          </w:p>
        </w:tc>
        <w:tc>
          <w:tcPr>
            <w:tcW w:w="180" w:type="dxa"/>
          </w:tcPr>
          <w:p w14:paraId="195382B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CB3319" w14:textId="77777777" w:rsidR="00D6136A" w:rsidRPr="00C7419B" w:rsidRDefault="00D6136A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(28,063)</w:t>
            </w:r>
          </w:p>
        </w:tc>
      </w:tr>
      <w:tr w:rsidR="00D6136A" w:rsidRPr="00A85D0A" w14:paraId="5A5306D9" w14:textId="77777777" w:rsidTr="00F05D93">
        <w:trPr>
          <w:cantSplit/>
          <w:trHeight w:val="334"/>
        </w:trPr>
        <w:tc>
          <w:tcPr>
            <w:tcW w:w="4138" w:type="dxa"/>
          </w:tcPr>
          <w:p w14:paraId="2404C662" w14:textId="7157A1F3" w:rsidR="00D6136A" w:rsidRDefault="00D6136A" w:rsidP="00D6136A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</w:p>
        </w:tc>
        <w:tc>
          <w:tcPr>
            <w:tcW w:w="1262" w:type="dxa"/>
          </w:tcPr>
          <w:p w14:paraId="663B5100" w14:textId="01554C34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F5E12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E88FAF" w14:textId="77777777" w:rsidR="00D6136A" w:rsidRPr="00DB434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DD20C9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3FB4A7" w14:textId="77777777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271C3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D332DC" w14:textId="77777777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136A" w:rsidRPr="00A85D0A" w14:paraId="26DEB3B8" w14:textId="77777777" w:rsidTr="00F05D93">
        <w:trPr>
          <w:cantSplit/>
          <w:trHeight w:val="334"/>
        </w:trPr>
        <w:tc>
          <w:tcPr>
            <w:tcW w:w="4138" w:type="dxa"/>
          </w:tcPr>
          <w:p w14:paraId="3E3AA672" w14:textId="59C44A4D" w:rsidR="00D6136A" w:rsidRPr="009B0838" w:rsidRDefault="00D6136A" w:rsidP="00D6136A">
            <w:pPr>
              <w:tabs>
                <w:tab w:val="left" w:pos="574"/>
              </w:tabs>
              <w:spacing w:line="240" w:lineRule="auto"/>
              <w:ind w:left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B1047AA" w14:textId="672BF86A" w:rsidR="00D6136A" w:rsidRPr="00603092" w:rsidRDefault="00556B8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  <w:tc>
          <w:tcPr>
            <w:tcW w:w="180" w:type="dxa"/>
          </w:tcPr>
          <w:p w14:paraId="6A9A464E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8820C9" w14:textId="77777777" w:rsidR="00D6136A" w:rsidRPr="00DB434B" w:rsidRDefault="00D6136A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6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80" w:type="dxa"/>
          </w:tcPr>
          <w:p w14:paraId="705EA1E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6D1F1" w14:textId="3082A8F4" w:rsidR="00D6136A" w:rsidRPr="00C7419B" w:rsidRDefault="00556B8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  <w:tc>
          <w:tcPr>
            <w:tcW w:w="180" w:type="dxa"/>
          </w:tcPr>
          <w:p w14:paraId="5E610A74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DAE061" w14:textId="77777777" w:rsidR="00D6136A" w:rsidRPr="00C7419B" w:rsidRDefault="00D6136A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</w:tr>
      <w:tr w:rsidR="00D6136A" w:rsidRPr="00A85D0A" w14:paraId="298F9B5F" w14:textId="77777777" w:rsidTr="00F05D93">
        <w:trPr>
          <w:cantSplit/>
          <w:trHeight w:val="344"/>
        </w:trPr>
        <w:tc>
          <w:tcPr>
            <w:tcW w:w="4138" w:type="dxa"/>
            <w:hideMark/>
          </w:tcPr>
          <w:p w14:paraId="48A16273" w14:textId="77777777" w:rsidR="00D6136A" w:rsidRPr="00A85D0A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7200676C" w:rsidR="00D6136A" w:rsidRPr="00603092" w:rsidRDefault="00556B8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(309,734)</w:t>
            </w:r>
          </w:p>
        </w:tc>
        <w:tc>
          <w:tcPr>
            <w:tcW w:w="180" w:type="dxa"/>
          </w:tcPr>
          <w:p w14:paraId="364E716D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622774" w14:textId="77777777" w:rsidR="00D6136A" w:rsidRPr="00603092" w:rsidRDefault="00D6136A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6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(332,076)</w:t>
            </w:r>
          </w:p>
        </w:tc>
        <w:tc>
          <w:tcPr>
            <w:tcW w:w="180" w:type="dxa"/>
          </w:tcPr>
          <w:p w14:paraId="22908A93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DF94" w14:textId="23F67941" w:rsidR="00D6136A" w:rsidRPr="00C7419B" w:rsidRDefault="00556B8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(19,343)</w:t>
            </w:r>
          </w:p>
        </w:tc>
        <w:tc>
          <w:tcPr>
            <w:tcW w:w="180" w:type="dxa"/>
          </w:tcPr>
          <w:p w14:paraId="6E2DF0C0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79FA98" w14:textId="77777777" w:rsidR="00D6136A" w:rsidRPr="00C7419B" w:rsidRDefault="00D6136A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(28,086)</w:t>
            </w:r>
          </w:p>
        </w:tc>
      </w:tr>
      <w:tr w:rsidR="00D6136A" w:rsidRPr="00A85D0A" w14:paraId="2DAAE871" w14:textId="77777777" w:rsidTr="00F05D93">
        <w:trPr>
          <w:cantSplit/>
          <w:trHeight w:val="344"/>
        </w:trPr>
        <w:tc>
          <w:tcPr>
            <w:tcW w:w="4138" w:type="dxa"/>
            <w:hideMark/>
          </w:tcPr>
          <w:p w14:paraId="0548529F" w14:textId="77777777" w:rsidR="00D6136A" w:rsidRPr="00907A48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65FB3" w14:textId="0BCF75AB" w:rsidR="00D6136A" w:rsidRPr="0070709B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13,028,840</w:t>
            </w:r>
          </w:p>
        </w:tc>
        <w:tc>
          <w:tcPr>
            <w:tcW w:w="180" w:type="dxa"/>
          </w:tcPr>
          <w:p w14:paraId="1DE229E0" w14:textId="77777777" w:rsidR="00D6136A" w:rsidRPr="0039572C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D33AC" w14:textId="77777777" w:rsidR="00D6136A" w:rsidRPr="00907A48" w:rsidRDefault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A48">
              <w:rPr>
                <w:rFonts w:ascii="Angsana New" w:hAnsi="Angsana New" w:cs="Angsana New"/>
                <w:sz w:val="30"/>
                <w:szCs w:val="30"/>
              </w:rPr>
              <w:t>13,382,497</w:t>
            </w:r>
          </w:p>
        </w:tc>
        <w:tc>
          <w:tcPr>
            <w:tcW w:w="180" w:type="dxa"/>
          </w:tcPr>
          <w:p w14:paraId="6063F0E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E8AB6" w14:textId="7D6CC13D" w:rsidR="00D6136A" w:rsidRPr="00C7419B" w:rsidRDefault="00556B89" w:rsidP="006D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2,380,672</w:t>
            </w:r>
          </w:p>
        </w:tc>
        <w:tc>
          <w:tcPr>
            <w:tcW w:w="180" w:type="dxa"/>
          </w:tcPr>
          <w:p w14:paraId="2FBC676C" w14:textId="77777777" w:rsidR="00D6136A" w:rsidRPr="004A26FE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6516" w14:textId="77777777" w:rsidR="00D6136A" w:rsidRPr="00C7419B" w:rsidRDefault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2,988,563</w:t>
            </w:r>
          </w:p>
        </w:tc>
      </w:tr>
      <w:tr w:rsidR="00D6136A" w:rsidRPr="00A85D0A" w14:paraId="09603EC6" w14:textId="77777777" w:rsidTr="004D41A6">
        <w:trPr>
          <w:cantSplit/>
          <w:trHeight w:val="344"/>
        </w:trPr>
        <w:tc>
          <w:tcPr>
            <w:tcW w:w="4138" w:type="dxa"/>
          </w:tcPr>
          <w:p w14:paraId="36DDAFA6" w14:textId="35F397D9" w:rsidR="00D6136A" w:rsidRPr="00907A48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71A83923" w14:textId="753B4EFD" w:rsidR="00D6136A" w:rsidRPr="0070709B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3,508,259</w:t>
            </w:r>
          </w:p>
        </w:tc>
        <w:tc>
          <w:tcPr>
            <w:tcW w:w="180" w:type="dxa"/>
          </w:tcPr>
          <w:p w14:paraId="5DA4D8A4" w14:textId="77777777" w:rsidR="00D6136A" w:rsidRPr="0039572C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817FF32" w14:textId="17E721CC" w:rsidR="00D6136A" w:rsidRPr="00907A48" w:rsidRDefault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2,648,595</w:t>
            </w:r>
          </w:p>
        </w:tc>
        <w:tc>
          <w:tcPr>
            <w:tcW w:w="180" w:type="dxa"/>
          </w:tcPr>
          <w:p w14:paraId="6BA5DF0D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56AF746" w14:textId="46D53725" w:rsidR="00D6136A" w:rsidRPr="00C7419B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1,085,223</w:t>
            </w:r>
          </w:p>
        </w:tc>
        <w:tc>
          <w:tcPr>
            <w:tcW w:w="180" w:type="dxa"/>
          </w:tcPr>
          <w:p w14:paraId="039D1485" w14:textId="77777777" w:rsidR="00D6136A" w:rsidRPr="004A26FE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C28EEDC" w14:textId="539BCF7E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870,804</w:t>
            </w:r>
          </w:p>
        </w:tc>
      </w:tr>
      <w:tr w:rsidR="00D6136A" w:rsidRPr="00A85D0A" w14:paraId="4B97936C" w14:textId="77777777" w:rsidTr="00FC02BA">
        <w:trPr>
          <w:cantSplit/>
          <w:trHeight w:val="344"/>
        </w:trPr>
        <w:tc>
          <w:tcPr>
            <w:tcW w:w="4138" w:type="dxa"/>
          </w:tcPr>
          <w:p w14:paraId="1792BA8A" w14:textId="77777777" w:rsidR="00D6136A" w:rsidRPr="00907A48" w:rsidRDefault="00D6136A" w:rsidP="00D613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0AF781" w14:textId="689E8573" w:rsidR="00D6136A" w:rsidRPr="0039572C" w:rsidRDefault="00556B89" w:rsidP="00587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16,537,099</w:t>
            </w:r>
          </w:p>
        </w:tc>
        <w:tc>
          <w:tcPr>
            <w:tcW w:w="180" w:type="dxa"/>
          </w:tcPr>
          <w:p w14:paraId="06C5F29F" w14:textId="77777777" w:rsidR="00D6136A" w:rsidRPr="0039572C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80D2" w14:textId="77777777" w:rsidR="00D6136A" w:rsidRPr="00346771" w:rsidRDefault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67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16,031,092</w:t>
            </w:r>
          </w:p>
        </w:tc>
        <w:tc>
          <w:tcPr>
            <w:tcW w:w="180" w:type="dxa"/>
          </w:tcPr>
          <w:p w14:paraId="68CFE7EE" w14:textId="77777777" w:rsidR="00D6136A" w:rsidRPr="00346771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1882E" w14:textId="4D3ABC9F" w:rsidR="00D6136A" w:rsidRPr="007C2814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3,465,895</w:t>
            </w:r>
          </w:p>
        </w:tc>
        <w:tc>
          <w:tcPr>
            <w:tcW w:w="180" w:type="dxa"/>
          </w:tcPr>
          <w:p w14:paraId="54D203B5" w14:textId="77777777" w:rsidR="00D6136A" w:rsidRPr="00346771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51D09" w14:textId="77777777" w:rsidR="00D6136A" w:rsidRPr="00C7419B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3,859,367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8C13E6" w14:textId="4406417A" w:rsidR="00B2494D" w:rsidRDefault="00B2494D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2494D"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91CA0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66"/>
        <w:gridCol w:w="1170"/>
        <w:gridCol w:w="268"/>
        <w:gridCol w:w="1172"/>
        <w:gridCol w:w="268"/>
        <w:gridCol w:w="1170"/>
      </w:tblGrid>
      <w:tr w:rsidR="001212E8" w:rsidRPr="006F6412" w14:paraId="56821E15" w14:textId="77777777" w:rsidTr="00F05D93">
        <w:trPr>
          <w:tblHeader/>
        </w:trPr>
        <w:tc>
          <w:tcPr>
            <w:tcW w:w="2151" w:type="pct"/>
            <w:shd w:val="clear" w:color="auto" w:fill="auto"/>
          </w:tcPr>
          <w:p w14:paraId="643EEDCC" w14:textId="77777777" w:rsidR="001A1855" w:rsidRPr="006F6412" w:rsidRDefault="001A1855" w:rsidP="00E2040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5D35A8DF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14:paraId="6E9C6AF8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01C0A4E2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136A" w:rsidRPr="006F6412" w14:paraId="74470DCA" w14:textId="77777777" w:rsidTr="00C004A9">
        <w:trPr>
          <w:tblHeader/>
        </w:trPr>
        <w:tc>
          <w:tcPr>
            <w:tcW w:w="2151" w:type="pct"/>
            <w:shd w:val="clear" w:color="auto" w:fill="auto"/>
          </w:tcPr>
          <w:p w14:paraId="58C8FD5F" w14:textId="602505B0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AD0C04" w14:textId="2D572E6E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8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ยน</w:t>
            </w:r>
          </w:p>
        </w:tc>
        <w:tc>
          <w:tcPr>
            <w:tcW w:w="138" w:type="pct"/>
            <w:shd w:val="clear" w:color="auto" w:fill="auto"/>
          </w:tcPr>
          <w:p w14:paraId="56B2BB83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1D06410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29B7AA0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1BC2A89" w14:textId="65683E7C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8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ยน</w:t>
            </w:r>
          </w:p>
        </w:tc>
        <w:tc>
          <w:tcPr>
            <w:tcW w:w="139" w:type="pct"/>
            <w:shd w:val="clear" w:color="auto" w:fill="auto"/>
          </w:tcPr>
          <w:p w14:paraId="1AB89E84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7A5F224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136A" w:rsidRPr="006F6412" w14:paraId="45B2B353" w14:textId="77777777" w:rsidTr="00F05D93">
        <w:trPr>
          <w:tblHeader/>
        </w:trPr>
        <w:tc>
          <w:tcPr>
            <w:tcW w:w="2151" w:type="pct"/>
            <w:shd w:val="clear" w:color="auto" w:fill="auto"/>
          </w:tcPr>
          <w:p w14:paraId="64E8FFDB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9AC6FF7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475036CA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52B7F9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5F68CE6E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2C43F48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4DBC8785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4A7D567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6136A" w:rsidRPr="006F6412" w14:paraId="43260793" w14:textId="77777777" w:rsidTr="00C7419B">
        <w:trPr>
          <w:tblHeader/>
        </w:trPr>
        <w:tc>
          <w:tcPr>
            <w:tcW w:w="2151" w:type="pct"/>
          </w:tcPr>
          <w:p w14:paraId="739647FF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67550176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36A" w:rsidRPr="006F6412" w14:paraId="4A3083A8" w14:textId="77777777" w:rsidTr="00C7419B">
        <w:tc>
          <w:tcPr>
            <w:tcW w:w="2759" w:type="pct"/>
            <w:gridSpan w:val="2"/>
          </w:tcPr>
          <w:p w14:paraId="24FD67F9" w14:textId="6985C49E" w:rsidR="00D6136A" w:rsidRPr="004B17A1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8" w:type="pct"/>
          </w:tcPr>
          <w:p w14:paraId="288A7F92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CBBC9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ECCED40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6B6AB48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8D5CCE2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21F13C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136A" w:rsidRPr="006F6412" w14:paraId="3B615567" w14:textId="77777777" w:rsidTr="00F05D93">
        <w:tc>
          <w:tcPr>
            <w:tcW w:w="2151" w:type="pct"/>
          </w:tcPr>
          <w:p w14:paraId="42379D6C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8" w:type="pct"/>
          </w:tcPr>
          <w:p w14:paraId="6A9F0675" w14:textId="1F3C101B" w:rsidR="00D6136A" w:rsidRPr="00843767" w:rsidRDefault="00843767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10,791,299</w:t>
            </w:r>
          </w:p>
        </w:tc>
        <w:tc>
          <w:tcPr>
            <w:tcW w:w="138" w:type="pct"/>
          </w:tcPr>
          <w:p w14:paraId="71C7A89E" w14:textId="77777777" w:rsidR="00D6136A" w:rsidRPr="0084376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9CA7BE" w14:textId="7F3186EF" w:rsidR="00D6136A" w:rsidRPr="00843767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10,414,173</w:t>
            </w:r>
          </w:p>
        </w:tc>
        <w:tc>
          <w:tcPr>
            <w:tcW w:w="139" w:type="pct"/>
          </w:tcPr>
          <w:p w14:paraId="7BDBDEB0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CFB0EC2" w14:textId="5295FA73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1,926,480</w:t>
            </w:r>
          </w:p>
        </w:tc>
        <w:tc>
          <w:tcPr>
            <w:tcW w:w="139" w:type="pct"/>
          </w:tcPr>
          <w:p w14:paraId="0671F608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F8444E" w14:textId="1269C95B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2,477,018</w:t>
            </w:r>
          </w:p>
        </w:tc>
      </w:tr>
      <w:tr w:rsidR="00D6136A" w:rsidRPr="006F6412" w14:paraId="53823433" w14:textId="77777777" w:rsidTr="00F05D93">
        <w:tc>
          <w:tcPr>
            <w:tcW w:w="2151" w:type="pct"/>
          </w:tcPr>
          <w:p w14:paraId="13732A12" w14:textId="1692956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4421B919" w14:textId="646E7BDD" w:rsidR="00D6136A" w:rsidRPr="00843767" w:rsidRDefault="00843767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1,968,333</w:t>
            </w:r>
          </w:p>
        </w:tc>
        <w:tc>
          <w:tcPr>
            <w:tcW w:w="138" w:type="pct"/>
          </w:tcPr>
          <w:p w14:paraId="5CC6D5A3" w14:textId="77777777" w:rsidR="00D6136A" w:rsidRPr="0084376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2FEBB16" w14:textId="2A128AB8" w:rsidR="00D6136A" w:rsidRPr="00843767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2,441,748</w:t>
            </w:r>
          </w:p>
        </w:tc>
        <w:tc>
          <w:tcPr>
            <w:tcW w:w="139" w:type="pct"/>
          </w:tcPr>
          <w:p w14:paraId="115C11EA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1427E619" w14:textId="31931168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391,644</w:t>
            </w:r>
          </w:p>
        </w:tc>
        <w:tc>
          <w:tcPr>
            <w:tcW w:w="139" w:type="pct"/>
          </w:tcPr>
          <w:p w14:paraId="59B30760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2ED3DA" w14:textId="7F5E7289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348,173</w:t>
            </w:r>
          </w:p>
        </w:tc>
      </w:tr>
      <w:tr w:rsidR="00D6136A" w:rsidRPr="006F6412" w14:paraId="37F83F8A" w14:textId="77777777" w:rsidTr="00F05D93">
        <w:tc>
          <w:tcPr>
            <w:tcW w:w="2151" w:type="pct"/>
          </w:tcPr>
          <w:p w14:paraId="451978D8" w14:textId="04BA2DC1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7D3DDB05" w14:textId="5B7E1431" w:rsidR="00D6136A" w:rsidRPr="00843767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159,315</w:t>
            </w:r>
          </w:p>
        </w:tc>
        <w:tc>
          <w:tcPr>
            <w:tcW w:w="138" w:type="pct"/>
          </w:tcPr>
          <w:p w14:paraId="490845E1" w14:textId="77777777" w:rsidR="00D6136A" w:rsidRPr="0084376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D6D9457" w14:textId="24606D1E" w:rsidR="00D6136A" w:rsidRPr="00843767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177,200</w:t>
            </w:r>
          </w:p>
        </w:tc>
        <w:tc>
          <w:tcPr>
            <w:tcW w:w="139" w:type="pct"/>
          </w:tcPr>
          <w:p w14:paraId="4FE0B202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A19DFD9" w14:textId="1BF9D0C4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3,592</w:t>
            </w:r>
          </w:p>
        </w:tc>
        <w:tc>
          <w:tcPr>
            <w:tcW w:w="139" w:type="pct"/>
          </w:tcPr>
          <w:p w14:paraId="4DAD81F7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5FBD92" w14:textId="655CE0BD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15,122</w:t>
            </w:r>
          </w:p>
        </w:tc>
      </w:tr>
      <w:tr w:rsidR="00D6136A" w:rsidRPr="006F6412" w14:paraId="5AB82ED6" w14:textId="77777777" w:rsidTr="00F05D93">
        <w:tc>
          <w:tcPr>
            <w:tcW w:w="2151" w:type="pct"/>
          </w:tcPr>
          <w:p w14:paraId="49AA5F22" w14:textId="614406C6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28107890" w14:textId="0277B968" w:rsidR="00D6136A" w:rsidRPr="00843767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97,691</w:t>
            </w:r>
          </w:p>
        </w:tc>
        <w:tc>
          <w:tcPr>
            <w:tcW w:w="138" w:type="pct"/>
          </w:tcPr>
          <w:p w14:paraId="1AEE04A8" w14:textId="77777777" w:rsidR="00D6136A" w:rsidRPr="0084376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55A6D" w14:textId="2246DB30" w:rsidR="00D6136A" w:rsidRPr="00843767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3767">
              <w:rPr>
                <w:rFonts w:ascii="Angsana New" w:hAnsi="Angsana New" w:cs="Angsana New"/>
                <w:sz w:val="30"/>
                <w:szCs w:val="30"/>
              </w:rPr>
              <w:t>307,894</w:t>
            </w:r>
          </w:p>
        </w:tc>
        <w:tc>
          <w:tcPr>
            <w:tcW w:w="139" w:type="pct"/>
          </w:tcPr>
          <w:p w14:paraId="71DAE6AE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5D08E4E" w14:textId="201C9B88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21,557</w:t>
            </w:r>
          </w:p>
        </w:tc>
        <w:tc>
          <w:tcPr>
            <w:tcW w:w="139" w:type="pct"/>
          </w:tcPr>
          <w:p w14:paraId="5CF03228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C1110F" w14:textId="37268CF3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119,428</w:t>
            </w:r>
          </w:p>
        </w:tc>
      </w:tr>
      <w:tr w:rsidR="00D6136A" w:rsidRPr="006F6412" w14:paraId="500744BE" w14:textId="77777777" w:rsidTr="00F05D93">
        <w:tc>
          <w:tcPr>
            <w:tcW w:w="2151" w:type="pct"/>
          </w:tcPr>
          <w:p w14:paraId="66E99F08" w14:textId="2E518FAD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B86E733" w14:textId="34D9A6F0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321,936</w:t>
            </w:r>
          </w:p>
        </w:tc>
        <w:tc>
          <w:tcPr>
            <w:tcW w:w="138" w:type="pct"/>
          </w:tcPr>
          <w:p w14:paraId="71605B94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A6249E" w14:textId="13537843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373,558</w:t>
            </w:r>
          </w:p>
        </w:tc>
        <w:tc>
          <w:tcPr>
            <w:tcW w:w="139" w:type="pct"/>
          </w:tcPr>
          <w:p w14:paraId="38D791F2" w14:textId="77777777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106D4DE" w14:textId="0D7041B1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56,742</w:t>
            </w:r>
          </w:p>
        </w:tc>
        <w:tc>
          <w:tcPr>
            <w:tcW w:w="139" w:type="pct"/>
          </w:tcPr>
          <w:p w14:paraId="3E212E54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9FB12A7" w14:textId="5CFA1B65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56,908</w:t>
            </w:r>
          </w:p>
        </w:tc>
      </w:tr>
      <w:tr w:rsidR="00D6136A" w:rsidRPr="006F6412" w14:paraId="7755F68B" w14:textId="77777777" w:rsidTr="00F05D93">
        <w:tc>
          <w:tcPr>
            <w:tcW w:w="2151" w:type="pct"/>
          </w:tcPr>
          <w:p w14:paraId="41E51014" w14:textId="6CF1B991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BA6AE0E" w14:textId="5524C4C5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13,338,574</w:t>
            </w:r>
          </w:p>
        </w:tc>
        <w:tc>
          <w:tcPr>
            <w:tcW w:w="138" w:type="pct"/>
          </w:tcPr>
          <w:p w14:paraId="146FF9F3" w14:textId="77777777" w:rsidR="00D6136A" w:rsidRPr="0040249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D48EDC" w14:textId="71884C34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13,714,573</w:t>
            </w:r>
          </w:p>
        </w:tc>
        <w:tc>
          <w:tcPr>
            <w:tcW w:w="139" w:type="pct"/>
          </w:tcPr>
          <w:p w14:paraId="43794E83" w14:textId="77777777" w:rsidR="00D6136A" w:rsidRPr="0040249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FC5C119" w14:textId="61D75EFA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2,400,015</w:t>
            </w:r>
          </w:p>
        </w:tc>
        <w:tc>
          <w:tcPr>
            <w:tcW w:w="139" w:type="pct"/>
          </w:tcPr>
          <w:p w14:paraId="008D96D4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00613" w14:textId="17A15B2E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3,016,649</w:t>
            </w:r>
          </w:p>
        </w:tc>
      </w:tr>
      <w:tr w:rsidR="00D6136A" w:rsidRPr="006F6412" w14:paraId="5DABC073" w14:textId="77777777" w:rsidTr="00F05D93">
        <w:tc>
          <w:tcPr>
            <w:tcW w:w="2151" w:type="pct"/>
          </w:tcPr>
          <w:p w14:paraId="37E03087" w14:textId="6586622C" w:rsidR="00D6136A" w:rsidRPr="00000E28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EB2729A" w14:textId="627327D6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(309,734)</w:t>
            </w:r>
          </w:p>
        </w:tc>
        <w:tc>
          <w:tcPr>
            <w:tcW w:w="138" w:type="pct"/>
          </w:tcPr>
          <w:p w14:paraId="0EE34355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9ACEFF" w14:textId="5A19537A" w:rsidR="00D6136A" w:rsidRPr="00EC721A" w:rsidRDefault="00D6136A" w:rsidP="0032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(332,076)</w:t>
            </w:r>
          </w:p>
        </w:tc>
        <w:tc>
          <w:tcPr>
            <w:tcW w:w="139" w:type="pct"/>
          </w:tcPr>
          <w:p w14:paraId="3103F28A" w14:textId="77777777" w:rsidR="00D6136A" w:rsidRPr="00000E28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7C732B" w14:textId="3CA6C15E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(19,343)</w:t>
            </w:r>
          </w:p>
        </w:tc>
        <w:tc>
          <w:tcPr>
            <w:tcW w:w="139" w:type="pct"/>
          </w:tcPr>
          <w:p w14:paraId="645B2D0F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DC7CC8" w14:textId="06F8FA95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(28,086)</w:t>
            </w:r>
          </w:p>
        </w:tc>
      </w:tr>
      <w:tr w:rsidR="00D6136A" w:rsidRPr="006F6412" w14:paraId="0191F5EC" w14:textId="77777777" w:rsidTr="00F05D93">
        <w:tc>
          <w:tcPr>
            <w:tcW w:w="2151" w:type="pct"/>
          </w:tcPr>
          <w:p w14:paraId="2102D3AC" w14:textId="5A00AA75" w:rsidR="00D6136A" w:rsidRPr="006F6412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47F2370" w14:textId="72B57868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13,028,840</w:t>
            </w:r>
          </w:p>
        </w:tc>
        <w:tc>
          <w:tcPr>
            <w:tcW w:w="138" w:type="pct"/>
          </w:tcPr>
          <w:p w14:paraId="1C7F2AC6" w14:textId="77777777" w:rsidR="00D6136A" w:rsidRPr="0040249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598B26A" w14:textId="26019A73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13,382,497</w:t>
            </w:r>
          </w:p>
        </w:tc>
        <w:tc>
          <w:tcPr>
            <w:tcW w:w="139" w:type="pct"/>
          </w:tcPr>
          <w:p w14:paraId="5E016718" w14:textId="77777777" w:rsidR="00D6136A" w:rsidRPr="00402497" w:rsidRDefault="00D6136A" w:rsidP="00D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6DCF4B5" w14:textId="45AEC0E5" w:rsidR="00D6136A" w:rsidRPr="00EC721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2,380,672</w:t>
            </w:r>
          </w:p>
        </w:tc>
        <w:tc>
          <w:tcPr>
            <w:tcW w:w="139" w:type="pct"/>
          </w:tcPr>
          <w:p w14:paraId="15A4C0AA" w14:textId="7777777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C7FE570" w14:textId="26C8F9B7" w:rsidR="00D6136A" w:rsidRPr="00EC721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2,988,563</w:t>
            </w:r>
          </w:p>
        </w:tc>
      </w:tr>
    </w:tbl>
    <w:p w14:paraId="3A8EE627" w14:textId="77777777" w:rsidR="008423BD" w:rsidRDefault="008423BD"/>
    <w:p w14:paraId="2574EB69" w14:textId="47EF9FA3" w:rsidR="00BB09BE" w:rsidRPr="00091CA0" w:rsidRDefault="0024539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</w:r>
    </w:p>
    <w:p w14:paraId="73EB22F1" w14:textId="77777777" w:rsidR="00BB09BE" w:rsidRDefault="00BB09BE" w:rsidP="00153671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47117D9" w14:textId="799870CF" w:rsidR="0080459A" w:rsidRPr="00521CCC" w:rsidRDefault="0080459A" w:rsidP="00F13E0A">
      <w:pPr>
        <w:pStyle w:val="BodyText2"/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0459A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ในไตรมาสสี่</w:t>
      </w:r>
      <w:r w:rsidRPr="0080459A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80459A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80459A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80459A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กลุ่มบริษัทตัดสินใจถอนการลงทุนจากการลงทุนส่วนน้อยใน</w:t>
      </w:r>
      <w:r w:rsidRPr="0080459A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8045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Red Lobster (RL) </w:t>
      </w:r>
      <w:r w:rsidRPr="0080459A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มูลค่ายุติธรรมของเงินลงทุนทั้งหมดใน</w:t>
      </w:r>
      <w:r w:rsidRPr="0080459A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RL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จึงถูกปรับปรุงเป็นศูนย์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รับรู้ผลขาดทุนจากการด้อยค่าและขาดทุนจากการวัดมูลค่ายุติธรรมที่ไม่ใช่เงินสดและเกิดขึ้นเฉพาะคราวจำนวน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18,432.6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และแสดงรายการเป็นขาดทุนจากการดำเนินงานที่ยกเลิกในงบกำไรขาดทุนรวมสำหรับ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ปี</w:t>
      </w:r>
      <w:r w:rsidR="005709DF"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5709DF" w:rsidRPr="00521CCC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="005709DF"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>ธันวาคม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</w:p>
    <w:p w14:paraId="63D32A86" w14:textId="77777777" w:rsidR="0080459A" w:rsidRPr="00521CCC" w:rsidRDefault="0080459A" w:rsidP="00F13E0A">
      <w:pPr>
        <w:pStyle w:val="BodyText2"/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1AC9974" w14:textId="77777777" w:rsidR="0080459A" w:rsidRPr="00521CCC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เพื่อให้เป็นไปตามมาตรฐานการรายงานทางการเงินฉบับที่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เงินลงทุนทั้งหมดใน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RL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ได้ถูกจัดประเภทและแสดงรายการแยกเป็นสินทรัพย์ที่ถือไว้เพื่อขาย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กำไรหรือขาดทุนจาก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RL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สำหรับปีสิ้นสุดวันที่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ธันวาคม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และสำหรับงวดสามเดือนและเก้าเดือนสิ้นสุดวันที่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จะแสดงรายการเป็นส่วนหนึ่งของการดำเนินงานที่ยกเลิกในงบกำไรขาดทุนรวมเพื่อแสดงข้อมูลเปรียบเทียบ</w:t>
      </w:r>
    </w:p>
    <w:p w14:paraId="7A09FAB9" w14:textId="77777777" w:rsidR="0080459A" w:rsidRPr="00521CCC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587C4C3" w14:textId="676E6876" w:rsidR="0080459A" w:rsidRPr="00521CCC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ในเดือนพฤษภาคม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RL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ได้ยื่นขอฟื้นฟูกิจการและขอพิทักษ์ทรัพย์ตามมาตรา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11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ในประเทศสหรัฐอเมริกา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และออกจากกระบวนการปรับโครงสร้างเมื่อวันที่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เมื่อกลุ่มผู้ถือหุ้นใหม่ได้เข้าควบคุม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30031F"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>ส่งผลต่อ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การถอนการลงทุนจากการลงทุนส่วนน้อยใน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RL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ของกลุ่มบริษัทอย่างมีผลบังคับใช้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2939CAAF" w14:textId="77777777" w:rsidR="0080459A" w:rsidRPr="00521CCC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9473EF" w14:textId="77777777" w:rsidR="0080459A" w:rsidRPr="00521CCC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ืบเนื่องจากการรับรู้ขาดทุนจากการด้อยค่าและขาดทุนจากการวัดมูลค่ายุติธรรมทั้งหมดที่ได้ถูกบันทึกไว้แล้วในไตรมาสที่สี่ของปี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เหตุการณ์นี้จึงไม่มีผลกระทบอย่างมีนัยสำคัญต่องบการเงินรวมของกลุ่มบริษัท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และในระหว่างงวดเก้าเดือนสิ้นสุดวันที่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กันยายน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ยการที่เกี่ยวข้องกับสินทรัพย์ที่มีไว้เพื่อขายและการดำเนินงานที่ยกเลิกเป็นรายการที่ไม่ใช่เงินสด</w:t>
      </w:r>
      <w:r w:rsidRPr="00521CC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521CCC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จึงไม่มีการเปิดเผยข้อมูลกระแสเงินสดที่เกี่ยวข้อง</w:t>
      </w:r>
    </w:p>
    <w:p w14:paraId="7E3084D7" w14:textId="77777777" w:rsidR="0080459A" w:rsidRPr="00521CCC" w:rsidRDefault="0080459A" w:rsidP="0080459A">
      <w:pPr>
        <w:pStyle w:val="BodyText2"/>
        <w:tabs>
          <w:tab w:val="left" w:pos="540"/>
        </w:tabs>
        <w:ind w:left="540" w:right="2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6653766" w14:textId="77777777" w:rsidR="0080459A" w:rsidRPr="00521CCC" w:rsidRDefault="0080459A" w:rsidP="0080459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F13E0A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คดีฟ้องร้อง</w:t>
      </w:r>
    </w:p>
    <w:p w14:paraId="53FC9224" w14:textId="77777777" w:rsidR="0080459A" w:rsidRPr="00F13E0A" w:rsidRDefault="0080459A" w:rsidP="00F13E0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D3FD8A2" w14:textId="77777777" w:rsidR="00590CEA" w:rsidRPr="00FB23B4" w:rsidRDefault="00590CEA" w:rsidP="00590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ข้อเรียกร้องเกี่ยวกับการละเมิดการค้ำประกัน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แบบ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จำกัดของ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>Thai Union North America, Inc. (</w:t>
      </w:r>
      <w:r>
        <w:rPr>
          <w:rFonts w:asciiTheme="majorBidi" w:hAnsiTheme="majorBidi"/>
          <w:color w:val="000000" w:themeColor="text1"/>
          <w:sz w:val="30"/>
          <w:szCs w:val="30"/>
        </w:rPr>
        <w:t>“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>TUNA</w:t>
      </w:r>
      <w:r>
        <w:rPr>
          <w:rFonts w:asciiTheme="majorBidi" w:hAnsiTheme="majorBidi"/>
          <w:color w:val="000000" w:themeColor="text1"/>
          <w:sz w:val="30"/>
          <w:szCs w:val="30"/>
        </w:rPr>
        <w:t>”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)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ที่เกี่ยวข้องกับ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>RL</w:t>
      </w:r>
    </w:p>
    <w:p w14:paraId="4566A38E" w14:textId="77777777" w:rsidR="00590CEA" w:rsidRPr="00FB23B4" w:rsidRDefault="00590CEA" w:rsidP="00590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4BA14AD4" w14:textId="6D84F9DD" w:rsidR="009F700D" w:rsidRDefault="00590CEA" w:rsidP="00590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F62AA6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ในปี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>2</w:t>
      </w:r>
      <w:r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>565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F62AA6">
        <w:rPr>
          <w:rFonts w:asciiTheme="majorBidi" w:hAnsiTheme="majorBidi"/>
          <w:color w:val="000000" w:themeColor="text1"/>
          <w:spacing w:val="-6"/>
          <w:sz w:val="30"/>
          <w:szCs w:val="30"/>
        </w:rPr>
        <w:t xml:space="preserve">TUNA </w:t>
      </w:r>
      <w:r w:rsidRPr="00F62AA6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ได้ทำสัญญาค้ำประกันแบบจำกัด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(“</w:t>
      </w:r>
      <w:r w:rsidRPr="00F62AA6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การค้ำประกันแบบจำกัด</w:t>
      </w:r>
      <w:r w:rsidRPr="00F62AA6">
        <w:rPr>
          <w:rFonts w:asciiTheme="majorBidi" w:hAnsiTheme="majorBidi" w:cs="Angsana New" w:hint="eastAsia"/>
          <w:color w:val="000000" w:themeColor="text1"/>
          <w:spacing w:val="-6"/>
          <w:sz w:val="30"/>
          <w:szCs w:val="30"/>
          <w:cs/>
        </w:rPr>
        <w:t>”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) </w:t>
      </w:r>
      <w:r w:rsidRPr="00F62AA6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วงเงินจำนวนเงิน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>65</w:t>
      </w:r>
      <w:r w:rsidRPr="00F62AA6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F62AA6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ล้านเหรียญสหรัฐ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ที่เกี่ยวข้องกับภาระผูกพันที่เกิดขึ้นโดย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RL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ภายใต้สัญญาทางการเงิน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เมื่อวันที่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ตุลาคม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Fortress Credit Corp. (“Fortress”)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ได้ยื่นฟ้อง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ในรัฐนิวยอร์ก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โดยอ้างว่า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ละเมิดการค้ำประกัน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แบบ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โดยไม่ชำระเงินให้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Fortress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มีฐานะ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เป็นตัวแทนหลักประกันตามจำนวนที่ค้ำประกัน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และฝ่ายบริหารของกลุ่มบริษัทยืนยันว่า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ตามเงื่อนไขของสัญญา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การค้ำประกัน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แบบ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จำกัดนั้นได้สิ้นสุดลงแล้ว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FB23B4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กำลังอยู่ในกระบวนการทางกฎหมายเพื่อปกป้องผลประโยชน์อย่างเต็มที่</w:t>
      </w:r>
      <w:r w:rsidRPr="00FB23B4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</w:t>
      </w:r>
      <w:r w:rsidRPr="00FB23B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อยู่ในขั้นตอนเริ่มต้นก่อนชั้นศาล</w:t>
      </w:r>
    </w:p>
    <w:p w14:paraId="202E5DD4" w14:textId="77777777" w:rsidR="00B14572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309F692A" w14:textId="5DC315F6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136A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D6136A" w:rsidRPr="00ED4451" w:rsidRDefault="00D6136A" w:rsidP="00D613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73AB3C6F" w:rsidR="00D6136A" w:rsidRPr="00F92A58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bottom"/>
          </w:tcPr>
          <w:p w14:paraId="53068FC4" w14:textId="77777777" w:rsidR="00D6136A" w:rsidRPr="00A85D0A" w:rsidRDefault="00D6136A" w:rsidP="00D613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791AA34C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112E5E5" w14:textId="77777777" w:rsidR="00D6136A" w:rsidRPr="00A85D0A" w:rsidRDefault="00D6136A" w:rsidP="00D613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363E8D21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6136A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D6136A" w:rsidRPr="00ED4451" w:rsidRDefault="00D6136A" w:rsidP="00D613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64CE98B4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643B342E" w14:textId="77777777" w:rsidR="00D6136A" w:rsidRPr="00A85D0A" w:rsidRDefault="00D6136A" w:rsidP="00D613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7CF3DE84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1" w:type="dxa"/>
          </w:tcPr>
          <w:p w14:paraId="15B7B1FF" w14:textId="77777777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2D8DD82C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8E7BA87" w14:textId="77777777" w:rsidR="00D6136A" w:rsidRPr="00A85D0A" w:rsidRDefault="00D6136A" w:rsidP="00D613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6F037373" w:rsidR="00D6136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D6136A" w:rsidRPr="00A85D0A" w14:paraId="703F6632" w14:textId="77777777" w:rsidTr="00373B7F">
        <w:trPr>
          <w:cantSplit/>
          <w:trHeight w:val="423"/>
          <w:tblHeader/>
        </w:trPr>
        <w:tc>
          <w:tcPr>
            <w:tcW w:w="3240" w:type="dxa"/>
            <w:vAlign w:val="bottom"/>
          </w:tcPr>
          <w:p w14:paraId="4339B177" w14:textId="77777777" w:rsidR="00D6136A" w:rsidRPr="00A85D0A" w:rsidRDefault="00D6136A" w:rsidP="00D6136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D6136A" w:rsidRPr="00A85D0A" w:rsidRDefault="00D6136A" w:rsidP="00D613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136A" w:rsidRPr="00A85D0A" w14:paraId="19599C62" w14:textId="77777777" w:rsidTr="00373B7F">
        <w:trPr>
          <w:cantSplit/>
          <w:trHeight w:val="333"/>
        </w:trPr>
        <w:tc>
          <w:tcPr>
            <w:tcW w:w="3240" w:type="dxa"/>
            <w:hideMark/>
          </w:tcPr>
          <w:p w14:paraId="4B406F98" w14:textId="77777777" w:rsidR="00D6136A" w:rsidRPr="00143880" w:rsidRDefault="00D6136A" w:rsidP="00D613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D6136A" w:rsidRPr="00A85D0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136A" w:rsidRPr="00A85D0A" w14:paraId="59C12290" w14:textId="77777777" w:rsidTr="00373B7F">
        <w:trPr>
          <w:cantSplit/>
          <w:trHeight w:val="333"/>
        </w:trPr>
        <w:tc>
          <w:tcPr>
            <w:tcW w:w="3240" w:type="dxa"/>
          </w:tcPr>
          <w:p w14:paraId="1DD11A18" w14:textId="77777777" w:rsidR="00D6136A" w:rsidRPr="00143880" w:rsidRDefault="00D6136A" w:rsidP="00D6136A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D6136A" w:rsidRPr="00A85D0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136A" w:rsidRPr="00A85D0A" w14:paraId="17FDB315" w14:textId="77777777" w:rsidTr="00373B7F">
        <w:trPr>
          <w:cantSplit/>
          <w:trHeight w:val="343"/>
        </w:trPr>
        <w:tc>
          <w:tcPr>
            <w:tcW w:w="3240" w:type="dxa"/>
            <w:hideMark/>
          </w:tcPr>
          <w:p w14:paraId="6157DD81" w14:textId="77777777" w:rsidR="00D6136A" w:rsidRPr="00A85D0A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7DA50DA9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BF642B5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7C6CF34C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39,355,621</w:t>
            </w:r>
          </w:p>
        </w:tc>
        <w:tc>
          <w:tcPr>
            <w:tcW w:w="180" w:type="dxa"/>
          </w:tcPr>
          <w:p w14:paraId="54D32C82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37,737,705</w:t>
            </w:r>
          </w:p>
        </w:tc>
      </w:tr>
      <w:tr w:rsidR="00D6136A" w:rsidRPr="00A85D0A" w14:paraId="2BB756EB" w14:textId="77777777" w:rsidTr="00373B7F">
        <w:trPr>
          <w:cantSplit/>
          <w:trHeight w:val="343"/>
        </w:trPr>
        <w:tc>
          <w:tcPr>
            <w:tcW w:w="3240" w:type="dxa"/>
            <w:hideMark/>
          </w:tcPr>
          <w:p w14:paraId="7ACBE3B3" w14:textId="77777777" w:rsidR="00D6136A" w:rsidRPr="00A85D0A" w:rsidRDefault="00D6136A" w:rsidP="00D613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6F266BBF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8,367,420</w:t>
            </w:r>
          </w:p>
        </w:tc>
        <w:tc>
          <w:tcPr>
            <w:tcW w:w="181" w:type="dxa"/>
          </w:tcPr>
          <w:p w14:paraId="2CB44BFA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D37DAE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9,097,427</w:t>
            </w:r>
          </w:p>
        </w:tc>
        <w:tc>
          <w:tcPr>
            <w:tcW w:w="181" w:type="dxa"/>
          </w:tcPr>
          <w:p w14:paraId="1B89371B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207A9EC6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  <w:tc>
          <w:tcPr>
            <w:tcW w:w="180" w:type="dxa"/>
          </w:tcPr>
          <w:p w14:paraId="664AE13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D6136A" w:rsidRPr="00A85D0A" w14:paraId="0B47367F" w14:textId="77777777" w:rsidTr="007C2814">
        <w:trPr>
          <w:cantSplit/>
          <w:trHeight w:val="353"/>
        </w:trPr>
        <w:tc>
          <w:tcPr>
            <w:tcW w:w="3240" w:type="dxa"/>
          </w:tcPr>
          <w:p w14:paraId="338E3AAE" w14:textId="77777777" w:rsidR="00D6136A" w:rsidRPr="00A85D0A" w:rsidRDefault="00D6136A" w:rsidP="00D6136A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681562FB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351,296</w:t>
            </w:r>
          </w:p>
        </w:tc>
        <w:tc>
          <w:tcPr>
            <w:tcW w:w="181" w:type="dxa"/>
          </w:tcPr>
          <w:p w14:paraId="00F8463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AB202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237,645</w:t>
            </w:r>
          </w:p>
        </w:tc>
        <w:tc>
          <w:tcPr>
            <w:tcW w:w="181" w:type="dxa"/>
          </w:tcPr>
          <w:p w14:paraId="72FE108C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1AC4F457" w:rsidR="00D6136A" w:rsidRPr="00603092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  <w:tc>
          <w:tcPr>
            <w:tcW w:w="180" w:type="dxa"/>
          </w:tcPr>
          <w:p w14:paraId="4CF116C3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40,842</w:t>
            </w:r>
          </w:p>
        </w:tc>
      </w:tr>
      <w:tr w:rsidR="00D6136A" w:rsidRPr="00A85D0A" w14:paraId="242D00A6" w14:textId="77777777" w:rsidTr="00373B7F">
        <w:trPr>
          <w:cantSplit/>
          <w:trHeight w:val="354"/>
        </w:trPr>
        <w:tc>
          <w:tcPr>
            <w:tcW w:w="3240" w:type="dxa"/>
          </w:tcPr>
          <w:p w14:paraId="46024FCC" w14:textId="77777777" w:rsidR="00D6136A" w:rsidRPr="00A85D0A" w:rsidRDefault="00D6136A" w:rsidP="00D613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2B66D233" w:rsidR="00D6136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8,718,716</w:t>
            </w:r>
          </w:p>
        </w:tc>
        <w:tc>
          <w:tcPr>
            <w:tcW w:w="181" w:type="dxa"/>
          </w:tcPr>
          <w:p w14:paraId="08F0A278" w14:textId="77777777" w:rsidR="00D6136A" w:rsidRPr="0039572C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5991B" w14:textId="77777777" w:rsidR="00D6136A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9,335,072</w:t>
            </w:r>
          </w:p>
        </w:tc>
        <w:tc>
          <w:tcPr>
            <w:tcW w:w="181" w:type="dxa"/>
          </w:tcPr>
          <w:p w14:paraId="101F6D8A" w14:textId="77777777" w:rsidR="00D6136A" w:rsidRPr="00603092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4F744E51" w:rsidR="00D6136A" w:rsidRDefault="00556B89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43,203,574</w:t>
            </w:r>
          </w:p>
        </w:tc>
        <w:tc>
          <w:tcPr>
            <w:tcW w:w="180" w:type="dxa"/>
          </w:tcPr>
          <w:p w14:paraId="19D00459" w14:textId="77777777" w:rsidR="00D6136A" w:rsidRPr="004A26FE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77777777" w:rsidR="00D6136A" w:rsidRPr="004A26FE" w:rsidRDefault="00D6136A" w:rsidP="00D61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41,567,854</w:t>
            </w:r>
          </w:p>
        </w:tc>
      </w:tr>
    </w:tbl>
    <w:p w14:paraId="6D7EAC0E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9765659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260"/>
        <w:gridCol w:w="180"/>
        <w:gridCol w:w="1260"/>
      </w:tblGrid>
      <w:tr w:rsidR="000176FF" w:rsidRPr="001F2AB0" w14:paraId="120CB2FF" w14:textId="77777777" w:rsidTr="008B5A88">
        <w:trPr>
          <w:cantSplit/>
          <w:trHeight w:val="343"/>
          <w:tblHeader/>
        </w:trPr>
        <w:tc>
          <w:tcPr>
            <w:tcW w:w="6660" w:type="dxa"/>
            <w:vAlign w:val="bottom"/>
            <w:hideMark/>
          </w:tcPr>
          <w:p w14:paraId="378D9FF2" w14:textId="77777777" w:rsidR="000176FF" w:rsidRPr="00A85D0A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8B5A88">
        <w:trPr>
          <w:cantSplit/>
          <w:trHeight w:val="343"/>
          <w:tblHeader/>
        </w:trPr>
        <w:tc>
          <w:tcPr>
            <w:tcW w:w="6660" w:type="dxa"/>
            <w:vAlign w:val="bottom"/>
          </w:tcPr>
          <w:p w14:paraId="0C3BAB58" w14:textId="4D0CE53F" w:rsidR="000176FF" w:rsidRPr="001F2AB0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="00D6136A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เ</w:t>
            </w:r>
            <w:r w:rsidR="00587F36"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ก</w:t>
            </w:r>
            <w:r w:rsidR="00D6136A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้า</w:t>
            </w: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587F36"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="00587F36" w:rsidRPr="001F2AB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30 </w:t>
            </w:r>
            <w:r w:rsidR="00D6136A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กันยา</w:t>
            </w:r>
            <w:r w:rsidR="00587F36"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260" w:type="dxa"/>
            <w:vAlign w:val="bottom"/>
          </w:tcPr>
          <w:p w14:paraId="6829061D" w14:textId="77777777" w:rsidR="000176FF" w:rsidRPr="001F2AB0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77777777" w:rsidR="000176FF" w:rsidRPr="001F2AB0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0176FF" w:rsidRPr="001F2AB0" w14:paraId="5603ACF2" w14:textId="77777777" w:rsidTr="008B5A88">
        <w:trPr>
          <w:cantSplit/>
          <w:trHeight w:val="423"/>
          <w:tblHeader/>
        </w:trPr>
        <w:tc>
          <w:tcPr>
            <w:tcW w:w="6660" w:type="dxa"/>
            <w:vAlign w:val="bottom"/>
          </w:tcPr>
          <w:p w14:paraId="25D464DA" w14:textId="77777777" w:rsidR="000176FF" w:rsidRPr="008B5A88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8B5A88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8B5A88">
        <w:trPr>
          <w:cantSplit/>
          <w:trHeight w:val="333"/>
        </w:trPr>
        <w:tc>
          <w:tcPr>
            <w:tcW w:w="6660" w:type="dxa"/>
            <w:hideMark/>
          </w:tcPr>
          <w:p w14:paraId="660EA7FD" w14:textId="77777777" w:rsidR="000176FF" w:rsidRPr="001F2AB0" w:rsidRDefault="000176FF" w:rsidP="00E204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814" w:rsidRPr="001F2AB0" w14:paraId="3AA3E9D1" w14:textId="77777777" w:rsidTr="008B5A88">
        <w:trPr>
          <w:cantSplit/>
          <w:trHeight w:val="343"/>
        </w:trPr>
        <w:tc>
          <w:tcPr>
            <w:tcW w:w="6660" w:type="dxa"/>
            <w:hideMark/>
          </w:tcPr>
          <w:p w14:paraId="4FDDB0FA" w14:textId="77777777" w:rsidR="007C2814" w:rsidRPr="001F2AB0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7791B29D" w:rsidR="007C2814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653,627</w:t>
            </w:r>
          </w:p>
        </w:tc>
        <w:tc>
          <w:tcPr>
            <w:tcW w:w="180" w:type="dxa"/>
          </w:tcPr>
          <w:p w14:paraId="2800FA64" w14:textId="77777777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3F993C52" w:rsidR="007C2814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574,514</w:t>
            </w:r>
          </w:p>
        </w:tc>
      </w:tr>
      <w:tr w:rsidR="007C2814" w:rsidRPr="001F2AB0" w14:paraId="15FE3FFF" w14:textId="77777777" w:rsidTr="008B5A88">
        <w:trPr>
          <w:cantSplit/>
          <w:trHeight w:val="333"/>
        </w:trPr>
        <w:tc>
          <w:tcPr>
            <w:tcW w:w="6660" w:type="dxa"/>
          </w:tcPr>
          <w:p w14:paraId="3D4DB771" w14:textId="77777777" w:rsidR="007C2814" w:rsidRPr="001F2AB0" w:rsidRDefault="007C2814" w:rsidP="007C281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18981421" w:rsidR="007C2814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(40,019)</w:t>
            </w:r>
          </w:p>
        </w:tc>
        <w:tc>
          <w:tcPr>
            <w:tcW w:w="180" w:type="dxa"/>
          </w:tcPr>
          <w:p w14:paraId="68525BB8" w14:textId="77777777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5B70A98A" w:rsidR="007C2814" w:rsidRPr="001F2AB0" w:rsidRDefault="00556B89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(48,613)</w:t>
            </w:r>
          </w:p>
        </w:tc>
      </w:tr>
      <w:tr w:rsidR="007C2814" w:rsidRPr="001F2AB0" w14:paraId="2849ABB1" w14:textId="77777777" w:rsidTr="008B5A88">
        <w:trPr>
          <w:cantSplit/>
          <w:trHeight w:val="354"/>
        </w:trPr>
        <w:tc>
          <w:tcPr>
            <w:tcW w:w="6660" w:type="dxa"/>
          </w:tcPr>
          <w:p w14:paraId="55E9D414" w14:textId="2547557C" w:rsidR="007C2814" w:rsidRPr="001F2AB0" w:rsidRDefault="007C2814" w:rsidP="007C28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756E8A15" w:rsidR="007C2814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613,608</w:t>
            </w:r>
          </w:p>
        </w:tc>
        <w:tc>
          <w:tcPr>
            <w:tcW w:w="180" w:type="dxa"/>
          </w:tcPr>
          <w:p w14:paraId="100C797A" w14:textId="77777777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019ECCEA" w:rsidR="007C2814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525,901</w:t>
            </w:r>
          </w:p>
        </w:tc>
      </w:tr>
      <w:tr w:rsidR="00191F83" w:rsidRPr="001F2AB0" w14:paraId="14E8FC0D" w14:textId="77777777" w:rsidTr="008B5A88">
        <w:trPr>
          <w:cantSplit/>
          <w:trHeight w:val="354"/>
        </w:trPr>
        <w:tc>
          <w:tcPr>
            <w:tcW w:w="6660" w:type="dxa"/>
          </w:tcPr>
          <w:p w14:paraId="2D4C7327" w14:textId="77777777" w:rsidR="00191F83" w:rsidRPr="001F2AB0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F83" w:rsidRPr="001F2AB0" w14:paraId="2421FD31" w14:textId="77777777" w:rsidTr="008B5A88">
        <w:trPr>
          <w:cantSplit/>
          <w:trHeight w:val="354"/>
        </w:trPr>
        <w:tc>
          <w:tcPr>
            <w:tcW w:w="6660" w:type="dxa"/>
          </w:tcPr>
          <w:p w14:paraId="491A484D" w14:textId="3B9D0B8C" w:rsidR="00191F83" w:rsidRPr="001F2AB0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</w:t>
            </w:r>
            <w:r w:rsidR="00D35D17"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กำไรเบ็ดเสร็จ</w:t>
            </w:r>
            <w:r w:rsidR="006F42AC" w:rsidRPr="006F42A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0D72" w:rsidRPr="001F2AB0" w14:paraId="6970BFD2" w14:textId="77777777" w:rsidTr="008B5A88">
        <w:trPr>
          <w:cantSplit/>
          <w:trHeight w:val="354"/>
        </w:trPr>
        <w:tc>
          <w:tcPr>
            <w:tcW w:w="6660" w:type="dxa"/>
          </w:tcPr>
          <w:p w14:paraId="46FAFB9F" w14:textId="77777777" w:rsidR="00EE0D72" w:rsidRPr="001F2AB0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93CCCB" w14:textId="0565E1BB" w:rsidR="00EE0D72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(36,</w:t>
            </w:r>
            <w:r w:rsidR="00E17543">
              <w:rPr>
                <w:rFonts w:ascii="Angsana New" w:hAnsi="Angsana New" w:cs="Angsana New"/>
                <w:sz w:val="30"/>
                <w:szCs w:val="30"/>
              </w:rPr>
              <w:t>196</w:t>
            </w:r>
            <w:r w:rsidRPr="00556B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244CE8" w14:textId="77777777" w:rsidR="00EE0D72" w:rsidRPr="001F2AB0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A72CDC" w14:textId="142E065F" w:rsidR="00EE0D72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48,746</w:t>
            </w:r>
          </w:p>
        </w:tc>
      </w:tr>
      <w:tr w:rsidR="00EE0D72" w:rsidRPr="00A85D0A" w14:paraId="152309F0" w14:textId="77777777" w:rsidTr="008B5A88">
        <w:trPr>
          <w:cantSplit/>
          <w:trHeight w:val="354"/>
        </w:trPr>
        <w:tc>
          <w:tcPr>
            <w:tcW w:w="6660" w:type="dxa"/>
          </w:tcPr>
          <w:p w14:paraId="257BDB91" w14:textId="73661F45" w:rsidR="00EE0D72" w:rsidRPr="001F2AB0" w:rsidRDefault="00EE0D72" w:rsidP="00EE0D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</w:t>
            </w:r>
            <w:r w:rsidR="00140396"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40396"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="00140396"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32252" w14:textId="0D14024C" w:rsidR="00EE0D72" w:rsidRPr="001F2AB0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(36,</w:t>
            </w:r>
            <w:r w:rsidR="00E175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</w:t>
            </w: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6852B1" w14:textId="77777777" w:rsidR="00EE0D72" w:rsidRPr="001F2AB0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58DE1875" w:rsidR="00EE0D72" w:rsidRPr="004216C1" w:rsidRDefault="00556B8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48,746</w:t>
            </w:r>
          </w:p>
        </w:tc>
      </w:tr>
    </w:tbl>
    <w:p w14:paraId="7C40F38E" w14:textId="5812F8DB" w:rsidR="009908F5" w:rsidRDefault="009908F5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="Angsana New"/>
          <w:sz w:val="30"/>
          <w:szCs w:val="30"/>
        </w:rPr>
      </w:pPr>
    </w:p>
    <w:p w14:paraId="6AE1D3CE" w14:textId="77777777" w:rsidR="009908F5" w:rsidRDefault="00990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2CC97B4" w14:textId="7700CE97" w:rsidR="000176FF" w:rsidRPr="002E7E9A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700"/>
      </w:tblGrid>
      <w:tr w:rsidR="000176FF" w:rsidRPr="00A85D0A" w14:paraId="7434F22A" w14:textId="77777777" w:rsidTr="008B5A88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  <w:hideMark/>
          </w:tcPr>
          <w:p w14:paraId="19AF469F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70DEB559" w14:textId="77777777" w:rsidTr="008B5A88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4B5E4718" w:rsidR="000176FF" w:rsidRPr="00CB02E8" w:rsidRDefault="0041559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613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587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D613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87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613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587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0" w:type="dxa"/>
            <w:vAlign w:val="bottom"/>
          </w:tcPr>
          <w:p w14:paraId="2CB32D54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8B5A88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DDD639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8B5A88">
        <w:trPr>
          <w:cantSplit/>
          <w:trHeight w:val="333"/>
        </w:trPr>
        <w:tc>
          <w:tcPr>
            <w:tcW w:w="6570" w:type="dxa"/>
            <w:hideMark/>
          </w:tcPr>
          <w:p w14:paraId="4EA01982" w14:textId="77777777" w:rsidR="000176FF" w:rsidRPr="00A85D0A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</w:tcPr>
          <w:p w14:paraId="6EFF7A2C" w14:textId="42707A51" w:rsidR="000176FF" w:rsidRPr="00D11963" w:rsidRDefault="004E54D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37,737,705</w:t>
            </w:r>
          </w:p>
        </w:tc>
      </w:tr>
      <w:tr w:rsidR="00EE0D72" w:rsidRPr="00A85D0A" w14:paraId="6AAB4A1C" w14:textId="77777777" w:rsidTr="008B5A88">
        <w:trPr>
          <w:cantSplit/>
          <w:trHeight w:val="333"/>
        </w:trPr>
        <w:tc>
          <w:tcPr>
            <w:tcW w:w="6570" w:type="dxa"/>
          </w:tcPr>
          <w:p w14:paraId="28A62FDB" w14:textId="0B02FE2D" w:rsidR="00EE0D72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0" w:type="dxa"/>
          </w:tcPr>
          <w:p w14:paraId="0A86A66D" w14:textId="1AD93B33" w:rsidR="00EE0D72" w:rsidRPr="000251F5" w:rsidRDefault="00556B8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6B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675,350</w:t>
            </w:r>
          </w:p>
        </w:tc>
      </w:tr>
      <w:tr w:rsidR="006C2068" w:rsidRPr="00A85D0A" w14:paraId="42F4B965" w14:textId="77777777" w:rsidTr="00E540F6">
        <w:trPr>
          <w:cantSplit/>
          <w:trHeight w:val="343"/>
        </w:trPr>
        <w:tc>
          <w:tcPr>
            <w:tcW w:w="6570" w:type="dxa"/>
          </w:tcPr>
          <w:p w14:paraId="32888B0B" w14:textId="2EFA9792" w:rsidR="006C2068" w:rsidRPr="00D85058" w:rsidRDefault="006C2068" w:rsidP="00EE0D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0" w:type="dxa"/>
          </w:tcPr>
          <w:p w14:paraId="3B4AE30A" w14:textId="52E76E1D" w:rsidR="006C2068" w:rsidRPr="00D85058" w:rsidRDefault="00556B8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6B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942,566</w:t>
            </w:r>
          </w:p>
        </w:tc>
      </w:tr>
      <w:tr w:rsidR="00EE0D72" w:rsidRPr="00A85D0A" w14:paraId="7DF4E520" w14:textId="77777777" w:rsidTr="008B5A88">
        <w:trPr>
          <w:cantSplit/>
          <w:trHeight w:val="333"/>
        </w:trPr>
        <w:tc>
          <w:tcPr>
            <w:tcW w:w="6570" w:type="dxa"/>
          </w:tcPr>
          <w:p w14:paraId="1E306FAD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77C89EBE" w:rsidR="00EE0D72" w:rsidRPr="00EE0D72" w:rsidRDefault="00556B8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6B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39,355,621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51D4B844" w14:textId="151D469A" w:rsidR="00D611F2" w:rsidRPr="00F35B43" w:rsidRDefault="00D611F2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ในเดือน</w:t>
      </w:r>
      <w:r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มีนาคม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Thai Union North America, Inc. (“TUNA”)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</w:t>
      </w:r>
      <w:r w:rsidRPr="00F35B43">
        <w:rPr>
          <w:rFonts w:ascii="Angsana New" w:hAnsi="Angsana New" w:cs="Angsana New"/>
          <w:b/>
          <w:sz w:val="30"/>
          <w:szCs w:val="30"/>
          <w:cs/>
        </w:rPr>
        <w:t>อัตรา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ส่วนร้อยละ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เข้าทำสัญญา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Contribution Agreement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เป็นจำนวนเงิน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375.0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ล้านเหรียญสหรัฐ หรือเทียบเท่า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15,722.0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ล้านบาท ซึ่งกำหนดให้แปลงสภาพดอกเบี้ยค้างจ่าย และเงินให้กู้ยืมระยะยาวเป็นเงินลงทุน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br/>
        <w:t xml:space="preserve">ณ วันที่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30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6F2DFE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กันยา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ยน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บริษัทมีค่าเผื่อการด้อยค่าของเงินลงทุนตามการด้อยค่าของดอกเบี้ยค้างจ่าย และเงินให้กู้ยืมระยะยาวจำนวน </w:t>
      </w:r>
      <w:r w:rsidR="00EC03C0" w:rsidRPr="006F1405">
        <w:rPr>
          <w:rFonts w:ascii="Angsana New" w:hAnsi="Angsana New" w:cs="Angsana New"/>
          <w:bCs/>
          <w:sz w:val="30"/>
          <w:szCs w:val="30"/>
          <w:lang w:val="en-GB"/>
        </w:rPr>
        <w:t>1,580.2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และ </w:t>
      </w:r>
      <w:r w:rsidR="00EC03C0" w:rsidRPr="006F1405">
        <w:rPr>
          <w:rFonts w:ascii="Angsana New" w:hAnsi="Angsana New" w:cs="Angsana New"/>
          <w:bCs/>
          <w:sz w:val="30"/>
          <w:szCs w:val="30"/>
          <w:lang w:val="en-GB"/>
        </w:rPr>
        <w:t>13,568.8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ล้านบาท ตามลำดับ</w:t>
      </w:r>
    </w:p>
    <w:p w14:paraId="444F85E3" w14:textId="77777777" w:rsidR="006D3009" w:rsidRPr="00F35B43" w:rsidRDefault="006D3009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60269B25" w14:textId="4DF40B3B" w:rsidR="006D3009" w:rsidRPr="00F35B43" w:rsidRDefault="006D3009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pacing w:val="2"/>
          <w:sz w:val="30"/>
          <w:szCs w:val="30"/>
          <w:lang w:val="en-GB"/>
        </w:rPr>
      </w:pP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="003F4D3C" w:rsidRPr="006F1405">
        <w:rPr>
          <w:rFonts w:ascii="Angsana New" w:hAnsi="Angsana New" w:cs="Angsana New"/>
          <w:bCs/>
          <w:sz w:val="30"/>
          <w:szCs w:val="30"/>
          <w:lang w:val="en-GB"/>
        </w:rPr>
        <w:t>Thai Union European Seafood 1 SA (“TUES1”)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</w:t>
      </w:r>
      <w:r w:rsidRPr="00F35B43">
        <w:rPr>
          <w:rFonts w:ascii="Angsana New" w:hAnsi="Angsana New" w:cs="Angsana New"/>
          <w:b/>
          <w:sz w:val="30"/>
          <w:szCs w:val="30"/>
          <w:cs/>
        </w:rPr>
        <w:t>อัตรา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ส่วนร้อยละ</w:t>
      </w:r>
      <w:r w:rsidRPr="006F1405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="003F4D3C" w:rsidRPr="006F1405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="003F4D3C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เข้าทำสัญญา</w:t>
      </w:r>
      <w:r w:rsidR="003F4D3C"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3F4D3C" w:rsidRPr="006F1405">
        <w:rPr>
          <w:rFonts w:ascii="Angsana New" w:hAnsi="Angsana New" w:cs="Angsana New"/>
          <w:bCs/>
          <w:sz w:val="30"/>
          <w:szCs w:val="30"/>
          <w:lang w:val="en-GB"/>
        </w:rPr>
        <w:t>Contribution Agreement</w:t>
      </w:r>
      <w:r w:rsidR="003F4D3C"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3F4D3C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เป็นจำนวนเงิน </w:t>
      </w:r>
      <w:r w:rsidR="003F4D3C" w:rsidRPr="006F1405">
        <w:rPr>
          <w:rFonts w:ascii="Angsana New" w:hAnsi="Angsana New" w:cs="Angsana New"/>
          <w:bCs/>
          <w:sz w:val="30"/>
          <w:szCs w:val="30"/>
        </w:rPr>
        <w:t>25</w:t>
      </w:r>
      <w:r w:rsidR="003F4D3C" w:rsidRPr="006F1405">
        <w:rPr>
          <w:rFonts w:ascii="Angsana New" w:hAnsi="Angsana New" w:cs="Angsana New"/>
          <w:bCs/>
          <w:sz w:val="30"/>
          <w:szCs w:val="30"/>
          <w:lang w:val="en-GB"/>
        </w:rPr>
        <w:t>.0</w:t>
      </w:r>
      <w:r w:rsidR="003F4D3C"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3F4D3C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ล้านเหรียญ</w:t>
      </w:r>
      <w:r w:rsidR="0096577A">
        <w:rPr>
          <w:rFonts w:ascii="Angsana New" w:hAnsi="Angsana New" w:cs="Angsana New" w:hint="cs"/>
          <w:b/>
          <w:sz w:val="30"/>
          <w:szCs w:val="30"/>
          <w:cs/>
          <w:lang w:val="en-GB"/>
        </w:rPr>
        <w:t>ยูโร</w:t>
      </w:r>
      <w:r w:rsidR="003F4D3C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หรือ</w:t>
      </w:r>
      <w:r w:rsidR="003F4D3C" w:rsidRPr="00F35B43">
        <w:rPr>
          <w:rFonts w:ascii="Angsana New" w:hAnsi="Angsana New" w:cs="Angsana New"/>
          <w:b/>
          <w:spacing w:val="2"/>
          <w:sz w:val="30"/>
          <w:szCs w:val="30"/>
          <w:cs/>
          <w:lang w:val="en-GB"/>
        </w:rPr>
        <w:t xml:space="preserve">เทียบเท่า </w:t>
      </w:r>
      <w:r w:rsidR="003F4D3C" w:rsidRPr="006F1405">
        <w:rPr>
          <w:rFonts w:ascii="Angsana New" w:hAnsi="Angsana New" w:cs="Angsana New"/>
          <w:bCs/>
          <w:spacing w:val="2"/>
          <w:sz w:val="30"/>
          <w:szCs w:val="30"/>
          <w:lang w:val="en-GB"/>
        </w:rPr>
        <w:t>986.3</w:t>
      </w:r>
      <w:r w:rsidR="003F4D3C" w:rsidRPr="00F35B43">
        <w:rPr>
          <w:rFonts w:ascii="Angsana New" w:hAnsi="Angsana New" w:cs="Angsana New"/>
          <w:b/>
          <w:spacing w:val="2"/>
          <w:sz w:val="30"/>
          <w:szCs w:val="30"/>
          <w:lang w:val="en-GB"/>
        </w:rPr>
        <w:t xml:space="preserve"> </w:t>
      </w:r>
      <w:r w:rsidR="003F4D3C" w:rsidRPr="00F35B43">
        <w:rPr>
          <w:rFonts w:ascii="Angsana New" w:hAnsi="Angsana New" w:cs="Angsana New"/>
          <w:b/>
          <w:spacing w:val="2"/>
          <w:sz w:val="30"/>
          <w:szCs w:val="30"/>
          <w:cs/>
          <w:lang w:val="en-GB"/>
        </w:rPr>
        <w:t xml:space="preserve">ล้านบาท ซึ่งกำหนดให้แปลงสภาพเงินให้กู้ยืมระยะยาวเป็นเงินลงทุน </w:t>
      </w:r>
    </w:p>
    <w:p w14:paraId="51CFE155" w14:textId="77777777" w:rsidR="003F4D3C" w:rsidRPr="00F35B43" w:rsidRDefault="003F4D3C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30419C5A" w14:textId="65ECEDAE" w:rsidR="00344F60" w:rsidRPr="006F1405" w:rsidRDefault="003F4D3C" w:rsidP="0034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Pr="006F1405">
        <w:rPr>
          <w:rFonts w:ascii="Angsana New" w:hAnsi="Angsana New" w:cs="Angsana New"/>
          <w:bCs/>
          <w:sz w:val="30"/>
          <w:szCs w:val="30"/>
          <w:lang w:val="en-GB"/>
        </w:rPr>
        <w:t xml:space="preserve">2567 </w:t>
      </w:r>
      <w:r w:rsidR="00515FE9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="00515FE9" w:rsidRPr="006F1405">
        <w:rPr>
          <w:rFonts w:ascii="Angsana New" w:hAnsi="Angsana New" w:cs="Angsana New"/>
          <w:bCs/>
          <w:sz w:val="30"/>
          <w:szCs w:val="30"/>
          <w:lang w:val="en-GB"/>
        </w:rPr>
        <w:t>TMAC Co., Ltd. (“TMAC”)</w:t>
      </w:r>
      <w:r w:rsidR="00515FE9" w:rsidRPr="006F1405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515FE9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ซึ่งเป็นบริษัทย่อยของบริษัทในอัตราส่วนร้อยละ</w:t>
      </w:r>
      <w:r w:rsidR="00515FE9" w:rsidRPr="006F1405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="00515FE9" w:rsidRPr="006F1405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="00515FE9" w:rsidRPr="006F1405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515FE9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>ได้มีการจดทะเบียนเพิ่มทุน จำนวน</w:t>
      </w:r>
      <w:r w:rsidR="00515FE9" w:rsidRPr="006F1405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="00515FE9" w:rsidRPr="006F1405">
        <w:rPr>
          <w:rFonts w:ascii="Angsana New" w:hAnsi="Angsana New" w:cs="Angsana New"/>
          <w:bCs/>
          <w:sz w:val="30"/>
          <w:szCs w:val="30"/>
          <w:lang w:val="en-GB"/>
        </w:rPr>
        <w:t>650</w:t>
      </w:r>
      <w:r w:rsidR="00515FE9" w:rsidRPr="006F1405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515FE9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</w:t>
      </w:r>
      <w:r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>บริษัท</w:t>
      </w:r>
      <w:r w:rsidR="00307FB0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>ได้ทำการซื้อหุ้นเพิ่มใน</w:t>
      </w:r>
      <w:r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Pr="006F1405">
        <w:rPr>
          <w:rFonts w:ascii="Angsana New" w:hAnsi="Angsana New" w:cs="Angsana New"/>
          <w:bCs/>
          <w:sz w:val="30"/>
          <w:szCs w:val="30"/>
        </w:rPr>
        <w:t>TMAC</w:t>
      </w:r>
      <w:r w:rsidRPr="006F1405">
        <w:rPr>
          <w:rFonts w:ascii="Angsana New" w:hAnsi="Angsana New" w:cs="Angsana New"/>
          <w:b/>
          <w:sz w:val="30"/>
          <w:szCs w:val="30"/>
        </w:rPr>
        <w:t xml:space="preserve"> </w:t>
      </w:r>
      <w:r w:rsidRPr="006F1405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เป็นจำนวนเงิน </w:t>
      </w:r>
      <w:r w:rsidRPr="006F1405">
        <w:rPr>
          <w:rFonts w:ascii="Angsana New" w:hAnsi="Angsana New" w:cs="Angsana New"/>
          <w:bCs/>
          <w:spacing w:val="-4"/>
          <w:sz w:val="30"/>
          <w:szCs w:val="30"/>
        </w:rPr>
        <w:t>650.0</w:t>
      </w:r>
      <w:r w:rsidRPr="006F1405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Pr="006F1405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ล้านบาท </w:t>
      </w:r>
      <w:r w:rsidR="00307FB0" w:rsidRPr="006F1405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จากนั้น </w:t>
      </w:r>
      <w:r w:rsidR="00307FB0" w:rsidRPr="006F1405">
        <w:rPr>
          <w:rFonts w:ascii="Angsana New" w:hAnsi="Angsana New" w:cs="Angsana New"/>
          <w:bCs/>
          <w:spacing w:val="-4"/>
          <w:sz w:val="30"/>
          <w:szCs w:val="30"/>
        </w:rPr>
        <w:t>TMAC</w:t>
      </w:r>
      <w:r w:rsidR="00307FB0" w:rsidRPr="006F1405">
        <w:rPr>
          <w:rFonts w:ascii="Angsana New" w:hAnsi="Angsana New" w:cs="Angsana New"/>
          <w:b/>
          <w:spacing w:val="-4"/>
          <w:sz w:val="30"/>
          <w:szCs w:val="30"/>
          <w:cs/>
        </w:rPr>
        <w:t xml:space="preserve"> ได้ทำการจ่ายชำระคืนเงินกู้ยืมระยะยาว</w:t>
      </w:r>
      <w:r w:rsidR="00307FB0" w:rsidRPr="006F140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แก่บริษัทเป็นจำนวนเงิน </w:t>
      </w:r>
      <w:r w:rsidR="00307FB0" w:rsidRPr="006F1405">
        <w:rPr>
          <w:rFonts w:ascii="Angsana New" w:hAnsi="Angsana New" w:cs="Angsana New"/>
          <w:bCs/>
          <w:spacing w:val="-2"/>
          <w:sz w:val="30"/>
          <w:szCs w:val="30"/>
        </w:rPr>
        <w:t>649.5</w:t>
      </w:r>
      <w:r w:rsidR="00307FB0" w:rsidRPr="006F1405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="00307FB0" w:rsidRPr="006F1405">
        <w:rPr>
          <w:rFonts w:ascii="Angsana New" w:hAnsi="Angsana New" w:cs="Angsana New"/>
          <w:b/>
          <w:spacing w:val="-2"/>
          <w:sz w:val="30"/>
          <w:szCs w:val="30"/>
          <w:cs/>
        </w:rPr>
        <w:t>ล้านบาท</w:t>
      </w:r>
      <w:r w:rsidR="00515FE9" w:rsidRPr="006F1405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และบริษัทยังคงถือหุ้นที่อัตราส่วนร้อยละ ดังเดิม</w:t>
      </w:r>
      <w:r w:rsidR="00307FB0" w:rsidRPr="006F1405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1D56CE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ณ วันที่ </w:t>
      </w:r>
      <w:r w:rsidR="001D56CE" w:rsidRPr="006F1405">
        <w:rPr>
          <w:rFonts w:ascii="Angsana New" w:hAnsi="Angsana New" w:cs="Angsana New"/>
          <w:bCs/>
          <w:sz w:val="30"/>
          <w:szCs w:val="30"/>
          <w:lang w:val="en-GB"/>
        </w:rPr>
        <w:t>30</w:t>
      </w:r>
      <w:r w:rsidR="001D56CE" w:rsidRPr="006F1405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6F2DFE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>กันยา</w:t>
      </w:r>
      <w:r w:rsidR="001D56CE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ยน </w:t>
      </w:r>
      <w:r w:rsidR="001D56CE" w:rsidRPr="006F1405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="001D56CE" w:rsidRPr="006F1405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1D56CE" w:rsidRPr="006F1405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บริษัทมีค่าเผื่อการด้อยค่าของเงินลงทุนจำนวน </w:t>
      </w:r>
      <w:r w:rsidR="00B843DE" w:rsidRPr="006F1405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616.5</w:t>
      </w:r>
      <w:r w:rsidR="00307FB0" w:rsidRPr="006F1405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="00307FB0" w:rsidRPr="006F1405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="00344F60" w:rsidRPr="006F1405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38D8DE2A" w14:textId="77777777" w:rsidR="00307FB0" w:rsidRPr="00BD16EB" w:rsidRDefault="00307FB0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  <w:lang w:val="en-GB"/>
        </w:rPr>
      </w:pPr>
    </w:p>
    <w:p w14:paraId="61671869" w14:textId="78FFC22E" w:rsidR="00307FB0" w:rsidRPr="00F35B43" w:rsidRDefault="00307FB0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="00A52E58" w:rsidRPr="00F35B43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515FE9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="00515FE9" w:rsidRPr="006F1405">
        <w:rPr>
          <w:rFonts w:ascii="Angsana New" w:hAnsi="Angsana New" w:cs="Angsana New"/>
          <w:bCs/>
          <w:sz w:val="30"/>
          <w:szCs w:val="30"/>
          <w:lang w:val="en-GB"/>
        </w:rPr>
        <w:t>Thammachart Seafood Retail Co., Ltd. (“TSR”)</w:t>
      </w:r>
      <w:r w:rsidR="00515FE9"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515FE9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ได้มีการจะทะเบียนเพิ่มทุน จำนวน </w:t>
      </w:r>
      <w:r w:rsidR="00515FE9" w:rsidRPr="0096577A">
        <w:rPr>
          <w:rFonts w:ascii="Angsana New" w:hAnsi="Angsana New" w:cs="Angsana New"/>
          <w:bCs/>
          <w:sz w:val="30"/>
          <w:szCs w:val="30"/>
          <w:lang w:val="en-GB"/>
        </w:rPr>
        <w:t>39</w:t>
      </w:r>
      <w:r w:rsidR="00515FE9" w:rsidRPr="00F35B43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515FE9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บริษัทได้ทำการซื้อหุ้นเพิ่มในบริษัท </w:t>
      </w:r>
      <w:r w:rsidRPr="00F35B43">
        <w:rPr>
          <w:rFonts w:ascii="Angsana New" w:hAnsi="Angsana New" w:cs="Angsana New"/>
          <w:bCs/>
          <w:sz w:val="30"/>
          <w:szCs w:val="30"/>
        </w:rPr>
        <w:t>TSR</w:t>
      </w:r>
      <w:r w:rsidRPr="00F35B43">
        <w:rPr>
          <w:rFonts w:ascii="Angsana New" w:hAnsi="Angsana New" w:cs="Angsana New"/>
          <w:b/>
          <w:sz w:val="30"/>
          <w:szCs w:val="30"/>
        </w:rPr>
        <w:t xml:space="preserve">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เป็นจำนวนเงิน</w:t>
      </w:r>
      <w:r w:rsidR="00A52E58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6E3A76" w:rsidRPr="00F35B43">
        <w:rPr>
          <w:rFonts w:ascii="Angsana New" w:hAnsi="Angsana New" w:cs="Angsana New"/>
          <w:bCs/>
          <w:sz w:val="30"/>
          <w:szCs w:val="30"/>
          <w:lang w:val="en-GB"/>
        </w:rPr>
        <w:t xml:space="preserve">25.4 </w:t>
      </w:r>
      <w:r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</w:t>
      </w:r>
      <w:r w:rsidR="00D04C4E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และบริษัทยังคงถือหุ้</w:t>
      </w:r>
      <w:r w:rsidR="00A52E58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นที่</w:t>
      </w:r>
      <w:r w:rsidR="009E2213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>อัตราส่วน</w:t>
      </w:r>
      <w:r w:rsidR="006E3A76" w:rsidRPr="00F35B43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ร้อยละ </w:t>
      </w:r>
      <w:r w:rsidR="006E3A76" w:rsidRPr="00F35B43">
        <w:rPr>
          <w:rFonts w:ascii="Angsana New" w:hAnsi="Angsana New" w:cs="Angsana New"/>
          <w:bCs/>
          <w:sz w:val="30"/>
          <w:szCs w:val="30"/>
        </w:rPr>
        <w:t>65</w:t>
      </w:r>
      <w:r w:rsidR="009E2213" w:rsidRPr="00F35B43">
        <w:rPr>
          <w:rFonts w:ascii="Angsana New" w:hAnsi="Angsana New" w:cs="Angsana New"/>
          <w:bCs/>
          <w:sz w:val="30"/>
          <w:szCs w:val="30"/>
        </w:rPr>
        <w:t>.0</w:t>
      </w:r>
      <w:r w:rsidR="006E3A76" w:rsidRPr="00F35B43">
        <w:rPr>
          <w:rFonts w:ascii="Angsana New" w:hAnsi="Angsana New" w:cs="Angsana New"/>
          <w:bCs/>
          <w:sz w:val="30"/>
          <w:szCs w:val="30"/>
        </w:rPr>
        <w:t xml:space="preserve"> </w:t>
      </w:r>
      <w:r w:rsidR="00A52E58" w:rsidRPr="00F35B43">
        <w:rPr>
          <w:rFonts w:ascii="Angsana New" w:hAnsi="Angsana New" w:cs="Angsana New"/>
          <w:b/>
          <w:sz w:val="30"/>
          <w:szCs w:val="30"/>
          <w:cs/>
        </w:rPr>
        <w:t>ดังเดิม</w:t>
      </w:r>
    </w:p>
    <w:p w14:paraId="52DE27DA" w14:textId="0EFCF566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BCE63B" w14:textId="5DFCFDDF" w:rsidR="000176FF" w:rsidRDefault="005642A3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160"/>
        <w:gridCol w:w="360"/>
        <w:gridCol w:w="1890"/>
      </w:tblGrid>
      <w:tr w:rsidR="000176FF" w:rsidRPr="00A85D0A" w14:paraId="0B6320C4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22E9CB9F" w14:textId="77777777" w:rsidR="000176FF" w:rsidRPr="00915B53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1B636ED0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74ECC7CE" w14:textId="619428FB" w:rsidR="000176FF" w:rsidRPr="00C70B18" w:rsidRDefault="000176FF" w:rsidP="008B5A88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F2DF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F2DF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63E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F2DF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ยน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60" w:type="dxa"/>
            <w:vAlign w:val="bottom"/>
          </w:tcPr>
          <w:p w14:paraId="3ABA2A6A" w14:textId="4BABA446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 w:rsidR="00373B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 w:rsidR="00373B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8B5A88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09EDBB5" w14:textId="77777777" w:rsidR="000176FF" w:rsidRPr="00915B53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8B5A88">
        <w:trPr>
          <w:cantSplit/>
          <w:trHeight w:val="333"/>
        </w:trPr>
        <w:tc>
          <w:tcPr>
            <w:tcW w:w="4860" w:type="dxa"/>
            <w:hideMark/>
          </w:tcPr>
          <w:p w14:paraId="347D16FE" w14:textId="4DFF9E47" w:rsidR="000176FF" w:rsidRPr="00915B53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B02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3DE7E172" w14:textId="7EC46C1B" w:rsidR="000176FF" w:rsidRPr="00A85D0A" w:rsidRDefault="004E54D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9,097,427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0B916B99" w:rsidR="000176FF" w:rsidRPr="00D11963" w:rsidRDefault="004E54D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3,789,307</w:t>
            </w:r>
          </w:p>
        </w:tc>
      </w:tr>
      <w:tr w:rsidR="00EE0D72" w:rsidRPr="00A85D0A" w14:paraId="33CE9C6B" w14:textId="77777777" w:rsidTr="008B5A88">
        <w:trPr>
          <w:cantSplit/>
          <w:trHeight w:val="343"/>
        </w:trPr>
        <w:tc>
          <w:tcPr>
            <w:tcW w:w="4860" w:type="dxa"/>
            <w:hideMark/>
          </w:tcPr>
          <w:p w14:paraId="75419988" w14:textId="0FC1D96D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2866B9F0" w:rsidR="00EE0D72" w:rsidRPr="00D11963" w:rsidRDefault="00556B8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6B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653,627</w:t>
            </w:r>
          </w:p>
        </w:tc>
        <w:tc>
          <w:tcPr>
            <w:tcW w:w="360" w:type="dxa"/>
          </w:tcPr>
          <w:p w14:paraId="0CEA7569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48941C7A" w:rsidR="00EE0D72" w:rsidRPr="00EE0D72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0D72" w:rsidRPr="00A85D0A" w14:paraId="10DC2F6F" w14:textId="77777777" w:rsidTr="008B5A88">
        <w:trPr>
          <w:cantSplit/>
          <w:trHeight w:val="333"/>
        </w:trPr>
        <w:tc>
          <w:tcPr>
            <w:tcW w:w="4860" w:type="dxa"/>
          </w:tcPr>
          <w:p w14:paraId="1853869F" w14:textId="28882B1F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60" w:type="dxa"/>
          </w:tcPr>
          <w:p w14:paraId="57603BC1" w14:textId="224B3F69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(36,676)</w:t>
            </w:r>
          </w:p>
        </w:tc>
        <w:tc>
          <w:tcPr>
            <w:tcW w:w="360" w:type="dxa"/>
          </w:tcPr>
          <w:p w14:paraId="21E14B9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1A126930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4F19" w:rsidRPr="00A85D0A" w14:paraId="0055F792" w14:textId="77777777" w:rsidTr="008B5A88">
        <w:trPr>
          <w:cantSplit/>
          <w:trHeight w:val="333"/>
        </w:trPr>
        <w:tc>
          <w:tcPr>
            <w:tcW w:w="4860" w:type="dxa"/>
          </w:tcPr>
          <w:p w14:paraId="09E84098" w14:textId="6E8CE51D" w:rsidR="00D54F19" w:rsidRPr="00915B53" w:rsidRDefault="00D54F19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4F19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160" w:type="dxa"/>
          </w:tcPr>
          <w:p w14:paraId="2E02BD18" w14:textId="09DF5035" w:rsidR="00D54F19" w:rsidRPr="00D54F19" w:rsidRDefault="00D54F19" w:rsidP="00393D5D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327</w:t>
            </w:r>
          </w:p>
        </w:tc>
        <w:tc>
          <w:tcPr>
            <w:tcW w:w="360" w:type="dxa"/>
          </w:tcPr>
          <w:p w14:paraId="3A1D0C33" w14:textId="77777777" w:rsidR="00D54F19" w:rsidRPr="00603092" w:rsidRDefault="00D54F19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69C923" w14:textId="4F5A05CB" w:rsidR="00D54F19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3B3ED046" w14:textId="77777777" w:rsidTr="008B5A88">
        <w:trPr>
          <w:cantSplit/>
          <w:trHeight w:val="333"/>
        </w:trPr>
        <w:tc>
          <w:tcPr>
            <w:tcW w:w="4860" w:type="dxa"/>
          </w:tcPr>
          <w:p w14:paraId="6A148199" w14:textId="29D775D0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</w:tcPr>
          <w:p w14:paraId="2FBCC757" w14:textId="6005ABEA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(872,517)</w:t>
            </w:r>
          </w:p>
        </w:tc>
        <w:tc>
          <w:tcPr>
            <w:tcW w:w="360" w:type="dxa"/>
          </w:tcPr>
          <w:p w14:paraId="783818A3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1622B9" w14:textId="634D579D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6BBF26CD" w14:textId="77777777" w:rsidTr="008B5A88">
        <w:trPr>
          <w:cantSplit/>
          <w:trHeight w:val="333"/>
        </w:trPr>
        <w:tc>
          <w:tcPr>
            <w:tcW w:w="4860" w:type="dxa"/>
          </w:tcPr>
          <w:p w14:paraId="73C8E8B1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09D7620B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(183,476)</w:t>
            </w:r>
          </w:p>
        </w:tc>
        <w:tc>
          <w:tcPr>
            <w:tcW w:w="360" w:type="dxa"/>
          </w:tcPr>
          <w:p w14:paraId="2604EF0D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4B9D0ECB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340023AE" w14:textId="77777777" w:rsidTr="008B5A88">
        <w:trPr>
          <w:cantSplit/>
          <w:trHeight w:val="333"/>
        </w:trPr>
        <w:tc>
          <w:tcPr>
            <w:tcW w:w="4860" w:type="dxa"/>
          </w:tcPr>
          <w:p w14:paraId="1F406D34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14A2AF77" w:rsidR="00EE0D72" w:rsidRPr="00D11963" w:rsidRDefault="00D54F19" w:rsidP="00444241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(291,292)</w:t>
            </w:r>
          </w:p>
        </w:tc>
        <w:tc>
          <w:tcPr>
            <w:tcW w:w="360" w:type="dxa"/>
          </w:tcPr>
          <w:p w14:paraId="697D40C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29270205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0937234F" w14:textId="77777777" w:rsidTr="008B5A88">
        <w:trPr>
          <w:cantSplit/>
          <w:trHeight w:val="333"/>
        </w:trPr>
        <w:tc>
          <w:tcPr>
            <w:tcW w:w="4860" w:type="dxa"/>
          </w:tcPr>
          <w:p w14:paraId="0465AA59" w14:textId="652149C1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B02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61D36607" w:rsidR="00EE0D72" w:rsidRPr="00EE0D72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8,367,420</w:t>
            </w:r>
          </w:p>
        </w:tc>
        <w:tc>
          <w:tcPr>
            <w:tcW w:w="360" w:type="dxa"/>
          </w:tcPr>
          <w:p w14:paraId="298DB2E6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5A8C0476" w:rsidR="00EE0D72" w:rsidRPr="00EE0D72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F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3,789,307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2C86A3A3" w14:textId="06C954CD" w:rsidR="003C3F54" w:rsidRDefault="00D0371B" w:rsidP="0062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bookmarkStart w:id="1" w:name="_Hlk164442365"/>
      <w:r w:rsidRPr="004C0F32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2567 </w:t>
      </w:r>
      <w:bookmarkEnd w:id="1"/>
      <w:r w:rsidRPr="004C0F32">
        <w:rPr>
          <w:rFonts w:asciiTheme="majorBidi" w:hAnsiTheme="majorBidi" w:cs="Angsana New" w:hint="cs"/>
          <w:sz w:val="30"/>
          <w:szCs w:val="30"/>
          <w:cs/>
        </w:rPr>
        <w:t>บริษัทย่อยของกลุ่มบริษัทได้ทำสัญญาซื้อขายเพื่อขายเงินลงทุนทั้งหมดของบริษัทร่วม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>LDH</w:t>
      </w:r>
      <w:r w:rsidR="00397855">
        <w:rPr>
          <w:rFonts w:asciiTheme="majorBidi" w:hAnsiTheme="majorBidi" w:cs="Angsana New"/>
          <w:sz w:val="30"/>
          <w:szCs w:val="30"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(La Doria) Limited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ให้กับผู้ลงทุน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เป็นบุคคลภายนอก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สิ่งตอบแทนที่ได้รับเท่ากับ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>19.</w:t>
      </w:r>
      <w:r w:rsidR="000668E5">
        <w:rPr>
          <w:rFonts w:asciiTheme="majorBidi" w:hAnsiTheme="majorBidi" w:cs="Angsana New"/>
          <w:sz w:val="30"/>
          <w:szCs w:val="30"/>
        </w:rPr>
        <w:t>6</w:t>
      </w:r>
      <w:r w:rsidR="000668E5" w:rsidRPr="004C0F32">
        <w:rPr>
          <w:rFonts w:asciiTheme="majorBidi" w:hAnsiTheme="majorBidi" w:cs="Angsana New"/>
          <w:sz w:val="30"/>
          <w:szCs w:val="30"/>
        </w:rPr>
        <w:t xml:space="preserve">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ล้านปอนด์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682C8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เทียบเท่า</w:t>
      </w:r>
      <w:r w:rsidR="000668E5" w:rsidRPr="004C0F32">
        <w:rPr>
          <w:rFonts w:asciiTheme="majorBidi" w:hAnsiTheme="majorBidi" w:cs="Angsana New"/>
          <w:sz w:val="30"/>
          <w:szCs w:val="30"/>
        </w:rPr>
        <w:t>8</w:t>
      </w:r>
      <w:r w:rsidR="000668E5">
        <w:rPr>
          <w:rFonts w:asciiTheme="majorBidi" w:hAnsiTheme="majorBidi" w:cs="Angsana New"/>
          <w:sz w:val="30"/>
          <w:szCs w:val="30"/>
        </w:rPr>
        <w:t>97</w:t>
      </w:r>
      <w:r w:rsidRPr="004C0F32">
        <w:rPr>
          <w:rFonts w:asciiTheme="majorBidi" w:hAnsiTheme="majorBidi" w:cs="Angsana New"/>
          <w:sz w:val="30"/>
          <w:szCs w:val="30"/>
        </w:rPr>
        <w:t xml:space="preserve">.7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6E3A7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>รับรู้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กำไรจากการขาย</w:t>
      </w:r>
      <w:r w:rsidR="00DA07FE" w:rsidRPr="00EC721A">
        <w:rPr>
          <w:rFonts w:asciiTheme="majorBidi" w:hAnsiTheme="majorBidi" w:cs="Angsana New"/>
          <w:sz w:val="30"/>
          <w:szCs w:val="30"/>
        </w:rPr>
        <w:t xml:space="preserve"> 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 xml:space="preserve">เป็นจำนวน </w:t>
      </w:r>
      <w:r w:rsidR="006E3A76">
        <w:rPr>
          <w:rFonts w:asciiTheme="majorBidi" w:hAnsiTheme="majorBidi" w:cs="Angsana New"/>
          <w:sz w:val="30"/>
          <w:szCs w:val="30"/>
        </w:rPr>
        <w:t>69</w:t>
      </w:r>
      <w:r w:rsidR="00DA07FE">
        <w:rPr>
          <w:rFonts w:asciiTheme="majorBidi" w:hAnsiTheme="majorBidi" w:cs="Angsana New"/>
          <w:sz w:val="30"/>
          <w:szCs w:val="30"/>
        </w:rPr>
        <w:t>.1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 xml:space="preserve"> ล้านบาท ซึ่งแสดงเป็นกำไร (ขาดทุน) อื่นใน</w:t>
      </w:r>
      <w:r w:rsidR="0033094C">
        <w:rPr>
          <w:rFonts w:asciiTheme="majorBidi" w:hAnsiTheme="majorBidi" w:cs="Angsana New"/>
          <w:sz w:val="30"/>
          <w:szCs w:val="30"/>
        </w:rPr>
        <w:br/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>งบ</w:t>
      </w:r>
      <w:r w:rsidR="00DA07FE" w:rsidRPr="00D54F19">
        <w:rPr>
          <w:rFonts w:asciiTheme="majorBidi" w:hAnsiTheme="majorBidi" w:cs="Angsana New"/>
          <w:sz w:val="30"/>
          <w:szCs w:val="30"/>
          <w:cs/>
        </w:rPr>
        <w:t>กำไรขาดทุน</w:t>
      </w:r>
      <w:r w:rsidR="00DA07FE" w:rsidRPr="00D54F19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2518B7" w:rsidRPr="00D54F19">
        <w:rPr>
          <w:rFonts w:asciiTheme="majorBidi" w:eastAsia="Arial Unicode MS" w:hAnsiTheme="majorBidi" w:cstheme="majorBidi" w:hint="eastAsia"/>
          <w:sz w:val="30"/>
          <w:szCs w:val="30"/>
          <w:cs/>
        </w:rPr>
        <w:t>สำหรับงวด</w:t>
      </w:r>
      <w:r w:rsidR="006F2DFE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>เ</w:t>
      </w:r>
      <w:r w:rsidR="006E3A76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>ก</w:t>
      </w:r>
      <w:r w:rsidR="006F2DFE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>้า</w:t>
      </w:r>
      <w:r w:rsidR="002518B7" w:rsidRPr="00D54F19">
        <w:rPr>
          <w:rFonts w:asciiTheme="majorBidi" w:eastAsia="Arial Unicode MS" w:hAnsiTheme="majorBidi" w:cstheme="majorBidi" w:hint="eastAsia"/>
          <w:sz w:val="30"/>
          <w:szCs w:val="30"/>
          <w:cs/>
        </w:rPr>
        <w:t>เดือน</w:t>
      </w:r>
      <w:r w:rsidR="002518B7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สิ้นสุดวันที่ </w:t>
      </w:r>
      <w:r w:rsidR="002518B7" w:rsidRPr="00D54F19">
        <w:rPr>
          <w:rFonts w:asciiTheme="majorBidi" w:eastAsia="Arial Unicode MS" w:hAnsiTheme="majorBidi" w:cstheme="majorBidi"/>
          <w:sz w:val="30"/>
          <w:szCs w:val="30"/>
        </w:rPr>
        <w:t>3</w:t>
      </w:r>
      <w:r w:rsidR="006E3A76" w:rsidRPr="00D54F19">
        <w:rPr>
          <w:rFonts w:asciiTheme="majorBidi" w:eastAsia="Arial Unicode MS" w:hAnsiTheme="majorBidi" w:cstheme="majorBidi"/>
          <w:sz w:val="30"/>
          <w:szCs w:val="30"/>
        </w:rPr>
        <w:t>0</w:t>
      </w:r>
      <w:r w:rsidR="002518B7" w:rsidRPr="00D54F1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6F2DFE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>กันยา</w:t>
      </w:r>
      <w:r w:rsidR="006E3A76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>ยน</w:t>
      </w:r>
      <w:r w:rsidR="002518B7" w:rsidRPr="00D54F19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2518B7" w:rsidRPr="00D54F19">
        <w:rPr>
          <w:rFonts w:asciiTheme="majorBidi" w:eastAsia="Arial Unicode MS" w:hAnsiTheme="majorBidi" w:cstheme="majorBidi"/>
          <w:sz w:val="30"/>
          <w:szCs w:val="30"/>
        </w:rPr>
        <w:t>2567</w:t>
      </w:r>
    </w:p>
    <w:p w14:paraId="39F8D851" w14:textId="77777777" w:rsidR="00627DBB" w:rsidRPr="003C3F54" w:rsidRDefault="00627DBB" w:rsidP="0062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695942B" w14:textId="2BE203FC" w:rsidR="00124276" w:rsidRPr="00124276" w:rsidRDefault="00124276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4F19">
        <w:rPr>
          <w:rFonts w:asciiTheme="majorBidi" w:hAnsiTheme="majorBidi" w:cs="Angsana New" w:hint="cs"/>
          <w:sz w:val="30"/>
          <w:szCs w:val="30"/>
          <w:cs/>
        </w:rPr>
        <w:t>ในเดือนกรกฎาคม</w:t>
      </w:r>
      <w:r w:rsidR="00B14572">
        <w:rPr>
          <w:rFonts w:asciiTheme="majorBidi" w:hAnsiTheme="majorBidi" w:cs="Angsana New"/>
          <w:sz w:val="30"/>
          <w:szCs w:val="30"/>
        </w:rPr>
        <w:t xml:space="preserve"> 2567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/>
          <w:sz w:val="30"/>
          <w:szCs w:val="30"/>
        </w:rPr>
        <w:t>TN Fine Chemicals Co., Ltd.</w:t>
      </w:r>
      <w:r w:rsidR="00E17543">
        <w:rPr>
          <w:rFonts w:asciiTheme="majorBidi" w:hAnsiTheme="majorBidi" w:cs="Angsana New"/>
          <w:sz w:val="30"/>
          <w:szCs w:val="30"/>
        </w:rPr>
        <w:t xml:space="preserve"> (“</w:t>
      </w:r>
      <w:r w:rsidR="00E17543" w:rsidRPr="00E17543">
        <w:rPr>
          <w:rFonts w:asciiTheme="majorBidi" w:hAnsiTheme="majorBidi" w:cs="Angsana New"/>
          <w:sz w:val="30"/>
          <w:szCs w:val="30"/>
        </w:rPr>
        <w:t>TNFC</w:t>
      </w:r>
      <w:r w:rsidR="00E17543">
        <w:rPr>
          <w:rFonts w:asciiTheme="majorBidi" w:hAnsiTheme="majorBidi" w:cs="Angsana New"/>
          <w:sz w:val="30"/>
          <w:szCs w:val="30"/>
        </w:rPr>
        <w:t>”)</w:t>
      </w:r>
      <w:r w:rsidRPr="00D54F19">
        <w:rPr>
          <w:rFonts w:asciiTheme="majorBidi" w:hAnsiTheme="majorBidi" w:cs="Angsana New"/>
          <w:sz w:val="30"/>
          <w:szCs w:val="30"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ซึ่งเป็นบริษัทร่วมที่บริษัทถือหุ้นทางอ้อม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ได้จดทะเบียนเลิกกิจการแล้ว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และมีการชำระคืนทุน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="00B14572">
        <w:rPr>
          <w:rFonts w:asciiTheme="majorBidi" w:hAnsiTheme="majorBidi" w:cs="Angsana New"/>
          <w:sz w:val="30"/>
          <w:szCs w:val="30"/>
        </w:rPr>
        <w:t xml:space="preserve"> 44.1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133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BC1336" w:rsidRPr="00EC721A">
        <w:rPr>
          <w:rFonts w:asciiTheme="majorBidi" w:hAnsiTheme="majorBidi" w:cs="Angsana New"/>
          <w:sz w:val="30"/>
          <w:szCs w:val="30"/>
          <w:cs/>
        </w:rPr>
        <w:t>รับรู้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กำไรจากชำระคืนทุน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4572">
        <w:rPr>
          <w:rFonts w:asciiTheme="majorBidi" w:hAnsiTheme="majorBidi" w:cs="Angsana New"/>
          <w:sz w:val="30"/>
          <w:szCs w:val="30"/>
        </w:rPr>
        <w:t>0.1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แสดงเป็นกำไร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อื่นในงบกำไรขาดทุนรวมสำหรับงวดเก้าเดือนสิ้นสุดวันที่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1405">
        <w:rPr>
          <w:rFonts w:asciiTheme="majorBidi" w:hAnsiTheme="majorBidi" w:cs="Angsana New"/>
          <w:sz w:val="30"/>
          <w:szCs w:val="30"/>
        </w:rPr>
        <w:br/>
      </w:r>
      <w:r w:rsidR="00B14572">
        <w:rPr>
          <w:rFonts w:asciiTheme="majorBidi" w:hAnsiTheme="majorBidi" w:cs="Angsana New"/>
          <w:sz w:val="30"/>
          <w:szCs w:val="30"/>
        </w:rPr>
        <w:t>30</w:t>
      </w:r>
      <w:r w:rsidR="006F1405">
        <w:rPr>
          <w:rFonts w:asciiTheme="majorBidi" w:hAnsiTheme="majorBidi" w:cs="Angsana New"/>
          <w:sz w:val="30"/>
          <w:szCs w:val="30"/>
        </w:rPr>
        <w:t xml:space="preserve"> </w:t>
      </w:r>
      <w:r w:rsidRPr="00D54F19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D54F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4572">
        <w:rPr>
          <w:rFonts w:asciiTheme="majorBidi" w:hAnsiTheme="majorBidi" w:cs="Angsana New"/>
          <w:sz w:val="30"/>
          <w:szCs w:val="30"/>
        </w:rPr>
        <w:t>2567</w:t>
      </w:r>
    </w:p>
    <w:p w14:paraId="68CC5818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6A8A370" w14:textId="4056ED58" w:rsidR="000176FF" w:rsidRPr="00FC1501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FC1501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04BCF08A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3951D93F" w:rsidR="000176FF" w:rsidRPr="00C70B18" w:rsidRDefault="000176FF" w:rsidP="0024539C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F2DF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F2DF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63E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6F2DF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ยน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FA598F8" w14:textId="77777777" w:rsidR="00ED4451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ED4451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8B5A88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8B5A88">
        <w:trPr>
          <w:cantSplit/>
          <w:trHeight w:val="333"/>
        </w:trPr>
        <w:tc>
          <w:tcPr>
            <w:tcW w:w="4860" w:type="dxa"/>
            <w:hideMark/>
          </w:tcPr>
          <w:p w14:paraId="763E61CD" w14:textId="7E045C32" w:rsidR="000176FF" w:rsidRPr="00915B53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A18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523AEA96" w14:textId="0E96A70A" w:rsidR="000176FF" w:rsidRPr="00A85D0A" w:rsidRDefault="004E54D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237,645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1CF7FE37" w:rsidR="000176FF" w:rsidRPr="00D11963" w:rsidRDefault="004E54D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40,842</w:t>
            </w:r>
          </w:p>
        </w:tc>
      </w:tr>
      <w:tr w:rsidR="00EE0D72" w:rsidRPr="00A85D0A" w14:paraId="642F7AF5" w14:textId="77777777" w:rsidTr="008B5A88">
        <w:trPr>
          <w:cantSplit/>
          <w:trHeight w:val="343"/>
        </w:trPr>
        <w:tc>
          <w:tcPr>
            <w:tcW w:w="4860" w:type="dxa"/>
            <w:hideMark/>
          </w:tcPr>
          <w:p w14:paraId="6DBF4986" w14:textId="77777777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5E749B61" w14:textId="7A28BC36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155,611</w:t>
            </w:r>
          </w:p>
        </w:tc>
        <w:tc>
          <w:tcPr>
            <w:tcW w:w="360" w:type="dxa"/>
          </w:tcPr>
          <w:p w14:paraId="3A79C243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C1E5F00" w14:textId="24F91625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17,804</w:t>
            </w:r>
          </w:p>
        </w:tc>
      </w:tr>
      <w:tr w:rsidR="00EE0D72" w:rsidRPr="00A85D0A" w14:paraId="4DBAB3CE" w14:textId="77777777" w:rsidTr="008B5A88">
        <w:trPr>
          <w:cantSplit/>
          <w:trHeight w:val="333"/>
        </w:trPr>
        <w:tc>
          <w:tcPr>
            <w:tcW w:w="4860" w:type="dxa"/>
          </w:tcPr>
          <w:p w14:paraId="0C8D01DE" w14:textId="6043A230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สุทธิ</w:t>
            </w:r>
          </w:p>
        </w:tc>
        <w:tc>
          <w:tcPr>
            <w:tcW w:w="2070" w:type="dxa"/>
          </w:tcPr>
          <w:p w14:paraId="188D549A" w14:textId="37F223A3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(40,019)</w:t>
            </w:r>
          </w:p>
        </w:tc>
        <w:tc>
          <w:tcPr>
            <w:tcW w:w="360" w:type="dxa"/>
          </w:tcPr>
          <w:p w14:paraId="00F35F3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02D35A11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24210002" w14:textId="77777777" w:rsidTr="008B5A88">
        <w:trPr>
          <w:cantSplit/>
          <w:trHeight w:val="333"/>
        </w:trPr>
        <w:tc>
          <w:tcPr>
            <w:tcW w:w="4860" w:type="dxa"/>
          </w:tcPr>
          <w:p w14:paraId="0E90D5BF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0FAEBBA1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3,663</w:t>
            </w:r>
          </w:p>
        </w:tc>
        <w:tc>
          <w:tcPr>
            <w:tcW w:w="360" w:type="dxa"/>
          </w:tcPr>
          <w:p w14:paraId="62102592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013302BD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33F5EB42" w14:textId="77777777" w:rsidTr="008B5A88">
        <w:trPr>
          <w:cantSplit/>
          <w:trHeight w:val="333"/>
        </w:trPr>
        <w:tc>
          <w:tcPr>
            <w:tcW w:w="4860" w:type="dxa"/>
          </w:tcPr>
          <w:p w14:paraId="210A006E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480109AE" w:rsidR="00EE0D72" w:rsidRPr="00D11963" w:rsidRDefault="00D54F19" w:rsidP="00393D5D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(5,604)</w:t>
            </w:r>
          </w:p>
        </w:tc>
        <w:tc>
          <w:tcPr>
            <w:tcW w:w="360" w:type="dxa"/>
          </w:tcPr>
          <w:p w14:paraId="1E74576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1CFCC7DC" w:rsidR="00EE0D72" w:rsidRPr="00D11963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52BD4D04" w14:textId="77777777" w:rsidTr="008B5A88">
        <w:trPr>
          <w:cantSplit/>
          <w:trHeight w:val="333"/>
        </w:trPr>
        <w:tc>
          <w:tcPr>
            <w:tcW w:w="4860" w:type="dxa"/>
          </w:tcPr>
          <w:p w14:paraId="7C4F1E03" w14:textId="2853E934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A1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0BA620DC" w:rsidR="00EE0D72" w:rsidRPr="008E7905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351,296</w:t>
            </w:r>
          </w:p>
        </w:tc>
        <w:tc>
          <w:tcPr>
            <w:tcW w:w="360" w:type="dxa"/>
          </w:tcPr>
          <w:p w14:paraId="518E185F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7F96CFE9" w:rsidR="00EE0D72" w:rsidRPr="00EE0D72" w:rsidRDefault="00D54F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4F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58,646</w:t>
            </w:r>
          </w:p>
        </w:tc>
      </w:tr>
    </w:tbl>
    <w:p w14:paraId="39B3C25E" w14:textId="77777777" w:rsidR="008E7905" w:rsidRDefault="008E7905" w:rsidP="008E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09609546" w14:textId="4D672632" w:rsidR="008E7905" w:rsidRDefault="008E7905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C3CF7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2567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กลุ่มบริษัทได้ชำระเงินค่าหุ้นของบริษัท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Star Union Packaging Company Limited (“SUP”)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ซึ่งเป็นการร่วมทุนร้อยละ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50.0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เพิ่มเป็นจำนวน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62.2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SUP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มีทุนจดทะเบียนจำนวน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250.0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ซึ่งยังเรียกชำระไม่เต็มทั้งจำนวน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ณ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3E3">
        <w:rPr>
          <w:rFonts w:asciiTheme="majorBidi" w:hAnsiTheme="majorBidi" w:cs="Angsana New"/>
          <w:sz w:val="30"/>
          <w:szCs w:val="30"/>
        </w:rPr>
        <w:t xml:space="preserve">30 </w:t>
      </w:r>
      <w:r w:rsidR="006F2DFE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5D63E3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2567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กลุ่มบริษัทมีเงินลงทุนใน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SUP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5B65D2">
        <w:rPr>
          <w:rFonts w:asciiTheme="majorBidi" w:hAnsiTheme="majorBidi" w:cs="Angsana New"/>
          <w:sz w:val="30"/>
          <w:szCs w:val="30"/>
        </w:rPr>
        <w:t>125.0</w:t>
      </w:r>
      <w:r w:rsidRPr="000C3CF7">
        <w:rPr>
          <w:rFonts w:asciiTheme="majorBidi" w:hAnsiTheme="majorBidi" w:cs="Angsana New"/>
          <w:sz w:val="30"/>
          <w:szCs w:val="30"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689D51AB" w14:textId="77777777" w:rsidR="001A5C9F" w:rsidRPr="000C3CF7" w:rsidRDefault="001A5C9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0B2886" w14:textId="191EEF9E" w:rsidR="008E7905" w:rsidRDefault="00CD3AEC" w:rsidP="008D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C3CF7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="00D54F19">
        <w:rPr>
          <w:rFonts w:asciiTheme="majorBidi" w:hAnsiTheme="majorBidi" w:cs="Angsana New" w:hint="cs"/>
          <w:sz w:val="30"/>
          <w:szCs w:val="30"/>
          <w:cs/>
        </w:rPr>
        <w:t>และกรกฎาคม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2567</w:t>
      </w:r>
      <w:r w:rsidR="008D77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Food and Beverage United Co., Ltd. (“F&amp;B”)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ซึ่งเป็นการร่วมทุน</w:t>
      </w:r>
      <w:r w:rsidR="000169DB">
        <w:rPr>
          <w:rFonts w:asciiTheme="majorBidi" w:hAnsiTheme="majorBidi" w:cs="Angsana New"/>
          <w:sz w:val="30"/>
          <w:szCs w:val="30"/>
          <w:cs/>
        </w:rPr>
        <w:br/>
      </w:r>
      <w:r w:rsidRPr="000C3CF7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5C26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49</w:t>
      </w:r>
      <w:r w:rsidRPr="000C3CF7">
        <w:rPr>
          <w:rFonts w:asciiTheme="majorBidi" w:hAnsiTheme="majorBidi" w:cs="Angsana New"/>
          <w:sz w:val="30"/>
          <w:szCs w:val="30"/>
          <w:cs/>
        </w:rPr>
        <w:t>.</w:t>
      </w:r>
      <w:r w:rsidR="000D188C" w:rsidRPr="000D188C">
        <w:rPr>
          <w:rFonts w:asciiTheme="majorBidi" w:hAnsiTheme="majorBidi" w:cs="Angsana New"/>
          <w:sz w:val="30"/>
          <w:szCs w:val="30"/>
        </w:rPr>
        <w:t>0</w:t>
      </w:r>
      <w:r w:rsidR="005C26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ของกลุ่มบริษัทเรียกชำระค่าหุ้นเป็นจำนวนเงินทั้งสิ้น</w:t>
      </w:r>
      <w:r w:rsidR="005C26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54F19">
        <w:rPr>
          <w:rFonts w:asciiTheme="majorBidi" w:hAnsiTheme="majorBidi" w:cs="Angsana New"/>
          <w:sz w:val="30"/>
          <w:szCs w:val="30"/>
        </w:rPr>
        <w:t>24</w:t>
      </w:r>
      <w:r w:rsidRPr="000C3CF7">
        <w:rPr>
          <w:rFonts w:asciiTheme="majorBidi" w:hAnsiTheme="majorBidi" w:cs="Angsana New"/>
          <w:sz w:val="30"/>
          <w:szCs w:val="30"/>
          <w:cs/>
        </w:rPr>
        <w:t>.</w:t>
      </w:r>
      <w:r w:rsidR="00D54F19">
        <w:rPr>
          <w:rFonts w:asciiTheme="majorBidi" w:hAnsiTheme="majorBidi" w:cs="Angsana New"/>
          <w:sz w:val="30"/>
          <w:szCs w:val="30"/>
        </w:rPr>
        <w:t>5</w:t>
      </w:r>
      <w:r w:rsidR="005C26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ล้านบาทและทางกลุ่ม</w:t>
      </w:r>
      <w:r w:rsidR="001058C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ได้ชำระเงิน</w:t>
      </w:r>
      <w:r w:rsidR="000169DB">
        <w:rPr>
          <w:rFonts w:asciiTheme="majorBidi" w:hAnsiTheme="majorBidi" w:cs="Angsana New"/>
          <w:sz w:val="30"/>
          <w:szCs w:val="30"/>
          <w:cs/>
        </w:rPr>
        <w:br/>
      </w:r>
      <w:r w:rsidRPr="000C3CF7">
        <w:rPr>
          <w:rFonts w:asciiTheme="majorBidi" w:hAnsiTheme="majorBidi" w:cs="Angsana New" w:hint="cs"/>
          <w:sz w:val="30"/>
          <w:szCs w:val="30"/>
          <w:cs/>
        </w:rPr>
        <w:t>เรียบร้อยแล้ว</w:t>
      </w:r>
    </w:p>
    <w:p w14:paraId="28888E1F" w14:textId="77777777" w:rsidR="001A5C9F" w:rsidRDefault="001A5C9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1AA2B" w14:textId="122A23F5" w:rsidR="001A5C9F" w:rsidRDefault="00F27BD0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7BD0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กลุ่มบริษัทรับรู้สิทธิที่จะซื้อ</w:t>
      </w:r>
      <w:r w:rsidR="007F2EE0">
        <w:rPr>
          <w:rFonts w:asciiTheme="majorBidi" w:hAnsiTheme="majorBidi" w:cs="Angsana New" w:hint="cs"/>
          <w:sz w:val="30"/>
          <w:szCs w:val="30"/>
          <w:cs/>
        </w:rPr>
        <w:t>ส่วนได้เสีย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ในบริษัท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/>
          <w:sz w:val="30"/>
          <w:szCs w:val="30"/>
        </w:rPr>
        <w:t xml:space="preserve">Aegir </w:t>
      </w:r>
      <w:proofErr w:type="spellStart"/>
      <w:r w:rsidRPr="00F27BD0">
        <w:rPr>
          <w:rFonts w:asciiTheme="majorBidi" w:hAnsiTheme="majorBidi" w:cs="Angsana New"/>
          <w:sz w:val="30"/>
          <w:szCs w:val="30"/>
        </w:rPr>
        <w:t>Sjavarfang</w:t>
      </w:r>
      <w:proofErr w:type="spellEnd"/>
      <w:r w:rsidRPr="00F27BD0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F27BD0">
        <w:rPr>
          <w:rFonts w:asciiTheme="majorBidi" w:hAnsiTheme="majorBidi" w:cs="Angsana New"/>
          <w:sz w:val="30"/>
          <w:szCs w:val="30"/>
        </w:rPr>
        <w:t>Ehf</w:t>
      </w:r>
      <w:proofErr w:type="spellEnd"/>
      <w:r w:rsidRPr="00F27BD0">
        <w:rPr>
          <w:rFonts w:asciiTheme="majorBidi" w:hAnsiTheme="majorBidi" w:cs="Angsana New"/>
          <w:sz w:val="30"/>
          <w:szCs w:val="30"/>
        </w:rPr>
        <w:t xml:space="preserve"> (</w:t>
      </w:r>
      <w:r w:rsidR="007F2EE0">
        <w:rPr>
          <w:rFonts w:asciiTheme="majorBidi" w:hAnsiTheme="majorBidi" w:cs="Angsana New"/>
          <w:sz w:val="30"/>
          <w:szCs w:val="30"/>
        </w:rPr>
        <w:t>“</w:t>
      </w:r>
      <w:r w:rsidRPr="00F27BD0">
        <w:rPr>
          <w:rFonts w:asciiTheme="majorBidi" w:hAnsiTheme="majorBidi" w:cs="Angsana New"/>
          <w:sz w:val="30"/>
          <w:szCs w:val="30"/>
        </w:rPr>
        <w:t>AEGIR</w:t>
      </w:r>
      <w:r w:rsidR="007F2EE0">
        <w:rPr>
          <w:rFonts w:asciiTheme="majorBidi" w:hAnsiTheme="majorBidi" w:cs="Angsana New"/>
          <w:sz w:val="30"/>
          <w:szCs w:val="30"/>
        </w:rPr>
        <w:t>”</w:t>
      </w:r>
      <w:r w:rsidRPr="00F27BD0">
        <w:rPr>
          <w:rFonts w:asciiTheme="majorBidi" w:hAnsiTheme="majorBidi" w:cs="Angsana New"/>
          <w:sz w:val="30"/>
          <w:szCs w:val="30"/>
        </w:rPr>
        <w:t xml:space="preserve">)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จำนวนร้อยละ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30</w:t>
      </w:r>
      <w:r w:rsidR="005B4662">
        <w:rPr>
          <w:rFonts w:asciiTheme="majorBidi" w:hAnsiTheme="majorBidi" w:cs="Angsana New"/>
          <w:sz w:val="30"/>
          <w:szCs w:val="30"/>
        </w:rPr>
        <w:t>.0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และบันทึกหนี้สินจำนวน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1.3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ล้านยูโร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50.5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ไว้เป็นส่วนหนึ่งของหนี้สินไม่หมุนเวียนอื่น</w:t>
      </w:r>
    </w:p>
    <w:p w14:paraId="79DBA77D" w14:textId="77777777" w:rsidR="001A5C9F" w:rsidRDefault="001A5C9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4F4734E" w14:textId="61DC2AD3" w:rsidR="006E3A76" w:rsidRPr="00284A21" w:rsidRDefault="00284A21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84A21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284A21">
        <w:rPr>
          <w:rFonts w:ascii="Angsana New" w:hAnsi="Angsana New" w:cs="Angsana New"/>
          <w:sz w:val="30"/>
          <w:szCs w:val="30"/>
        </w:rPr>
        <w:t xml:space="preserve">2567 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284A21">
        <w:rPr>
          <w:rFonts w:ascii="Angsana New" w:hAnsi="Angsana New" w:cs="Angsana New"/>
          <w:sz w:val="30"/>
          <w:szCs w:val="30"/>
        </w:rPr>
        <w:t>RBS -TU Food Ingredients Private Limited (“RBST”)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 ซึ่งเป็นการร่วมทุนร้อยละ </w:t>
      </w:r>
      <w:r w:rsidRPr="00284A21">
        <w:rPr>
          <w:rFonts w:ascii="Angsana New" w:hAnsi="Angsana New" w:cs="Angsana New"/>
          <w:sz w:val="30"/>
          <w:szCs w:val="30"/>
        </w:rPr>
        <w:t xml:space="preserve">24.1 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ของบริษัทเรียกชำระค่าหุ้นเป็นจำนวนเงินทั้งสิ้น </w:t>
      </w:r>
      <w:r w:rsidRPr="00284A21">
        <w:rPr>
          <w:rFonts w:ascii="Angsana New" w:hAnsi="Angsana New" w:cs="Angsana New"/>
          <w:sz w:val="30"/>
          <w:szCs w:val="30"/>
        </w:rPr>
        <w:t>17</w:t>
      </w:r>
      <w:r w:rsidRPr="00284A21">
        <w:rPr>
          <w:rFonts w:ascii="Angsana New" w:hAnsi="Angsana New" w:cs="Angsana New"/>
          <w:sz w:val="30"/>
          <w:szCs w:val="30"/>
          <w:cs/>
        </w:rPr>
        <w:t>.</w:t>
      </w:r>
      <w:r w:rsidRPr="00284A21">
        <w:rPr>
          <w:rFonts w:ascii="Angsana New" w:hAnsi="Angsana New" w:cs="Angsana New"/>
          <w:sz w:val="30"/>
          <w:szCs w:val="30"/>
        </w:rPr>
        <w:t>8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 ล้านบาทและทางบริษัทได้ชำระเงินเรียบร้อยแล้ว</w:t>
      </w:r>
    </w:p>
    <w:p w14:paraId="3208983D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E9F5F39" w14:textId="025C828A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270"/>
        <w:gridCol w:w="1529"/>
        <w:gridCol w:w="181"/>
        <w:gridCol w:w="1530"/>
        <w:gridCol w:w="180"/>
        <w:gridCol w:w="1440"/>
      </w:tblGrid>
      <w:tr w:rsidR="000176FF" w14:paraId="08BC4E36" w14:textId="77777777" w:rsidTr="0075126C">
        <w:trPr>
          <w:cantSplit/>
          <w:trHeight w:val="330"/>
          <w:tblHeader/>
        </w:trPr>
        <w:tc>
          <w:tcPr>
            <w:tcW w:w="4410" w:type="dxa"/>
            <w:vAlign w:val="bottom"/>
          </w:tcPr>
          <w:p w14:paraId="1AC0C354" w14:textId="77777777" w:rsidR="000176FF" w:rsidRPr="00E77E65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22961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5126C" w14:paraId="57FDD6F3" w14:textId="77777777" w:rsidTr="0075126C">
        <w:trPr>
          <w:cantSplit/>
          <w:trHeight w:val="337"/>
          <w:tblHeader/>
        </w:trPr>
        <w:tc>
          <w:tcPr>
            <w:tcW w:w="4410" w:type="dxa"/>
            <w:vAlign w:val="bottom"/>
          </w:tcPr>
          <w:p w14:paraId="3B112703" w14:textId="112475B0" w:rsidR="000176FF" w:rsidRPr="0024539C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F2D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5168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F2D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168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F2D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5168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1C127D2D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0C58EE15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75126C">
        <w:trPr>
          <w:cantSplit/>
          <w:trHeight w:val="315"/>
        </w:trPr>
        <w:tc>
          <w:tcPr>
            <w:tcW w:w="4410" w:type="dxa"/>
          </w:tcPr>
          <w:p w14:paraId="402C1D3E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6A9BC0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5126C" w14:paraId="2065DE56" w14:textId="77777777" w:rsidTr="0075126C">
        <w:trPr>
          <w:cantSplit/>
          <w:trHeight w:val="322"/>
        </w:trPr>
        <w:tc>
          <w:tcPr>
            <w:tcW w:w="4410" w:type="dxa"/>
          </w:tcPr>
          <w:p w14:paraId="3B4F86A3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70" w:type="dxa"/>
          </w:tcPr>
          <w:p w14:paraId="74ECF8CC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11A54B" w14:textId="77777777" w:rsidR="000176FF" w:rsidRPr="0075126C" w:rsidRDefault="000176F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30,031,001</w:t>
            </w:r>
          </w:p>
        </w:tc>
        <w:tc>
          <w:tcPr>
            <w:tcW w:w="181" w:type="dxa"/>
          </w:tcPr>
          <w:p w14:paraId="39FEF966" w14:textId="77777777" w:rsidR="000176FF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77777777" w:rsidR="000176FF" w:rsidRPr="0075126C" w:rsidRDefault="000176F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16,342,107</w:t>
            </w:r>
          </w:p>
        </w:tc>
        <w:tc>
          <w:tcPr>
            <w:tcW w:w="180" w:type="dxa"/>
          </w:tcPr>
          <w:p w14:paraId="308B1194" w14:textId="77777777" w:rsidR="000176FF" w:rsidRDefault="000176FF" w:rsidP="00E2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77777777" w:rsidR="000176FF" w:rsidRPr="007F6D8F" w:rsidRDefault="000176FF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</w:rPr>
              <w:t>13,515,415</w:t>
            </w:r>
          </w:p>
        </w:tc>
      </w:tr>
      <w:tr w:rsidR="00B14572" w14:paraId="03EBA680" w14:textId="77777777" w:rsidTr="0075126C">
        <w:trPr>
          <w:cantSplit/>
          <w:trHeight w:val="315"/>
        </w:trPr>
        <w:tc>
          <w:tcPr>
            <w:tcW w:w="4410" w:type="dxa"/>
          </w:tcPr>
          <w:p w14:paraId="7F0F5FB5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0BD79420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85A3C5B" w14:textId="4A11AFD3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2,297,434</w:t>
            </w:r>
          </w:p>
        </w:tc>
        <w:tc>
          <w:tcPr>
            <w:tcW w:w="181" w:type="dxa"/>
          </w:tcPr>
          <w:p w14:paraId="68CA59C1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28A78002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68,356</w:t>
            </w:r>
          </w:p>
        </w:tc>
        <w:tc>
          <w:tcPr>
            <w:tcW w:w="180" w:type="dxa"/>
          </w:tcPr>
          <w:p w14:paraId="41F6A8DC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776CEA66" w:rsidR="00B14572" w:rsidRPr="00D41C16" w:rsidRDefault="00B14572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14:paraId="3AD2A3E3" w14:textId="77777777" w:rsidTr="0075126C">
        <w:trPr>
          <w:cantSplit/>
          <w:trHeight w:val="322"/>
        </w:trPr>
        <w:tc>
          <w:tcPr>
            <w:tcW w:w="4410" w:type="dxa"/>
          </w:tcPr>
          <w:p w14:paraId="025F27E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70" w:type="dxa"/>
          </w:tcPr>
          <w:p w14:paraId="1789E97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20CE1DFA" w14:textId="23931ED3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(9,362)</w:t>
            </w:r>
          </w:p>
        </w:tc>
        <w:tc>
          <w:tcPr>
            <w:tcW w:w="181" w:type="dxa"/>
          </w:tcPr>
          <w:p w14:paraId="1E60BC97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3CE69BC7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6,566</w:t>
            </w:r>
          </w:p>
        </w:tc>
        <w:tc>
          <w:tcPr>
            <w:tcW w:w="180" w:type="dxa"/>
          </w:tcPr>
          <w:p w14:paraId="3FEFB9FD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63804621" w:rsidR="00B14572" w:rsidRPr="00D41C16" w:rsidRDefault="00B14572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14:paraId="3E2E6D0C" w14:textId="77777777" w:rsidTr="0075126C">
        <w:trPr>
          <w:cantSplit/>
          <w:trHeight w:val="315"/>
        </w:trPr>
        <w:tc>
          <w:tcPr>
            <w:tcW w:w="4410" w:type="dxa"/>
          </w:tcPr>
          <w:p w14:paraId="3DE611EF" w14:textId="10B55742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3E4AC8D4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6074009" w14:textId="5E125114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(52,681)</w:t>
            </w:r>
          </w:p>
        </w:tc>
        <w:tc>
          <w:tcPr>
            <w:tcW w:w="181" w:type="dxa"/>
          </w:tcPr>
          <w:p w14:paraId="6F307CFF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75F2ECF8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(3,691)</w:t>
            </w:r>
          </w:p>
        </w:tc>
        <w:tc>
          <w:tcPr>
            <w:tcW w:w="180" w:type="dxa"/>
          </w:tcPr>
          <w:p w14:paraId="320D3394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4B0F4D29" w:rsidR="00B14572" w:rsidRPr="00D41C16" w:rsidRDefault="00B14572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14:paraId="7790040B" w14:textId="77777777" w:rsidTr="0075126C">
        <w:trPr>
          <w:cantSplit/>
          <w:trHeight w:val="315"/>
        </w:trPr>
        <w:tc>
          <w:tcPr>
            <w:tcW w:w="4410" w:type="dxa"/>
          </w:tcPr>
          <w:p w14:paraId="161A35FC" w14:textId="721AFA31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ขาดทุนการด้อยค่า</w:t>
            </w:r>
          </w:p>
        </w:tc>
        <w:tc>
          <w:tcPr>
            <w:tcW w:w="270" w:type="dxa"/>
          </w:tcPr>
          <w:p w14:paraId="0695C91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B50F25E" w14:textId="7FBD509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B6EC6A8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C7F1F2" w14:textId="0379D178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(43,851)</w:t>
            </w:r>
          </w:p>
        </w:tc>
        <w:tc>
          <w:tcPr>
            <w:tcW w:w="180" w:type="dxa"/>
          </w:tcPr>
          <w:p w14:paraId="3899C5BA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E435139" w14:textId="250FEA53" w:rsidR="00B14572" w:rsidRPr="00D41C16" w:rsidRDefault="00B14572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14:paraId="79176143" w14:textId="77777777" w:rsidTr="0075126C">
        <w:trPr>
          <w:cantSplit/>
          <w:trHeight w:val="322"/>
        </w:trPr>
        <w:tc>
          <w:tcPr>
            <w:tcW w:w="4410" w:type="dxa"/>
          </w:tcPr>
          <w:p w14:paraId="6AF82270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4C4E1A0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B4A25D5" w14:textId="1CC9B961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(2,532,982)</w:t>
            </w:r>
          </w:p>
        </w:tc>
        <w:tc>
          <w:tcPr>
            <w:tcW w:w="181" w:type="dxa"/>
          </w:tcPr>
          <w:p w14:paraId="169A56AA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7365A74E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(307,947)</w:t>
            </w:r>
          </w:p>
        </w:tc>
        <w:tc>
          <w:tcPr>
            <w:tcW w:w="180" w:type="dxa"/>
          </w:tcPr>
          <w:p w14:paraId="7FD1917F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6E9D301E" w:rsidR="00B14572" w:rsidRPr="00D41C16" w:rsidRDefault="00B14572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1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14:paraId="250713E4" w14:textId="77777777" w:rsidTr="0075126C">
        <w:trPr>
          <w:cantSplit/>
          <w:trHeight w:val="315"/>
        </w:trPr>
        <w:tc>
          <w:tcPr>
            <w:tcW w:w="4410" w:type="dxa"/>
          </w:tcPr>
          <w:p w14:paraId="10FB5136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467407D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821B3E8" w14:textId="01D96FEB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(499,551)</w:t>
            </w:r>
          </w:p>
        </w:tc>
        <w:tc>
          <w:tcPr>
            <w:tcW w:w="181" w:type="dxa"/>
          </w:tcPr>
          <w:p w14:paraId="1FFFA379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1DD05CD0" w:rsidR="00B14572" w:rsidRPr="0075126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(773,620)</w:t>
            </w:r>
          </w:p>
        </w:tc>
        <w:tc>
          <w:tcPr>
            <w:tcW w:w="180" w:type="dxa"/>
          </w:tcPr>
          <w:p w14:paraId="0588FB9F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1F4BD10F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sz w:val="30"/>
                <w:szCs w:val="30"/>
              </w:rPr>
              <w:t>(679,467)</w:t>
            </w:r>
          </w:p>
        </w:tc>
      </w:tr>
      <w:tr w:rsidR="00B14572" w14:paraId="2FD2562E" w14:textId="77777777" w:rsidTr="0075126C">
        <w:trPr>
          <w:cantSplit/>
          <w:trHeight w:val="322"/>
        </w:trPr>
        <w:tc>
          <w:tcPr>
            <w:tcW w:w="4410" w:type="dxa"/>
          </w:tcPr>
          <w:p w14:paraId="1B92D6D7" w14:textId="0B2C438B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" w:type="dxa"/>
          </w:tcPr>
          <w:p w14:paraId="6B48B4BE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0DA74E42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29,233,859</w:t>
            </w:r>
          </w:p>
        </w:tc>
        <w:tc>
          <w:tcPr>
            <w:tcW w:w="181" w:type="dxa"/>
          </w:tcPr>
          <w:p w14:paraId="553B55A5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60FEE328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15,287,920</w:t>
            </w:r>
          </w:p>
        </w:tc>
        <w:tc>
          <w:tcPr>
            <w:tcW w:w="180" w:type="dxa"/>
          </w:tcPr>
          <w:p w14:paraId="31E57837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2D5D6F9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12,835,948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440"/>
        <w:gridCol w:w="270"/>
        <w:gridCol w:w="1440"/>
      </w:tblGrid>
      <w:tr w:rsidR="003D4547" w:rsidRPr="00E77E65" w14:paraId="536375A2" w14:textId="77777777" w:rsidTr="008B5A88">
        <w:trPr>
          <w:cantSplit/>
          <w:trHeight w:val="332"/>
          <w:tblHeader/>
        </w:trPr>
        <w:tc>
          <w:tcPr>
            <w:tcW w:w="6210" w:type="dxa"/>
            <w:vAlign w:val="bottom"/>
          </w:tcPr>
          <w:p w14:paraId="5EC6A329" w14:textId="77777777" w:rsidR="000176FF" w:rsidRPr="00E77E65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7320FBA9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4547" w:rsidRPr="00E77E65" w14:paraId="635A0D78" w14:textId="77777777" w:rsidTr="003C3F54">
        <w:trPr>
          <w:cantSplit/>
          <w:trHeight w:val="331"/>
          <w:tblHeader/>
        </w:trPr>
        <w:tc>
          <w:tcPr>
            <w:tcW w:w="6210" w:type="dxa"/>
            <w:vAlign w:val="bottom"/>
          </w:tcPr>
          <w:p w14:paraId="29A4AFC7" w14:textId="1C582D89" w:rsidR="005168DC" w:rsidRPr="00415593" w:rsidRDefault="005168DC" w:rsidP="005168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F2D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F2D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F2D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DF83CA9" w14:textId="77777777" w:rsidR="005168DC" w:rsidRPr="00E77E65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5168DC" w:rsidRPr="00E77E65" w:rsidRDefault="005168DC" w:rsidP="0051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5168DC" w:rsidRPr="00E77E65" w:rsidRDefault="005168DC" w:rsidP="0051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5168DC" w:rsidRPr="00E77E65" w:rsidRDefault="005168DC" w:rsidP="005168D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078BF91" w14:textId="77777777" w:rsidR="005168DC" w:rsidRPr="00E77E65" w:rsidRDefault="005168DC" w:rsidP="003C3F5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3D4547" w:rsidRPr="00E77E65" w14:paraId="17F3FC95" w14:textId="77777777" w:rsidTr="008B5A88">
        <w:trPr>
          <w:cantSplit/>
          <w:trHeight w:val="317"/>
        </w:trPr>
        <w:tc>
          <w:tcPr>
            <w:tcW w:w="6210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547" w:rsidRPr="00E77E65" w14:paraId="32A0FAC7" w14:textId="77777777" w:rsidTr="003D4547">
        <w:trPr>
          <w:cantSplit/>
          <w:trHeight w:val="324"/>
        </w:trPr>
        <w:tc>
          <w:tcPr>
            <w:tcW w:w="6210" w:type="dxa"/>
          </w:tcPr>
          <w:p w14:paraId="062D9DCC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7B87F394" w:rsidR="007F6D8F" w:rsidRPr="00E77E65" w:rsidRDefault="007F6D8F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3,407,160</w:t>
            </w:r>
          </w:p>
        </w:tc>
        <w:tc>
          <w:tcPr>
            <w:tcW w:w="270" w:type="dxa"/>
          </w:tcPr>
          <w:p w14:paraId="3DADD134" w14:textId="77777777" w:rsid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F976C" w14:textId="77777777" w:rsidR="007F6D8F" w:rsidRPr="00E17ED0" w:rsidRDefault="007F6D8F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1,456,588</w:t>
            </w:r>
          </w:p>
        </w:tc>
      </w:tr>
      <w:tr w:rsidR="00B14572" w:rsidRPr="00E77E65" w14:paraId="148D96CC" w14:textId="77777777" w:rsidTr="003D4547">
        <w:trPr>
          <w:cantSplit/>
          <w:trHeight w:val="317"/>
        </w:trPr>
        <w:tc>
          <w:tcPr>
            <w:tcW w:w="6210" w:type="dxa"/>
          </w:tcPr>
          <w:p w14:paraId="64C1776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0249F366" w:rsidR="00B14572" w:rsidRPr="00AB5EF0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182,605</w:t>
            </w:r>
          </w:p>
        </w:tc>
        <w:tc>
          <w:tcPr>
            <w:tcW w:w="270" w:type="dxa"/>
          </w:tcPr>
          <w:p w14:paraId="5DB11017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CC31F1D" w14:textId="55F9C015" w:rsidR="00B14572" w:rsidRPr="00AB5EF0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44,806</w:t>
            </w:r>
          </w:p>
        </w:tc>
      </w:tr>
      <w:tr w:rsidR="00B14572" w:rsidRPr="00E77E65" w14:paraId="0A152C01" w14:textId="77777777" w:rsidTr="003D4547">
        <w:trPr>
          <w:cantSplit/>
          <w:trHeight w:val="317"/>
        </w:trPr>
        <w:tc>
          <w:tcPr>
            <w:tcW w:w="6210" w:type="dxa"/>
          </w:tcPr>
          <w:p w14:paraId="44C9F3DC" w14:textId="36A530BA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129D1F48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0C5D743" w14:textId="6A0B45B4" w:rsidR="00B14572" w:rsidRPr="007F6D8F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2,866</w:t>
            </w:r>
          </w:p>
        </w:tc>
        <w:tc>
          <w:tcPr>
            <w:tcW w:w="270" w:type="dxa"/>
          </w:tcPr>
          <w:p w14:paraId="30DFF178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A3F510D" w14:textId="694AD3D9" w:rsidR="00B14572" w:rsidRPr="007F6D8F" w:rsidRDefault="00B14572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(195)</w:t>
            </w:r>
          </w:p>
        </w:tc>
      </w:tr>
      <w:tr w:rsidR="00B14572" w:rsidRPr="00E77E65" w14:paraId="3CB4F04E" w14:textId="77777777" w:rsidTr="003D4547">
        <w:trPr>
          <w:cantSplit/>
          <w:trHeight w:val="324"/>
        </w:trPr>
        <w:tc>
          <w:tcPr>
            <w:tcW w:w="6210" w:type="dxa"/>
          </w:tcPr>
          <w:p w14:paraId="16DEBBF2" w14:textId="17E148C9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4D7DF1D4" w:rsidR="00B14572" w:rsidRPr="00AB5EF0" w:rsidRDefault="00B14572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(3,079)</w:t>
            </w:r>
          </w:p>
        </w:tc>
        <w:tc>
          <w:tcPr>
            <w:tcW w:w="270" w:type="dxa"/>
          </w:tcPr>
          <w:p w14:paraId="3D8E48EC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906665" w14:textId="76AE0D16" w:rsidR="00B14572" w:rsidRPr="00AB5EF0" w:rsidRDefault="00B14572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</w:tr>
      <w:tr w:rsidR="00B14572" w:rsidRPr="0037585C" w14:paraId="4458F078" w14:textId="77777777" w:rsidTr="003D4547">
        <w:trPr>
          <w:cantSplit/>
          <w:trHeight w:val="317"/>
        </w:trPr>
        <w:tc>
          <w:tcPr>
            <w:tcW w:w="6210" w:type="dxa"/>
          </w:tcPr>
          <w:p w14:paraId="0473C259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73B31EAA" w:rsidR="00B14572" w:rsidRPr="00AB5EF0" w:rsidRDefault="00B14572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(325,576)</w:t>
            </w:r>
          </w:p>
        </w:tc>
        <w:tc>
          <w:tcPr>
            <w:tcW w:w="270" w:type="dxa"/>
          </w:tcPr>
          <w:p w14:paraId="4C782C95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31BA9" w14:textId="0E38FC5B" w:rsidR="00B14572" w:rsidRPr="00AB5EF0" w:rsidRDefault="00B14572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(178,307)</w:t>
            </w:r>
          </w:p>
        </w:tc>
      </w:tr>
      <w:tr w:rsidR="00B14572" w:rsidRPr="00E77E65" w14:paraId="732CFBE5" w14:textId="77777777" w:rsidTr="003D4547">
        <w:trPr>
          <w:cantSplit/>
          <w:trHeight w:val="324"/>
        </w:trPr>
        <w:tc>
          <w:tcPr>
            <w:tcW w:w="6210" w:type="dxa"/>
          </w:tcPr>
          <w:p w14:paraId="230E0FC6" w14:textId="77777777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39AC58FE" w:rsidR="00B14572" w:rsidRPr="00B145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3,263,976</w:t>
            </w:r>
          </w:p>
        </w:tc>
        <w:tc>
          <w:tcPr>
            <w:tcW w:w="270" w:type="dxa"/>
          </w:tcPr>
          <w:p w14:paraId="6F524AD2" w14:textId="77777777" w:rsidR="00B14572" w:rsidRPr="007F6D8F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3B35F02C" w:rsidR="00B14572" w:rsidRPr="00B145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1,322,868</w:t>
            </w:r>
          </w:p>
        </w:tc>
      </w:tr>
    </w:tbl>
    <w:p w14:paraId="148D83A5" w14:textId="1C834DF6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4529AA0" w14:textId="77777777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9CAFEE3" w14:textId="5A35DF5C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เงินกู้ยืมระยะยาวจากสถาบันการเงิน และหุ้นกู้ สุทธิ</w:t>
      </w:r>
    </w:p>
    <w:p w14:paraId="3BA11AF0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E93462D" w14:textId="38A9A489" w:rsidR="00D11963" w:rsidRPr="00E034CF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5642A3" w:rsidRPr="00E034CF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11963" w:rsidRPr="00A85D0A" w14:paraId="76B4CA6A" w14:textId="77777777" w:rsidTr="00154917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73208E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4917" w:rsidRPr="00A85D0A" w14:paraId="0970892B" w14:textId="77777777" w:rsidTr="008B5A88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154917" w:rsidRPr="00950787" w:rsidRDefault="00154917" w:rsidP="00154917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0B95EEF0" w:rsidR="00154917" w:rsidRPr="00F92A58" w:rsidRDefault="00154917" w:rsidP="0015491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7482CD" w14:textId="77777777" w:rsidR="00154917" w:rsidRPr="00A85D0A" w:rsidRDefault="00154917" w:rsidP="0015491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77777777" w:rsidR="00154917" w:rsidRPr="00A85D0A" w:rsidRDefault="00154917" w:rsidP="0015491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C5D102C" w14:textId="77777777" w:rsidR="00154917" w:rsidRPr="00A85D0A" w:rsidRDefault="00154917" w:rsidP="0015491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21D09" w14:textId="10413CFB" w:rsidR="00154917" w:rsidRPr="00A85D0A" w:rsidRDefault="00154917" w:rsidP="0015491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60ACD3" w14:textId="77777777" w:rsidR="00154917" w:rsidRPr="00A85D0A" w:rsidRDefault="00154917" w:rsidP="001549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77777777" w:rsidR="00154917" w:rsidRPr="00A85D0A" w:rsidRDefault="00154917" w:rsidP="0015491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154917" w:rsidRPr="00A85D0A" w14:paraId="4CDFC3E7" w14:textId="77777777" w:rsidTr="00154917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154917" w:rsidRPr="00A85D0A" w:rsidRDefault="00154917" w:rsidP="00154917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7C546626" w14:textId="77777777" w:rsidR="00154917" w:rsidRPr="00A85D0A" w:rsidRDefault="00154917" w:rsidP="0015491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40AB3" w:rsidRPr="00A85D0A" w14:paraId="29450460" w14:textId="77777777" w:rsidTr="008B5A88">
        <w:trPr>
          <w:cantSplit/>
          <w:trHeight w:val="333"/>
        </w:trPr>
        <w:tc>
          <w:tcPr>
            <w:tcW w:w="3960" w:type="dxa"/>
            <w:hideMark/>
          </w:tcPr>
          <w:p w14:paraId="3F6B57C0" w14:textId="77777777" w:rsidR="00240AB3" w:rsidRPr="00A85D0A" w:rsidRDefault="00240AB3" w:rsidP="00240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4CE73238" w:rsidR="00240AB3" w:rsidRPr="00B1457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 xml:space="preserve">76,868 </w:t>
            </w:r>
          </w:p>
        </w:tc>
        <w:tc>
          <w:tcPr>
            <w:tcW w:w="180" w:type="dxa"/>
          </w:tcPr>
          <w:p w14:paraId="17FA4014" w14:textId="77777777" w:rsidR="00240AB3" w:rsidRPr="0060309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8EDB8" w14:textId="77777777" w:rsidR="00240AB3" w:rsidRPr="00A85D0A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96,474</w:t>
            </w:r>
          </w:p>
        </w:tc>
        <w:tc>
          <w:tcPr>
            <w:tcW w:w="180" w:type="dxa"/>
          </w:tcPr>
          <w:p w14:paraId="18449D5D" w14:textId="77777777" w:rsidR="00240AB3" w:rsidRPr="0060309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5B375" w14:textId="0AEB00A8" w:rsidR="00240AB3" w:rsidRPr="00C7419B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24B99" w14:textId="77777777" w:rsidR="00240AB3" w:rsidRPr="0060309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AF9FC" w14:textId="77777777" w:rsidR="00240AB3" w:rsidRPr="008D57FF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AB3" w:rsidRPr="00A85D0A" w14:paraId="45B5BA1D" w14:textId="77777777" w:rsidTr="008B5A88">
        <w:trPr>
          <w:cantSplit/>
          <w:trHeight w:val="333"/>
        </w:trPr>
        <w:tc>
          <w:tcPr>
            <w:tcW w:w="3960" w:type="dxa"/>
          </w:tcPr>
          <w:p w14:paraId="57C5A9D2" w14:textId="77777777" w:rsidR="00240AB3" w:rsidRPr="00A85D0A" w:rsidRDefault="00240AB3" w:rsidP="00240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5C7E65A2" w:rsidR="00240AB3" w:rsidRPr="00B1457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 xml:space="preserve">26,682,336 </w:t>
            </w:r>
          </w:p>
        </w:tc>
        <w:tc>
          <w:tcPr>
            <w:tcW w:w="180" w:type="dxa"/>
          </w:tcPr>
          <w:p w14:paraId="7DBE599D" w14:textId="77777777" w:rsidR="00240AB3" w:rsidRPr="0060309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80D486" w14:textId="77777777" w:rsidR="00240AB3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27,535,958</w:t>
            </w:r>
          </w:p>
        </w:tc>
        <w:tc>
          <w:tcPr>
            <w:tcW w:w="180" w:type="dxa"/>
          </w:tcPr>
          <w:p w14:paraId="0B65CF28" w14:textId="77777777" w:rsidR="00240AB3" w:rsidRPr="0060309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C8E707" w14:textId="54C2993C" w:rsidR="00240AB3" w:rsidRPr="00C7419B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E47">
              <w:t>26,</w:t>
            </w:r>
            <w:r w:rsidRPr="00B14572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D20E47">
              <w:t xml:space="preserve">,872 </w:t>
            </w:r>
          </w:p>
        </w:tc>
        <w:tc>
          <w:tcPr>
            <w:tcW w:w="180" w:type="dxa"/>
          </w:tcPr>
          <w:p w14:paraId="4553EBE8" w14:textId="77777777" w:rsidR="00240AB3" w:rsidRPr="0060309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8E007E" w14:textId="77777777" w:rsidR="00240AB3" w:rsidRPr="008D57FF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27,448,310</w:t>
            </w:r>
          </w:p>
        </w:tc>
      </w:tr>
      <w:tr w:rsidR="00240AB3" w:rsidRPr="00A85D0A" w14:paraId="0C932ED5" w14:textId="77777777" w:rsidTr="008B5A88">
        <w:trPr>
          <w:cantSplit/>
          <w:trHeight w:val="343"/>
        </w:trPr>
        <w:tc>
          <w:tcPr>
            <w:tcW w:w="3960" w:type="dxa"/>
          </w:tcPr>
          <w:p w14:paraId="67B1CA4B" w14:textId="20BEF4FD" w:rsidR="00240AB3" w:rsidRPr="00ED4451" w:rsidRDefault="00240AB3" w:rsidP="00240A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A7E55" w14:textId="54867DD4" w:rsidR="00240AB3" w:rsidRPr="00B14572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26,759,204</w:t>
            </w:r>
          </w:p>
        </w:tc>
        <w:tc>
          <w:tcPr>
            <w:tcW w:w="180" w:type="dxa"/>
          </w:tcPr>
          <w:p w14:paraId="69BD499C" w14:textId="77777777" w:rsidR="00240AB3" w:rsidRPr="00ED4451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BDD17F" w14:textId="77777777" w:rsidR="00240AB3" w:rsidRPr="00ED4451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4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27,632,432</w:t>
            </w:r>
          </w:p>
        </w:tc>
        <w:tc>
          <w:tcPr>
            <w:tcW w:w="180" w:type="dxa"/>
          </w:tcPr>
          <w:p w14:paraId="161AB73A" w14:textId="77777777" w:rsidR="00240AB3" w:rsidRPr="00ED4451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F3E77E" w14:textId="505DE66D" w:rsidR="00240AB3" w:rsidRPr="0075126C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26,631,872</w:t>
            </w:r>
          </w:p>
        </w:tc>
        <w:tc>
          <w:tcPr>
            <w:tcW w:w="180" w:type="dxa"/>
          </w:tcPr>
          <w:p w14:paraId="3D0481D3" w14:textId="77777777" w:rsidR="00240AB3" w:rsidRPr="00ED4451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54634" w14:textId="77777777" w:rsidR="00240AB3" w:rsidRPr="00ED4451" w:rsidRDefault="00240AB3" w:rsidP="00240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27,448,310</w:t>
            </w:r>
          </w:p>
        </w:tc>
      </w:tr>
    </w:tbl>
    <w:p w14:paraId="05785143" w14:textId="769DD7A9" w:rsidR="00D11963" w:rsidRPr="001D785A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1D785A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2"/>
        <w:gridCol w:w="2068"/>
      </w:tblGrid>
      <w:tr w:rsidR="00D11963" w:rsidRPr="00A85D0A" w14:paraId="6F073621" w14:textId="77777777" w:rsidTr="008B5A88">
        <w:trPr>
          <w:cantSplit/>
          <w:trHeight w:val="343"/>
          <w:tblHeader/>
        </w:trPr>
        <w:tc>
          <w:tcPr>
            <w:tcW w:w="5220" w:type="dxa"/>
            <w:vAlign w:val="bottom"/>
          </w:tcPr>
          <w:p w14:paraId="73D22D6F" w14:textId="4ED459F0" w:rsidR="00D11963" w:rsidRPr="00DC59F6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5168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168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5168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B044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1260112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D11963" w:rsidRPr="00A85D0A" w:rsidRDefault="00D11963" w:rsidP="000355DB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8B5A88">
        <w:trPr>
          <w:cantSplit/>
          <w:trHeight w:val="423"/>
          <w:tblHeader/>
        </w:trPr>
        <w:tc>
          <w:tcPr>
            <w:tcW w:w="5220" w:type="dxa"/>
            <w:vAlign w:val="bottom"/>
          </w:tcPr>
          <w:p w14:paraId="02B48A6D" w14:textId="77777777" w:rsidR="00D11963" w:rsidRPr="00915B53" w:rsidRDefault="00D11963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005A4DFB" w14:textId="77777777" w:rsidTr="008B5A88">
        <w:trPr>
          <w:cantSplit/>
          <w:trHeight w:val="333"/>
        </w:trPr>
        <w:tc>
          <w:tcPr>
            <w:tcW w:w="5220" w:type="dxa"/>
            <w:hideMark/>
          </w:tcPr>
          <w:p w14:paraId="77561FBA" w14:textId="77777777" w:rsidR="00D11963" w:rsidRPr="00915B53" w:rsidRDefault="00D11963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3E0C0EFE" w14:textId="06A979A0" w:rsidR="00D11963" w:rsidRPr="004216C1" w:rsidRDefault="0046726C" w:rsidP="00C4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27,632,432</w:t>
            </w:r>
          </w:p>
        </w:tc>
        <w:tc>
          <w:tcPr>
            <w:tcW w:w="182" w:type="dxa"/>
          </w:tcPr>
          <w:p w14:paraId="6FA7F9D1" w14:textId="77777777" w:rsidR="00D11963" w:rsidRPr="00603092" w:rsidRDefault="00D11963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1A27B513" w14:textId="1FA8DFB0" w:rsidR="00D11963" w:rsidRPr="004216C1" w:rsidRDefault="0046726C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27,448,310</w:t>
            </w:r>
          </w:p>
        </w:tc>
      </w:tr>
      <w:tr w:rsidR="00B14572" w:rsidRPr="00A85D0A" w14:paraId="227D42F9" w14:textId="77777777" w:rsidTr="008B5A88">
        <w:trPr>
          <w:cantSplit/>
          <w:trHeight w:val="333"/>
        </w:trPr>
        <w:tc>
          <w:tcPr>
            <w:tcW w:w="5220" w:type="dxa"/>
          </w:tcPr>
          <w:p w14:paraId="543E742F" w14:textId="4018ACAB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</w:tcPr>
          <w:p w14:paraId="7AFC0709" w14:textId="747957D7" w:rsidR="00B14572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(49,889)</w:t>
            </w:r>
          </w:p>
        </w:tc>
        <w:tc>
          <w:tcPr>
            <w:tcW w:w="182" w:type="dxa"/>
          </w:tcPr>
          <w:p w14:paraId="31A6EDEA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C01F768" w14:textId="67AA411C" w:rsid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:rsidRPr="00A85D0A" w14:paraId="145642A6" w14:textId="77777777" w:rsidTr="008B5A88">
        <w:trPr>
          <w:cantSplit/>
          <w:trHeight w:val="333"/>
        </w:trPr>
        <w:tc>
          <w:tcPr>
            <w:tcW w:w="5220" w:type="dxa"/>
          </w:tcPr>
          <w:p w14:paraId="64CA8F08" w14:textId="77777777" w:rsidR="00B14572" w:rsidRPr="00915B53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49DE2356" w14:textId="6E2BBABB" w:rsidR="00B14572" w:rsidRPr="004216C1" w:rsidRDefault="00B1457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40,435</w:t>
            </w:r>
          </w:p>
        </w:tc>
        <w:tc>
          <w:tcPr>
            <w:tcW w:w="182" w:type="dxa"/>
          </w:tcPr>
          <w:p w14:paraId="69FE76A0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219D6E7" w14:textId="0990B96D" w:rsidR="00B14572" w:rsidRPr="004216C1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40,090</w:t>
            </w:r>
          </w:p>
        </w:tc>
      </w:tr>
      <w:tr w:rsidR="00B14572" w:rsidRPr="00A85D0A" w14:paraId="71372583" w14:textId="77777777" w:rsidTr="008B5A88">
        <w:trPr>
          <w:cantSplit/>
          <w:trHeight w:val="333"/>
        </w:trPr>
        <w:tc>
          <w:tcPr>
            <w:tcW w:w="5220" w:type="dxa"/>
          </w:tcPr>
          <w:p w14:paraId="4C478EE7" w14:textId="68C37E88" w:rsidR="00B14572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</w:t>
            </w:r>
            <w:r w:rsidRPr="00B32BA9">
              <w:rPr>
                <w:rFonts w:asciiTheme="majorBidi" w:hAnsiTheme="majorBidi" w:cs="Angsana New" w:hint="cs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070" w:type="dxa"/>
          </w:tcPr>
          <w:p w14:paraId="70422163" w14:textId="1EA779DE" w:rsidR="00B14572" w:rsidRPr="004216C1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2" w:type="dxa"/>
          </w:tcPr>
          <w:p w14:paraId="3407BB44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7A7F38D" w14:textId="10262D71" w:rsidR="00B14572" w:rsidRPr="004216C1" w:rsidRDefault="00B14572" w:rsidP="006D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  <w:tr w:rsidR="00B14572" w:rsidRPr="00A85D0A" w14:paraId="6A49100E" w14:textId="77777777" w:rsidTr="008B5A88">
        <w:trPr>
          <w:cantSplit/>
          <w:trHeight w:val="333"/>
        </w:trPr>
        <w:tc>
          <w:tcPr>
            <w:tcW w:w="5220" w:type="dxa"/>
          </w:tcPr>
          <w:p w14:paraId="6BA702C1" w14:textId="30720C5C" w:rsidR="00B14572" w:rsidRPr="00915B53" w:rsidRDefault="003C3F54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14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070" w:type="dxa"/>
          </w:tcPr>
          <w:p w14:paraId="0121A32C" w14:textId="19FAFCB6" w:rsidR="00B14572" w:rsidRPr="004216C1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(856,502)</w:t>
            </w:r>
          </w:p>
        </w:tc>
        <w:tc>
          <w:tcPr>
            <w:tcW w:w="182" w:type="dxa"/>
          </w:tcPr>
          <w:p w14:paraId="027D889C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4EE6FF0" w14:textId="23AA0D49" w:rsidR="00B14572" w:rsidRPr="004216C1" w:rsidRDefault="00B14572" w:rsidP="006D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(856,502)</w:t>
            </w:r>
          </w:p>
        </w:tc>
      </w:tr>
      <w:tr w:rsidR="00B14572" w:rsidRPr="00A85D0A" w14:paraId="2D9B8E9C" w14:textId="77777777" w:rsidTr="008B5A88">
        <w:trPr>
          <w:cantSplit/>
          <w:trHeight w:val="333"/>
        </w:trPr>
        <w:tc>
          <w:tcPr>
            <w:tcW w:w="5220" w:type="dxa"/>
          </w:tcPr>
          <w:p w14:paraId="0FF9CDAE" w14:textId="77777777" w:rsidR="00B14572" w:rsidRPr="00915B53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D544D3F" w14:textId="4CBD9B66" w:rsidR="00B14572" w:rsidRPr="004216C1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(7,246)</w:t>
            </w:r>
          </w:p>
        </w:tc>
        <w:tc>
          <w:tcPr>
            <w:tcW w:w="182" w:type="dxa"/>
          </w:tcPr>
          <w:p w14:paraId="26245D34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C185C58" w14:textId="4DCC7D10" w:rsidR="00B14572" w:rsidRPr="004216C1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72" w:rsidRPr="00A85D0A" w14:paraId="7EB96B8A" w14:textId="77777777" w:rsidTr="008B5A88">
        <w:trPr>
          <w:cantSplit/>
          <w:trHeight w:val="333"/>
        </w:trPr>
        <w:tc>
          <w:tcPr>
            <w:tcW w:w="5220" w:type="dxa"/>
          </w:tcPr>
          <w:p w14:paraId="43BACD10" w14:textId="77777777" w:rsidR="00B14572" w:rsidRPr="00EC721A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059C935" w14:textId="20FF6442" w:rsidR="00B14572" w:rsidRPr="00B14572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26,759,204</w:t>
            </w:r>
          </w:p>
        </w:tc>
        <w:tc>
          <w:tcPr>
            <w:tcW w:w="182" w:type="dxa"/>
          </w:tcPr>
          <w:p w14:paraId="3F88F3C2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38E6BCF5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26,631,872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01C9E36" w14:textId="60542723" w:rsidR="00D11963" w:rsidRPr="00CC0C21" w:rsidRDefault="00D11963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8097A" w:rsidRPr="00CC0C21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154917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38097A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ยน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ED4451" w:rsidRPr="00CC0C21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ระยะยาวจากสถาบันการเงินจํานวน </w:t>
      </w:r>
      <w:r w:rsidR="00B14572" w:rsidRPr="00B14572">
        <w:rPr>
          <w:rFonts w:asciiTheme="majorBidi" w:hAnsiTheme="majorBidi" w:cs="Angsana New"/>
          <w:spacing w:val="-6"/>
          <w:sz w:val="30"/>
          <w:szCs w:val="30"/>
        </w:rPr>
        <w:t>30,438</w:t>
      </w:r>
      <w:r w:rsidR="00ED4451" w:rsidRPr="00CC0C2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CC0C21">
        <w:rPr>
          <w:rFonts w:asciiTheme="majorBidi" w:hAnsiTheme="majorBidi" w:cs="Angsana New"/>
          <w:spacing w:val="-6"/>
          <w:sz w:val="30"/>
          <w:szCs w:val="30"/>
          <w:cs/>
        </w:rPr>
        <w:t>ล้านรูเปีย หรือเทียบเท่ากับ</w:t>
      </w:r>
      <w:r w:rsidR="00B14572">
        <w:rPr>
          <w:rFonts w:asciiTheme="majorBidi" w:hAnsiTheme="majorBidi" w:cs="Angsana New"/>
          <w:spacing w:val="-6"/>
          <w:sz w:val="30"/>
          <w:szCs w:val="30"/>
        </w:rPr>
        <w:t xml:space="preserve"> 6</w:t>
      </w:r>
      <w:r w:rsidR="003C3F54">
        <w:rPr>
          <w:rFonts w:asciiTheme="majorBidi" w:hAnsiTheme="majorBidi" w:cs="Angsana New" w:hint="cs"/>
          <w:spacing w:val="-6"/>
          <w:sz w:val="30"/>
          <w:szCs w:val="30"/>
          <w:cs/>
        </w:rPr>
        <w:t>5</w:t>
      </w:r>
      <w:r w:rsidR="00ED4451" w:rsidRPr="00CC0C2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ล้านบาท </w:t>
      </w:r>
      <w:r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31 </w:t>
      </w:r>
      <w:r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</w:rPr>
        <w:t>2566: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 35,000 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ล้านรูเปีย</w:t>
      </w:r>
      <w:r w:rsidR="00B54233" w:rsidRPr="00CC0C2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หรือเทียบเท่ากับ </w:t>
      </w:r>
      <w:r w:rsidR="00B54233" w:rsidRPr="00CC0C21">
        <w:rPr>
          <w:rFonts w:asciiTheme="majorBidi" w:hAnsiTheme="majorBidi" w:cs="Angsana New"/>
          <w:i/>
          <w:iCs/>
          <w:sz w:val="30"/>
          <w:szCs w:val="30"/>
        </w:rPr>
        <w:t xml:space="preserve">77 </w:t>
      </w:r>
      <w:r w:rsidR="00B54233" w:rsidRPr="00CC0C2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330FEEE0" w14:textId="30306425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BE73F21" w14:textId="3FE79A1C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316DAF9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8B5A88">
        <w:trPr>
          <w:tblHeader/>
        </w:trPr>
        <w:tc>
          <w:tcPr>
            <w:tcW w:w="2892" w:type="pct"/>
            <w:shd w:val="clear" w:color="auto" w:fill="auto"/>
          </w:tcPr>
          <w:p w14:paraId="279E67C5" w14:textId="77777777" w:rsidR="00D11963" w:rsidRPr="00D973C5" w:rsidRDefault="00D11963" w:rsidP="00E2040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  <w:shd w:val="clear" w:color="auto" w:fill="auto"/>
          </w:tcPr>
          <w:p w14:paraId="02FFBF79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F167A" w:rsidRPr="00665100" w14:paraId="689B2086" w14:textId="77777777" w:rsidTr="008B5A88">
        <w:trPr>
          <w:tblHeader/>
        </w:trPr>
        <w:tc>
          <w:tcPr>
            <w:tcW w:w="2892" w:type="pct"/>
            <w:shd w:val="clear" w:color="auto" w:fill="auto"/>
          </w:tcPr>
          <w:p w14:paraId="33FB54CB" w14:textId="7C3A6801" w:rsidR="00D11963" w:rsidRPr="00DC59F6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  <w:shd w:val="clear" w:color="auto" w:fill="auto"/>
          </w:tcPr>
          <w:p w14:paraId="4BF0C577" w14:textId="0F74B220" w:rsidR="00D11963" w:rsidRPr="00665100" w:rsidRDefault="002D042B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549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49" w:type="pct"/>
            <w:shd w:val="clear" w:color="auto" w:fill="auto"/>
          </w:tcPr>
          <w:p w14:paraId="6ED43846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7FD1A9" w14:textId="2D65C300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167A" w:rsidRPr="00665100" w14:paraId="4B864EB4" w14:textId="77777777" w:rsidTr="008B5A88">
        <w:trPr>
          <w:tblHeader/>
        </w:trPr>
        <w:tc>
          <w:tcPr>
            <w:tcW w:w="2892" w:type="pct"/>
            <w:shd w:val="clear" w:color="auto" w:fill="auto"/>
          </w:tcPr>
          <w:p w14:paraId="2CB2B164" w14:textId="77777777" w:rsidR="00ED4451" w:rsidRPr="00DC59F6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  <w:shd w:val="clear" w:color="auto" w:fill="auto"/>
          </w:tcPr>
          <w:p w14:paraId="5E4C09C4" w14:textId="6B8293B5" w:rsidR="00ED4451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261F8623" w14:textId="77777777" w:rsidR="00ED4451" w:rsidRPr="00665100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2269AFB4" w14:textId="6E3024EB" w:rsidR="00ED4451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F167A" w:rsidRPr="00665100" w14:paraId="2BBDA807" w14:textId="77777777" w:rsidTr="008B5A88">
        <w:tc>
          <w:tcPr>
            <w:tcW w:w="2892" w:type="pct"/>
          </w:tcPr>
          <w:p w14:paraId="20ED1512" w14:textId="77777777" w:rsidR="006538C0" w:rsidRDefault="006538C0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6538C0" w:rsidRDefault="006538C0" w:rsidP="00653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167A" w:rsidRPr="00665100" w14:paraId="6E8D42B1" w14:textId="77777777" w:rsidTr="008B5A88">
        <w:tc>
          <w:tcPr>
            <w:tcW w:w="2892" w:type="pct"/>
          </w:tcPr>
          <w:p w14:paraId="223BB69C" w14:textId="77777777" w:rsidR="00D11963" w:rsidRPr="00684819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</w:tcPr>
          <w:p w14:paraId="67D930CC" w14:textId="6F8060EA" w:rsidR="00D11963" w:rsidRPr="00665100" w:rsidRDefault="00B14572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19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4572">
              <w:rPr>
                <w:rFonts w:asciiTheme="majorBidi" w:hAnsiTheme="majorBidi" w:cstheme="majorBidi"/>
                <w:sz w:val="30"/>
                <w:szCs w:val="30"/>
              </w:rPr>
              <w:t>,656</w:t>
            </w:r>
          </w:p>
        </w:tc>
        <w:tc>
          <w:tcPr>
            <w:tcW w:w="149" w:type="pct"/>
          </w:tcPr>
          <w:p w14:paraId="1231EFCF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20C988AE" w14:textId="204CE1FB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6F167A" w:rsidRPr="00665100" w14:paraId="55ED863D" w14:textId="77777777" w:rsidTr="008B5A88">
        <w:tc>
          <w:tcPr>
            <w:tcW w:w="2892" w:type="pct"/>
          </w:tcPr>
          <w:p w14:paraId="3C446514" w14:textId="77777777" w:rsidR="00D11963" w:rsidRPr="00D973C5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980" w:type="pct"/>
          </w:tcPr>
          <w:p w14:paraId="26E695F2" w14:textId="0FA882C8" w:rsidR="00D11963" w:rsidRPr="00665100" w:rsidRDefault="00B14572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49" w:type="pct"/>
          </w:tcPr>
          <w:p w14:paraId="77132B0B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356745CC" w14:textId="76222BE3" w:rsidR="00D11963" w:rsidRDefault="00D11963" w:rsidP="00917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6F167A" w:rsidRPr="00665100" w14:paraId="03AD7E5F" w14:textId="77777777" w:rsidTr="008B5A88">
        <w:tc>
          <w:tcPr>
            <w:tcW w:w="2892" w:type="pct"/>
          </w:tcPr>
          <w:p w14:paraId="1443B7EA" w14:textId="77777777" w:rsidR="00D11963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</w:tcPr>
          <w:p w14:paraId="04F3591D" w14:textId="7F067E70" w:rsidR="00D11963" w:rsidRPr="00665100" w:rsidRDefault="00B14572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6AE5D7E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6A4567D6" w14:textId="016C16A7" w:rsidR="00D11963" w:rsidRDefault="0046726C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F167A" w:rsidRPr="00665100" w14:paraId="6AD03022" w14:textId="77777777" w:rsidTr="008B5A88">
        <w:tc>
          <w:tcPr>
            <w:tcW w:w="2892" w:type="pct"/>
          </w:tcPr>
          <w:p w14:paraId="31D5BF21" w14:textId="77777777" w:rsidR="00D11963" w:rsidRDefault="00D11963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</w:tcPr>
          <w:p w14:paraId="70122CCD" w14:textId="4D8EF397" w:rsidR="00D11963" w:rsidRPr="00665100" w:rsidRDefault="00B14572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572">
              <w:rPr>
                <w:rFonts w:asciiTheme="majorBidi" w:hAnsiTheme="majorBidi" w:cstheme="majorBidi"/>
                <w:sz w:val="30"/>
                <w:szCs w:val="30"/>
              </w:rPr>
              <w:t>61,317</w:t>
            </w:r>
          </w:p>
        </w:tc>
        <w:tc>
          <w:tcPr>
            <w:tcW w:w="149" w:type="pct"/>
          </w:tcPr>
          <w:p w14:paraId="044DB02F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336CAA5B" w14:textId="66A0880D" w:rsidR="00D11963" w:rsidRDefault="0046726C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42,586</w:t>
            </w:r>
          </w:p>
        </w:tc>
      </w:tr>
    </w:tbl>
    <w:p w14:paraId="4FD388B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304114" w14:textId="30C7F238" w:rsidR="00D11963" w:rsidRPr="00861BA6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5642A3" w:rsidRPr="00861BA6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3FEE2861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154917">
        <w:rPr>
          <w:rFonts w:asciiTheme="majorBidi" w:hAnsiTheme="majorBidi" w:cs="Angsana New" w:hint="cs"/>
          <w:sz w:val="30"/>
          <w:szCs w:val="30"/>
          <w:cs/>
        </w:rPr>
        <w:t>เ</w:t>
      </w:r>
      <w:r w:rsidR="002D042B">
        <w:rPr>
          <w:rFonts w:asciiTheme="majorBidi" w:hAnsiTheme="majorBidi" w:cs="Angsana New" w:hint="cs"/>
          <w:sz w:val="30"/>
          <w:szCs w:val="30"/>
          <w:cs/>
        </w:rPr>
        <w:t>ก</w:t>
      </w:r>
      <w:r w:rsidR="00154917">
        <w:rPr>
          <w:rFonts w:asciiTheme="majorBidi" w:hAnsiTheme="majorBidi" w:cs="Angsana New" w:hint="cs"/>
          <w:sz w:val="30"/>
          <w:szCs w:val="30"/>
          <w:cs/>
        </w:rPr>
        <w:t>้า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042B">
        <w:rPr>
          <w:rFonts w:asciiTheme="majorBidi" w:hAnsiTheme="majorBidi" w:cs="Angsana New"/>
          <w:sz w:val="30"/>
          <w:szCs w:val="30"/>
        </w:rPr>
        <w:t xml:space="preserve">30 </w:t>
      </w:r>
      <w:r w:rsidR="00154917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2D042B">
        <w:rPr>
          <w:rFonts w:asciiTheme="majorBidi" w:hAnsiTheme="majorBidi" w:cs="Angsana New" w:hint="cs"/>
          <w:sz w:val="30"/>
          <w:szCs w:val="30"/>
          <w:cs/>
        </w:rPr>
        <w:t>ยน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2567</w:t>
      </w:r>
      <w:r w:rsidR="00A84960">
        <w:rPr>
          <w:rFonts w:asciiTheme="majorBidi" w:hAnsiTheme="majorBidi" w:cs="Angsana New"/>
          <w:sz w:val="30"/>
          <w:szCs w:val="30"/>
        </w:rPr>
        <w:t xml:space="preserve">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0F30F8FC" w:rsidR="0046726C" w:rsidRPr="00C8395C" w:rsidRDefault="0024539C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2D042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D04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549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2D04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 w:rsidP="00E2040F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 w:rsidP="00E2040F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A60ABB">
        <w:trPr>
          <w:cantSplit/>
          <w:trHeight w:val="333"/>
        </w:trPr>
        <w:tc>
          <w:tcPr>
            <w:tcW w:w="6570" w:type="dxa"/>
            <w:hideMark/>
          </w:tcPr>
          <w:p w14:paraId="0FDD97A3" w14:textId="77777777" w:rsidR="00D11963" w:rsidRPr="00A85D0A" w:rsidRDefault="00D11963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031C2F" w14:textId="325A909A" w:rsidR="00D11963" w:rsidRPr="00A85D0A" w:rsidRDefault="00D11963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30,601,23</w:t>
            </w:r>
            <w:r w:rsidR="000D188C" w:rsidRPr="000D188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353203" w:rsidRPr="00A85D0A" w14:paraId="5A763312" w14:textId="77777777" w:rsidTr="00A60ABB">
        <w:trPr>
          <w:cantSplit/>
          <w:trHeight w:val="333"/>
        </w:trPr>
        <w:tc>
          <w:tcPr>
            <w:tcW w:w="6570" w:type="dxa"/>
          </w:tcPr>
          <w:p w14:paraId="7C1A0CCD" w14:textId="77777777" w:rsidR="00353203" w:rsidRDefault="00353203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การจ่ายคืนหุ้นกู้</w:t>
            </w:r>
          </w:p>
        </w:tc>
        <w:tc>
          <w:tcPr>
            <w:tcW w:w="180" w:type="dxa"/>
          </w:tcPr>
          <w:p w14:paraId="0E6A08B1" w14:textId="77777777" w:rsidR="00353203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4DC174A" w14:textId="50F12B4E" w:rsidR="00353203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53203">
              <w:rPr>
                <w:rFonts w:asciiTheme="majorBidi" w:hAnsiTheme="majorBidi" w:cstheme="majorBidi"/>
                <w:sz w:val="30"/>
                <w:szCs w:val="30"/>
              </w:rPr>
              <w:t>(3,550,000)</w:t>
            </w:r>
          </w:p>
        </w:tc>
      </w:tr>
      <w:tr w:rsidR="00353203" w:rsidRPr="00A85D0A" w14:paraId="3A4AC756" w14:textId="77777777" w:rsidTr="00A60ABB">
        <w:trPr>
          <w:cantSplit/>
          <w:trHeight w:val="333"/>
        </w:trPr>
        <w:tc>
          <w:tcPr>
            <w:tcW w:w="6570" w:type="dxa"/>
          </w:tcPr>
          <w:p w14:paraId="0392146E" w14:textId="77777777" w:rsidR="00353203" w:rsidRPr="00A85D0A" w:rsidRDefault="00353203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353203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4F17384F" w:rsidR="00353203" w:rsidRPr="00B46D7F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53203">
              <w:rPr>
                <w:rFonts w:asciiTheme="majorBidi" w:hAnsiTheme="majorBidi" w:cstheme="majorBidi"/>
                <w:sz w:val="30"/>
                <w:szCs w:val="30"/>
              </w:rPr>
              <w:t>5,701</w:t>
            </w:r>
          </w:p>
        </w:tc>
      </w:tr>
      <w:tr w:rsidR="00353203" w:rsidRPr="00A85D0A" w14:paraId="0D42284A" w14:textId="77777777" w:rsidTr="00A60ABB">
        <w:trPr>
          <w:cantSplit/>
          <w:trHeight w:val="343"/>
        </w:trPr>
        <w:tc>
          <w:tcPr>
            <w:tcW w:w="6570" w:type="dxa"/>
          </w:tcPr>
          <w:p w14:paraId="61CDEF0E" w14:textId="75F1B3F0" w:rsidR="00353203" w:rsidRDefault="00353203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353203" w:rsidRPr="00603092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D5D3EE1" w14:textId="48D81AE5" w:rsidR="00353203" w:rsidRPr="00B46D7F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53203">
              <w:rPr>
                <w:rFonts w:asciiTheme="majorBidi" w:hAnsiTheme="majorBidi" w:cstheme="majorBidi"/>
                <w:sz w:val="30"/>
                <w:szCs w:val="30"/>
              </w:rPr>
              <w:t>(144,847)</w:t>
            </w:r>
          </w:p>
        </w:tc>
      </w:tr>
      <w:tr w:rsidR="00BA48D3" w:rsidRPr="00A85D0A" w14:paraId="6D61B5CF" w14:textId="77777777" w:rsidTr="00A60ABB">
        <w:trPr>
          <w:cantSplit/>
          <w:trHeight w:val="343"/>
        </w:trPr>
        <w:tc>
          <w:tcPr>
            <w:tcW w:w="6570" w:type="dxa"/>
          </w:tcPr>
          <w:p w14:paraId="3E105D99" w14:textId="77777777" w:rsidR="00BA48D3" w:rsidRPr="004216C1" w:rsidRDefault="00BA48D3" w:rsidP="00BA48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5AC98512" w:rsidR="00BA48D3" w:rsidRPr="00353203" w:rsidRDefault="00353203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26,912,091</w:t>
            </w:r>
          </w:p>
        </w:tc>
      </w:tr>
    </w:tbl>
    <w:p w14:paraId="5E6E298A" w14:textId="77777777" w:rsidR="00C9141D" w:rsidRDefault="00C9141D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6CB7F6" w14:textId="6934D691" w:rsidR="00D11963" w:rsidRPr="00B95773" w:rsidRDefault="00D11963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71518E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154917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71518E">
        <w:rPr>
          <w:rFonts w:ascii="Angsana New" w:hAnsi="Angsana New" w:cs="Angsana New" w:hint="cs"/>
          <w:spacing w:val="-2"/>
          <w:sz w:val="30"/>
          <w:szCs w:val="30"/>
          <w:cs/>
        </w:rPr>
        <w:t>ยน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2567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มีจํานวน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53203">
        <w:rPr>
          <w:rFonts w:ascii="Angsana New" w:hAnsi="Angsana New" w:cs="Angsana New" w:hint="cs"/>
          <w:spacing w:val="-2"/>
          <w:sz w:val="30"/>
          <w:szCs w:val="30"/>
          <w:cs/>
        </w:rPr>
        <w:t>26</w:t>
      </w:r>
      <w:r w:rsidR="00353203">
        <w:rPr>
          <w:rFonts w:ascii="Angsana New" w:hAnsi="Angsana New" w:cs="Angsana New"/>
          <w:spacing w:val="-2"/>
          <w:sz w:val="30"/>
          <w:szCs w:val="30"/>
        </w:rPr>
        <w:t>,</w:t>
      </w:r>
      <w:r w:rsidR="00353203">
        <w:rPr>
          <w:rFonts w:ascii="Angsana New" w:hAnsi="Angsana New" w:cs="Angsana New" w:hint="cs"/>
          <w:spacing w:val="-2"/>
          <w:sz w:val="30"/>
          <w:szCs w:val="30"/>
          <w:cs/>
        </w:rPr>
        <w:t>798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ล้านบาท มูลค่ายุติธรรมดังกล่าวอ้างอิงจากราคาปิด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1F4DF11E" w14:textId="77777777" w:rsidR="00BA48D3" w:rsidRDefault="00BA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69AE2483" w14:textId="51DCD115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ทุนเรือนหุ้น ส่วนเกินมูลค่าหุ้น และหุ้นทุนซื้อคืน 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260"/>
        <w:gridCol w:w="180"/>
        <w:gridCol w:w="1260"/>
        <w:gridCol w:w="180"/>
        <w:gridCol w:w="1260"/>
      </w:tblGrid>
      <w:tr w:rsidR="00743A70" w:rsidRPr="00A85D0A" w14:paraId="305C2C5D" w14:textId="1FC27083" w:rsidTr="00A60ABB">
        <w:trPr>
          <w:cantSplit/>
          <w:trHeight w:val="343"/>
          <w:tblHeader/>
        </w:trPr>
        <w:tc>
          <w:tcPr>
            <w:tcW w:w="3510" w:type="dxa"/>
            <w:vAlign w:val="bottom"/>
          </w:tcPr>
          <w:p w14:paraId="7E2C6E7C" w14:textId="1F230B3D" w:rsidR="00743A70" w:rsidRPr="00950787" w:rsidRDefault="00743A70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978A81" w14:textId="75ED3314" w:rsidR="00743A70" w:rsidRPr="00F92A58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ทุน</w:t>
            </w:r>
            <w:r w:rsidR="00743A7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ที่ออกและ</w:t>
            </w:r>
            <w:r w:rsidR="00743A7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="00743A7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ชำระ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แล้ว</w:t>
            </w:r>
          </w:p>
        </w:tc>
        <w:tc>
          <w:tcPr>
            <w:tcW w:w="180" w:type="dxa"/>
            <w:vAlign w:val="bottom"/>
          </w:tcPr>
          <w:p w14:paraId="15A9294B" w14:textId="77777777" w:rsidR="00743A70" w:rsidRPr="00A85D0A" w:rsidRDefault="00743A7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A1DF17" w14:textId="7378D825" w:rsidR="00743A70" w:rsidRPr="00A85D0A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ส่วนเกิน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180" w:type="dxa"/>
          </w:tcPr>
          <w:p w14:paraId="7DF83BB6" w14:textId="77777777" w:rsidR="00743A70" w:rsidRPr="00A85D0A" w:rsidRDefault="00743A7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7A476" w14:textId="4C34FB0C" w:rsidR="00743A70" w:rsidRPr="00A85D0A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180" w:type="dxa"/>
            <w:vAlign w:val="bottom"/>
          </w:tcPr>
          <w:p w14:paraId="210D19B6" w14:textId="77777777" w:rsidR="00743A70" w:rsidRPr="00A85D0A" w:rsidRDefault="00743A70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A0229A" w14:textId="0730F061" w:rsidR="00743A70" w:rsidRPr="00DA70F0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pacing w:val="-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4FED" w:rsidRPr="00A85D0A" w14:paraId="5941EAF9" w14:textId="77777777" w:rsidTr="00A60ABB">
        <w:trPr>
          <w:cantSplit/>
          <w:trHeight w:val="343"/>
          <w:tblHeader/>
        </w:trPr>
        <w:tc>
          <w:tcPr>
            <w:tcW w:w="3510" w:type="dxa"/>
            <w:vAlign w:val="bottom"/>
          </w:tcPr>
          <w:p w14:paraId="65B1931D" w14:textId="77777777" w:rsidR="00404FED" w:rsidRPr="00950787" w:rsidRDefault="00404FED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251D23A" w14:textId="27AF34BD" w:rsidR="00404FED" w:rsidRPr="00743A70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743A7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bidi="th-TH"/>
              </w:rPr>
              <w:t>(</w:t>
            </w:r>
            <w:r w:rsidRPr="00743A7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A7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43A70" w:rsidRPr="00A85D0A" w14:paraId="69409FB7" w14:textId="4D8C612C" w:rsidTr="00A60ABB">
        <w:trPr>
          <w:cantSplit/>
          <w:trHeight w:val="333"/>
        </w:trPr>
        <w:tc>
          <w:tcPr>
            <w:tcW w:w="3510" w:type="dxa"/>
          </w:tcPr>
          <w:p w14:paraId="7838DFBD" w14:textId="116DE0CB" w:rsidR="00743A70" w:rsidRPr="00A85D0A" w:rsidRDefault="00743A70" w:rsidP="00843A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EC5E55" w14:textId="38DEB2C1" w:rsidR="00743A70" w:rsidRPr="00603092" w:rsidRDefault="00404FED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1,163,783</w:t>
            </w:r>
          </w:p>
        </w:tc>
        <w:tc>
          <w:tcPr>
            <w:tcW w:w="180" w:type="dxa"/>
          </w:tcPr>
          <w:p w14:paraId="5EEBA257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BFDE0B" w14:textId="2C91511B" w:rsidR="00743A70" w:rsidRPr="00A85D0A" w:rsidRDefault="00404FED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19,948,329</w:t>
            </w:r>
          </w:p>
        </w:tc>
        <w:tc>
          <w:tcPr>
            <w:tcW w:w="180" w:type="dxa"/>
          </w:tcPr>
          <w:p w14:paraId="2BB5F7D5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163D1" w14:textId="4C9B748C" w:rsidR="00743A70" w:rsidRPr="00603092" w:rsidRDefault="00404FED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67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(2,978,575)</w:t>
            </w:r>
          </w:p>
        </w:tc>
        <w:tc>
          <w:tcPr>
            <w:tcW w:w="180" w:type="dxa"/>
          </w:tcPr>
          <w:p w14:paraId="0D8F4709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A4CC5B" w14:textId="069A3337" w:rsidR="00743A70" w:rsidRPr="008D57FF" w:rsidRDefault="00404FED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18,133,</w:t>
            </w:r>
            <w:r w:rsidRPr="00BA48D3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</w:tr>
      <w:tr w:rsidR="00B14572" w:rsidRPr="00A85D0A" w14:paraId="695B7F26" w14:textId="383C98D2" w:rsidTr="00A60ABB">
        <w:trPr>
          <w:cantSplit/>
          <w:trHeight w:val="333"/>
        </w:trPr>
        <w:tc>
          <w:tcPr>
            <w:tcW w:w="3510" w:type="dxa"/>
          </w:tcPr>
          <w:p w14:paraId="6F3C1575" w14:textId="3F557F5F" w:rsidR="00B14572" w:rsidRPr="00A85D0A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350" w:type="dxa"/>
          </w:tcPr>
          <w:p w14:paraId="6F100B82" w14:textId="2C9B13BC" w:rsid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966A8B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23B21" w14:textId="5450CF2A" w:rsid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23124A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18EA7" w14:textId="3B285D1E" w:rsidR="00B14572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67" w:hanging="89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(2,982,381)</w:t>
            </w:r>
          </w:p>
        </w:tc>
        <w:tc>
          <w:tcPr>
            <w:tcW w:w="180" w:type="dxa"/>
          </w:tcPr>
          <w:p w14:paraId="664A7A7A" w14:textId="77777777" w:rsidR="00B14572" w:rsidRPr="0060309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9840B" w14:textId="16892018" w:rsidR="00B14572" w:rsidRPr="00BA48D3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sz w:val="30"/>
                <w:szCs w:val="30"/>
              </w:rPr>
              <w:t>(2,982,381)</w:t>
            </w:r>
          </w:p>
        </w:tc>
      </w:tr>
      <w:tr w:rsidR="004758C9" w:rsidRPr="00A85D0A" w14:paraId="4EE0086B" w14:textId="77777777" w:rsidTr="00A60ABB">
        <w:trPr>
          <w:cantSplit/>
          <w:trHeight w:val="333"/>
        </w:trPr>
        <w:tc>
          <w:tcPr>
            <w:tcW w:w="3510" w:type="dxa"/>
          </w:tcPr>
          <w:p w14:paraId="09652AB7" w14:textId="6A85948A" w:rsidR="004758C9" w:rsidRDefault="00C7137B" w:rsidP="00C7137B">
            <w:pPr>
              <w:spacing w:line="240" w:lineRule="auto"/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37B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การลดทุนจดทะเบียนจากหุ้นทุนซื้อคืนที่ครบกําหนดระยะเวลาขายคืน</w:t>
            </w:r>
          </w:p>
        </w:tc>
        <w:tc>
          <w:tcPr>
            <w:tcW w:w="1350" w:type="dxa"/>
          </w:tcPr>
          <w:p w14:paraId="197A073B" w14:textId="77777777" w:rsidR="004758C9" w:rsidRDefault="004758C9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  <w:p w14:paraId="09245872" w14:textId="1EA8B50A" w:rsidR="00C7137B" w:rsidRPr="00B14572" w:rsidRDefault="00C7137B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(50,000)</w:t>
            </w:r>
          </w:p>
        </w:tc>
        <w:tc>
          <w:tcPr>
            <w:tcW w:w="180" w:type="dxa"/>
          </w:tcPr>
          <w:p w14:paraId="5261B619" w14:textId="77777777" w:rsidR="004758C9" w:rsidRPr="00603092" w:rsidRDefault="004758C9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60E7F" w14:textId="77777777" w:rsidR="004758C9" w:rsidRDefault="004758C9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  <w:p w14:paraId="0993CF20" w14:textId="4136F56E" w:rsidR="00C7137B" w:rsidRPr="00B14572" w:rsidRDefault="00C7137B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7DC3A3" w14:textId="77777777" w:rsidR="004758C9" w:rsidRPr="00603092" w:rsidRDefault="004758C9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22BEC" w14:textId="77777777" w:rsidR="00C7137B" w:rsidRDefault="00C7137B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  <w:p w14:paraId="21C702DB" w14:textId="1156CCF9" w:rsidR="00C7137B" w:rsidRPr="00B14572" w:rsidRDefault="00C71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2,978,575</w:t>
            </w:r>
          </w:p>
        </w:tc>
        <w:tc>
          <w:tcPr>
            <w:tcW w:w="180" w:type="dxa"/>
          </w:tcPr>
          <w:p w14:paraId="6AC55FB3" w14:textId="77777777" w:rsidR="004758C9" w:rsidRPr="00603092" w:rsidRDefault="004758C9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664108" w14:textId="77777777" w:rsidR="004758C9" w:rsidRDefault="004758C9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  <w:p w14:paraId="30F5558E" w14:textId="30D210A8" w:rsidR="00C7137B" w:rsidRPr="00B14572" w:rsidRDefault="00C7137B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85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2,928,575</w:t>
            </w:r>
          </w:p>
        </w:tc>
      </w:tr>
      <w:tr w:rsidR="00B14572" w:rsidRPr="00A85D0A" w14:paraId="13E48FF5" w14:textId="498809B6" w:rsidTr="00A60ABB">
        <w:trPr>
          <w:cantSplit/>
          <w:trHeight w:val="343"/>
        </w:trPr>
        <w:tc>
          <w:tcPr>
            <w:tcW w:w="3510" w:type="dxa"/>
          </w:tcPr>
          <w:p w14:paraId="7629B6E2" w14:textId="77B7E90B" w:rsidR="00B14572" w:rsidRPr="00FA2C32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9F363" w14:textId="5E56DC1F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1,113,783</w:t>
            </w:r>
          </w:p>
        </w:tc>
        <w:tc>
          <w:tcPr>
            <w:tcW w:w="180" w:type="dxa"/>
          </w:tcPr>
          <w:p w14:paraId="4ADAFD66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380320" w14:textId="45477E82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180" w:type="dxa"/>
          </w:tcPr>
          <w:p w14:paraId="55DCD0FE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4A8F78" w14:textId="62CD149F" w:rsidR="00B14572" w:rsidRPr="00B14572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32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(2,982,381)</w:t>
            </w:r>
          </w:p>
        </w:tc>
        <w:tc>
          <w:tcPr>
            <w:tcW w:w="180" w:type="dxa"/>
          </w:tcPr>
          <w:p w14:paraId="2E6EB75A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7CB97B" w14:textId="709CF7F8" w:rsidR="00B14572" w:rsidRPr="00B14572" w:rsidRDefault="00B14572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7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45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18,079,731</w:t>
            </w:r>
          </w:p>
        </w:tc>
      </w:tr>
    </w:tbl>
    <w:p w14:paraId="65AFFAC8" w14:textId="095DE2BE" w:rsidR="00A719AA" w:rsidRPr="00DA70F0" w:rsidRDefault="00A719AA" w:rsidP="0074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="Angsana New"/>
          <w:sz w:val="30"/>
          <w:szCs w:val="30"/>
          <w:highlight w:val="yellow"/>
        </w:rPr>
      </w:pPr>
    </w:p>
    <w:p w14:paraId="207B4147" w14:textId="2DBC492B" w:rsidR="001346CA" w:rsidRPr="008550D5" w:rsidRDefault="00D578AA" w:rsidP="0074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578AA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16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ที่ประชุมคณะกรรมการบริษัทได้อนุมัติให้บริษัทดำเนินการซื้อหุ้นคืนนับตั้งแต่วันที่</w:t>
      </w:r>
      <w:r w:rsidR="00091CA0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/>
          <w:sz w:val="30"/>
          <w:szCs w:val="30"/>
        </w:rPr>
        <w:t xml:space="preserve">20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 xml:space="preserve">30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โดยกำหนดวงเงินสูงสุดที่ใช้ในการซื้อหุ้นคืนไม่เกิน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>3,</w:t>
      </w:r>
      <w:r>
        <w:rPr>
          <w:rFonts w:asciiTheme="majorBidi" w:hAnsiTheme="majorBidi" w:cs="Angsana New"/>
          <w:sz w:val="30"/>
          <w:szCs w:val="30"/>
        </w:rPr>
        <w:t>6</w:t>
      </w:r>
      <w:r w:rsidRPr="00D578AA">
        <w:rPr>
          <w:rFonts w:asciiTheme="majorBidi" w:hAnsiTheme="majorBidi" w:cs="Angsana New"/>
          <w:sz w:val="30"/>
          <w:szCs w:val="30"/>
        </w:rPr>
        <w:t xml:space="preserve">00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และจำนวนหุ้นที่จะซื้อคืนไม่เกิน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 xml:space="preserve">200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ซึ่งคิดเป็นร้อยละ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>4.</w:t>
      </w:r>
      <w:r>
        <w:rPr>
          <w:rFonts w:asciiTheme="majorBidi" w:hAnsiTheme="majorBidi" w:cs="Angsana New"/>
          <w:sz w:val="30"/>
          <w:szCs w:val="30"/>
        </w:rPr>
        <w:t>30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โดยกำหนดระยะเวลาจำหน่ายหุ้นที่ซื้อคืนจะกระทำภายหลัง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6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เดือนนับแต่การซื้อหุ้นคืนเสร็จสิ้น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แต่ไม่เกิน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ปี</w:t>
      </w:r>
    </w:p>
    <w:p w14:paraId="5F2FC4E1" w14:textId="77777777" w:rsidR="005B4DD0" w:rsidRPr="00CA55E6" w:rsidRDefault="005B4DD0" w:rsidP="005B4DD0">
      <w:pPr>
        <w:tabs>
          <w:tab w:val="left" w:pos="540"/>
        </w:tabs>
        <w:ind w:left="540" w:right="44"/>
        <w:jc w:val="both"/>
        <w:rPr>
          <w:rFonts w:ascii="Angsana New" w:hAnsi="Angsana New" w:cs="Angsana New"/>
          <w:sz w:val="30"/>
          <w:szCs w:val="30"/>
        </w:rPr>
      </w:pPr>
    </w:p>
    <w:p w14:paraId="232FB4C4" w14:textId="2E36F623" w:rsidR="005B4DD0" w:rsidRDefault="005B4DD0" w:rsidP="008B5A88">
      <w:pPr>
        <w:tabs>
          <w:tab w:val="left" w:pos="540"/>
        </w:tabs>
        <w:ind w:left="540" w:right="44"/>
        <w:jc w:val="thaiDistribute"/>
        <w:rPr>
          <w:rFonts w:ascii="Angsana New" w:hAnsi="Angsana New" w:cs="Angsana New"/>
          <w:sz w:val="30"/>
          <w:szCs w:val="30"/>
        </w:rPr>
      </w:pPr>
      <w:r w:rsidRPr="000E311D">
        <w:rPr>
          <w:rFonts w:ascii="Angsana New" w:hAnsi="Angsana New" w:cs="Angsana New"/>
          <w:spacing w:val="-6"/>
          <w:sz w:val="30"/>
          <w:szCs w:val="30"/>
          <w:cs/>
        </w:rPr>
        <w:t>ใน</w:t>
      </w:r>
      <w:r w:rsidR="00C47C3D" w:rsidRPr="000E311D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เดือนมิถุนายน </w:t>
      </w:r>
      <w:r w:rsidR="00C47C3D" w:rsidRPr="000E311D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C47C3D" w:rsidRPr="000E311D">
        <w:rPr>
          <w:rFonts w:ascii="Angsana New" w:hAnsi="Angsana New" w:cs="Angsana New"/>
          <w:spacing w:val="-6"/>
          <w:sz w:val="30"/>
          <w:szCs w:val="30"/>
          <w:cs/>
        </w:rPr>
        <w:t>การดำเนินการซื้อ</w:t>
      </w:r>
      <w:r w:rsidRPr="000E311D">
        <w:rPr>
          <w:rFonts w:ascii="Angsana New" w:hAnsi="Angsana New" w:cs="Angsana New"/>
          <w:spacing w:val="-6"/>
          <w:sz w:val="30"/>
          <w:szCs w:val="30"/>
          <w:cs/>
        </w:rPr>
        <w:t xml:space="preserve">หุ้นคืนจำนวน </w:t>
      </w:r>
      <w:r w:rsidR="00CA55E6" w:rsidRPr="000E311D">
        <w:rPr>
          <w:rFonts w:ascii="Angsana New" w:hAnsi="Angsana New" w:cs="Angsana New"/>
          <w:spacing w:val="-6"/>
          <w:sz w:val="30"/>
          <w:szCs w:val="30"/>
        </w:rPr>
        <w:t>200</w:t>
      </w:r>
      <w:r w:rsidRPr="000E311D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ล้านหุ้น</w:t>
      </w:r>
      <w:r w:rsidR="00C47C3D" w:rsidRPr="000E311D">
        <w:rPr>
          <w:rFonts w:ascii="Angsana New" w:hAnsi="Angsana New" w:cs="Angsana New"/>
          <w:spacing w:val="-6"/>
          <w:sz w:val="30"/>
          <w:szCs w:val="30"/>
          <w:cs/>
        </w:rPr>
        <w:t>ดังกล่าว</w:t>
      </w:r>
      <w:r w:rsidRPr="000E311D">
        <w:rPr>
          <w:rFonts w:ascii="Angsana New" w:hAnsi="Angsana New" w:cs="Angsana New"/>
          <w:spacing w:val="-6"/>
          <w:sz w:val="30"/>
          <w:szCs w:val="30"/>
          <w:cs/>
        </w:rPr>
        <w:t xml:space="preserve"> รวมเป็นจำนวน </w:t>
      </w:r>
      <w:r w:rsidR="00CA55E6" w:rsidRPr="000E311D">
        <w:rPr>
          <w:rFonts w:ascii="Angsana New" w:hAnsi="Angsana New" w:cs="Angsana New"/>
          <w:spacing w:val="-6"/>
          <w:sz w:val="30"/>
          <w:szCs w:val="30"/>
        </w:rPr>
        <w:t>2</w:t>
      </w:r>
      <w:r w:rsidRPr="000E311D">
        <w:rPr>
          <w:rFonts w:ascii="Angsana New" w:hAnsi="Angsana New" w:cs="Angsana New"/>
          <w:spacing w:val="-6"/>
          <w:sz w:val="30"/>
          <w:szCs w:val="30"/>
        </w:rPr>
        <w:t>,</w:t>
      </w:r>
      <w:r w:rsidR="007317BC" w:rsidRPr="000E311D">
        <w:rPr>
          <w:rFonts w:ascii="Angsana New" w:hAnsi="Angsana New" w:cs="Angsana New"/>
          <w:spacing w:val="-6"/>
          <w:sz w:val="30"/>
          <w:szCs w:val="30"/>
        </w:rPr>
        <w:t>982</w:t>
      </w:r>
      <w:r w:rsidR="00F2220F">
        <w:rPr>
          <w:rFonts w:ascii="Angsana New" w:hAnsi="Angsana New" w:cs="Angsana New"/>
          <w:spacing w:val="-6"/>
          <w:sz w:val="30"/>
          <w:szCs w:val="30"/>
        </w:rPr>
        <w:t>.3</w:t>
      </w:r>
      <w:r w:rsidRPr="000E311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E311D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C47C3D" w:rsidRPr="000E311D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="00C465BB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C47C3D" w:rsidRPr="000E311D">
        <w:rPr>
          <w:rFonts w:ascii="Angsana New" w:hAnsi="Angsana New" w:cs="Angsana New"/>
          <w:spacing w:val="-6"/>
          <w:sz w:val="30"/>
          <w:szCs w:val="30"/>
          <w:cs/>
        </w:rPr>
        <w:t>เสร็จสิ้น</w:t>
      </w:r>
      <w:r w:rsidR="00C47C3D" w:rsidRPr="000E311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</w:t>
      </w:r>
      <w:r w:rsidRPr="000E311D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C47C3D" w:rsidRPr="000E311D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 แสดง</w:t>
      </w:r>
      <w:r w:rsidRPr="000E311D">
        <w:rPr>
          <w:rFonts w:ascii="Angsana New" w:hAnsi="Angsana New" w:cs="Angsana New"/>
          <w:spacing w:val="-4"/>
          <w:sz w:val="30"/>
          <w:szCs w:val="30"/>
          <w:cs/>
        </w:rPr>
        <w:t>หักจาก</w:t>
      </w:r>
      <w:r w:rsidR="00CA55E6" w:rsidRPr="000E311D">
        <w:rPr>
          <w:rFonts w:ascii="Angsana New" w:hAnsi="Angsana New" w:cs="Angsana New" w:hint="cs"/>
          <w:spacing w:val="-4"/>
          <w:sz w:val="30"/>
          <w:szCs w:val="30"/>
          <w:cs/>
        </w:rPr>
        <w:t>ส่วน</w:t>
      </w:r>
      <w:r w:rsidRPr="000E311D">
        <w:rPr>
          <w:rFonts w:ascii="Angsana New" w:hAnsi="Angsana New" w:cs="Angsana New"/>
          <w:spacing w:val="-4"/>
          <w:sz w:val="30"/>
          <w:szCs w:val="30"/>
          <w:cs/>
        </w:rPr>
        <w:t>ของผู้ถือหุ้น</w:t>
      </w:r>
      <w:r w:rsidRPr="000E311D">
        <w:rPr>
          <w:rFonts w:ascii="Angsana New" w:hAnsi="Angsana New" w:cs="Angsana New"/>
          <w:sz w:val="30"/>
          <w:szCs w:val="30"/>
          <w:cs/>
        </w:rPr>
        <w:t xml:space="preserve"> </w:t>
      </w:r>
      <w:r w:rsidR="00C47C3D" w:rsidRPr="000E311D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0E311D">
        <w:rPr>
          <w:rFonts w:ascii="Angsana New" w:hAnsi="Angsana New" w:cs="Angsana New"/>
          <w:sz w:val="30"/>
          <w:szCs w:val="30"/>
          <w:cs/>
        </w:rPr>
        <w:t>บริษัทถือหุ้นทุนซื้อคืนไว้เพื่อร</w:t>
      </w:r>
      <w:r w:rsidR="00CA55E6" w:rsidRPr="000E311D">
        <w:rPr>
          <w:rFonts w:ascii="Angsana New" w:hAnsi="Angsana New" w:cs="Angsana New"/>
          <w:sz w:val="30"/>
          <w:szCs w:val="30"/>
          <w:cs/>
        </w:rPr>
        <w:t>อการจำหน่าย</w:t>
      </w:r>
      <w:r w:rsidRPr="000E311D">
        <w:rPr>
          <w:rFonts w:ascii="Angsana New" w:hAnsi="Angsana New" w:cs="Angsana New"/>
          <w:sz w:val="30"/>
          <w:szCs w:val="30"/>
          <w:cs/>
        </w:rPr>
        <w:t>อีกครั้งหนึ่งในเว</w:t>
      </w:r>
      <w:r w:rsidR="00CA55E6" w:rsidRPr="000E311D">
        <w:rPr>
          <w:rFonts w:ascii="Angsana New" w:hAnsi="Angsana New" w:cs="Angsana New"/>
          <w:sz w:val="30"/>
          <w:szCs w:val="30"/>
          <w:cs/>
        </w:rPr>
        <w:t>ลา</w:t>
      </w:r>
      <w:r w:rsidRPr="000E311D">
        <w:rPr>
          <w:rFonts w:ascii="Angsana New" w:hAnsi="Angsana New" w:cs="Angsana New"/>
          <w:sz w:val="30"/>
          <w:szCs w:val="30"/>
          <w:cs/>
        </w:rPr>
        <w:t>ต่อไป</w:t>
      </w:r>
    </w:p>
    <w:p w14:paraId="01B3F91D" w14:textId="77777777" w:rsidR="00D66191" w:rsidRPr="00CA55E6" w:rsidRDefault="00D66191" w:rsidP="008B5A88">
      <w:pPr>
        <w:tabs>
          <w:tab w:val="left" w:pos="540"/>
        </w:tabs>
        <w:ind w:left="540" w:right="4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770D09" w14:textId="4721599D" w:rsidR="005C2645" w:rsidRPr="00625B6C" w:rsidRDefault="00515FE9" w:rsidP="006D35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610B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Pr="0038610B">
        <w:rPr>
          <w:rFonts w:ascii="Angsana New" w:hAnsi="Angsana New" w:cs="Angsana New"/>
          <w:sz w:val="30"/>
          <w:szCs w:val="30"/>
        </w:rPr>
        <w:t>2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2567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ที่การประชุมคณะกรรมการบริษัทครั้งที่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4/2567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ได้มีมติให้ขายหุ้นซื้อคืนจำนวน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200</w:t>
      </w:r>
      <w:r w:rsidRPr="0038610B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38610B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</w:t>
      </w:r>
      <w:r w:rsidRPr="0038610B">
        <w:rPr>
          <w:rFonts w:ascii="Angsana New" w:hAnsi="Angsana New" w:cs="Angsana New" w:hint="cs"/>
          <w:sz w:val="30"/>
          <w:szCs w:val="30"/>
          <w:cs/>
        </w:rPr>
        <w:t>ถูกซื้อคืนในปี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2566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2,978.6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จาก</w:t>
      </w:r>
      <w:r w:rsidRPr="0038610B">
        <w:rPr>
          <w:rFonts w:ascii="Angsana New" w:hAnsi="Angsana New" w:cs="Angsana New" w:hint="cs"/>
          <w:sz w:val="30"/>
          <w:szCs w:val="30"/>
          <w:cs/>
        </w:rPr>
        <w:t>การอนุมัติจากการประชุมคณะกรรมการบริษัทครั้งที่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8/2565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โดยช่วงเวลาการขายหุ้นคืนคือระหว่างวันที่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8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12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2567</w:t>
      </w:r>
      <w:r w:rsidRPr="0038610B">
        <w:rPr>
          <w:rFonts w:ascii="Angsana New" w:hAnsi="Angsana New" w:cs="Angsana New" w:hint="cs"/>
          <w:sz w:val="30"/>
          <w:szCs w:val="30"/>
          <w:cs/>
        </w:rPr>
        <w:t xml:space="preserve"> เมื่อสิ้นสุดระยะเวลาการขายคืน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บริษัทไม่สามารถขายหุ้นซื้อคืน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38610B">
        <w:rPr>
          <w:rFonts w:ascii="Angsana New" w:hAnsi="Angsana New" w:cs="Angsana New" w:hint="cs"/>
          <w:spacing w:val="4"/>
          <w:sz w:val="30"/>
          <w:szCs w:val="30"/>
          <w:cs/>
        </w:rPr>
        <w:t>ได้</w:t>
      </w:r>
      <w:r w:rsidRPr="0038610B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pacing w:val="4"/>
          <w:sz w:val="30"/>
          <w:szCs w:val="30"/>
          <w:cs/>
        </w:rPr>
        <w:t>ดังนั้น</w:t>
      </w:r>
      <w:r w:rsidRPr="0038610B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pacing w:val="4"/>
          <w:sz w:val="30"/>
          <w:szCs w:val="30"/>
          <w:cs/>
        </w:rPr>
        <w:t>บริษัทได้</w:t>
      </w:r>
      <w:r w:rsidRPr="0038610B">
        <w:rPr>
          <w:rFonts w:ascii="Angsana New" w:hAnsi="Angsana New" w:cs="Angsana New" w:hint="cs"/>
          <w:sz w:val="30"/>
          <w:szCs w:val="30"/>
          <w:cs/>
        </w:rPr>
        <w:t>ลด</w:t>
      </w:r>
      <w:r>
        <w:rPr>
          <w:rFonts w:ascii="Angsana New" w:hAnsi="Angsana New" w:cs="Angsana New" w:hint="cs"/>
          <w:sz w:val="30"/>
          <w:szCs w:val="30"/>
          <w:cs/>
        </w:rPr>
        <w:t>จำนวนหุ้นจดทะเบียนและลดจำนวนทุนจดทะเบียน</w:t>
      </w:r>
      <w:r w:rsidRPr="0038610B">
        <w:rPr>
          <w:rFonts w:ascii="Angsana New" w:hAnsi="Angsana New" w:cs="Angsana New" w:hint="cs"/>
          <w:sz w:val="30"/>
          <w:szCs w:val="30"/>
          <w:cs/>
        </w:rPr>
        <w:t>กับกรมพัฒนาธุรกิจการค้า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ทุนจดทะเบียนและทุนชำระแล้วลดลงจาก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4,</w:t>
      </w:r>
      <w:r w:rsidRPr="0038610B">
        <w:rPr>
          <w:rFonts w:ascii="Angsana New" w:hAnsi="Angsana New" w:cs="Angsana New"/>
          <w:sz w:val="30"/>
          <w:szCs w:val="30"/>
          <w:cs/>
        </w:rPr>
        <w:t>655</w:t>
      </w:r>
      <w:r w:rsidRPr="0038610B">
        <w:rPr>
          <w:rFonts w:ascii="Angsana New" w:hAnsi="Angsana New" w:cs="Angsana New"/>
          <w:sz w:val="30"/>
          <w:szCs w:val="30"/>
        </w:rPr>
        <w:t>,</w:t>
      </w:r>
      <w:r w:rsidRPr="0038610B">
        <w:rPr>
          <w:rFonts w:ascii="Angsana New" w:hAnsi="Angsana New" w:cs="Angsana New"/>
          <w:sz w:val="30"/>
          <w:szCs w:val="30"/>
          <w:cs/>
        </w:rPr>
        <w:t>132</w:t>
      </w:r>
      <w:r w:rsidRPr="0038610B">
        <w:rPr>
          <w:rFonts w:ascii="Angsana New" w:hAnsi="Angsana New" w:cs="Angsana New"/>
          <w:sz w:val="30"/>
          <w:szCs w:val="30"/>
        </w:rPr>
        <w:t>,696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4,</w:t>
      </w:r>
      <w:r w:rsidRPr="0038610B">
        <w:rPr>
          <w:rFonts w:ascii="Angsana New" w:hAnsi="Angsana New" w:cs="Angsana New"/>
          <w:sz w:val="30"/>
          <w:szCs w:val="30"/>
          <w:cs/>
        </w:rPr>
        <w:t>455</w:t>
      </w:r>
      <w:r w:rsidRPr="0038610B">
        <w:rPr>
          <w:rFonts w:ascii="Angsana New" w:hAnsi="Angsana New" w:cs="Angsana New"/>
          <w:sz w:val="30"/>
          <w:szCs w:val="30"/>
        </w:rPr>
        <w:t>,</w:t>
      </w:r>
      <w:r w:rsidRPr="0038610B">
        <w:rPr>
          <w:rFonts w:ascii="Angsana New" w:hAnsi="Angsana New" w:cs="Angsana New"/>
          <w:sz w:val="30"/>
          <w:szCs w:val="30"/>
          <w:cs/>
        </w:rPr>
        <w:t>132</w:t>
      </w:r>
      <w:r w:rsidRPr="0038610B">
        <w:rPr>
          <w:rFonts w:ascii="Angsana New" w:hAnsi="Angsana New" w:cs="Angsana New"/>
          <w:sz w:val="30"/>
          <w:szCs w:val="30"/>
        </w:rPr>
        <w:t>,696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0.25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บาท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รวมเป็นเงิน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/>
          <w:sz w:val="30"/>
          <w:szCs w:val="30"/>
        </w:rPr>
        <w:t>50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861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610B">
        <w:rPr>
          <w:rFonts w:ascii="Angsana New" w:hAnsi="Angsana New" w:cs="Angsana New" w:hint="cs"/>
          <w:sz w:val="30"/>
          <w:szCs w:val="30"/>
          <w:cs/>
        </w:rPr>
        <w:t>ซึ่งได้ถูกรับรู้ไว้ใน</w:t>
      </w:r>
      <w:r w:rsidR="00BC1336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</w:p>
    <w:p w14:paraId="4EC36443" w14:textId="158C1AB0" w:rsidR="00D66191" w:rsidRPr="0038610B" w:rsidRDefault="00D66191" w:rsidP="00140556">
      <w:pPr>
        <w:tabs>
          <w:tab w:val="left" w:pos="540"/>
        </w:tabs>
        <w:ind w:left="540" w:right="4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8610B">
        <w:rPr>
          <w:rFonts w:ascii="Angsana New" w:hAnsi="Angsana New" w:cs="Angsana New"/>
          <w:szCs w:val="30"/>
          <w:cs/>
        </w:rPr>
        <w:br w:type="page"/>
      </w:r>
    </w:p>
    <w:p w14:paraId="49ADAF7F" w14:textId="50A7C1D2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3C79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45D39FDF" w:rsidR="00AA3C79" w:rsidRPr="00AA3C79" w:rsidRDefault="00AA3C79" w:rsidP="00AA3C7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0D0C2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D0C2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0D0C2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170" w:type="dxa"/>
            <w:vAlign w:val="bottom"/>
          </w:tcPr>
          <w:p w14:paraId="75512B4B" w14:textId="02201D31" w:rsidR="00AA3C79" w:rsidRPr="00F92A58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F6C033" w14:textId="77777777" w:rsidR="00AA3C79" w:rsidRPr="00A85D0A" w:rsidRDefault="00AA3C79" w:rsidP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250CA450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8895921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71085DCA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2C03E0" w14:textId="77777777" w:rsidR="00AA3C79" w:rsidRPr="00A85D0A" w:rsidRDefault="00AA3C79" w:rsidP="00AA3C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6902FF39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AA3C7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AA3C79" w:rsidRPr="00A85D0A" w:rsidRDefault="00AA3C79" w:rsidP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6191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23085A10" w:rsidR="00D66191" w:rsidRPr="00A85D0A" w:rsidRDefault="00D66191" w:rsidP="00D661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14055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40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14055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1405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จากอัตราแลกเปลี่ยน สุทธิ</w:t>
            </w:r>
          </w:p>
        </w:tc>
        <w:tc>
          <w:tcPr>
            <w:tcW w:w="1170" w:type="dxa"/>
          </w:tcPr>
          <w:p w14:paraId="26D29A3F" w14:textId="57FB53E6" w:rsidR="00D66191" w:rsidRPr="00AB5EF0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(139,345)</w:t>
            </w:r>
          </w:p>
        </w:tc>
        <w:tc>
          <w:tcPr>
            <w:tcW w:w="180" w:type="dxa"/>
          </w:tcPr>
          <w:p w14:paraId="78742D96" w14:textId="77777777" w:rsidR="00D66191" w:rsidRPr="00603092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112E7A56" w:rsidR="00D66191" w:rsidRPr="00A85D0A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547,847</w:t>
            </w:r>
          </w:p>
        </w:tc>
        <w:tc>
          <w:tcPr>
            <w:tcW w:w="180" w:type="dxa"/>
          </w:tcPr>
          <w:p w14:paraId="2723FF00" w14:textId="77777777" w:rsidR="00D66191" w:rsidRPr="008D57FF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130C132C" w:rsidR="00D66191" w:rsidRPr="0033682B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(306,045)</w:t>
            </w:r>
          </w:p>
        </w:tc>
        <w:tc>
          <w:tcPr>
            <w:tcW w:w="180" w:type="dxa"/>
          </w:tcPr>
          <w:p w14:paraId="64FEC803" w14:textId="77777777" w:rsidR="00D66191" w:rsidRPr="00603092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318603A1" w:rsidR="00D66191" w:rsidRPr="00603092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391,819</w:t>
            </w:r>
          </w:p>
        </w:tc>
      </w:tr>
      <w:tr w:rsidR="00D66191" w:rsidRPr="00A85D0A" w14:paraId="2B6B18DC" w14:textId="77777777" w:rsidTr="000D0C26">
        <w:trPr>
          <w:cantSplit/>
          <w:trHeight w:val="333"/>
        </w:trPr>
        <w:tc>
          <w:tcPr>
            <w:tcW w:w="3978" w:type="dxa"/>
          </w:tcPr>
          <w:p w14:paraId="27EE300A" w14:textId="11D8B187" w:rsidR="00D66191" w:rsidRDefault="00140556" w:rsidP="00D661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619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จากเครื่องมือทางการเงิน</w:t>
            </w:r>
            <w:r w:rsidR="00C465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619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7B5AAC0" w14:textId="5FCE8940" w:rsidR="00D66191" w:rsidRPr="00AB5EF0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61,922</w:t>
            </w:r>
          </w:p>
        </w:tc>
        <w:tc>
          <w:tcPr>
            <w:tcW w:w="180" w:type="dxa"/>
          </w:tcPr>
          <w:p w14:paraId="0F646DA8" w14:textId="77777777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F7AB5" w14:textId="08E236F0" w:rsidR="00D66191" w:rsidRPr="00A85D0A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(847,129)</w:t>
            </w:r>
          </w:p>
        </w:tc>
        <w:tc>
          <w:tcPr>
            <w:tcW w:w="180" w:type="dxa"/>
          </w:tcPr>
          <w:p w14:paraId="24A33FD5" w14:textId="77777777" w:rsidR="00D66191" w:rsidRPr="008D57FF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48C32" w14:textId="514841AB" w:rsidR="00D66191" w:rsidRPr="0033682B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573,283</w:t>
            </w:r>
          </w:p>
        </w:tc>
        <w:tc>
          <w:tcPr>
            <w:tcW w:w="180" w:type="dxa"/>
          </w:tcPr>
          <w:p w14:paraId="66132E62" w14:textId="77777777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745BD" w14:textId="0A3BBD16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(925,796)</w:t>
            </w:r>
          </w:p>
        </w:tc>
      </w:tr>
      <w:tr w:rsidR="00621A11" w:rsidRPr="00A85D0A" w14:paraId="1A6FBEE2" w14:textId="77777777" w:rsidTr="000D0C26">
        <w:trPr>
          <w:cantSplit/>
          <w:trHeight w:val="333"/>
        </w:trPr>
        <w:tc>
          <w:tcPr>
            <w:tcW w:w="3978" w:type="dxa"/>
          </w:tcPr>
          <w:p w14:paraId="74CE8830" w14:textId="77777777" w:rsidR="00621A11" w:rsidRDefault="00621A11" w:rsidP="00621A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ขาดทุนจากการด้อยค่าของเงินลงทุนใน</w:t>
            </w:r>
          </w:p>
          <w:p w14:paraId="06D81C33" w14:textId="324B9692" w:rsidR="00621A11" w:rsidRPr="00A85D0A" w:rsidRDefault="00621A11" w:rsidP="00621A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บริษัทย่อยและบริษัทร่วม</w:t>
            </w:r>
          </w:p>
        </w:tc>
        <w:tc>
          <w:tcPr>
            <w:tcW w:w="1170" w:type="dxa"/>
          </w:tcPr>
          <w:p w14:paraId="29B383E9" w14:textId="77777777" w:rsidR="00621A11" w:rsidRDefault="00621A1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E923E" w14:textId="66D845FA" w:rsidR="00D66191" w:rsidRPr="00AB5EF0" w:rsidRDefault="00D66191" w:rsidP="00C4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FD1377" w14:textId="77777777" w:rsidR="00621A11" w:rsidRPr="00D6619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9512186" w14:textId="77777777" w:rsidR="00621A11" w:rsidRPr="00D6619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085E3" w14:textId="38800645" w:rsidR="00621A11" w:rsidRPr="00D66191" w:rsidRDefault="00621A11" w:rsidP="00C4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7D1E25" w14:textId="77777777" w:rsidR="00621A11" w:rsidRPr="00D6619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2369D" w14:textId="77777777" w:rsidR="00621A1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A52A1" w14:textId="6485FAD3" w:rsidR="00D66191" w:rsidRPr="0033682B" w:rsidRDefault="00D6619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408E27" w14:textId="77777777" w:rsidR="00621A11" w:rsidRPr="00D6619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46FC9D3" w14:textId="77777777" w:rsidR="00621A11" w:rsidRPr="00D6619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9A59B0" w14:textId="48B89AF8" w:rsidR="00621A11" w:rsidRPr="00D6619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(52,335)</w:t>
            </w:r>
          </w:p>
        </w:tc>
      </w:tr>
      <w:tr w:rsidR="00621A11" w:rsidRPr="00A85D0A" w14:paraId="101315B9" w14:textId="77777777" w:rsidTr="000D0C26">
        <w:trPr>
          <w:cantSplit/>
          <w:trHeight w:val="343"/>
        </w:trPr>
        <w:tc>
          <w:tcPr>
            <w:tcW w:w="3978" w:type="dxa"/>
          </w:tcPr>
          <w:p w14:paraId="1C856F27" w14:textId="77777777" w:rsidR="00621A11" w:rsidRDefault="00621A11" w:rsidP="00621A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5DF05" w14:textId="434B5903" w:rsidR="00621A11" w:rsidRPr="00AB5EF0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(85,953)</w:t>
            </w:r>
          </w:p>
        </w:tc>
        <w:tc>
          <w:tcPr>
            <w:tcW w:w="180" w:type="dxa"/>
          </w:tcPr>
          <w:p w14:paraId="6A499C77" w14:textId="77777777" w:rsidR="00621A11" w:rsidRPr="00603092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75F3461E" w:rsidR="00621A1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(173,012)</w:t>
            </w:r>
          </w:p>
        </w:tc>
        <w:tc>
          <w:tcPr>
            <w:tcW w:w="180" w:type="dxa"/>
          </w:tcPr>
          <w:p w14:paraId="37F1FBFD" w14:textId="77777777" w:rsidR="00621A11" w:rsidRPr="00603092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CF752" w14:textId="4FE92BD2" w:rsidR="00621A11" w:rsidRPr="0033682B" w:rsidRDefault="00D6619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218,630</w:t>
            </w:r>
          </w:p>
        </w:tc>
        <w:tc>
          <w:tcPr>
            <w:tcW w:w="180" w:type="dxa"/>
          </w:tcPr>
          <w:p w14:paraId="5E88D988" w14:textId="77777777" w:rsidR="00621A11" w:rsidRPr="00603092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1CEC6B46" w:rsidR="00621A11" w:rsidRDefault="00621A11" w:rsidP="00621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(137,083)</w:t>
            </w:r>
          </w:p>
        </w:tc>
      </w:tr>
      <w:tr w:rsidR="00621A11" w:rsidRPr="00A85D0A" w14:paraId="0CAE166A" w14:textId="77777777" w:rsidTr="000D0C26">
        <w:trPr>
          <w:cantSplit/>
          <w:trHeight w:val="343"/>
        </w:trPr>
        <w:tc>
          <w:tcPr>
            <w:tcW w:w="3978" w:type="dxa"/>
          </w:tcPr>
          <w:p w14:paraId="47350EF5" w14:textId="66FFD5F0" w:rsidR="00621A11" w:rsidRPr="00843A74" w:rsidRDefault="00621A11" w:rsidP="00621A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12443060" w:rsidR="00621A1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61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(163,376)</w:t>
            </w:r>
          </w:p>
        </w:tc>
        <w:tc>
          <w:tcPr>
            <w:tcW w:w="180" w:type="dxa"/>
          </w:tcPr>
          <w:p w14:paraId="5CD4866A" w14:textId="77777777" w:rsidR="00621A11" w:rsidRPr="0033682B" w:rsidRDefault="00621A1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507C28E2" w:rsidR="00621A11" w:rsidRPr="0033682B" w:rsidRDefault="00621A1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(472,294)</w:t>
            </w:r>
          </w:p>
        </w:tc>
        <w:tc>
          <w:tcPr>
            <w:tcW w:w="180" w:type="dxa"/>
          </w:tcPr>
          <w:p w14:paraId="013430D9" w14:textId="77777777" w:rsidR="00621A11" w:rsidRPr="0033682B" w:rsidRDefault="00621A1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6AA4514E" w:rsidR="00621A1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61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485,868</w:t>
            </w:r>
          </w:p>
        </w:tc>
        <w:tc>
          <w:tcPr>
            <w:tcW w:w="180" w:type="dxa"/>
          </w:tcPr>
          <w:p w14:paraId="776B50F6" w14:textId="77777777" w:rsidR="00621A11" w:rsidRPr="0033682B" w:rsidRDefault="00621A1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0C9153B2" w:rsidR="00621A11" w:rsidRPr="0033682B" w:rsidRDefault="00621A1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(723,395)</w:t>
            </w:r>
          </w:p>
        </w:tc>
      </w:tr>
    </w:tbl>
    <w:p w14:paraId="18931D5B" w14:textId="33326C6A" w:rsidR="0033682B" w:rsidRDefault="00336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0DE634D" w14:textId="55D647F3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ภาษีเงินได้ </w:t>
      </w:r>
    </w:p>
    <w:p w14:paraId="0E945126" w14:textId="77777777" w:rsidR="00091F79" w:rsidRPr="008F4522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AA3C79" w:rsidRPr="00A85D0A" w14:paraId="0AB9D261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  <w:hideMark/>
          </w:tcPr>
          <w:p w14:paraId="6AF9DFEA" w14:textId="77777777" w:rsidR="00AA3C79" w:rsidRPr="00A85D0A" w:rsidRDefault="00AA3C79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6011781" w14:textId="77777777" w:rsidR="00AA3C79" w:rsidRPr="00A85D0A" w:rsidRDefault="00AA3C79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EF9BE9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D3D10C9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0CD9" w:rsidRPr="00A85D0A" w14:paraId="159E68AC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</w:tcPr>
          <w:p w14:paraId="15C8812C" w14:textId="0F612528" w:rsidR="00E80CD9" w:rsidRDefault="00E80CD9" w:rsidP="00E80CD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15491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260" w:type="dxa"/>
            <w:vAlign w:val="bottom"/>
          </w:tcPr>
          <w:p w14:paraId="30E9D1A6" w14:textId="77777777" w:rsidR="00E80CD9" w:rsidRPr="00C70B18" w:rsidRDefault="00E80CD9" w:rsidP="00E80CD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51CA62C" w14:textId="77777777" w:rsidR="00E80CD9" w:rsidRPr="00A85D0A" w:rsidRDefault="00E80CD9" w:rsidP="00E80C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1FA9CC" w14:textId="77777777" w:rsidR="00E80CD9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4C1B958" w14:textId="77777777" w:rsidR="00E80CD9" w:rsidRPr="00A85D0A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54AF" w14:textId="77777777" w:rsidR="00E80CD9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CEDB71B" w14:textId="77777777" w:rsidR="00E80CD9" w:rsidRPr="00A85D0A" w:rsidRDefault="00E80CD9" w:rsidP="00E80C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9678A0" w14:textId="77777777" w:rsidR="00E80CD9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AA3C79" w:rsidRPr="00A85D0A" w14:paraId="02D8AFFD" w14:textId="77777777" w:rsidTr="008B5A88">
        <w:trPr>
          <w:cantSplit/>
          <w:trHeight w:val="423"/>
          <w:tblHeader/>
        </w:trPr>
        <w:tc>
          <w:tcPr>
            <w:tcW w:w="3780" w:type="dxa"/>
            <w:vAlign w:val="bottom"/>
          </w:tcPr>
          <w:p w14:paraId="79223A17" w14:textId="77777777" w:rsidR="00AA3C79" w:rsidRPr="00A85D0A" w:rsidRDefault="00AA3C79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6158695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6191" w:rsidRPr="00A85D0A" w14:paraId="67FD848B" w14:textId="77777777" w:rsidTr="008B5A88">
        <w:trPr>
          <w:cantSplit/>
          <w:trHeight w:val="333"/>
        </w:trPr>
        <w:tc>
          <w:tcPr>
            <w:tcW w:w="3780" w:type="dxa"/>
            <w:hideMark/>
          </w:tcPr>
          <w:p w14:paraId="4DE436AE" w14:textId="77777777" w:rsidR="00D66191" w:rsidRPr="00A85D0A" w:rsidRDefault="00D66191" w:rsidP="00D661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</w:tcPr>
          <w:p w14:paraId="2DAF776D" w14:textId="549E12BF" w:rsidR="00D66191" w:rsidRPr="00D66191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(569,661)</w:t>
            </w:r>
          </w:p>
        </w:tc>
        <w:tc>
          <w:tcPr>
            <w:tcW w:w="180" w:type="dxa"/>
          </w:tcPr>
          <w:p w14:paraId="3F854EDD" w14:textId="77777777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F4BF3" w14:textId="4F3579E5" w:rsidR="00D66191" w:rsidRPr="00F405D8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(473,407)</w:t>
            </w:r>
          </w:p>
        </w:tc>
        <w:tc>
          <w:tcPr>
            <w:tcW w:w="180" w:type="dxa"/>
          </w:tcPr>
          <w:p w14:paraId="4981970C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C8540" w14:textId="445842EB" w:rsidR="00D66191" w:rsidRPr="00F405D8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(56,242)</w:t>
            </w:r>
          </w:p>
        </w:tc>
        <w:tc>
          <w:tcPr>
            <w:tcW w:w="180" w:type="dxa"/>
          </w:tcPr>
          <w:p w14:paraId="28E08C38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FB03" w14:textId="3E0F2D2E" w:rsidR="00D66191" w:rsidRPr="00F405D8" w:rsidRDefault="00D66191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(5,439)</w:t>
            </w:r>
          </w:p>
        </w:tc>
      </w:tr>
      <w:tr w:rsidR="00D66191" w:rsidRPr="00A85D0A" w14:paraId="739F0528" w14:textId="77777777" w:rsidTr="008B5A88">
        <w:trPr>
          <w:cantSplit/>
          <w:trHeight w:val="333"/>
        </w:trPr>
        <w:tc>
          <w:tcPr>
            <w:tcW w:w="3780" w:type="dxa"/>
          </w:tcPr>
          <w:p w14:paraId="03D2BC44" w14:textId="77777777" w:rsidR="00D66191" w:rsidRPr="00A85D0A" w:rsidRDefault="00D66191" w:rsidP="00D661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9E91" w14:textId="4F420E17" w:rsidR="00D66191" w:rsidRPr="00046D54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189,366</w:t>
            </w:r>
          </w:p>
        </w:tc>
        <w:tc>
          <w:tcPr>
            <w:tcW w:w="180" w:type="dxa"/>
          </w:tcPr>
          <w:p w14:paraId="4223FD70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E8694" w14:textId="70CC2314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1,053,242</w:t>
            </w:r>
          </w:p>
        </w:tc>
        <w:tc>
          <w:tcPr>
            <w:tcW w:w="180" w:type="dxa"/>
          </w:tcPr>
          <w:p w14:paraId="1D3DD441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47816" w14:textId="090C0E10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(11,309)</w:t>
            </w:r>
          </w:p>
        </w:tc>
        <w:tc>
          <w:tcPr>
            <w:tcW w:w="180" w:type="dxa"/>
          </w:tcPr>
          <w:p w14:paraId="0E7FBFDC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0028F" w14:textId="5FAE1904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1,987</w:t>
            </w:r>
          </w:p>
        </w:tc>
      </w:tr>
      <w:tr w:rsidR="00D66191" w:rsidRPr="00A85D0A" w14:paraId="2D2D9FF7" w14:textId="77777777" w:rsidTr="008B5A88">
        <w:trPr>
          <w:cantSplit/>
          <w:trHeight w:val="343"/>
        </w:trPr>
        <w:tc>
          <w:tcPr>
            <w:tcW w:w="3780" w:type="dxa"/>
            <w:hideMark/>
          </w:tcPr>
          <w:p w14:paraId="3695CE3C" w14:textId="399FAA61" w:rsidR="00D66191" w:rsidRPr="00843A74" w:rsidRDefault="00D66191" w:rsidP="00D661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393D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3D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93D5D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393D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393D5D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C2169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342366FE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(380,295)</w:t>
            </w:r>
          </w:p>
        </w:tc>
        <w:tc>
          <w:tcPr>
            <w:tcW w:w="180" w:type="dxa"/>
          </w:tcPr>
          <w:p w14:paraId="25A9501C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33DB4046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579,835</w:t>
            </w:r>
          </w:p>
        </w:tc>
        <w:tc>
          <w:tcPr>
            <w:tcW w:w="180" w:type="dxa"/>
          </w:tcPr>
          <w:p w14:paraId="3706F34B" w14:textId="77777777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2E842360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(67,551)</w:t>
            </w:r>
          </w:p>
        </w:tc>
        <w:tc>
          <w:tcPr>
            <w:tcW w:w="180" w:type="dxa"/>
          </w:tcPr>
          <w:p w14:paraId="27335965" w14:textId="77777777" w:rsidR="00D66191" w:rsidRPr="00D66191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3E80E7EB" w:rsidR="00D66191" w:rsidRPr="00F405D8" w:rsidRDefault="00D66191" w:rsidP="00D66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(3,452)</w:t>
            </w:r>
          </w:p>
        </w:tc>
      </w:tr>
    </w:tbl>
    <w:p w14:paraId="4A5EA2AB" w14:textId="77777777" w:rsidR="00091F79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2B934F17" w14:textId="3E693727" w:rsidR="00091F79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3CC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6191">
        <w:rPr>
          <w:rFonts w:asciiTheme="majorBidi" w:hAnsiTheme="majorBidi" w:cs="Angsana New"/>
          <w:sz w:val="30"/>
          <w:szCs w:val="30"/>
        </w:rPr>
        <w:t xml:space="preserve">7.6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D66191">
        <w:rPr>
          <w:rFonts w:asciiTheme="majorBidi" w:hAnsiTheme="majorBidi" w:cs="Angsana New"/>
          <w:sz w:val="30"/>
          <w:szCs w:val="30"/>
        </w:rPr>
        <w:t xml:space="preserve"> 1.5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80CD9">
        <w:rPr>
          <w:rFonts w:asciiTheme="majorBidi" w:hAnsiTheme="majorBidi" w:cs="Angsana New"/>
          <w:i/>
          <w:iCs/>
          <w:sz w:val="30"/>
          <w:szCs w:val="30"/>
        </w:rPr>
        <w:t xml:space="preserve">30 </w:t>
      </w:r>
      <w:r w:rsidR="00154917">
        <w:rPr>
          <w:rFonts w:asciiTheme="majorBidi" w:hAnsiTheme="majorBidi" w:cs="Angsana New" w:hint="cs"/>
          <w:i/>
          <w:iCs/>
          <w:sz w:val="30"/>
          <w:szCs w:val="30"/>
          <w:cs/>
        </w:rPr>
        <w:t>กันยา</w:t>
      </w:r>
      <w:r w:rsidR="00E80CD9">
        <w:rPr>
          <w:rFonts w:asciiTheme="majorBidi" w:hAnsiTheme="majorBidi" w:cs="Angsana New" w:hint="cs"/>
          <w:i/>
          <w:iCs/>
          <w:sz w:val="30"/>
          <w:szCs w:val="30"/>
          <w:cs/>
        </w:rPr>
        <w:t>ยน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B58AA">
        <w:rPr>
          <w:rFonts w:asciiTheme="majorBidi" w:hAnsiTheme="majorBidi" w:cs="Angsana New"/>
          <w:i/>
          <w:iCs/>
          <w:sz w:val="30"/>
          <w:szCs w:val="30"/>
        </w:rPr>
        <w:t>-18.3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B58AA">
        <w:rPr>
          <w:rFonts w:asciiTheme="majorBidi" w:hAnsiTheme="majorBidi" w:cs="Angsana New"/>
          <w:i/>
          <w:iCs/>
          <w:sz w:val="30"/>
          <w:szCs w:val="30"/>
        </w:rPr>
        <w:t>0.09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143CCF" w:rsidRPr="00143CCF">
        <w:rPr>
          <w:rFonts w:asciiTheme="majorBidi" w:hAnsiTheme="majorBidi" w:cs="Angsana New"/>
          <w:sz w:val="30"/>
          <w:szCs w:val="30"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เกิดจากการรับรู้สินทรัพย์ภาษีเงินได้รอตัดบัญชีสําหรับประโยชน์เพิ่มเติมทางภาษี</w:t>
      </w:r>
      <w:r w:rsidR="00CC0C21" w:rsidRPr="00143CCF">
        <w:rPr>
          <w:rFonts w:asciiTheme="majorBidi" w:hAnsiTheme="majorBidi" w:cs="Angsana New"/>
          <w:sz w:val="30"/>
          <w:szCs w:val="30"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เกี่ยวข้องกับผลขาดทุนสุทธิจากการดําเนินงานของบริษัทย่อยในต่างประเทศ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069C9A0" w14:textId="77777777" w:rsidR="002C4937" w:rsidRDefault="002C4937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C113B" w14:textId="02B35491" w:rsidR="002C4937" w:rsidRDefault="00BC2120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ปฏิรูปภาษีนิติบุคคลระหว่างประเทศ</w:t>
      </w:r>
      <w:r>
        <w:rPr>
          <w:rFonts w:asciiTheme="majorBidi" w:hAnsiTheme="majorBidi" w:cs="Angsana New" w:hint="cs"/>
          <w:sz w:val="30"/>
          <w:szCs w:val="30"/>
          <w:cs/>
        </w:rPr>
        <w:t>ซึ่งออกโดย</w:t>
      </w:r>
      <w:r w:rsidR="00FD7237" w:rsidRPr="00FD7237">
        <w:rPr>
          <w:rFonts w:asciiTheme="majorBidi" w:hAnsiTheme="majorBidi" w:cs="Angsana New" w:hint="cs"/>
          <w:sz w:val="30"/>
          <w:szCs w:val="30"/>
          <w:cs/>
        </w:rPr>
        <w:t>องค์การเพื่อความร่วมมือทางเศรษฐกิจและการพัฒนา</w:t>
      </w:r>
      <w:r w:rsidR="00FD7237" w:rsidRPr="00FD723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FD7237" w:rsidRPr="00FD7237">
        <w:rPr>
          <w:rFonts w:asciiTheme="majorBidi" w:hAnsiTheme="majorBidi" w:cstheme="majorBidi"/>
          <w:sz w:val="30"/>
          <w:szCs w:val="30"/>
        </w:rPr>
        <w:t>OECD)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A7E7C">
        <w:rPr>
          <w:rFonts w:asciiTheme="majorBidi" w:hAnsiTheme="majorBidi" w:cs="Angsana New" w:hint="cs"/>
          <w:sz w:val="30"/>
          <w:szCs w:val="30"/>
          <w:cs/>
        </w:rPr>
        <w:t>เกี่ยวข้องกับ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ภาษีเงินได้เสาหลักที่สอง</w:t>
      </w:r>
      <w:r w:rsidRPr="00BC212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C2120">
        <w:rPr>
          <w:rFonts w:asciiTheme="majorBidi" w:hAnsiTheme="majorBidi" w:cstheme="majorBidi"/>
          <w:sz w:val="30"/>
          <w:szCs w:val="30"/>
        </w:rPr>
        <w:t>Pillar Two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7E7C">
        <w:rPr>
          <w:rFonts w:asciiTheme="majorBidi" w:hAnsiTheme="majorBidi" w:cstheme="majorBidi" w:hint="cs"/>
          <w:sz w:val="30"/>
          <w:szCs w:val="30"/>
          <w:cs/>
        </w:rPr>
        <w:t>มีจุดประสงค์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เพ</w:t>
      </w:r>
      <w:r>
        <w:rPr>
          <w:rFonts w:asciiTheme="majorBidi" w:hAnsiTheme="majorBidi" w:cs="Angsana New" w:hint="cs"/>
          <w:sz w:val="30"/>
          <w:szCs w:val="30"/>
          <w:cs/>
        </w:rPr>
        <w:t>ื่อกำหนด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ให้มีการจัดเก็บ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อัตราภาษีที่แท้จริง</w:t>
      </w:r>
      <w:r w:rsidR="003A7E7C">
        <w:rPr>
          <w:rFonts w:asciiTheme="majorBidi" w:hAnsiTheme="majorBidi" w:cs="Angsana New"/>
          <w:sz w:val="30"/>
          <w:szCs w:val="30"/>
          <w:cs/>
        </w:rPr>
        <w:br/>
      </w:r>
      <w:r w:rsidRPr="00BC2120">
        <w:rPr>
          <w:rFonts w:asciiTheme="majorBidi" w:hAnsiTheme="majorBidi" w:cs="Angsana New" w:hint="cs"/>
          <w:sz w:val="30"/>
          <w:szCs w:val="30"/>
          <w:cs/>
        </w:rPr>
        <w:t>ขั้นต่ำร้อยละ</w:t>
      </w:r>
      <w:r w:rsidR="006C2169">
        <w:rPr>
          <w:rFonts w:asciiTheme="majorBidi" w:hAnsiTheme="majorBidi" w:cs="Angsana New"/>
          <w:sz w:val="30"/>
          <w:szCs w:val="30"/>
        </w:rPr>
        <w:t xml:space="preserve"> </w:t>
      </w:r>
      <w:r w:rsidRPr="00BC2120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จะเริ่มบังคับใช้ในปี</w:t>
      </w:r>
      <w:r w:rsidRPr="00BC21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120">
        <w:rPr>
          <w:rFonts w:asciiTheme="majorBidi" w:hAnsiTheme="majorBidi" w:cstheme="majorBidi"/>
          <w:sz w:val="30"/>
          <w:szCs w:val="30"/>
        </w:rPr>
        <w:t>256</w:t>
      </w:r>
      <w:r w:rsidR="000D188C" w:rsidRPr="000D188C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2407F">
        <w:rPr>
          <w:rFonts w:asciiTheme="majorBidi" w:hAnsiTheme="majorBidi" w:cs="Angsana New" w:hint="cs"/>
          <w:sz w:val="30"/>
          <w:szCs w:val="30"/>
          <w:cs/>
        </w:rPr>
        <w:t>กลุ่มบริษัทจัด</w:t>
      </w:r>
      <w:r w:rsidR="003A7E7C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โครงการเพื่อประเมินผลกระทบอันเนื่องมาจากการปฏิรูปนี้และประสานงาน</w:t>
      </w:r>
      <w:r w:rsidR="003A7E7C">
        <w:rPr>
          <w:rFonts w:asciiTheme="majorBidi" w:hAnsiTheme="majorBidi" w:cs="Angsana New" w:hint="cs"/>
          <w:sz w:val="30"/>
          <w:szCs w:val="30"/>
          <w:cs/>
        </w:rPr>
        <w:t>ในกระบวนการที่จำเป็น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เพื่อให้มั่นใจได้ว่านำกฎหมาย</w:t>
      </w:r>
      <w:r w:rsidR="003A7E7C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C2407F">
        <w:rPr>
          <w:rFonts w:asciiTheme="majorBidi" w:hAnsiTheme="majorBidi" w:cs="Angsana New" w:hint="cs"/>
          <w:sz w:val="30"/>
          <w:szCs w:val="30"/>
          <w:cs/>
        </w:rPr>
        <w:t>มาถือปฏิบัติ</w:t>
      </w:r>
    </w:p>
    <w:p w14:paraId="3221E386" w14:textId="77777777" w:rsidR="00A9602B" w:rsidRDefault="00A9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16B83C6" w14:textId="2E955670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กำไร</w:t>
      </w:r>
      <w:r w:rsidR="00531840">
        <w:rPr>
          <w:rFonts w:ascii="Angsana New" w:hAnsi="Angsana New" w:cs="Angsana New"/>
          <w:szCs w:val="30"/>
        </w:rPr>
        <w:t xml:space="preserve"> </w:t>
      </w:r>
      <w:r w:rsidR="00531840">
        <w:rPr>
          <w:rFonts w:ascii="Angsana New" w:hAnsi="Angsana New" w:cs="Angsana New" w:hint="cs"/>
          <w:szCs w:val="30"/>
          <w:cs/>
        </w:rPr>
        <w:t>(ขาดทุน)</w:t>
      </w:r>
      <w:r w:rsidR="00531840">
        <w:rPr>
          <w:rFonts w:ascii="Angsana New" w:hAnsi="Angsana New" w:cs="Angsana New"/>
          <w:szCs w:val="30"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4AB0AEF" w14:textId="77777777" w:rsidR="00091F79" w:rsidRPr="00143CCF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7" w:hanging="450"/>
        <w:rPr>
          <w:rFonts w:asciiTheme="majorBidi" w:hAnsiTheme="majorBidi" w:cstheme="majorBidi"/>
          <w:sz w:val="30"/>
          <w:szCs w:val="30"/>
        </w:rPr>
      </w:pPr>
    </w:p>
    <w:p w14:paraId="7EF02291" w14:textId="619EF919" w:rsidR="00091F79" w:rsidRPr="00063341" w:rsidRDefault="00091F79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กําไรต่อหุ้น</w:t>
      </w:r>
      <w:r w:rsidR="00064BF6">
        <w:rPr>
          <w:rFonts w:asciiTheme="majorBidi" w:hAnsiTheme="majorBidi" w:cs="Angsana New" w:hint="cs"/>
          <w:sz w:val="30"/>
          <w:szCs w:val="30"/>
          <w:cs/>
        </w:rPr>
        <w:t>ขั้น</w:t>
      </w:r>
      <w:r w:rsidR="00070B86">
        <w:rPr>
          <w:rFonts w:asciiTheme="majorBidi" w:hAnsiTheme="majorBidi" w:cs="Angsana New" w:hint="cs"/>
          <w:sz w:val="30"/>
          <w:szCs w:val="30"/>
          <w:cs/>
        </w:rPr>
        <w:t>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</w:t>
      </w:r>
      <w:r w:rsidR="00140556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8422A0">
        <w:rPr>
          <w:rFonts w:asciiTheme="majorBidi" w:hAnsiTheme="majorBidi" w:cs="Angsana New" w:hint="cs"/>
          <w:sz w:val="30"/>
          <w:szCs w:val="30"/>
          <w:cs/>
        </w:rPr>
        <w:t>ผู้ถือหุ้นของ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บริษัทใหญ่ด้วยจํานวนหุ้นสามัญถัวเฉลี่ยถ่วงนํ้าหนักตามจํานวนหุ้นที่ออกอยู่ในระหว่างงวด</w:t>
      </w:r>
    </w:p>
    <w:tbl>
      <w:tblPr>
        <w:tblpPr w:leftFromText="180" w:rightFromText="180" w:vertAnchor="text" w:horzAnchor="margin" w:tblpX="180" w:tblpY="306"/>
        <w:tblW w:w="9720" w:type="dxa"/>
        <w:tblLayout w:type="fixed"/>
        <w:tblLook w:val="0000" w:firstRow="0" w:lastRow="0" w:firstColumn="0" w:lastColumn="0" w:noHBand="0" w:noVBand="0"/>
      </w:tblPr>
      <w:tblGrid>
        <w:gridCol w:w="4590"/>
        <w:gridCol w:w="1083"/>
        <w:gridCol w:w="272"/>
        <w:gridCol w:w="1083"/>
        <w:gridCol w:w="274"/>
        <w:gridCol w:w="1075"/>
        <w:gridCol w:w="272"/>
        <w:gridCol w:w="1071"/>
      </w:tblGrid>
      <w:tr w:rsidR="00B25A96" w:rsidRPr="005C2645" w14:paraId="1765F118" w14:textId="77777777" w:rsidTr="008B5A88">
        <w:tc>
          <w:tcPr>
            <w:tcW w:w="2361" w:type="pct"/>
          </w:tcPr>
          <w:p w14:paraId="5D6B2330" w14:textId="77777777" w:rsidR="00091F79" w:rsidRPr="006D35DA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7231D4DB" w14:textId="77777777" w:rsidR="00091F79" w:rsidRPr="006D35DA" w:rsidRDefault="00091F79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CBFCF63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pct"/>
            <w:gridSpan w:val="3"/>
          </w:tcPr>
          <w:p w14:paraId="658416A7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A96" w:rsidRPr="005C2645" w14:paraId="36FD4021" w14:textId="77777777" w:rsidTr="008B5A88">
        <w:tc>
          <w:tcPr>
            <w:tcW w:w="2361" w:type="pct"/>
          </w:tcPr>
          <w:p w14:paraId="3CDED2D3" w14:textId="49B2F1FF" w:rsidR="00091F79" w:rsidRPr="006D35DA" w:rsidRDefault="00091F79" w:rsidP="00426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54917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80CD9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54917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80CD9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</w:tcPr>
          <w:p w14:paraId="4B4ACFD4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1013D66E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15E857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377F3C28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7338940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7F2510FF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C0A020B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25A96" w:rsidRPr="005C2645" w14:paraId="06BADDD1" w14:textId="77777777" w:rsidTr="008B5A88">
        <w:tc>
          <w:tcPr>
            <w:tcW w:w="2361" w:type="pct"/>
          </w:tcPr>
          <w:p w14:paraId="2C920D8D" w14:textId="77777777" w:rsidR="00091F79" w:rsidRPr="006D35DA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7A1EB2B6" w14:textId="2D479AC5" w:rsidR="00091F79" w:rsidRPr="006D35DA" w:rsidRDefault="001825F6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25A96" w:rsidRPr="005C2645" w14:paraId="300A134A" w14:textId="77777777" w:rsidTr="008B5A88">
        <w:trPr>
          <w:trHeight w:val="281"/>
        </w:trPr>
        <w:tc>
          <w:tcPr>
            <w:tcW w:w="2361" w:type="pct"/>
          </w:tcPr>
          <w:p w14:paraId="49DC4B67" w14:textId="7A6FC551" w:rsidR="00091F79" w:rsidRPr="006D35DA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</w:t>
            </w:r>
            <w:r w:rsidR="00354F1C"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54F1C" w:rsidRPr="006D35D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54F1C" w:rsidRPr="006D35DA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354F1C" w:rsidRPr="006D35D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สุทธิที่เป็นของผู้</w:t>
            </w:r>
            <w:r w:rsidR="00786D34" w:rsidRPr="006D35DA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57" w:type="pct"/>
          </w:tcPr>
          <w:p w14:paraId="23459C44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889B1E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3B3B380" w14:textId="7CCE92E4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FFA1B07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8EBBA1B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64F5A1F" w14:textId="77777777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D415FEE" w14:textId="1BE63D93" w:rsidR="00091F79" w:rsidRPr="006D35DA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A96" w:rsidRPr="005C2645" w14:paraId="773A48AC" w14:textId="77777777" w:rsidTr="008B5A88">
        <w:trPr>
          <w:trHeight w:val="281"/>
        </w:trPr>
        <w:tc>
          <w:tcPr>
            <w:tcW w:w="2361" w:type="pct"/>
          </w:tcPr>
          <w:p w14:paraId="309FA7E8" w14:textId="0E57FAA1" w:rsidR="00C579F1" w:rsidRPr="006D35DA" w:rsidRDefault="00C579F1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ของบริษัทใหญ่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</w:tcPr>
          <w:p w14:paraId="77F92CF2" w14:textId="7B373623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3E2C90" w14:textId="77777777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405279" w14:textId="1024CD09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FA8D4B5" w14:textId="77777777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AF4FB0C" w14:textId="4042233F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34FC64A" w14:textId="77777777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676D0EF" w14:textId="1A41D57E" w:rsidR="00C579F1" w:rsidRPr="006D35DA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5C2645" w14:paraId="4D95E5BC" w14:textId="77777777" w:rsidTr="00556234">
        <w:trPr>
          <w:trHeight w:val="281"/>
        </w:trPr>
        <w:tc>
          <w:tcPr>
            <w:tcW w:w="2361" w:type="pct"/>
          </w:tcPr>
          <w:p w14:paraId="25E9224C" w14:textId="15ACA1F2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การดำเนินงานปกติ</w:t>
            </w:r>
          </w:p>
        </w:tc>
        <w:tc>
          <w:tcPr>
            <w:tcW w:w="557" w:type="pct"/>
          </w:tcPr>
          <w:p w14:paraId="7BD59319" w14:textId="04336918" w:rsidR="00353203" w:rsidRPr="006D35DA" w:rsidRDefault="00353203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3,7</w:t>
            </w:r>
            <w:r w:rsidR="004C491A" w:rsidRPr="006D35D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1,905</w:t>
            </w:r>
          </w:p>
        </w:tc>
        <w:tc>
          <w:tcPr>
            <w:tcW w:w="140" w:type="pct"/>
          </w:tcPr>
          <w:p w14:paraId="4B792FF3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3315F83" w14:textId="7E299811" w:rsidR="00353203" w:rsidRPr="006D35DA" w:rsidRDefault="00353203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3,921,925</w:t>
            </w:r>
          </w:p>
        </w:tc>
        <w:tc>
          <w:tcPr>
            <w:tcW w:w="141" w:type="pct"/>
          </w:tcPr>
          <w:p w14:paraId="1829DD17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9136D30" w14:textId="126A47C9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4,490,17</w:t>
            </w:r>
            <w:r w:rsidR="004C491A" w:rsidRPr="006D35D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19508CE7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23A31D1" w14:textId="40640F70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4,055,361</w:t>
            </w:r>
          </w:p>
        </w:tc>
      </w:tr>
      <w:tr w:rsidR="00353203" w:rsidRPr="005C2645" w14:paraId="2BB0072B" w14:textId="77777777" w:rsidTr="000E2FB0">
        <w:trPr>
          <w:trHeight w:val="281"/>
        </w:trPr>
        <w:tc>
          <w:tcPr>
            <w:tcW w:w="2361" w:type="pct"/>
          </w:tcPr>
          <w:p w14:paraId="1BADA65B" w14:textId="4BE6B5D9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57" w:type="pct"/>
          </w:tcPr>
          <w:p w14:paraId="6FD3A2F5" w14:textId="6EA9DBF0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51F9029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6EA31D0" w14:textId="3DBF9401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(665,782)</w:t>
            </w:r>
          </w:p>
        </w:tc>
        <w:tc>
          <w:tcPr>
            <w:tcW w:w="141" w:type="pct"/>
          </w:tcPr>
          <w:p w14:paraId="2185C5E4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40580B0" w14:textId="799DB7C3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226B702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2477DC1" w14:textId="4998DBAC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151F" w:rsidRPr="005C2645" w14:paraId="5E0ED33A" w14:textId="77777777" w:rsidTr="008B5A88">
        <w:trPr>
          <w:trHeight w:val="281"/>
        </w:trPr>
        <w:tc>
          <w:tcPr>
            <w:tcW w:w="2361" w:type="pct"/>
          </w:tcPr>
          <w:p w14:paraId="0D92D1F5" w14:textId="25E0D447" w:rsidR="0083151F" w:rsidRPr="006D35DA" w:rsidRDefault="0083151F" w:rsidP="0083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ดอกเบี้ยจ่ายหุ้นกู้ที่มีลักษณะคล้ายทุน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548D4FD6" w14:textId="5475E6D2" w:rsidR="0083151F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(225,205)</w:t>
            </w:r>
          </w:p>
        </w:tc>
        <w:tc>
          <w:tcPr>
            <w:tcW w:w="140" w:type="pct"/>
          </w:tcPr>
          <w:p w14:paraId="4C3CA88C" w14:textId="77777777" w:rsidR="0083151F" w:rsidRPr="006D35DA" w:rsidRDefault="0083151F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E1ADA9A" w14:textId="7F0046C4" w:rsidR="0083151F" w:rsidRPr="006D35DA" w:rsidRDefault="0083151F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(224,384)</w:t>
            </w:r>
          </w:p>
        </w:tc>
        <w:tc>
          <w:tcPr>
            <w:tcW w:w="141" w:type="pct"/>
          </w:tcPr>
          <w:p w14:paraId="77411451" w14:textId="77777777" w:rsidR="0083151F" w:rsidRPr="006D35DA" w:rsidRDefault="0083151F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16B5677B" w14:textId="0937862E" w:rsidR="0083151F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(225,205)</w:t>
            </w:r>
          </w:p>
        </w:tc>
        <w:tc>
          <w:tcPr>
            <w:tcW w:w="140" w:type="pct"/>
          </w:tcPr>
          <w:p w14:paraId="484F9D7E" w14:textId="77777777" w:rsidR="0083151F" w:rsidRPr="006D35DA" w:rsidRDefault="0083151F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159D360" w14:textId="71D6D01B" w:rsidR="0083151F" w:rsidRPr="006D35DA" w:rsidRDefault="00BB24AB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(224,384)</w:t>
            </w:r>
          </w:p>
        </w:tc>
      </w:tr>
      <w:tr w:rsidR="00B25A96" w:rsidRPr="005C2645" w14:paraId="7E4D17BC" w14:textId="77777777" w:rsidTr="008B5A88">
        <w:trPr>
          <w:trHeight w:val="220"/>
        </w:trPr>
        <w:tc>
          <w:tcPr>
            <w:tcW w:w="2361" w:type="pct"/>
          </w:tcPr>
          <w:p w14:paraId="5DDE4DD2" w14:textId="77777777" w:rsidR="004263CE" w:rsidRPr="006D35DA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345C5851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5B4EBE6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18CAB38B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3569EEF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D1BFC96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5B5BE17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84A49A7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A96" w:rsidRPr="005C2645" w14:paraId="7618EDF4" w14:textId="77777777" w:rsidTr="008B5A88">
        <w:trPr>
          <w:trHeight w:val="171"/>
        </w:trPr>
        <w:tc>
          <w:tcPr>
            <w:tcW w:w="2361" w:type="pct"/>
          </w:tcPr>
          <w:p w14:paraId="302D6C5B" w14:textId="713C4FA7" w:rsidR="004263CE" w:rsidRPr="006D35DA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รวมกําไร</w:t>
            </w:r>
            <w:r w:rsidR="00DA07FE"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A07FE" w:rsidRPr="006D35D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7FE"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ขาดทุน)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สําหรับงวดที่ใช้ในการคํานวณ</w:t>
            </w:r>
          </w:p>
        </w:tc>
        <w:tc>
          <w:tcPr>
            <w:tcW w:w="557" w:type="pct"/>
          </w:tcPr>
          <w:p w14:paraId="59A29EE5" w14:textId="0E626332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B6AE1A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141FF66" w14:textId="6F841D8C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EFD1BB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4DDF6D" w14:textId="3A6E8064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8815966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54F811D" w14:textId="3C4051F9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A96" w:rsidRPr="005C2645" w14:paraId="6DE63498" w14:textId="77777777" w:rsidTr="008B5A88">
        <w:trPr>
          <w:trHeight w:val="281"/>
        </w:trPr>
        <w:tc>
          <w:tcPr>
            <w:tcW w:w="2361" w:type="pct"/>
          </w:tcPr>
          <w:p w14:paraId="79CA519A" w14:textId="0A95888A" w:rsidR="004263CE" w:rsidRPr="006D35DA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A07FE"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กําไรต่อหุ้น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ขั้นพื้นฐาน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</w:tcPr>
          <w:p w14:paraId="61A9729C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9EB9A4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044A2CB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42613E5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3D62357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91690B4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1BA29E6" w14:textId="77777777" w:rsidR="004263CE" w:rsidRPr="006D35DA" w:rsidRDefault="004263CE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5C2645" w14:paraId="58B52FB2" w14:textId="77777777" w:rsidTr="00007CEC">
        <w:trPr>
          <w:trHeight w:val="60"/>
        </w:trPr>
        <w:tc>
          <w:tcPr>
            <w:tcW w:w="2361" w:type="pct"/>
          </w:tcPr>
          <w:p w14:paraId="412CAF2B" w14:textId="6CDB2776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การดำเนินงานปกติ</w:t>
            </w:r>
          </w:p>
        </w:tc>
        <w:tc>
          <w:tcPr>
            <w:tcW w:w="557" w:type="pct"/>
          </w:tcPr>
          <w:p w14:paraId="6A48D611" w14:textId="4929EACD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3,546,700</w:t>
            </w:r>
          </w:p>
        </w:tc>
        <w:tc>
          <w:tcPr>
            <w:tcW w:w="140" w:type="pct"/>
            <w:vAlign w:val="bottom"/>
          </w:tcPr>
          <w:p w14:paraId="07493507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E8401C5" w14:textId="78AAA0BD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3,697,541</w:t>
            </w:r>
          </w:p>
        </w:tc>
        <w:tc>
          <w:tcPr>
            <w:tcW w:w="141" w:type="pct"/>
            <w:vAlign w:val="bottom"/>
          </w:tcPr>
          <w:p w14:paraId="4944AD32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B52DB4" w14:textId="64D24F7A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4,264,9</w:t>
            </w:r>
            <w:r w:rsidR="004C491A" w:rsidRPr="006D35DA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0" w:type="pct"/>
            <w:vAlign w:val="bottom"/>
          </w:tcPr>
          <w:p w14:paraId="43A74ABA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03EA9079" w14:textId="60BEEB44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3,830,977</w:t>
            </w:r>
          </w:p>
        </w:tc>
      </w:tr>
      <w:tr w:rsidR="00353203" w:rsidRPr="005C2645" w14:paraId="606E0A6D" w14:textId="77777777" w:rsidTr="008B5A88">
        <w:trPr>
          <w:trHeight w:val="281"/>
        </w:trPr>
        <w:tc>
          <w:tcPr>
            <w:tcW w:w="2361" w:type="pct"/>
          </w:tcPr>
          <w:p w14:paraId="337C9578" w14:textId="225BB047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D7EE5F3" w14:textId="682187A6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8486E73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2DC1FD15" w14:textId="2EB419CB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(665,782)</w:t>
            </w:r>
          </w:p>
        </w:tc>
        <w:tc>
          <w:tcPr>
            <w:tcW w:w="141" w:type="pct"/>
          </w:tcPr>
          <w:p w14:paraId="0616D72A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35491324" w14:textId="3B69AE44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701E59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B49271B" w14:textId="17548CC3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3203" w:rsidRPr="005C2645" w14:paraId="6031A572" w14:textId="77777777" w:rsidTr="008B5A88">
        <w:trPr>
          <w:trHeight w:val="281"/>
        </w:trPr>
        <w:tc>
          <w:tcPr>
            <w:tcW w:w="2361" w:type="pct"/>
          </w:tcPr>
          <w:p w14:paraId="6B2607E4" w14:textId="77777777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2D09B8BB" w14:textId="695DC89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3,546,700</w:t>
            </w:r>
          </w:p>
        </w:tc>
        <w:tc>
          <w:tcPr>
            <w:tcW w:w="140" w:type="pct"/>
          </w:tcPr>
          <w:p w14:paraId="69009DFF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2517" w14:textId="3D43F2A6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3,031,759</w:t>
            </w:r>
          </w:p>
        </w:tc>
        <w:tc>
          <w:tcPr>
            <w:tcW w:w="141" w:type="pct"/>
          </w:tcPr>
          <w:p w14:paraId="1B2DBAF3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4469BCB7" w14:textId="05314472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4,264,9</w:t>
            </w:r>
            <w:r w:rsidR="004C491A" w:rsidRPr="006D35DA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0" w:type="pct"/>
          </w:tcPr>
          <w:p w14:paraId="27799A6A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977D" w14:textId="2AC2CCFE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3,830,977</w:t>
            </w:r>
          </w:p>
        </w:tc>
      </w:tr>
      <w:tr w:rsidR="00353203" w:rsidRPr="005C2645" w14:paraId="20938AC9" w14:textId="77777777" w:rsidTr="008B5A88">
        <w:trPr>
          <w:trHeight w:val="281"/>
        </w:trPr>
        <w:tc>
          <w:tcPr>
            <w:tcW w:w="2361" w:type="pct"/>
          </w:tcPr>
          <w:p w14:paraId="7892ECB5" w14:textId="23E0A5E3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378FD849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693E2A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4829C55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1B4693B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135DC1F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A4A4303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6DF9BB4E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5C2645" w14:paraId="1340495D" w14:textId="77777777" w:rsidTr="008B5A88">
        <w:trPr>
          <w:trHeight w:val="281"/>
        </w:trPr>
        <w:tc>
          <w:tcPr>
            <w:tcW w:w="2361" w:type="pct"/>
          </w:tcPr>
          <w:p w14:paraId="41F0D2AD" w14:textId="50D1F7C7" w:rsidR="00966026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โดยไม่รวมหุ้นทุนซื้อคืน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ECEFF01" w14:textId="27B5A688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4,396,932</w:t>
            </w:r>
          </w:p>
        </w:tc>
        <w:tc>
          <w:tcPr>
            <w:tcW w:w="140" w:type="pct"/>
          </w:tcPr>
          <w:p w14:paraId="7619A021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5020F8DD" w14:textId="170E720A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4,543,445</w:t>
            </w:r>
          </w:p>
        </w:tc>
        <w:tc>
          <w:tcPr>
            <w:tcW w:w="141" w:type="pct"/>
          </w:tcPr>
          <w:p w14:paraId="1BF81F43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8D4132D" w14:textId="2379D6B9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4,396,932</w:t>
            </w:r>
          </w:p>
        </w:tc>
        <w:tc>
          <w:tcPr>
            <w:tcW w:w="140" w:type="pct"/>
          </w:tcPr>
          <w:p w14:paraId="1AF063EA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335D530" w14:textId="715FC36A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4,543,445</w:t>
            </w:r>
          </w:p>
        </w:tc>
      </w:tr>
      <w:tr w:rsidR="00353203" w:rsidRPr="005C2645" w14:paraId="43DBA4A2" w14:textId="77777777" w:rsidTr="008B5A88">
        <w:trPr>
          <w:trHeight w:val="281"/>
        </w:trPr>
        <w:tc>
          <w:tcPr>
            <w:tcW w:w="2361" w:type="pct"/>
          </w:tcPr>
          <w:p w14:paraId="420168F3" w14:textId="6D49C133" w:rsidR="00353203" w:rsidRPr="006D35DA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57" w:type="pct"/>
          </w:tcPr>
          <w:p w14:paraId="4B24029A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F849CFF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D87AE50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9371E6F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976D55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64A03A9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707B438E" w14:textId="77777777" w:rsidR="00353203" w:rsidRPr="006D35DA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5349BD" w14:paraId="736E5BEA" w14:textId="77777777" w:rsidTr="005236A2">
        <w:trPr>
          <w:trHeight w:val="281"/>
        </w:trPr>
        <w:tc>
          <w:tcPr>
            <w:tcW w:w="2361" w:type="pct"/>
          </w:tcPr>
          <w:p w14:paraId="716B6D51" w14:textId="7945AAE0" w:rsidR="00353203" w:rsidRPr="00F13E0A" w:rsidRDefault="00353203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3E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13E0A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การดำเนินงานปกติ</w:t>
            </w:r>
          </w:p>
        </w:tc>
        <w:tc>
          <w:tcPr>
            <w:tcW w:w="557" w:type="pct"/>
            <w:vAlign w:val="bottom"/>
          </w:tcPr>
          <w:p w14:paraId="414DB0CA" w14:textId="27D2BC84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0.81</w:t>
            </w:r>
          </w:p>
        </w:tc>
        <w:tc>
          <w:tcPr>
            <w:tcW w:w="140" w:type="pct"/>
            <w:vAlign w:val="bottom"/>
          </w:tcPr>
          <w:p w14:paraId="5C8412AB" w14:textId="77777777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1CD096E" w14:textId="5D69CB8D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0.81</w:t>
            </w:r>
          </w:p>
        </w:tc>
        <w:tc>
          <w:tcPr>
            <w:tcW w:w="141" w:type="pct"/>
          </w:tcPr>
          <w:p w14:paraId="41EF9C99" w14:textId="77777777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2057790B" w14:textId="10F12276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16" w:right="-259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140" w:type="pct"/>
          </w:tcPr>
          <w:p w14:paraId="56CB5E35" w14:textId="77777777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52E9EE78" w14:textId="2225607D" w:rsidR="00353203" w:rsidRPr="00F13E0A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0.84</w:t>
            </w:r>
          </w:p>
        </w:tc>
      </w:tr>
      <w:tr w:rsidR="000C0E78" w:rsidRPr="005349BD" w14:paraId="6C954D2E" w14:textId="77777777" w:rsidTr="00D41C16">
        <w:trPr>
          <w:trHeight w:val="281"/>
        </w:trPr>
        <w:tc>
          <w:tcPr>
            <w:tcW w:w="2361" w:type="pct"/>
          </w:tcPr>
          <w:p w14:paraId="6F71AD6C" w14:textId="6149809E" w:rsidR="000C0E78" w:rsidRPr="00F13E0A" w:rsidRDefault="000C0E78" w:rsidP="000C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3E0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13E0A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7716EE6F" w14:textId="3390026C" w:rsidR="000C0E78" w:rsidRPr="00F13E0A" w:rsidRDefault="000C0E78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5C60F3C" w14:textId="77777777" w:rsidR="000C0E78" w:rsidRPr="00F13E0A" w:rsidRDefault="000C0E78" w:rsidP="000C0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5A4354D3" w14:textId="09311AEB" w:rsidR="000C0E78" w:rsidRPr="00F13E0A" w:rsidRDefault="000C0E78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(0.14)</w:t>
            </w:r>
          </w:p>
        </w:tc>
        <w:tc>
          <w:tcPr>
            <w:tcW w:w="141" w:type="pct"/>
          </w:tcPr>
          <w:p w14:paraId="641A0F4C" w14:textId="77777777" w:rsidR="000C0E78" w:rsidRPr="00F13E0A" w:rsidRDefault="000C0E78" w:rsidP="000C0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6C9BEFC" w14:textId="36B9B7E9" w:rsidR="000C0E78" w:rsidRPr="00F13E0A" w:rsidRDefault="000C0E78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4B0A45D" w14:textId="77777777" w:rsidR="000C0E78" w:rsidRPr="00F13E0A" w:rsidRDefault="000C0E78" w:rsidP="000C0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579E3CF4" w14:textId="6A7A429C" w:rsidR="000C0E78" w:rsidRPr="00F13E0A" w:rsidRDefault="000C0E78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0E78" w:rsidRPr="005349BD" w14:paraId="438B6121" w14:textId="77777777" w:rsidTr="00F13E0A">
        <w:trPr>
          <w:trHeight w:hRule="exact" w:val="486"/>
        </w:trPr>
        <w:tc>
          <w:tcPr>
            <w:tcW w:w="2361" w:type="pct"/>
            <w:vAlign w:val="bottom"/>
          </w:tcPr>
          <w:p w14:paraId="7C3DAA55" w14:textId="255BB95A" w:rsidR="000C0E78" w:rsidRPr="008B5A88" w:rsidRDefault="000C0E78" w:rsidP="00A8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รวมกำไรต่อหุ้นขั้นพื้นฐาน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C7A82" w14:textId="658712AD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140" w:type="pct"/>
            <w:vAlign w:val="bottom"/>
          </w:tcPr>
          <w:p w14:paraId="2DB4C257" w14:textId="77777777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059C7" w14:textId="3BE2592D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141" w:type="pct"/>
            <w:vAlign w:val="bottom"/>
          </w:tcPr>
          <w:p w14:paraId="5ED0D66C" w14:textId="77777777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ED0BE" w14:textId="741BA60F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140" w:type="pct"/>
            <w:vAlign w:val="bottom"/>
          </w:tcPr>
          <w:p w14:paraId="0F5AC4E5" w14:textId="77777777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03DB0" w14:textId="7583E8D7" w:rsidR="000C0E78" w:rsidRPr="00F13E0A" w:rsidRDefault="000C0E78" w:rsidP="00A8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0.84</w:t>
            </w:r>
          </w:p>
        </w:tc>
      </w:tr>
    </w:tbl>
    <w:p w14:paraId="551A00CF" w14:textId="77777777" w:rsidR="00091F79" w:rsidRDefault="00091F79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11E84D4" w14:textId="0E824AB3" w:rsidR="00AB022F" w:rsidRDefault="00866868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B5A88">
        <w:rPr>
          <w:rFonts w:asciiTheme="majorBidi" w:hAnsiTheme="majorBidi" w:cs="Angsana New"/>
          <w:spacing w:val="-2"/>
          <w:sz w:val="30"/>
          <w:szCs w:val="30"/>
        </w:rPr>
        <w:t>*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ณ วันที่ </w:t>
      </w:r>
      <w:r w:rsidR="00901F98" w:rsidRPr="008B5A88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154917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901F98" w:rsidRPr="008B5A88">
        <w:rPr>
          <w:rFonts w:asciiTheme="majorBidi" w:hAnsiTheme="majorBidi" w:cs="Angsana New"/>
          <w:spacing w:val="-2"/>
          <w:sz w:val="30"/>
          <w:szCs w:val="30"/>
          <w:cs/>
        </w:rPr>
        <w:t>ยน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="0035320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8D375D">
        <w:rPr>
          <w:rFonts w:asciiTheme="majorBidi" w:hAnsiTheme="majorBidi" w:cs="Angsana New"/>
          <w:spacing w:val="-2"/>
          <w:sz w:val="30"/>
          <w:szCs w:val="30"/>
        </w:rPr>
        <w:t>200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901F9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30 </w:t>
      </w:r>
      <w:r w:rsidR="00154917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กันยา</w:t>
      </w:r>
      <w:r w:rsidR="00901F98" w:rsidRPr="008B5A8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ยน</w:t>
      </w:r>
      <w:r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2566: </w:t>
      </w:r>
      <w:r w:rsidR="0083151F">
        <w:rPr>
          <w:rFonts w:asciiTheme="majorBidi" w:hAnsiTheme="majorBidi" w:cs="Angsana New"/>
          <w:i/>
          <w:iCs/>
          <w:spacing w:val="-2"/>
          <w:sz w:val="30"/>
          <w:szCs w:val="30"/>
        </w:rPr>
        <w:t>200</w:t>
      </w:r>
      <w:r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ล้านหุ้น)</w:t>
      </w:r>
      <w:r w:rsidR="00DA07FE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13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017AA040" w14:textId="77777777" w:rsidR="00AB022F" w:rsidRPr="008B5A88" w:rsidRDefault="00AB022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48A4DEFB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B5A88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780B16E0" w14:textId="77777777" w:rsidR="00AB022F" w:rsidRDefault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91BA935" w14:textId="7A4FAEA7" w:rsidR="00901F98" w:rsidRPr="00091CA0" w:rsidRDefault="00901F98" w:rsidP="00AB022F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Cs w:val="30"/>
          <w:cs/>
        </w:rPr>
        <w:lastRenderedPageBreak/>
        <w:t>เงินปันผล</w:t>
      </w:r>
    </w:p>
    <w:p w14:paraId="5B7DBB6D" w14:textId="77777777" w:rsidR="00DA07FE" w:rsidRDefault="00DA07FE" w:rsidP="0007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7"/>
        <w:gridCol w:w="1613"/>
        <w:gridCol w:w="1440"/>
        <w:gridCol w:w="265"/>
        <w:gridCol w:w="1535"/>
      </w:tblGrid>
      <w:tr w:rsidR="00B052E5" w:rsidRPr="00020179" w14:paraId="0B00AB32" w14:textId="77777777" w:rsidTr="008B5A88">
        <w:trPr>
          <w:tblHeader/>
        </w:trPr>
        <w:tc>
          <w:tcPr>
            <w:tcW w:w="3060" w:type="dxa"/>
            <w:shd w:val="clear" w:color="auto" w:fill="auto"/>
          </w:tcPr>
          <w:p w14:paraId="1BB92552" w14:textId="77777777" w:rsidR="00B052E5" w:rsidRPr="00B052E5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8D9747C" w14:textId="04D9194E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วันที่อนุมติ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9568DA4" w14:textId="5BD94223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4A930" w14:textId="4EC2625D" w:rsidR="00B052E5" w:rsidRPr="00020179" w:rsidRDefault="00B052E5" w:rsidP="008C5ACF">
            <w:pPr>
              <w:ind w:left="-83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อัตราเงินปันผลต่อหุ้น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45B83C3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5DA83D7" w14:textId="4DA0F323" w:rsidR="00B052E5" w:rsidRPr="00020179" w:rsidRDefault="00B052E5" w:rsidP="008C5ACF">
            <w:pPr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จำนวน</w:t>
            </w:r>
          </w:p>
        </w:tc>
      </w:tr>
      <w:tr w:rsidR="00B052E5" w:rsidRPr="00020179" w14:paraId="7BF6FAF2" w14:textId="77777777" w:rsidTr="008B5A88">
        <w:trPr>
          <w:tblHeader/>
        </w:trPr>
        <w:tc>
          <w:tcPr>
            <w:tcW w:w="3060" w:type="dxa"/>
            <w:shd w:val="clear" w:color="auto" w:fill="auto"/>
          </w:tcPr>
          <w:p w14:paraId="33B459B5" w14:textId="77777777" w:rsidR="00B052E5" w:rsidRPr="00020179" w:rsidRDefault="00B052E5" w:rsidP="008C5ACF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8E2459A" w14:textId="77777777" w:rsidR="00B052E5" w:rsidRPr="00020179" w:rsidRDefault="00B052E5" w:rsidP="008C5ACF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B94FE6A" w14:textId="77777777" w:rsidR="00B052E5" w:rsidRPr="00020179" w:rsidRDefault="00B052E5" w:rsidP="008C5ACF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0D756" w14:textId="42A87D59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81EC3D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250AC83" w14:textId="2C4BC6C9" w:rsidR="00B052E5" w:rsidRPr="00020179" w:rsidRDefault="00B052E5" w:rsidP="008C5ACF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052E5" w:rsidRPr="00020179" w14:paraId="20D46DB9" w14:textId="77777777" w:rsidTr="008B5A88">
        <w:tc>
          <w:tcPr>
            <w:tcW w:w="3060" w:type="dxa"/>
            <w:shd w:val="clear" w:color="auto" w:fill="auto"/>
          </w:tcPr>
          <w:p w14:paraId="4D06228E" w14:textId="48FA27AC" w:rsidR="00B052E5" w:rsidRPr="00020179" w:rsidRDefault="00B052E5" w:rsidP="008C5ACF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="004878B9" w:rsidRPr="000201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68792C" w14:textId="77777777" w:rsidR="00B052E5" w:rsidRPr="00020179" w:rsidRDefault="00B052E5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5FD9A26" w14:textId="77777777" w:rsidR="00B052E5" w:rsidRPr="00020179" w:rsidRDefault="00B052E5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0F85BC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78A66A5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90B09E" w14:textId="77777777" w:rsidR="00B052E5" w:rsidRPr="00020179" w:rsidRDefault="00B052E5" w:rsidP="008C5ACF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9046A6" w:rsidRPr="00020179" w14:paraId="3475B945" w14:textId="77777777" w:rsidTr="00FC297B">
        <w:tc>
          <w:tcPr>
            <w:tcW w:w="3060" w:type="dxa"/>
            <w:shd w:val="clear" w:color="auto" w:fill="auto"/>
          </w:tcPr>
          <w:p w14:paraId="10822142" w14:textId="15556513" w:rsidR="009046A6" w:rsidRPr="009046A6" w:rsidRDefault="009046A6" w:rsidP="009046A6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เงินปันผลระหว่างกาล</w:t>
            </w:r>
          </w:p>
        </w:tc>
        <w:tc>
          <w:tcPr>
            <w:tcW w:w="1627" w:type="dxa"/>
            <w:shd w:val="clear" w:color="auto" w:fill="auto"/>
          </w:tcPr>
          <w:p w14:paraId="6B42ACA7" w14:textId="4C4FF651" w:rsidR="009046A6" w:rsidRPr="009046A6" w:rsidRDefault="009046A6" w:rsidP="009046A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13" w:type="dxa"/>
            <w:shd w:val="clear" w:color="auto" w:fill="auto"/>
          </w:tcPr>
          <w:p w14:paraId="77E66E0A" w14:textId="25A656CF" w:rsidR="009046A6" w:rsidRPr="009046A6" w:rsidRDefault="009046A6" w:rsidP="009046A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E185AB6" w14:textId="795D09DA" w:rsidR="009046A6" w:rsidRPr="009046A6" w:rsidRDefault="009046A6" w:rsidP="009046A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0.31</w:t>
            </w:r>
          </w:p>
        </w:tc>
        <w:tc>
          <w:tcPr>
            <w:tcW w:w="265" w:type="dxa"/>
            <w:shd w:val="clear" w:color="auto" w:fill="auto"/>
          </w:tcPr>
          <w:p w14:paraId="675CD34E" w14:textId="77777777" w:rsidR="009046A6" w:rsidRPr="009046A6" w:rsidRDefault="009046A6" w:rsidP="009046A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</w:tcPr>
          <w:p w14:paraId="6F233358" w14:textId="0A9238BC" w:rsidR="009046A6" w:rsidRPr="009046A6" w:rsidRDefault="009046A6" w:rsidP="009046A6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1,3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046A6" w:rsidRPr="00020179" w14:paraId="40CB4C0E" w14:textId="77777777" w:rsidTr="008B5A88">
        <w:tc>
          <w:tcPr>
            <w:tcW w:w="3060" w:type="dxa"/>
            <w:shd w:val="clear" w:color="auto" w:fill="auto"/>
          </w:tcPr>
          <w:p w14:paraId="3A96977A" w14:textId="64865B60" w:rsidR="009046A6" w:rsidRPr="00020179" w:rsidRDefault="009046A6" w:rsidP="009046A6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E3E08EC" w14:textId="116C4E44" w:rsidR="009046A6" w:rsidRPr="00020179" w:rsidRDefault="009046A6" w:rsidP="009046A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CE92B43" w14:textId="030338C2" w:rsidR="009046A6" w:rsidRPr="00020179" w:rsidRDefault="009046A6" w:rsidP="009046A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D87E6" w14:textId="2DA52AD7" w:rsidR="009046A6" w:rsidRPr="009046A6" w:rsidRDefault="009046A6" w:rsidP="009046A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C36563" w14:textId="77777777" w:rsidR="009046A6" w:rsidRPr="00020179" w:rsidRDefault="009046A6" w:rsidP="009046A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41550D9" w14:textId="34695512" w:rsidR="009046A6" w:rsidRPr="00020179" w:rsidRDefault="009046A6" w:rsidP="00F13E0A">
            <w:pPr>
              <w:ind w:left="-17" w:right="7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1,06</w:t>
            </w:r>
            <w:r w:rsidRPr="008B5A88">
              <w:rPr>
                <w:rFonts w:ascii="Angsana New" w:hAnsi="Angsana New" w:cs="Angsana New"/>
                <w:sz w:val="30"/>
                <w:szCs w:val="30"/>
                <w:lang w:bidi="ar-SA"/>
              </w:rPr>
              <w:t>9.2*</w:t>
            </w:r>
          </w:p>
        </w:tc>
      </w:tr>
      <w:tr w:rsidR="00201BAB" w:rsidRPr="00020179" w14:paraId="3B5C04AD" w14:textId="77777777" w:rsidTr="00201BAB">
        <w:tc>
          <w:tcPr>
            <w:tcW w:w="3060" w:type="dxa"/>
            <w:shd w:val="clear" w:color="auto" w:fill="auto"/>
          </w:tcPr>
          <w:p w14:paraId="233B90D6" w14:textId="77777777" w:rsidR="004878B9" w:rsidRPr="00020179" w:rsidRDefault="004878B9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F30215B" w14:textId="77777777" w:rsidR="004878B9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47C8211" w14:textId="77777777" w:rsidR="004878B9" w:rsidRPr="00020179" w:rsidRDefault="004878B9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69022" w14:textId="77777777" w:rsidR="004878B9" w:rsidRPr="009046A6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624268B" w14:textId="77777777" w:rsidR="004878B9" w:rsidRPr="00020179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E77332" w14:textId="77777777" w:rsidR="004878B9" w:rsidRPr="00020179" w:rsidRDefault="004878B9" w:rsidP="008C5AC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201BAB" w:rsidRPr="00020179" w14:paraId="4334DE00" w14:textId="77777777" w:rsidTr="00201BAB">
        <w:tc>
          <w:tcPr>
            <w:tcW w:w="3060" w:type="dxa"/>
            <w:shd w:val="clear" w:color="auto" w:fill="auto"/>
          </w:tcPr>
          <w:p w14:paraId="1F11D6D6" w14:textId="17356C35" w:rsidR="004878B9" w:rsidRPr="00020179" w:rsidRDefault="004878B9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8B5A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6B949B" w14:textId="77777777" w:rsidR="004878B9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C30AF03" w14:textId="77777777" w:rsidR="004878B9" w:rsidRPr="00020179" w:rsidRDefault="004878B9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6E27A" w14:textId="77777777" w:rsidR="004878B9" w:rsidRPr="009046A6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1B3ABC" w14:textId="77777777" w:rsidR="004878B9" w:rsidRPr="00020179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8A92506" w14:textId="77777777" w:rsidR="004878B9" w:rsidRPr="00020179" w:rsidRDefault="004878B9" w:rsidP="008C5AC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9046A6" w:rsidRPr="00020179" w14:paraId="42743E06" w14:textId="77777777" w:rsidTr="00201BAB">
        <w:tc>
          <w:tcPr>
            <w:tcW w:w="3060" w:type="dxa"/>
            <w:shd w:val="clear" w:color="auto" w:fill="auto"/>
          </w:tcPr>
          <w:p w14:paraId="4CBA6A90" w14:textId="15416371" w:rsidR="009046A6" w:rsidRPr="008B5A88" w:rsidRDefault="009046A6" w:rsidP="009046A6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2566 </w:t>
            </w:r>
            <w:r w:rsidRPr="00A10FE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696FF70" w14:textId="0890B614" w:rsidR="009046A6" w:rsidRPr="00020179" w:rsidRDefault="009046A6" w:rsidP="009046A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7 </w:t>
            </w:r>
            <w:r w:rsidRPr="00A10F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A10F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9D23F76" w14:textId="32A5D071" w:rsidR="009046A6" w:rsidRPr="00020179" w:rsidRDefault="009046A6" w:rsidP="009046A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A10F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A10F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94830" w14:textId="45E77E80" w:rsidR="009046A6" w:rsidRPr="009046A6" w:rsidRDefault="009046A6" w:rsidP="009046A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  <w:lang w:bidi="ar-SA"/>
              </w:rPr>
              <w:t>0.30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B34DB9" w14:textId="77777777" w:rsidR="009046A6" w:rsidRPr="00020179" w:rsidRDefault="009046A6" w:rsidP="009046A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4B9AED0" w14:textId="1A9442A2" w:rsidR="009046A6" w:rsidRPr="00020179" w:rsidRDefault="009046A6" w:rsidP="009046A6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0FE6">
              <w:rPr>
                <w:rFonts w:ascii="Angsana New" w:hAnsi="Angsana New" w:cs="Angsana New"/>
                <w:sz w:val="30"/>
                <w:szCs w:val="30"/>
              </w:rPr>
              <w:t>1,336.5</w:t>
            </w:r>
          </w:p>
        </w:tc>
      </w:tr>
      <w:tr w:rsidR="00B052E5" w:rsidRPr="00B052E5" w14:paraId="4DEA722A" w14:textId="77777777" w:rsidTr="008B5A88">
        <w:tc>
          <w:tcPr>
            <w:tcW w:w="3060" w:type="dxa"/>
            <w:shd w:val="clear" w:color="auto" w:fill="auto"/>
          </w:tcPr>
          <w:p w14:paraId="2351611D" w14:textId="7E345463" w:rsidR="00B052E5" w:rsidRPr="00020179" w:rsidRDefault="00B052E5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5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เงินปันผลประจำปี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074F3C" w14:textId="79088CA5" w:rsidR="00B052E5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052E5" w:rsidRPr="000201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52E5"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B052E5" w:rsidRPr="0002017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7775F08" w14:textId="599D9BFB" w:rsidR="00B052E5" w:rsidRPr="00020179" w:rsidRDefault="00B052E5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56C28" w14:textId="0E75DA55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E93017C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8ACF2C6" w14:textId="5A45A2CE" w:rsidR="00B052E5" w:rsidRPr="00020179" w:rsidRDefault="004878B9" w:rsidP="00BD16EB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>2,048.3</w:t>
            </w:r>
          </w:p>
        </w:tc>
      </w:tr>
    </w:tbl>
    <w:p w14:paraId="484783DD" w14:textId="77777777" w:rsidR="0066331A" w:rsidRPr="008B5A88" w:rsidRDefault="0066331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5BB40FE" w14:textId="09141FE1" w:rsidR="00B052E5" w:rsidRDefault="003C27E8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*</w:t>
      </w:r>
      <w:r w:rsidR="0066331A">
        <w:rPr>
          <w:rFonts w:asciiTheme="majorBidi" w:hAnsiTheme="majorBidi" w:cstheme="majorBidi" w:hint="cs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</w:t>
      </w:r>
      <w:r w:rsidR="0066331A" w:rsidRPr="0066331A">
        <w:rPr>
          <w:rFonts w:asciiTheme="majorBidi" w:hAnsiTheme="majorBidi" w:cstheme="majorBidi"/>
          <w:sz w:val="30"/>
          <w:szCs w:val="30"/>
          <w:cs/>
        </w:rPr>
        <w:t>ที่</w:t>
      </w:r>
      <w:r w:rsidR="0066331A">
        <w:rPr>
          <w:rFonts w:asciiTheme="majorBidi" w:hAnsiTheme="majorBidi" w:cstheme="majorBidi" w:hint="cs"/>
          <w:sz w:val="30"/>
          <w:szCs w:val="30"/>
          <w:cs/>
        </w:rPr>
        <w:t>อนุมัติโดยที่</w:t>
      </w:r>
      <w:r w:rsidR="0066331A" w:rsidRPr="0066331A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</w:t>
      </w:r>
      <w:r w:rsidR="0066331A" w:rsidRPr="008B5A88">
        <w:rPr>
          <w:rFonts w:asciiTheme="majorBidi" w:hAnsiTheme="majorBidi" w:cstheme="majorBidi"/>
          <w:spacing w:val="-2"/>
          <w:sz w:val="30"/>
          <w:szCs w:val="30"/>
          <w:cs/>
        </w:rPr>
        <w:t>ประจําปีของบริษัทเนื่องจากผลต่างของจำนวนหุ้นที่เกิดจากรายการหุ้นทุนซื้อคืน</w:t>
      </w:r>
      <w:r w:rsidRPr="008B5A88">
        <w:rPr>
          <w:rFonts w:asciiTheme="majorBidi" w:hAnsiTheme="majorBidi" w:cstheme="majorBidi"/>
          <w:spacing w:val="-2"/>
          <w:sz w:val="30"/>
          <w:szCs w:val="30"/>
          <w:cs/>
        </w:rPr>
        <w:t>หลังจากวันที่ประกาศจ่าย</w:t>
      </w:r>
      <w:r w:rsidR="009C4C01" w:rsidRPr="008B5A88">
        <w:rPr>
          <w:rFonts w:asciiTheme="majorBidi" w:hAnsiTheme="majorBidi" w:cstheme="majorBidi"/>
          <w:spacing w:val="-2"/>
          <w:sz w:val="30"/>
          <w:szCs w:val="30"/>
          <w:cs/>
        </w:rPr>
        <w:t>เงินปันผล</w:t>
      </w:r>
    </w:p>
    <w:p w14:paraId="5D773D11" w14:textId="77777777" w:rsidR="003C27E8" w:rsidRDefault="003C27E8" w:rsidP="00663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17323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4CDF49DC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2566</w:t>
      </w:r>
    </w:p>
    <w:p w14:paraId="39505E03" w14:textId="5B337DDE" w:rsidR="00C13C5A" w:rsidRPr="008B5A88" w:rsidRDefault="00C13C5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665100" w14:paraId="7F0D0833" w14:textId="77777777" w:rsidTr="00E2040F">
        <w:trPr>
          <w:tblHeader/>
        </w:trPr>
        <w:tc>
          <w:tcPr>
            <w:tcW w:w="2279" w:type="pct"/>
            <w:shd w:val="clear" w:color="auto" w:fill="auto"/>
          </w:tcPr>
          <w:p w14:paraId="1AB00876" w14:textId="6632A23A" w:rsidR="00091F79" w:rsidRPr="002655AF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E4153A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5B32539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34BE2E9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F79" w:rsidRPr="00665100" w14:paraId="6ABBE350" w14:textId="77777777" w:rsidTr="00E2040F">
        <w:trPr>
          <w:tblHeader/>
        </w:trPr>
        <w:tc>
          <w:tcPr>
            <w:tcW w:w="2279" w:type="pct"/>
            <w:shd w:val="clear" w:color="auto" w:fill="auto"/>
          </w:tcPr>
          <w:p w14:paraId="32008E14" w14:textId="08284670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549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2655AF"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1549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655AF"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549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655AF"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1" w:type="pct"/>
            <w:shd w:val="clear" w:color="auto" w:fill="auto"/>
          </w:tcPr>
          <w:p w14:paraId="5A57715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67A46C99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9E720C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22E1E536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231DCF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113B7C3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185684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1F79" w:rsidRPr="00665100" w14:paraId="4602EC18" w14:textId="77777777" w:rsidTr="00E2040F">
        <w:trPr>
          <w:tblHeader/>
        </w:trPr>
        <w:tc>
          <w:tcPr>
            <w:tcW w:w="2279" w:type="pct"/>
          </w:tcPr>
          <w:p w14:paraId="450C5A5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F79" w:rsidRPr="00665100" w14:paraId="068AC590" w14:textId="77777777" w:rsidTr="00E2040F">
        <w:tc>
          <w:tcPr>
            <w:tcW w:w="2279" w:type="pct"/>
          </w:tcPr>
          <w:p w14:paraId="79283AC5" w14:textId="7FD0AC14" w:rsidR="00091F79" w:rsidRPr="002655AF" w:rsidRDefault="00E45ED3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1763808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203" w:rsidRPr="00665100" w14:paraId="5B6B0050" w14:textId="77777777" w:rsidTr="00BA6B45">
        <w:tc>
          <w:tcPr>
            <w:tcW w:w="2279" w:type="pct"/>
          </w:tcPr>
          <w:p w14:paraId="14C9D6FE" w14:textId="7181F79E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1E499229" w14:textId="5FA37AAF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D2C2AE" w14:textId="5220CAC9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23BA42" w14:textId="7EBADBC4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5236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6A2">
              <w:rPr>
                <w:rFonts w:ascii="Angsana New" w:hAnsi="Angsana New" w:cs="Angsana New"/>
                <w:sz w:val="30"/>
                <w:szCs w:val="30"/>
                <w:cs/>
              </w:rPr>
              <w:t>718</w:t>
            </w:r>
            <w:r w:rsidRPr="005236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6A2">
              <w:rPr>
                <w:rFonts w:ascii="Angsana New" w:hAnsi="Angsana New" w:cs="Angsana New"/>
                <w:sz w:val="30"/>
                <w:szCs w:val="30"/>
                <w:cs/>
              </w:rPr>
              <w:t>766</w:t>
            </w:r>
          </w:p>
        </w:tc>
        <w:tc>
          <w:tcPr>
            <w:tcW w:w="145" w:type="pct"/>
          </w:tcPr>
          <w:p w14:paraId="42AD5044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ED15D3" w14:textId="6CD05690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4,620,042</w:t>
            </w:r>
          </w:p>
        </w:tc>
      </w:tr>
      <w:tr w:rsidR="00353203" w:rsidRPr="00665100" w14:paraId="0B40A15B" w14:textId="77777777" w:rsidTr="00BA6B45">
        <w:tc>
          <w:tcPr>
            <w:tcW w:w="2279" w:type="pct"/>
          </w:tcPr>
          <w:p w14:paraId="32F7F3E6" w14:textId="576575E4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D549B8A" w14:textId="1DA67EE4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984,798</w:t>
            </w:r>
          </w:p>
        </w:tc>
        <w:tc>
          <w:tcPr>
            <w:tcW w:w="129" w:type="pct"/>
          </w:tcPr>
          <w:p w14:paraId="61DFE6EE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5AB2495" w14:textId="1A6666C5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1,689,464</w:t>
            </w:r>
          </w:p>
        </w:tc>
        <w:tc>
          <w:tcPr>
            <w:tcW w:w="128" w:type="pct"/>
          </w:tcPr>
          <w:p w14:paraId="71A74616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38B1A7" w14:textId="618DE902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1,238</w:t>
            </w:r>
          </w:p>
        </w:tc>
        <w:tc>
          <w:tcPr>
            <w:tcW w:w="145" w:type="pct"/>
          </w:tcPr>
          <w:p w14:paraId="4F0430A7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ECB6077" w14:textId="5FE56899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353203" w:rsidRPr="00665100" w14:paraId="3CBB8A22" w14:textId="77777777" w:rsidTr="00BA6B45">
        <w:tc>
          <w:tcPr>
            <w:tcW w:w="2279" w:type="pct"/>
          </w:tcPr>
          <w:p w14:paraId="497AD7BB" w14:textId="32A27CEC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8B2F934" w14:textId="175EB936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1,828</w:t>
            </w:r>
          </w:p>
        </w:tc>
        <w:tc>
          <w:tcPr>
            <w:tcW w:w="129" w:type="pct"/>
          </w:tcPr>
          <w:p w14:paraId="550EF251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972F0A2" w14:textId="5C8FBB8E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28" w:type="pct"/>
          </w:tcPr>
          <w:p w14:paraId="09863D36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70998" w14:textId="1C30E6D8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1,828</w:t>
            </w:r>
          </w:p>
        </w:tc>
        <w:tc>
          <w:tcPr>
            <w:tcW w:w="145" w:type="pct"/>
          </w:tcPr>
          <w:p w14:paraId="23680947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938A269" w14:textId="79C8DB66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</w:tr>
      <w:tr w:rsidR="00353203" w:rsidRPr="00665100" w14:paraId="1CCD4F08" w14:textId="77777777" w:rsidTr="00BA6B45">
        <w:tc>
          <w:tcPr>
            <w:tcW w:w="2279" w:type="pct"/>
          </w:tcPr>
          <w:p w14:paraId="5D5333C2" w14:textId="0855E450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BF571E4" w14:textId="27F411ED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528,051</w:t>
            </w:r>
          </w:p>
        </w:tc>
        <w:tc>
          <w:tcPr>
            <w:tcW w:w="129" w:type="pct"/>
          </w:tcPr>
          <w:p w14:paraId="721F1E8D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E4088D" w14:textId="184CA42A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578,503</w:t>
            </w:r>
          </w:p>
        </w:tc>
        <w:tc>
          <w:tcPr>
            <w:tcW w:w="128" w:type="pct"/>
          </w:tcPr>
          <w:p w14:paraId="7D28D07A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1D2CE8F" w14:textId="1B149C4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206,975</w:t>
            </w:r>
          </w:p>
        </w:tc>
        <w:tc>
          <w:tcPr>
            <w:tcW w:w="145" w:type="pct"/>
          </w:tcPr>
          <w:p w14:paraId="2F4B0FB4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DA6385E" w14:textId="3011C31A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266,758</w:t>
            </w:r>
          </w:p>
        </w:tc>
      </w:tr>
      <w:tr w:rsidR="00353203" w:rsidRPr="00665100" w14:paraId="4EC9ADB2" w14:textId="77777777" w:rsidTr="0025042B">
        <w:trPr>
          <w:trHeight w:hRule="exact" w:val="288"/>
        </w:trPr>
        <w:tc>
          <w:tcPr>
            <w:tcW w:w="2279" w:type="pct"/>
          </w:tcPr>
          <w:p w14:paraId="0B5DBA81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45E4423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7039075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7E835247" w14:textId="77777777" w:rsidTr="0025042B">
        <w:trPr>
          <w:trHeight w:hRule="exact" w:val="288"/>
        </w:trPr>
        <w:tc>
          <w:tcPr>
            <w:tcW w:w="2279" w:type="pct"/>
          </w:tcPr>
          <w:p w14:paraId="23B61F31" w14:textId="77777777" w:rsidR="009046A6" w:rsidRPr="002655AF" w:rsidRDefault="009046A6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CD76582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5DE361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2E8A7BA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7759D7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67BE940D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4295CF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679ECEF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5F465046" w14:textId="77777777" w:rsidTr="0025042B">
        <w:trPr>
          <w:trHeight w:hRule="exact" w:val="288"/>
        </w:trPr>
        <w:tc>
          <w:tcPr>
            <w:tcW w:w="2279" w:type="pct"/>
          </w:tcPr>
          <w:p w14:paraId="53B57AC4" w14:textId="77777777" w:rsidR="009046A6" w:rsidRPr="002655AF" w:rsidRDefault="009046A6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74338485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6FE1EB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A3ADB1A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F4291E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57DA5856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7BBF6B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C6B6675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23C279B8" w14:textId="77777777" w:rsidTr="0025042B">
        <w:trPr>
          <w:trHeight w:hRule="exact" w:val="288"/>
        </w:trPr>
        <w:tc>
          <w:tcPr>
            <w:tcW w:w="2279" w:type="pct"/>
          </w:tcPr>
          <w:p w14:paraId="24E53F66" w14:textId="77777777" w:rsidR="009046A6" w:rsidRPr="002655AF" w:rsidRDefault="009046A6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09BDE24E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9F914B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895C49D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A470C1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6386A561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837173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0A4223E" w14:textId="77777777" w:rsidR="009046A6" w:rsidRPr="009758F3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2B518E10" w14:textId="77777777" w:rsidTr="0025042B">
        <w:tc>
          <w:tcPr>
            <w:tcW w:w="2279" w:type="pct"/>
          </w:tcPr>
          <w:p w14:paraId="2A1973A9" w14:textId="7987E0B5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5CC27AA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B79662C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52E05D91" w14:textId="77777777" w:rsidTr="0082274C">
        <w:tc>
          <w:tcPr>
            <w:tcW w:w="2279" w:type="pct"/>
          </w:tcPr>
          <w:p w14:paraId="72C3BAD3" w14:textId="0DFABF60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59E327A3" w14:textId="2C6EA8D9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2D7B745" w14:textId="587CC4F3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1593D8" w14:textId="5A05468A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1,945,749</w:t>
            </w:r>
          </w:p>
        </w:tc>
        <w:tc>
          <w:tcPr>
            <w:tcW w:w="145" w:type="pct"/>
          </w:tcPr>
          <w:p w14:paraId="4FD5B20A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1C0B0A" w14:textId="6069435B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2,337,075</w:t>
            </w:r>
          </w:p>
        </w:tc>
      </w:tr>
      <w:tr w:rsidR="00353203" w:rsidRPr="00665100" w14:paraId="1318B569" w14:textId="77777777" w:rsidTr="0082274C">
        <w:tc>
          <w:tcPr>
            <w:tcW w:w="2279" w:type="pct"/>
          </w:tcPr>
          <w:p w14:paraId="362B53D0" w14:textId="772D5093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373B346B" w14:textId="2C504541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129" w:type="pct"/>
          </w:tcPr>
          <w:p w14:paraId="7556CF40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9B70C" w14:textId="054B3DF3" w:rsidR="0035320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2D0174E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41B0445" w14:textId="176FFC3B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7FAB81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BE31E93" w14:textId="41C44072" w:rsidR="00353203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53203" w:rsidRPr="00665100" w14:paraId="6E65BA87" w14:textId="77777777" w:rsidTr="0082274C">
        <w:tc>
          <w:tcPr>
            <w:tcW w:w="2279" w:type="pct"/>
          </w:tcPr>
          <w:p w14:paraId="047262D7" w14:textId="3ECDFE70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3467972" w14:textId="1E7D9FD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2,140</w:t>
            </w:r>
          </w:p>
        </w:tc>
        <w:tc>
          <w:tcPr>
            <w:tcW w:w="129" w:type="pct"/>
          </w:tcPr>
          <w:p w14:paraId="31ADCBC1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36E6D92" w14:textId="020EC2F3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1,861</w:t>
            </w:r>
          </w:p>
        </w:tc>
        <w:tc>
          <w:tcPr>
            <w:tcW w:w="128" w:type="pct"/>
          </w:tcPr>
          <w:p w14:paraId="6E6E7EA9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FFE06B8" w14:textId="3E2C285E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6163E6E" w14:textId="4149E8E1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15D9" w:rsidRPr="00665100" w14:paraId="53868C6A" w14:textId="77777777" w:rsidTr="0082274C">
        <w:tc>
          <w:tcPr>
            <w:tcW w:w="2279" w:type="pct"/>
          </w:tcPr>
          <w:p w14:paraId="27C3968C" w14:textId="77777777" w:rsidR="000A15D9" w:rsidRPr="002655AF" w:rsidRDefault="000A15D9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57345F7" w14:textId="77777777" w:rsidR="000A15D9" w:rsidRPr="005236A2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4FC4B0" w14:textId="77777777" w:rsidR="000A15D9" w:rsidRPr="009758F3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9395101" w14:textId="77777777" w:rsidR="000A15D9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E56EA1" w14:textId="77777777" w:rsidR="000A15D9" w:rsidRPr="009758F3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AD1EA1C" w14:textId="77777777" w:rsidR="000A15D9" w:rsidRPr="005236A2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0F02ED" w14:textId="77777777" w:rsidR="000A15D9" w:rsidRPr="009758F3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4EFEDE8" w14:textId="77777777" w:rsidR="000A15D9" w:rsidRDefault="000A15D9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4A0A1877" w14:textId="77777777" w:rsidTr="0025042B">
        <w:tc>
          <w:tcPr>
            <w:tcW w:w="2279" w:type="pct"/>
          </w:tcPr>
          <w:p w14:paraId="0A9DD5F8" w14:textId="01313E96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7CBF9C4" w14:textId="75ECDBCD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4BEE85" w14:textId="7EF41C41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352679B4" w14:textId="77777777" w:rsidTr="005F4BB9">
        <w:tc>
          <w:tcPr>
            <w:tcW w:w="2279" w:type="pct"/>
          </w:tcPr>
          <w:p w14:paraId="00597742" w14:textId="445F5CF4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0008C175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8F61C64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4AC0920" w14:textId="5AEE44A9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1E91DFC" w14:textId="33AF88D6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4,297,400</w:t>
            </w:r>
          </w:p>
        </w:tc>
        <w:tc>
          <w:tcPr>
            <w:tcW w:w="145" w:type="pct"/>
          </w:tcPr>
          <w:p w14:paraId="57301321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A5AB6DF" w14:textId="342E8B04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3,007,075</w:t>
            </w:r>
          </w:p>
        </w:tc>
      </w:tr>
      <w:tr w:rsidR="00353203" w:rsidRPr="00665100" w14:paraId="65509977" w14:textId="77777777" w:rsidTr="005F4BB9">
        <w:tc>
          <w:tcPr>
            <w:tcW w:w="2279" w:type="pct"/>
          </w:tcPr>
          <w:p w14:paraId="54D3CF1F" w14:textId="09C8534F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6AF25A7A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85FF355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4070296" w14:textId="01CCEE93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487DC6C" w14:textId="7021540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157,148</w:t>
            </w:r>
          </w:p>
        </w:tc>
        <w:tc>
          <w:tcPr>
            <w:tcW w:w="145" w:type="pct"/>
          </w:tcPr>
          <w:p w14:paraId="3B1FDDFF" w14:textId="77777777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0945368" w14:textId="06CCE97B" w:rsidR="00353203" w:rsidRPr="009758F3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137,810</w:t>
            </w:r>
          </w:p>
        </w:tc>
      </w:tr>
      <w:tr w:rsidR="00353203" w:rsidRPr="002655AF" w14:paraId="64D3D997" w14:textId="77777777" w:rsidTr="002655AF">
        <w:trPr>
          <w:trHeight w:hRule="exact" w:val="398"/>
        </w:trPr>
        <w:tc>
          <w:tcPr>
            <w:tcW w:w="2279" w:type="pct"/>
          </w:tcPr>
          <w:p w14:paraId="7AC0E772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57BE75D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67CACE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1DC0984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65EE22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E6D7EBE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A42A8B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A010971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395AF109" w14:textId="77777777" w:rsidTr="00C12A6F">
        <w:tc>
          <w:tcPr>
            <w:tcW w:w="2279" w:type="pct"/>
          </w:tcPr>
          <w:p w14:paraId="7835A07C" w14:textId="7114C273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971AF4" w14:textId="20E14B7A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252074" w14:textId="0536C2F1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14:paraId="478EB822" w14:textId="77777777" w:rsidTr="00A46066">
        <w:tc>
          <w:tcPr>
            <w:tcW w:w="2279" w:type="pct"/>
          </w:tcPr>
          <w:p w14:paraId="70DDB983" w14:textId="4474BB3A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522CF3A" w14:textId="69ADE446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760A0B" w14:textId="7E25D398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4FF92" w14:textId="034E0ED1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241,392</w:t>
            </w:r>
          </w:p>
        </w:tc>
        <w:tc>
          <w:tcPr>
            <w:tcW w:w="145" w:type="pct"/>
          </w:tcPr>
          <w:p w14:paraId="3A3D2C20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7D2A848" w14:textId="6B92FF1E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193,220</w:t>
            </w:r>
          </w:p>
        </w:tc>
      </w:tr>
      <w:tr w:rsidR="00353203" w14:paraId="47A17A63" w14:textId="77777777" w:rsidTr="00A46066">
        <w:tc>
          <w:tcPr>
            <w:tcW w:w="2279" w:type="pct"/>
          </w:tcPr>
          <w:p w14:paraId="493AD25C" w14:textId="71A63996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70A4DD60" w14:textId="4F1B535B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25,731</w:t>
            </w:r>
          </w:p>
        </w:tc>
        <w:tc>
          <w:tcPr>
            <w:tcW w:w="129" w:type="pct"/>
          </w:tcPr>
          <w:p w14:paraId="7FCD906D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C2A9CD0" w14:textId="231664E4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53,340</w:t>
            </w:r>
          </w:p>
        </w:tc>
        <w:tc>
          <w:tcPr>
            <w:tcW w:w="128" w:type="pct"/>
          </w:tcPr>
          <w:p w14:paraId="59CE8ABD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AD50D2" w14:textId="649B2285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45" w:type="pct"/>
          </w:tcPr>
          <w:p w14:paraId="0B02722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7E281FB" w14:textId="4AAC70B5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</w:tr>
      <w:tr w:rsidR="00353203" w14:paraId="387FC4D0" w14:textId="77777777" w:rsidTr="00A46066">
        <w:trPr>
          <w:trHeight w:val="308"/>
        </w:trPr>
        <w:tc>
          <w:tcPr>
            <w:tcW w:w="2279" w:type="pct"/>
          </w:tcPr>
          <w:p w14:paraId="18E0F9B7" w14:textId="2E944B38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9D89B7B" w14:textId="6659A28C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29" w:type="pct"/>
          </w:tcPr>
          <w:p w14:paraId="55D1616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C935EB9" w14:textId="03DA829E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28" w:type="pct"/>
          </w:tcPr>
          <w:p w14:paraId="1CA5CE07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DDAED2" w14:textId="2E8823CF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45" w:type="pct"/>
          </w:tcPr>
          <w:p w14:paraId="168884AF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E56F19D" w14:textId="4379C932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353203" w14:paraId="77F0C686" w14:textId="77777777" w:rsidTr="00A46066">
        <w:tc>
          <w:tcPr>
            <w:tcW w:w="2279" w:type="pct"/>
          </w:tcPr>
          <w:p w14:paraId="18AE42EC" w14:textId="0BE9B60D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704A05AA" w14:textId="17BDC28F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29" w:type="pct"/>
          </w:tcPr>
          <w:p w14:paraId="62C831D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2D9C5D" w14:textId="6D787446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28" w:type="pct"/>
          </w:tcPr>
          <w:p w14:paraId="31D474A7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E8BEE7A" w14:textId="37D27E5D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45" w:type="pct"/>
          </w:tcPr>
          <w:p w14:paraId="1948A6E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3387518" w14:textId="57860E8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353203" w14:paraId="06229A1C" w14:textId="77777777" w:rsidTr="008B5A88">
        <w:trPr>
          <w:trHeight w:hRule="exact" w:val="380"/>
        </w:trPr>
        <w:tc>
          <w:tcPr>
            <w:tcW w:w="2279" w:type="pct"/>
          </w:tcPr>
          <w:p w14:paraId="504E64D7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E687AE0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A77EF43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2C705057" w14:textId="77777777" w:rsidTr="004B6AAF">
        <w:tc>
          <w:tcPr>
            <w:tcW w:w="2279" w:type="pct"/>
          </w:tcPr>
          <w:p w14:paraId="52B5C454" w14:textId="3449EFC4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42FD78E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DBAC5D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67EE8BC9" w14:textId="77777777" w:rsidTr="009B222B">
        <w:tc>
          <w:tcPr>
            <w:tcW w:w="2279" w:type="pct"/>
          </w:tcPr>
          <w:p w14:paraId="6BC6EA4D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49177DDD" w14:textId="516C1E38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BD8D417" w14:textId="4CE8390B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132AF6" w14:textId="1672D13D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1,693,061</w:t>
            </w:r>
          </w:p>
        </w:tc>
        <w:tc>
          <w:tcPr>
            <w:tcW w:w="145" w:type="pct"/>
          </w:tcPr>
          <w:p w14:paraId="0263DB8A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BE9EB23" w14:textId="392D4271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1,590,734</w:t>
            </w:r>
          </w:p>
        </w:tc>
      </w:tr>
      <w:tr w:rsidR="00353203" w:rsidRPr="00665100" w14:paraId="7961212C" w14:textId="77777777" w:rsidTr="009B222B">
        <w:tc>
          <w:tcPr>
            <w:tcW w:w="2279" w:type="pct"/>
          </w:tcPr>
          <w:p w14:paraId="45758858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48FC6824" w14:textId="3BD02B00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1,144,572</w:t>
            </w:r>
          </w:p>
        </w:tc>
        <w:tc>
          <w:tcPr>
            <w:tcW w:w="129" w:type="pct"/>
          </w:tcPr>
          <w:p w14:paraId="1634148F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055F81" w14:textId="29D96D88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1,266,239</w:t>
            </w:r>
          </w:p>
        </w:tc>
        <w:tc>
          <w:tcPr>
            <w:tcW w:w="128" w:type="pct"/>
          </w:tcPr>
          <w:p w14:paraId="542DC27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A8AFB17" w14:textId="4DD1C78F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1,038</w:t>
            </w:r>
          </w:p>
        </w:tc>
        <w:tc>
          <w:tcPr>
            <w:tcW w:w="145" w:type="pct"/>
          </w:tcPr>
          <w:p w14:paraId="40CF9EB6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808819B" w14:textId="3B88867B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</w:tr>
      <w:tr w:rsidR="00353203" w:rsidRPr="00665100" w14:paraId="55FBD3B4" w14:textId="77777777" w:rsidTr="009B222B">
        <w:tc>
          <w:tcPr>
            <w:tcW w:w="2279" w:type="pct"/>
          </w:tcPr>
          <w:p w14:paraId="1E429D95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7CA415B2" w14:textId="3C0E84FA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150,399</w:t>
            </w:r>
          </w:p>
        </w:tc>
        <w:tc>
          <w:tcPr>
            <w:tcW w:w="129" w:type="pct"/>
          </w:tcPr>
          <w:p w14:paraId="3DE15330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41264B" w14:textId="6E7F7E70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95,259</w:t>
            </w:r>
          </w:p>
        </w:tc>
        <w:tc>
          <w:tcPr>
            <w:tcW w:w="128" w:type="pct"/>
          </w:tcPr>
          <w:p w14:paraId="4666B428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1A431D" w14:textId="03E18DD9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3,023</w:t>
            </w:r>
          </w:p>
        </w:tc>
        <w:tc>
          <w:tcPr>
            <w:tcW w:w="145" w:type="pct"/>
          </w:tcPr>
          <w:p w14:paraId="238D8E8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8A250A1" w14:textId="7F9C019C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3203" w:rsidRPr="00665100" w14:paraId="72F60FE9" w14:textId="77777777" w:rsidTr="009B222B">
        <w:tc>
          <w:tcPr>
            <w:tcW w:w="2279" w:type="pct"/>
          </w:tcPr>
          <w:p w14:paraId="7C45539F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0AA5FD84" w14:textId="6B6239E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430AE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236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30AE0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129" w:type="pct"/>
          </w:tcPr>
          <w:p w14:paraId="1CFB6315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314E3F5" w14:textId="16BB1E42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937,107</w:t>
            </w:r>
          </w:p>
        </w:tc>
        <w:tc>
          <w:tcPr>
            <w:tcW w:w="128" w:type="pct"/>
          </w:tcPr>
          <w:p w14:paraId="037A2B37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0D87E2E" w14:textId="7F0B6996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70,428</w:t>
            </w:r>
          </w:p>
        </w:tc>
        <w:tc>
          <w:tcPr>
            <w:tcW w:w="145" w:type="pct"/>
          </w:tcPr>
          <w:p w14:paraId="0C6D49B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7B26C6A" w14:textId="47C694B6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76,053</w:t>
            </w:r>
          </w:p>
        </w:tc>
      </w:tr>
      <w:tr w:rsidR="00353203" w:rsidRPr="00665100" w14:paraId="659AC44A" w14:textId="77777777" w:rsidTr="00ED4C91">
        <w:tc>
          <w:tcPr>
            <w:tcW w:w="2279" w:type="pct"/>
          </w:tcPr>
          <w:p w14:paraId="4F837B7A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224E94A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1679E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2503BD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1551B3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BEBED49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AD845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47A53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4E378F6A" w14:textId="77777777" w:rsidTr="00ED4C91">
        <w:tc>
          <w:tcPr>
            <w:tcW w:w="2279" w:type="pct"/>
          </w:tcPr>
          <w:p w14:paraId="197B6022" w14:textId="43B950DB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9463B76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81524F5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59F7E613" w14:textId="77777777" w:rsidTr="00B10BAA">
        <w:tc>
          <w:tcPr>
            <w:tcW w:w="2279" w:type="pct"/>
          </w:tcPr>
          <w:p w14:paraId="224769D0" w14:textId="291C95F5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28B30D2E" w14:textId="0ADC7D4F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0D7586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7629163" w14:textId="2843DF3D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70589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00423C1" w14:textId="335A9134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  <w:tc>
          <w:tcPr>
            <w:tcW w:w="145" w:type="pct"/>
          </w:tcPr>
          <w:p w14:paraId="39DC56BD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F87045" w14:textId="68271296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21,472</w:t>
            </w:r>
          </w:p>
        </w:tc>
      </w:tr>
      <w:tr w:rsidR="00353203" w:rsidRPr="00665100" w14:paraId="28E3A22E" w14:textId="77777777" w:rsidTr="00B10BAA">
        <w:tc>
          <w:tcPr>
            <w:tcW w:w="2279" w:type="pct"/>
          </w:tcPr>
          <w:p w14:paraId="4485A921" w14:textId="085576A1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6B625BD" w14:textId="47BFFD11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4D299D4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E642F82" w14:textId="20D4A3E2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  <w:tc>
          <w:tcPr>
            <w:tcW w:w="128" w:type="pct"/>
          </w:tcPr>
          <w:p w14:paraId="247F71B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83AF52A" w14:textId="348158C6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DC2B1F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16EF617" w14:textId="3E00F629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3203" w:rsidRPr="00665100" w14:paraId="1DD3E23D" w14:textId="77777777" w:rsidTr="00B10BAA">
        <w:tc>
          <w:tcPr>
            <w:tcW w:w="2279" w:type="pct"/>
          </w:tcPr>
          <w:p w14:paraId="23877D46" w14:textId="2A8FA256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1FDDA79F" w14:textId="2B5C45F3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45,372</w:t>
            </w:r>
          </w:p>
        </w:tc>
        <w:tc>
          <w:tcPr>
            <w:tcW w:w="129" w:type="pct"/>
          </w:tcPr>
          <w:p w14:paraId="1574334A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25E05E06" w14:textId="3353206C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77,340</w:t>
            </w:r>
          </w:p>
        </w:tc>
        <w:tc>
          <w:tcPr>
            <w:tcW w:w="128" w:type="pct"/>
          </w:tcPr>
          <w:p w14:paraId="2B83D23D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B2541A1" w14:textId="61377872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1,207</w:t>
            </w:r>
          </w:p>
        </w:tc>
        <w:tc>
          <w:tcPr>
            <w:tcW w:w="145" w:type="pct"/>
          </w:tcPr>
          <w:p w14:paraId="5F53A4AA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E0EC3F" w14:textId="093D51F3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1,829</w:t>
            </w:r>
          </w:p>
        </w:tc>
      </w:tr>
      <w:tr w:rsidR="00353203" w:rsidRPr="00665100" w14:paraId="34614761" w14:textId="77777777" w:rsidTr="00ED4C91">
        <w:tc>
          <w:tcPr>
            <w:tcW w:w="2279" w:type="pct"/>
          </w:tcPr>
          <w:p w14:paraId="011BE85E" w14:textId="7777777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7C35AA5" w14:textId="10CC28BF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24C9E0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1492FD1C" w14:textId="77777777" w:rsidTr="0050291B">
        <w:tc>
          <w:tcPr>
            <w:tcW w:w="2279" w:type="pct"/>
          </w:tcPr>
          <w:p w14:paraId="5A5E2FA9" w14:textId="77777777" w:rsidR="009046A6" w:rsidRPr="002655AF" w:rsidRDefault="009046A6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575FA0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FC7948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4C5982C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B6BA1BB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28634B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75FE5A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4AB8ED3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64E81300" w14:textId="77777777" w:rsidTr="0050291B">
        <w:tc>
          <w:tcPr>
            <w:tcW w:w="2279" w:type="pct"/>
          </w:tcPr>
          <w:p w14:paraId="2A12156F" w14:textId="77777777" w:rsidR="009046A6" w:rsidRPr="002655AF" w:rsidRDefault="009046A6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2CD1C1E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1BC67BD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3E4AA62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6693A95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DF93CD2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F2432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D3C7F30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4BDE1E13" w14:textId="77777777" w:rsidTr="0050291B">
        <w:tc>
          <w:tcPr>
            <w:tcW w:w="2279" w:type="pct"/>
          </w:tcPr>
          <w:p w14:paraId="496D0408" w14:textId="77777777" w:rsidR="009046A6" w:rsidRPr="002655AF" w:rsidRDefault="009046A6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6407ECB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4D346C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3E0E4AE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B1D20F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1D46409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0E9E43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DA46E2" w14:textId="77777777" w:rsidR="009046A6" w:rsidRPr="006B323E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241EBD6B" w14:textId="77777777" w:rsidTr="0050291B">
        <w:tc>
          <w:tcPr>
            <w:tcW w:w="2279" w:type="pct"/>
          </w:tcPr>
          <w:p w14:paraId="1D0BD05D" w14:textId="49A6A397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48D8471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3203" w:rsidRPr="00665100" w14:paraId="3BC21956" w14:textId="77777777" w:rsidTr="00523580">
        <w:tc>
          <w:tcPr>
            <w:tcW w:w="2279" w:type="pct"/>
          </w:tcPr>
          <w:p w14:paraId="68543521" w14:textId="6780EDD9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vAlign w:val="bottom"/>
          </w:tcPr>
          <w:p w14:paraId="01872136" w14:textId="7CD208EE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246,777</w:t>
            </w:r>
          </w:p>
        </w:tc>
        <w:tc>
          <w:tcPr>
            <w:tcW w:w="129" w:type="pct"/>
          </w:tcPr>
          <w:p w14:paraId="3811CF83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2A597" w14:textId="585F732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250,957</w:t>
            </w:r>
          </w:p>
        </w:tc>
        <w:tc>
          <w:tcPr>
            <w:tcW w:w="128" w:type="pct"/>
          </w:tcPr>
          <w:p w14:paraId="63A75E5B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6DBB45C" w14:textId="009D78FC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195,379</w:t>
            </w:r>
          </w:p>
        </w:tc>
        <w:tc>
          <w:tcPr>
            <w:tcW w:w="145" w:type="pct"/>
          </w:tcPr>
          <w:p w14:paraId="55A2E518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03B9EEF1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192,902</w:t>
            </w:r>
          </w:p>
        </w:tc>
      </w:tr>
      <w:tr w:rsidR="00353203" w:rsidRPr="00665100" w14:paraId="47070D8D" w14:textId="77777777" w:rsidTr="00E32751">
        <w:tc>
          <w:tcPr>
            <w:tcW w:w="2279" w:type="pct"/>
          </w:tcPr>
          <w:p w14:paraId="0F5828C6" w14:textId="7D2F4F4C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4420E4EF" w14:textId="20AD7FEF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29,107</w:t>
            </w:r>
          </w:p>
        </w:tc>
        <w:tc>
          <w:tcPr>
            <w:tcW w:w="129" w:type="pct"/>
          </w:tcPr>
          <w:p w14:paraId="3CFB76B9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6065F24" w14:textId="77055082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33,702</w:t>
            </w:r>
          </w:p>
        </w:tc>
        <w:tc>
          <w:tcPr>
            <w:tcW w:w="128" w:type="pct"/>
          </w:tcPr>
          <w:p w14:paraId="0D7CA9F2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2904F6E" w14:textId="34371E75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3,051</w:t>
            </w:r>
          </w:p>
        </w:tc>
        <w:tc>
          <w:tcPr>
            <w:tcW w:w="145" w:type="pct"/>
          </w:tcPr>
          <w:p w14:paraId="7543F05F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7C23AAC5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3,051</w:t>
            </w:r>
          </w:p>
        </w:tc>
      </w:tr>
      <w:tr w:rsidR="00353203" w:rsidRPr="00665100" w14:paraId="632ED2F9" w14:textId="77777777" w:rsidTr="00593C29">
        <w:tc>
          <w:tcPr>
            <w:tcW w:w="2279" w:type="pct"/>
          </w:tcPr>
          <w:p w14:paraId="35C4DE69" w14:textId="00464091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C953DC8" w14:textId="3B11B5D6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40,857</w:t>
            </w:r>
          </w:p>
        </w:tc>
        <w:tc>
          <w:tcPr>
            <w:tcW w:w="129" w:type="pct"/>
          </w:tcPr>
          <w:p w14:paraId="6470011D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E79F1C" w14:textId="526694E6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27,942</w:t>
            </w:r>
          </w:p>
        </w:tc>
        <w:tc>
          <w:tcPr>
            <w:tcW w:w="128" w:type="pct"/>
          </w:tcPr>
          <w:p w14:paraId="4BCFCC63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DE0DC49" w14:textId="41985036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29,248</w:t>
            </w:r>
          </w:p>
        </w:tc>
        <w:tc>
          <w:tcPr>
            <w:tcW w:w="145" w:type="pct"/>
          </w:tcPr>
          <w:p w14:paraId="366FD30F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7547EECF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21,189</w:t>
            </w:r>
          </w:p>
        </w:tc>
      </w:tr>
      <w:tr w:rsidR="00353203" w:rsidRPr="00665100" w14:paraId="6C29C365" w14:textId="77777777" w:rsidTr="00E32751">
        <w:tc>
          <w:tcPr>
            <w:tcW w:w="2279" w:type="pct"/>
          </w:tcPr>
          <w:p w14:paraId="2E19D648" w14:textId="473FC69C" w:rsidR="00353203" w:rsidRPr="002655AF" w:rsidRDefault="00353203" w:rsidP="003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3E5B1A" w14:textId="029B72CA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316,741</w:t>
            </w:r>
          </w:p>
        </w:tc>
        <w:tc>
          <w:tcPr>
            <w:tcW w:w="129" w:type="pct"/>
          </w:tcPr>
          <w:p w14:paraId="6339D134" w14:textId="77777777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BB326" w14:textId="7A60FB00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312,601</w:t>
            </w:r>
          </w:p>
        </w:tc>
        <w:tc>
          <w:tcPr>
            <w:tcW w:w="128" w:type="pct"/>
          </w:tcPr>
          <w:p w14:paraId="0DB48AEE" w14:textId="77777777" w:rsidR="00353203" w:rsidRPr="006B323E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282EF" w14:textId="0CD04B86" w:rsidR="00353203" w:rsidRPr="005236A2" w:rsidRDefault="00353203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227,678</w:t>
            </w:r>
          </w:p>
        </w:tc>
        <w:tc>
          <w:tcPr>
            <w:tcW w:w="145" w:type="pct"/>
          </w:tcPr>
          <w:p w14:paraId="2CA5E6B0" w14:textId="77777777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22C746AC" w:rsidR="00353203" w:rsidRPr="006B323E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217,142</w:t>
            </w:r>
          </w:p>
        </w:tc>
      </w:tr>
    </w:tbl>
    <w:p w14:paraId="456983ED" w14:textId="01CF287A" w:rsidR="001F1188" w:rsidRDefault="001F1188" w:rsidP="009046A6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70CDEC16" w14:textId="68F5B0BA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F1188">
        <w:rPr>
          <w:rFonts w:ascii="Angsana New" w:hAnsi="Angsana New" w:cs="Angsana New"/>
          <w:sz w:val="30"/>
          <w:szCs w:val="30"/>
        </w:rPr>
        <w:t xml:space="preserve">30 </w:t>
      </w:r>
      <w:r w:rsidR="00154917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F1188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2566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69"/>
        <w:gridCol w:w="269"/>
        <w:gridCol w:w="91"/>
        <w:gridCol w:w="1169"/>
        <w:gridCol w:w="358"/>
        <w:gridCol w:w="1171"/>
        <w:gridCol w:w="269"/>
        <w:gridCol w:w="1182"/>
      </w:tblGrid>
      <w:tr w:rsidR="00E71B59" w:rsidRPr="00665100" w14:paraId="0C267A34" w14:textId="77777777" w:rsidTr="00D73723">
        <w:trPr>
          <w:tblHeader/>
        </w:trPr>
        <w:tc>
          <w:tcPr>
            <w:tcW w:w="1940" w:type="pct"/>
            <w:shd w:val="clear" w:color="auto" w:fill="auto"/>
          </w:tcPr>
          <w:p w14:paraId="34D8DA6D" w14:textId="31A443B5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4"/>
            <w:shd w:val="clear" w:color="auto" w:fill="auto"/>
          </w:tcPr>
          <w:p w14:paraId="7E40469C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  <w:shd w:val="clear" w:color="auto" w:fill="auto"/>
          </w:tcPr>
          <w:p w14:paraId="02E1C5A9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shd w:val="clear" w:color="auto" w:fill="auto"/>
          </w:tcPr>
          <w:p w14:paraId="2A68A8F5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917" w:rsidRPr="00665100" w14:paraId="3F500B57" w14:textId="77777777" w:rsidTr="000A79C1">
        <w:trPr>
          <w:tblHeader/>
        </w:trPr>
        <w:tc>
          <w:tcPr>
            <w:tcW w:w="1940" w:type="pct"/>
            <w:shd w:val="clear" w:color="auto" w:fill="auto"/>
          </w:tcPr>
          <w:p w14:paraId="3B2AD40A" w14:textId="6ACE0D0B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515517B" w14:textId="773CC669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4DE3D152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37E21786" w14:textId="57988FCB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  <w:shd w:val="clear" w:color="auto" w:fill="auto"/>
          </w:tcPr>
          <w:p w14:paraId="77AD3642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B07863A" w14:textId="4785ED28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7AB52979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04EEF6" w14:textId="565C3525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4917" w:rsidRPr="00665100" w14:paraId="406F50A7" w14:textId="77777777" w:rsidTr="000A79C1">
        <w:trPr>
          <w:tblHeader/>
        </w:trPr>
        <w:tc>
          <w:tcPr>
            <w:tcW w:w="1940" w:type="pct"/>
            <w:shd w:val="clear" w:color="auto" w:fill="auto"/>
          </w:tcPr>
          <w:p w14:paraId="56CB371A" w14:textId="77777777" w:rsidR="00154917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D0DD063" w14:textId="760409BE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6004E0B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74BEBAEF" w14:textId="5348DFD1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3" w:type="pct"/>
            <w:shd w:val="clear" w:color="auto" w:fill="auto"/>
          </w:tcPr>
          <w:p w14:paraId="541652D7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774F139" w14:textId="2A6FAADA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5C56FFDB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A260FC" w14:textId="18FA41F1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54917" w:rsidRPr="00665100" w14:paraId="2200EA10" w14:textId="77777777" w:rsidTr="00D73723">
        <w:trPr>
          <w:tblHeader/>
        </w:trPr>
        <w:tc>
          <w:tcPr>
            <w:tcW w:w="1940" w:type="pct"/>
          </w:tcPr>
          <w:p w14:paraId="7CCFD661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pct"/>
            <w:gridSpan w:val="8"/>
          </w:tcPr>
          <w:p w14:paraId="4C6035E8" w14:textId="77777777" w:rsidR="00154917" w:rsidRPr="00665100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917" w:rsidRPr="00665100" w14:paraId="14F54C3A" w14:textId="77777777" w:rsidTr="00D73723">
        <w:tc>
          <w:tcPr>
            <w:tcW w:w="1940" w:type="pct"/>
          </w:tcPr>
          <w:p w14:paraId="1820270E" w14:textId="5324AF93" w:rsidR="00154917" w:rsidRPr="00256A66" w:rsidRDefault="00154917" w:rsidP="0015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0" w:type="pct"/>
          </w:tcPr>
          <w:p w14:paraId="24870341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FEAC3E1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2298D4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49B4D67" w14:textId="77777777" w:rsidR="00154917" w:rsidRPr="00D143FB" w:rsidRDefault="00154917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6A102A26" w14:textId="77777777" w:rsidTr="00D73723">
        <w:tc>
          <w:tcPr>
            <w:tcW w:w="1940" w:type="pct"/>
          </w:tcPr>
          <w:p w14:paraId="2179FE73" w14:textId="77777777" w:rsidR="005236A2" w:rsidRPr="00665100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0235027" w14:textId="49FB85F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07D8A7" w14:textId="38A8D5D5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90F86A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ADF54E" w14:textId="417AF7D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1,035,843</w:t>
            </w:r>
          </w:p>
        </w:tc>
        <w:tc>
          <w:tcPr>
            <w:tcW w:w="145" w:type="pct"/>
          </w:tcPr>
          <w:p w14:paraId="73A8B17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ACED16" w14:textId="0296914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1,407,640</w:t>
            </w:r>
          </w:p>
        </w:tc>
      </w:tr>
      <w:tr w:rsidR="005236A2" w14:paraId="344A0778" w14:textId="77777777" w:rsidTr="008E2E6C">
        <w:tc>
          <w:tcPr>
            <w:tcW w:w="1940" w:type="pct"/>
          </w:tcPr>
          <w:p w14:paraId="092DE6C0" w14:textId="77777777" w:rsidR="005236A2" w:rsidRPr="00665100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40F9F94A" w14:textId="514E5CEB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1,211</w:t>
            </w:r>
          </w:p>
        </w:tc>
        <w:tc>
          <w:tcPr>
            <w:tcW w:w="194" w:type="pct"/>
            <w:gridSpan w:val="2"/>
          </w:tcPr>
          <w:p w14:paraId="50DD65CC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971BC0" w14:textId="547ADFB6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19,086</w:t>
            </w:r>
          </w:p>
        </w:tc>
        <w:tc>
          <w:tcPr>
            <w:tcW w:w="193" w:type="pct"/>
          </w:tcPr>
          <w:p w14:paraId="38106A05" w14:textId="12C58CDD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8C0106A" w14:textId="2581E066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45" w:type="pct"/>
          </w:tcPr>
          <w:p w14:paraId="2B42A11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62B402E" w14:textId="24E3A552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5236A2" w14:paraId="085F0EB7" w14:textId="77777777" w:rsidTr="008E2E6C">
        <w:tc>
          <w:tcPr>
            <w:tcW w:w="1940" w:type="pct"/>
          </w:tcPr>
          <w:p w14:paraId="414FB326" w14:textId="2E05B3EE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299897BE" w14:textId="464F929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194" w:type="pct"/>
            <w:gridSpan w:val="2"/>
          </w:tcPr>
          <w:p w14:paraId="5E020CD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B2A1FE" w14:textId="58802C33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14:paraId="52FD4E9C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BD9F7F" w14:textId="028A69DF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145" w:type="pct"/>
          </w:tcPr>
          <w:p w14:paraId="379CA96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1B74DD" w14:textId="2B82A6DC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236A2" w14:paraId="7ACC223A" w14:textId="77777777" w:rsidTr="008E2E6C">
        <w:tc>
          <w:tcPr>
            <w:tcW w:w="1940" w:type="pct"/>
          </w:tcPr>
          <w:p w14:paraId="3B89584B" w14:textId="77777777" w:rsidR="005236A2" w:rsidRPr="00E45ED3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1F0D0439" w14:textId="75B68D6E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32,405</w:t>
            </w:r>
          </w:p>
        </w:tc>
        <w:tc>
          <w:tcPr>
            <w:tcW w:w="194" w:type="pct"/>
            <w:gridSpan w:val="2"/>
          </w:tcPr>
          <w:p w14:paraId="5167C36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4C0A901" w14:textId="2A818873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29,752</w:t>
            </w:r>
          </w:p>
        </w:tc>
        <w:tc>
          <w:tcPr>
            <w:tcW w:w="193" w:type="pct"/>
          </w:tcPr>
          <w:p w14:paraId="3E2049A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B57D27" w14:textId="130C4810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10,500</w:t>
            </w:r>
          </w:p>
        </w:tc>
        <w:tc>
          <w:tcPr>
            <w:tcW w:w="145" w:type="pct"/>
          </w:tcPr>
          <w:p w14:paraId="088F2EF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088B12" w14:textId="42ED73CC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13,792</w:t>
            </w:r>
          </w:p>
        </w:tc>
      </w:tr>
      <w:tr w:rsidR="005236A2" w:rsidRPr="00665100" w14:paraId="24A2B794" w14:textId="77777777" w:rsidTr="008E2E6C">
        <w:tc>
          <w:tcPr>
            <w:tcW w:w="1940" w:type="pct"/>
          </w:tcPr>
          <w:p w14:paraId="044A1278" w14:textId="77777777" w:rsidR="005236A2" w:rsidRPr="00665100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8B341C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204A154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2C09B1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E31B96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04953299" w14:textId="77777777" w:rsidTr="00D73723">
        <w:tc>
          <w:tcPr>
            <w:tcW w:w="1940" w:type="pct"/>
          </w:tcPr>
          <w:p w14:paraId="116978B8" w14:textId="72F5D11A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</w:tcPr>
          <w:p w14:paraId="1648D70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1AD85DD" w14:textId="51F0EE9A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39332D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3508F45" w14:textId="38996E0B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1D088135" w14:textId="77777777" w:rsidTr="0074099F">
        <w:tc>
          <w:tcPr>
            <w:tcW w:w="1940" w:type="pct"/>
          </w:tcPr>
          <w:p w14:paraId="6AC2BF11" w14:textId="11EDB53D" w:rsidR="005236A2" w:rsidRPr="00665100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4C28E4D0" w14:textId="7658E57E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49CA74" w14:textId="711F6F3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5E883E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41924DC" w14:textId="682FB9DC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268,176</w:t>
            </w:r>
          </w:p>
        </w:tc>
        <w:tc>
          <w:tcPr>
            <w:tcW w:w="145" w:type="pct"/>
          </w:tcPr>
          <w:p w14:paraId="63A7F3F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D4862F1" w14:textId="0FDC508A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385,374</w:t>
            </w:r>
          </w:p>
        </w:tc>
      </w:tr>
      <w:tr w:rsidR="005236A2" w:rsidRPr="00665100" w14:paraId="1543EF13" w14:textId="77777777" w:rsidTr="0074099F">
        <w:tc>
          <w:tcPr>
            <w:tcW w:w="1940" w:type="pct"/>
          </w:tcPr>
          <w:p w14:paraId="0542C57D" w14:textId="11D0ECA8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323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D9EFEAF" w14:textId="4B69109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194" w:type="pct"/>
            <w:gridSpan w:val="2"/>
          </w:tcPr>
          <w:p w14:paraId="079D7B3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F8C6F01" w14:textId="58FB1CE3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14:paraId="098B4F8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076E9E6" w14:textId="09FA1E2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F8001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12721AE" w14:textId="34901E1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236A2" w:rsidRPr="00665100" w14:paraId="4510CC39" w14:textId="77777777" w:rsidTr="0074099F">
        <w:tc>
          <w:tcPr>
            <w:tcW w:w="1940" w:type="pct"/>
          </w:tcPr>
          <w:p w14:paraId="6A5196EF" w14:textId="59DE5AC1" w:rsidR="005236A2" w:rsidRPr="00665100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57183001" w14:textId="18ADD6B5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94" w:type="pct"/>
            <w:gridSpan w:val="2"/>
          </w:tcPr>
          <w:p w14:paraId="55F686C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D9C85A2" w14:textId="1A7D33C8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93" w:type="pct"/>
          </w:tcPr>
          <w:p w14:paraId="28BF8AC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3C59CC" w14:textId="5B631029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10983C3" w14:textId="120A84E8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36A2" w:rsidRPr="00665100" w14:paraId="6A354B78" w14:textId="77777777" w:rsidTr="0074099F">
        <w:tc>
          <w:tcPr>
            <w:tcW w:w="1940" w:type="pct"/>
          </w:tcPr>
          <w:p w14:paraId="49695B1A" w14:textId="77777777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9D8D12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545210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6D40F5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C033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6AF3E5ED" w14:textId="77777777" w:rsidTr="00265C51">
        <w:trPr>
          <w:trHeight w:val="308"/>
        </w:trPr>
        <w:tc>
          <w:tcPr>
            <w:tcW w:w="1940" w:type="pct"/>
          </w:tcPr>
          <w:p w14:paraId="2139F1DE" w14:textId="6B37EAF2" w:rsidR="005236A2" w:rsidRPr="00F50F54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0" w:type="pct"/>
          </w:tcPr>
          <w:p w14:paraId="47008FB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72E059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ED3C98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B07E8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0081F3B4" w14:textId="77777777" w:rsidTr="00D73723">
        <w:tc>
          <w:tcPr>
            <w:tcW w:w="1940" w:type="pct"/>
          </w:tcPr>
          <w:p w14:paraId="01C43E8F" w14:textId="437D22F0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0A09AAF" w14:textId="09F8F20D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024400C" w14:textId="32B230DF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A9BD164" w14:textId="3168ED9F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18,255,641</w:t>
            </w:r>
          </w:p>
        </w:tc>
        <w:tc>
          <w:tcPr>
            <w:tcW w:w="145" w:type="pct"/>
          </w:tcPr>
          <w:p w14:paraId="26BCC11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2479DEA" w14:textId="7909B320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21,121,972</w:t>
            </w:r>
          </w:p>
        </w:tc>
      </w:tr>
      <w:tr w:rsidR="005236A2" w:rsidRPr="00665100" w14:paraId="5169DA2D" w14:textId="77777777" w:rsidTr="00D73723">
        <w:tc>
          <w:tcPr>
            <w:tcW w:w="1940" w:type="pct"/>
          </w:tcPr>
          <w:p w14:paraId="668078C5" w14:textId="0429C3D8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69A61081" w14:textId="2E6AA1CF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102,842</w:t>
            </w:r>
          </w:p>
        </w:tc>
        <w:tc>
          <w:tcPr>
            <w:tcW w:w="194" w:type="pct"/>
            <w:gridSpan w:val="2"/>
          </w:tcPr>
          <w:p w14:paraId="22D4172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D8826E7" w14:textId="514AFAA0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85,842</w:t>
            </w:r>
          </w:p>
        </w:tc>
        <w:tc>
          <w:tcPr>
            <w:tcW w:w="193" w:type="pct"/>
          </w:tcPr>
          <w:p w14:paraId="2B49448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4D7F738" w14:textId="2170A7BC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33EDF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F3C2525" w14:textId="447DBF1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36A2" w:rsidRPr="00665100" w14:paraId="591CF692" w14:textId="77777777" w:rsidTr="00D73723">
        <w:tc>
          <w:tcPr>
            <w:tcW w:w="1940" w:type="pct"/>
          </w:tcPr>
          <w:p w14:paraId="2984C6BA" w14:textId="77777777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5C893C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C3F23F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583CFE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F4DDCD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66B7D634" w14:textId="77777777" w:rsidTr="00D73723">
        <w:tc>
          <w:tcPr>
            <w:tcW w:w="1940" w:type="pct"/>
          </w:tcPr>
          <w:p w14:paraId="358DE2EF" w14:textId="77777777" w:rsidR="009046A6" w:rsidRPr="002E68E2" w:rsidRDefault="009046A6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F47C6B0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F9E1BF1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FA2A367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D635865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742FA74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8EED02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2760C3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6A6" w:rsidRPr="00665100" w14:paraId="22DA12C5" w14:textId="77777777" w:rsidTr="00D73723">
        <w:tc>
          <w:tcPr>
            <w:tcW w:w="1940" w:type="pct"/>
          </w:tcPr>
          <w:p w14:paraId="212D117A" w14:textId="77777777" w:rsidR="009046A6" w:rsidRPr="002E68E2" w:rsidRDefault="009046A6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904475E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432B705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8A3F46F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E53A50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FAEFCC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CE2BB1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6F0330" w14:textId="77777777" w:rsidR="009046A6" w:rsidRPr="00D143FB" w:rsidRDefault="009046A6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2AE11D10" w14:textId="77777777" w:rsidTr="00D73723">
        <w:tc>
          <w:tcPr>
            <w:tcW w:w="1940" w:type="pct"/>
          </w:tcPr>
          <w:p w14:paraId="6394FFA6" w14:textId="2AB231BE" w:rsidR="005236A2" w:rsidRPr="009046A6" w:rsidRDefault="005236A2" w:rsidP="0090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046A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630" w:type="pct"/>
          </w:tcPr>
          <w:p w14:paraId="66206D1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2331AA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92D6E8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92711C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34D5469F" w14:textId="77777777" w:rsidTr="00D73723">
        <w:tc>
          <w:tcPr>
            <w:tcW w:w="1940" w:type="pct"/>
          </w:tcPr>
          <w:p w14:paraId="21815BEF" w14:textId="63C15BBC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AB0A7AD" w14:textId="6A68720C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661D9F7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97B8FBE" w14:textId="0BE91D75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34463B0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55233B7" w14:textId="75A21B38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19,967,624</w:t>
            </w:r>
          </w:p>
        </w:tc>
        <w:tc>
          <w:tcPr>
            <w:tcW w:w="145" w:type="pct"/>
          </w:tcPr>
          <w:p w14:paraId="3D96963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50ED384" w14:textId="091BC309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21,594,508</w:t>
            </w:r>
          </w:p>
        </w:tc>
      </w:tr>
      <w:tr w:rsidR="005236A2" w:rsidRPr="00665100" w14:paraId="669FB0F6" w14:textId="77777777" w:rsidTr="00D73723">
        <w:tc>
          <w:tcPr>
            <w:tcW w:w="1940" w:type="pct"/>
          </w:tcPr>
          <w:p w14:paraId="40C4C64A" w14:textId="77777777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7F7D78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5804BA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B9CCF4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253097C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535040EF" w14:textId="77777777" w:rsidTr="00D73723">
        <w:tc>
          <w:tcPr>
            <w:tcW w:w="1940" w:type="pct"/>
          </w:tcPr>
          <w:p w14:paraId="6F52BCA2" w14:textId="13BA1F8C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0" w:type="pct"/>
          </w:tcPr>
          <w:p w14:paraId="541B8A1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77F95DC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3A95B0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EF1F4F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004B80FA" w14:textId="77777777" w:rsidTr="00D73723">
        <w:tc>
          <w:tcPr>
            <w:tcW w:w="1940" w:type="pct"/>
          </w:tcPr>
          <w:p w14:paraId="19A562C9" w14:textId="7F0F4C50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8CB8B70" w14:textId="5BA4BB0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2005482" w14:textId="08EF9B2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E30D8AA" w14:textId="538976F0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</w:p>
        </w:tc>
        <w:tc>
          <w:tcPr>
            <w:tcW w:w="145" w:type="pct"/>
          </w:tcPr>
          <w:p w14:paraId="62F4EB24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EDA7CE" w14:textId="6B1F742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24,217</w:t>
            </w:r>
          </w:p>
        </w:tc>
      </w:tr>
      <w:tr w:rsidR="005236A2" w:rsidRPr="00665100" w14:paraId="3D4328EF" w14:textId="77777777" w:rsidTr="00D73723">
        <w:tc>
          <w:tcPr>
            <w:tcW w:w="1940" w:type="pct"/>
          </w:tcPr>
          <w:p w14:paraId="10A5148B" w14:textId="77777777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811CDB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E0CFE2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37F0BDC" w14:textId="77777777" w:rsidR="005236A2" w:rsidRPr="00D143FB" w:rsidRDefault="005236A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BF6F42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005D78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E84873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468C4CE4" w14:textId="77777777" w:rsidTr="00D73723">
        <w:tc>
          <w:tcPr>
            <w:tcW w:w="1940" w:type="pct"/>
          </w:tcPr>
          <w:p w14:paraId="49D093AB" w14:textId="530A52C0" w:rsidR="005236A2" w:rsidRPr="002E68E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0" w:type="pct"/>
          </w:tcPr>
          <w:p w14:paraId="61BDE1B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749EEEE" w14:textId="77777777" w:rsidR="005236A2" w:rsidRPr="00D143FB" w:rsidRDefault="005236A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DE45B3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4C361D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59E22DD7" w14:textId="77777777" w:rsidTr="00D73723">
        <w:tc>
          <w:tcPr>
            <w:tcW w:w="1940" w:type="pct"/>
          </w:tcPr>
          <w:p w14:paraId="02BE1FB6" w14:textId="57F56EFF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52D33327" w14:textId="3BC65A05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82B50FF" w14:textId="7EA3222C" w:rsidR="005236A2" w:rsidRPr="00D143FB" w:rsidRDefault="005236A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CF295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670EABB" w14:textId="4DCB04BE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309,573</w:t>
            </w:r>
          </w:p>
        </w:tc>
        <w:tc>
          <w:tcPr>
            <w:tcW w:w="145" w:type="pct"/>
          </w:tcPr>
          <w:p w14:paraId="44E9EDC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D5325E8" w14:textId="16B0921F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417,093</w:t>
            </w:r>
          </w:p>
        </w:tc>
      </w:tr>
      <w:tr w:rsidR="005236A2" w:rsidRPr="00665100" w14:paraId="0EDAC146" w14:textId="77777777" w:rsidTr="00D73723">
        <w:tc>
          <w:tcPr>
            <w:tcW w:w="1940" w:type="pct"/>
          </w:tcPr>
          <w:p w14:paraId="48A65AA5" w14:textId="7DB00D4A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30F03B97" w14:textId="43785326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135,763</w:t>
            </w:r>
          </w:p>
        </w:tc>
        <w:tc>
          <w:tcPr>
            <w:tcW w:w="194" w:type="pct"/>
            <w:gridSpan w:val="2"/>
          </w:tcPr>
          <w:p w14:paraId="0B2AECEC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8CFBDC7" w14:textId="31C736B8" w:rsidR="005236A2" w:rsidRPr="00D143FB" w:rsidRDefault="005236A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13,491</w:t>
            </w:r>
          </w:p>
        </w:tc>
        <w:tc>
          <w:tcPr>
            <w:tcW w:w="193" w:type="pct"/>
          </w:tcPr>
          <w:p w14:paraId="24B03CE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81E54CC" w14:textId="0081BE06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45" w:type="pct"/>
          </w:tcPr>
          <w:p w14:paraId="5EA7E3E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9DE43C5" w14:textId="1F1DB0E2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5236A2" w:rsidRPr="00665100" w14:paraId="15429FFF" w14:textId="77777777" w:rsidTr="00D61F07">
        <w:tc>
          <w:tcPr>
            <w:tcW w:w="1940" w:type="pct"/>
          </w:tcPr>
          <w:p w14:paraId="223231B9" w14:textId="65FADC39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7AAA4837" w14:textId="7A1AB0C4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22,571</w:t>
            </w:r>
          </w:p>
        </w:tc>
        <w:tc>
          <w:tcPr>
            <w:tcW w:w="194" w:type="pct"/>
            <w:gridSpan w:val="2"/>
          </w:tcPr>
          <w:p w14:paraId="71A1672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7FF4910" w14:textId="470F5FDD" w:rsidR="005236A2" w:rsidRPr="00D143FB" w:rsidRDefault="005236A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22,593</w:t>
            </w:r>
          </w:p>
        </w:tc>
        <w:tc>
          <w:tcPr>
            <w:tcW w:w="193" w:type="pct"/>
          </w:tcPr>
          <w:p w14:paraId="77A2DB6D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DC8E506" w14:textId="0C63AD39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5" w:type="pct"/>
          </w:tcPr>
          <w:p w14:paraId="5F06FDE8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A47883F" w14:textId="12846662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5236A2" w:rsidRPr="00665100" w14:paraId="2EDC44B2" w14:textId="77777777" w:rsidTr="00D61F07">
        <w:tc>
          <w:tcPr>
            <w:tcW w:w="1940" w:type="pct"/>
          </w:tcPr>
          <w:p w14:paraId="51392DF1" w14:textId="63DF58C9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19A469A5" w14:textId="6CFC58D8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88,585</w:t>
            </w:r>
          </w:p>
        </w:tc>
        <w:tc>
          <w:tcPr>
            <w:tcW w:w="194" w:type="pct"/>
            <w:gridSpan w:val="2"/>
          </w:tcPr>
          <w:p w14:paraId="5375926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07EE48B" w14:textId="3E4979F1" w:rsidR="005236A2" w:rsidRPr="00D143FB" w:rsidRDefault="005236A2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52,227</w:t>
            </w:r>
          </w:p>
        </w:tc>
        <w:tc>
          <w:tcPr>
            <w:tcW w:w="193" w:type="pct"/>
          </w:tcPr>
          <w:p w14:paraId="7F1281E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40DAFB2" w14:textId="66F90A4B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24,846</w:t>
            </w:r>
          </w:p>
        </w:tc>
        <w:tc>
          <w:tcPr>
            <w:tcW w:w="145" w:type="pct"/>
          </w:tcPr>
          <w:p w14:paraId="1C19E50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8751611" w14:textId="46B9843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4,372</w:t>
            </w:r>
          </w:p>
        </w:tc>
      </w:tr>
      <w:tr w:rsidR="005236A2" w:rsidRPr="00665100" w14:paraId="49CF01C2" w14:textId="77777777" w:rsidTr="00874BA7">
        <w:tc>
          <w:tcPr>
            <w:tcW w:w="1940" w:type="pct"/>
          </w:tcPr>
          <w:p w14:paraId="0038BFF5" w14:textId="77777777" w:rsidR="005236A2" w:rsidRPr="006D68DD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28C39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2E44A6D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B082644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2B0E368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710EB6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9987BB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525103D0" w14:textId="77777777" w:rsidTr="00874BA7">
        <w:tc>
          <w:tcPr>
            <w:tcW w:w="1940" w:type="pct"/>
          </w:tcPr>
          <w:p w14:paraId="3BF05A7D" w14:textId="4CC3B13A" w:rsidR="005236A2" w:rsidRPr="009205B7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เงินให้กู้ยืมระยะสั้นจาก</w:t>
            </w:r>
          </w:p>
        </w:tc>
        <w:tc>
          <w:tcPr>
            <w:tcW w:w="630" w:type="pct"/>
          </w:tcPr>
          <w:p w14:paraId="0ECC51D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A5B10B4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45BD8F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657D34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7DA039BD" w14:textId="77777777" w:rsidTr="00874BA7">
        <w:tc>
          <w:tcPr>
            <w:tcW w:w="1940" w:type="pct"/>
          </w:tcPr>
          <w:p w14:paraId="7EF1EE9E" w14:textId="71F1A167" w:rsidR="005236A2" w:rsidRPr="009205B7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225C1464" w14:textId="415D3CA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6853AFB" w14:textId="5DC9D458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958D98" w14:textId="37008AB2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33,000</w:t>
            </w:r>
          </w:p>
        </w:tc>
        <w:tc>
          <w:tcPr>
            <w:tcW w:w="145" w:type="pct"/>
          </w:tcPr>
          <w:p w14:paraId="3A65D484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F968CB0" w14:textId="22E40B6A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5236A2" w:rsidRPr="00665100" w14:paraId="31B1F567" w14:textId="77777777" w:rsidTr="00874BA7">
        <w:tc>
          <w:tcPr>
            <w:tcW w:w="1940" w:type="pct"/>
          </w:tcPr>
          <w:p w14:paraId="01F430A3" w14:textId="77777777" w:rsidR="005236A2" w:rsidRPr="009205B7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FFA935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B12660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92A148D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F8B651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26628479" w14:textId="77777777" w:rsidTr="00874BA7">
        <w:tc>
          <w:tcPr>
            <w:tcW w:w="1940" w:type="pct"/>
          </w:tcPr>
          <w:p w14:paraId="737C5343" w14:textId="35192BDD" w:rsidR="005236A2" w:rsidRPr="009205B7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0393343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F98D5F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3947B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442812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047C3A52" w14:textId="77777777" w:rsidTr="00874BA7">
        <w:tc>
          <w:tcPr>
            <w:tcW w:w="1940" w:type="pct"/>
          </w:tcPr>
          <w:p w14:paraId="1FBE76F3" w14:textId="21B4824C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8E61E11" w14:textId="4E450851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13D2655" w14:textId="24F75C40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1F46B3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8C2CD44" w14:textId="09B926BB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68,857</w:t>
            </w:r>
          </w:p>
        </w:tc>
        <w:tc>
          <w:tcPr>
            <w:tcW w:w="145" w:type="pct"/>
          </w:tcPr>
          <w:p w14:paraId="044975D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13A4BD7" w14:textId="409AD765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99,295</w:t>
            </w:r>
          </w:p>
        </w:tc>
      </w:tr>
      <w:tr w:rsidR="005236A2" w:rsidRPr="00665100" w14:paraId="3FDCBB8F" w14:textId="77777777" w:rsidTr="00D73723">
        <w:tc>
          <w:tcPr>
            <w:tcW w:w="1940" w:type="pct"/>
          </w:tcPr>
          <w:p w14:paraId="3CD94626" w14:textId="0F4616DC" w:rsidR="005236A2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664FAFD" w14:textId="495CE7E3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141,869</w:t>
            </w:r>
          </w:p>
        </w:tc>
        <w:tc>
          <w:tcPr>
            <w:tcW w:w="194" w:type="pct"/>
            <w:gridSpan w:val="2"/>
          </w:tcPr>
          <w:p w14:paraId="1AFDBE4A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379D276" w14:textId="0EE7AF3F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174,707</w:t>
            </w:r>
          </w:p>
        </w:tc>
        <w:tc>
          <w:tcPr>
            <w:tcW w:w="193" w:type="pct"/>
          </w:tcPr>
          <w:p w14:paraId="438BA779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FA4A60C" w14:textId="1F0F833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115,527</w:t>
            </w:r>
          </w:p>
        </w:tc>
        <w:tc>
          <w:tcPr>
            <w:tcW w:w="145" w:type="pct"/>
          </w:tcPr>
          <w:p w14:paraId="4A82F31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CB3FC24" w14:textId="693AB5A3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138,454</w:t>
            </w:r>
          </w:p>
        </w:tc>
      </w:tr>
      <w:tr w:rsidR="005236A2" w:rsidRPr="00665100" w14:paraId="1BB8EEA3" w14:textId="77777777" w:rsidTr="00D73723">
        <w:tc>
          <w:tcPr>
            <w:tcW w:w="1940" w:type="pct"/>
          </w:tcPr>
          <w:p w14:paraId="2C218E81" w14:textId="77777777" w:rsidR="005236A2" w:rsidRPr="00E71B59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E64C82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F1EE92C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D24049F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2BB04E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50312AAB" w14:textId="77777777" w:rsidTr="00D73723">
        <w:tc>
          <w:tcPr>
            <w:tcW w:w="1940" w:type="pct"/>
          </w:tcPr>
          <w:p w14:paraId="7D6E3550" w14:textId="45806D83" w:rsidR="005236A2" w:rsidRPr="00E71B59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0" w:type="pct"/>
          </w:tcPr>
          <w:p w14:paraId="0800320E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DE43816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3AB5F11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18E03B5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A2" w:rsidRPr="00665100" w14:paraId="5A42DC20" w14:textId="77777777" w:rsidTr="00D73723">
        <w:tc>
          <w:tcPr>
            <w:tcW w:w="1940" w:type="pct"/>
          </w:tcPr>
          <w:p w14:paraId="2763789A" w14:textId="0FCA468C" w:rsidR="005236A2" w:rsidRPr="00E71B59" w:rsidRDefault="005236A2" w:rsidP="0052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2E166B09" w14:textId="12F6D509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0E51BA" w14:textId="6AF623F0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DF1011" w14:textId="039383E6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236A2">
              <w:rPr>
                <w:rFonts w:ascii="Angsana New" w:hAnsi="Angsana New" w:cs="Angsana New"/>
                <w:sz w:val="30"/>
                <w:szCs w:val="30"/>
              </w:rPr>
              <w:t>855,020</w:t>
            </w:r>
          </w:p>
        </w:tc>
        <w:tc>
          <w:tcPr>
            <w:tcW w:w="145" w:type="pct"/>
          </w:tcPr>
          <w:p w14:paraId="13781EA4" w14:textId="77777777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23C317B" w14:textId="6621B9C9" w:rsidR="005236A2" w:rsidRPr="00D143FB" w:rsidRDefault="005236A2" w:rsidP="0052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307,283</w:t>
            </w:r>
          </w:p>
        </w:tc>
      </w:tr>
    </w:tbl>
    <w:p w14:paraId="4052EC3E" w14:textId="77777777" w:rsidR="00FB1E79" w:rsidRDefault="00FB1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7E3096" w14:textId="2A158C1B" w:rsidR="00230AC8" w:rsidRPr="00031C8C" w:rsidRDefault="00D508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31C8C">
        <w:rPr>
          <w:rFonts w:ascii="Angsana New" w:hAnsi="Angsana New" w:cs="Angsana New"/>
          <w:szCs w:val="30"/>
          <w:cs/>
        </w:rPr>
        <w:lastRenderedPageBreak/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031C8C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1040"/>
      </w:tblGrid>
      <w:tr w:rsidR="00031C8C" w:rsidRPr="00154917" w14:paraId="102ABC81" w14:textId="77777777" w:rsidTr="004B7D19">
        <w:trPr>
          <w:cantSplit/>
          <w:trHeight w:hRule="exact" w:val="346"/>
        </w:trPr>
        <w:tc>
          <w:tcPr>
            <w:tcW w:w="4680" w:type="dxa"/>
            <w:shd w:val="clear" w:color="auto" w:fill="auto"/>
          </w:tcPr>
          <w:p w14:paraId="2B71DC79" w14:textId="77777777" w:rsidR="00230AC8" w:rsidRPr="00154917" w:rsidRDefault="00230AC8" w:rsidP="00154917">
            <w:pPr>
              <w:ind w:left="357"/>
              <w:contextualSpacing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A23E58C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14:paraId="0F1ABF54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B7D19" w:rsidRPr="00154917" w14:paraId="23CFF31C" w14:textId="77777777" w:rsidTr="004B7D19">
        <w:trPr>
          <w:cantSplit/>
          <w:trHeight w:hRule="exact" w:val="346"/>
        </w:trPr>
        <w:tc>
          <w:tcPr>
            <w:tcW w:w="4680" w:type="dxa"/>
            <w:shd w:val="clear" w:color="auto" w:fill="auto"/>
          </w:tcPr>
          <w:p w14:paraId="528E632D" w14:textId="06B9323C" w:rsidR="0057562B" w:rsidRPr="00154917" w:rsidRDefault="0057562B" w:rsidP="00154917">
            <w:pPr>
              <w:contextualSpacing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54917"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="004F2B96"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154917"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F2B96"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54917"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4F2B96" w:rsidRPr="001549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7F85AC" w14:textId="1FAEB494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491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637E689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93E172" w14:textId="4CF79905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491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</w:tcPr>
          <w:p w14:paraId="493CBDC9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9AD06" w14:textId="567BE571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491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</w:tcPr>
          <w:p w14:paraId="377F9353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443B051" w14:textId="1CD45CCF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491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031C8C" w:rsidRPr="00154917" w14:paraId="3AE66DD2" w14:textId="77777777" w:rsidTr="009046A6">
        <w:trPr>
          <w:cantSplit/>
          <w:trHeight w:hRule="exact" w:val="290"/>
        </w:trPr>
        <w:tc>
          <w:tcPr>
            <w:tcW w:w="4680" w:type="dxa"/>
            <w:shd w:val="clear" w:color="auto" w:fill="auto"/>
          </w:tcPr>
          <w:p w14:paraId="7BAE5149" w14:textId="77777777" w:rsidR="00230AC8" w:rsidRPr="00154917" w:rsidRDefault="00230AC8" w:rsidP="00154917">
            <w:pPr>
              <w:pStyle w:val="Heading6"/>
              <w:contextualSpacing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820" w:type="dxa"/>
            <w:gridSpan w:val="7"/>
          </w:tcPr>
          <w:p w14:paraId="69714EBC" w14:textId="77777777" w:rsidR="00230AC8" w:rsidRPr="00154917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24"/>
                <w:szCs w:val="24"/>
                <w:lang w:eastAsia="th-TH"/>
              </w:rPr>
            </w:pPr>
            <w:r w:rsidRPr="00154917">
              <w:rPr>
                <w:rFonts w:asciiTheme="majorBidi" w:eastAsia="Arial Unicode MS" w:hAnsiTheme="majorBidi" w:cstheme="majorBidi"/>
                <w:i/>
                <w:iCs/>
                <w:snapToGrid w:val="0"/>
                <w:sz w:val="24"/>
                <w:szCs w:val="24"/>
                <w:lang w:eastAsia="th-TH"/>
              </w:rPr>
              <w:t>(</w:t>
            </w:r>
            <w:r w:rsidRPr="00154917">
              <w:rPr>
                <w:rFonts w:asciiTheme="majorBidi" w:eastAsia="Arial Unicode MS" w:hAnsiTheme="majorBidi" w:cstheme="majorBidi"/>
                <w:i/>
                <w:i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  <w:r w:rsidRPr="00154917">
              <w:rPr>
                <w:rFonts w:asciiTheme="majorBidi" w:eastAsia="Arial Unicode MS" w:hAnsiTheme="majorBidi" w:cstheme="majorBidi"/>
                <w:i/>
                <w:iCs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B7D19" w:rsidRPr="00154917" w14:paraId="77806DBA" w14:textId="77777777" w:rsidTr="009046A6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DBC7060" w14:textId="09E70547" w:rsidR="00D64099" w:rsidRPr="00154917" w:rsidRDefault="00D64099" w:rsidP="0015491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DC0549"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0549"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(ขาดทุน) </w:t>
            </w:r>
            <w:r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FFDF3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2E1C68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4A66A" w14:textId="3E7E744D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70E1D0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3AFF9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D29AE8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D8D79A4" w14:textId="3E28CE48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46A6" w:rsidRPr="00154917" w14:paraId="390C61B5" w14:textId="77777777" w:rsidTr="0058076F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BD6DD9E" w14:textId="2EB8A710" w:rsidR="009046A6" w:rsidRPr="009046A6" w:rsidRDefault="009046A6" w:rsidP="009046A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046A6"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การด</w:t>
            </w:r>
            <w:r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ำ</w:t>
            </w:r>
            <w:r w:rsidRPr="009046A6"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เนินงานต่อเนื่อง</w:t>
            </w:r>
          </w:p>
        </w:tc>
        <w:tc>
          <w:tcPr>
            <w:tcW w:w="990" w:type="dxa"/>
            <w:shd w:val="clear" w:color="auto" w:fill="auto"/>
          </w:tcPr>
          <w:p w14:paraId="1D00B0C5" w14:textId="53388070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5,000,304</w:t>
            </w:r>
          </w:p>
        </w:tc>
        <w:tc>
          <w:tcPr>
            <w:tcW w:w="270" w:type="dxa"/>
            <w:shd w:val="clear" w:color="auto" w:fill="auto"/>
          </w:tcPr>
          <w:p w14:paraId="3E8A3C26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325BB0" w14:textId="39A4224D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3,831,146</w:t>
            </w:r>
          </w:p>
        </w:tc>
        <w:tc>
          <w:tcPr>
            <w:tcW w:w="270" w:type="dxa"/>
            <w:shd w:val="clear" w:color="auto" w:fill="auto"/>
          </w:tcPr>
          <w:p w14:paraId="1EF45FA2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058486" w14:textId="68C4C71A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4,557,725</w:t>
            </w:r>
          </w:p>
        </w:tc>
        <w:tc>
          <w:tcPr>
            <w:tcW w:w="270" w:type="dxa"/>
            <w:shd w:val="clear" w:color="auto" w:fill="auto"/>
          </w:tcPr>
          <w:p w14:paraId="0EB9C4C7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07BEAD56" w14:textId="60171632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4,058,813</w:t>
            </w:r>
          </w:p>
        </w:tc>
      </w:tr>
      <w:tr w:rsidR="009046A6" w:rsidRPr="00154917" w14:paraId="6B9965E9" w14:textId="77777777" w:rsidTr="0058076F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1EE06D4" w14:textId="782BAA15" w:rsidR="009046A6" w:rsidRPr="009046A6" w:rsidRDefault="009046A6" w:rsidP="009046A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046A6"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การด</w:t>
            </w:r>
            <w:r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ำ</w:t>
            </w:r>
            <w:r w:rsidRPr="009046A6"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88AF43" w14:textId="70BB6FA0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85251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3AC804" w14:textId="61B649CE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(665,782)</w:t>
            </w:r>
          </w:p>
        </w:tc>
        <w:tc>
          <w:tcPr>
            <w:tcW w:w="270" w:type="dxa"/>
            <w:shd w:val="clear" w:color="auto" w:fill="auto"/>
          </w:tcPr>
          <w:p w14:paraId="71180C14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94582C" w14:textId="293A4744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076208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4648A2C6" w14:textId="3BCCD6F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46A6" w:rsidRPr="00154917" w14:paraId="66EFCEF3" w14:textId="77777777" w:rsidTr="009046A6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F490DFC" w14:textId="705F5F72" w:rsidR="009046A6" w:rsidRPr="009046A6" w:rsidRDefault="009046A6" w:rsidP="009046A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9046A6">
              <w:rPr>
                <w:rFonts w:asciiTheme="majorBidi" w:eastAsia="Arial Unicode MS" w:hAnsiTheme="majorBidi" w:cs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3FD6" w14:textId="3EB78400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5,000,304</w:t>
            </w:r>
          </w:p>
        </w:tc>
        <w:tc>
          <w:tcPr>
            <w:tcW w:w="270" w:type="dxa"/>
            <w:shd w:val="clear" w:color="auto" w:fill="auto"/>
          </w:tcPr>
          <w:p w14:paraId="3E5FAC90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F683" w14:textId="214FB976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3,165,364</w:t>
            </w:r>
          </w:p>
        </w:tc>
        <w:tc>
          <w:tcPr>
            <w:tcW w:w="270" w:type="dxa"/>
            <w:shd w:val="clear" w:color="auto" w:fill="auto"/>
          </w:tcPr>
          <w:p w14:paraId="03DCF681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97087" w14:textId="0A8AA5F5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4,557,725</w:t>
            </w:r>
          </w:p>
        </w:tc>
        <w:tc>
          <w:tcPr>
            <w:tcW w:w="270" w:type="dxa"/>
            <w:shd w:val="clear" w:color="auto" w:fill="auto"/>
          </w:tcPr>
          <w:p w14:paraId="6C8ED7B0" w14:textId="77777777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56350" w14:textId="040D636D" w:rsidR="009046A6" w:rsidRPr="009046A6" w:rsidRDefault="009046A6" w:rsidP="0090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4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4,058,813</w:t>
            </w:r>
          </w:p>
        </w:tc>
      </w:tr>
      <w:tr w:rsidR="004B7D19" w:rsidRPr="00154917" w14:paraId="417C0D08" w14:textId="77777777" w:rsidTr="00D72C46">
        <w:trPr>
          <w:cantSplit/>
          <w:trHeight w:hRule="exact" w:val="237"/>
        </w:trPr>
        <w:tc>
          <w:tcPr>
            <w:tcW w:w="4680" w:type="dxa"/>
            <w:vAlign w:val="bottom"/>
          </w:tcPr>
          <w:p w14:paraId="20F06A4F" w14:textId="77777777" w:rsidR="00D64099" w:rsidRPr="00154917" w:rsidRDefault="00D64099" w:rsidP="0015491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B2593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4D602E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F8E25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ACD538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C8C87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27DFF3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C73D00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7D19" w:rsidRPr="00154917" w14:paraId="3DA7541C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BB25BA5" w14:textId="77777777" w:rsidR="00D64099" w:rsidRPr="00154917" w:rsidRDefault="00D64099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28449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49B8F7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9AA68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1B26FB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344CD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63293E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331EEE9" w14:textId="77777777" w:rsidR="00D64099" w:rsidRPr="00154917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C06" w:rsidRPr="00154917" w14:paraId="7776ADCF" w14:textId="77777777" w:rsidTr="004029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7528C7D" w14:textId="5EF3DF0D" w:rsidR="00F06C06" w:rsidRPr="00154917" w:rsidRDefault="00F06C06" w:rsidP="00F06C06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15491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ค่าเสื่อมราคา</w:t>
            </w:r>
            <w:r w:rsidRPr="00154917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4E47AD8" w14:textId="5BA9E2D3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2,957,251</w:t>
            </w:r>
          </w:p>
        </w:tc>
        <w:tc>
          <w:tcPr>
            <w:tcW w:w="270" w:type="dxa"/>
            <w:shd w:val="clear" w:color="auto" w:fill="auto"/>
          </w:tcPr>
          <w:p w14:paraId="1C49655F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C2AA21" w14:textId="0D0B9674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2,817,229</w:t>
            </w:r>
          </w:p>
        </w:tc>
        <w:tc>
          <w:tcPr>
            <w:tcW w:w="270" w:type="dxa"/>
            <w:shd w:val="clear" w:color="auto" w:fill="auto"/>
          </w:tcPr>
          <w:p w14:paraId="35058BCE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D1332E" w14:textId="05FCC2A8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392,168</w:t>
            </w:r>
          </w:p>
        </w:tc>
        <w:tc>
          <w:tcPr>
            <w:tcW w:w="270" w:type="dxa"/>
            <w:shd w:val="clear" w:color="auto" w:fill="auto"/>
          </w:tcPr>
          <w:p w14:paraId="64A54147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2C62B44" w14:textId="698B2AC1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419,660</w:t>
            </w:r>
          </w:p>
        </w:tc>
      </w:tr>
      <w:tr w:rsidR="00F06C06" w:rsidRPr="00154917" w14:paraId="19139107" w14:textId="77777777" w:rsidTr="004029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EF6E3CC" w14:textId="45E78F12" w:rsidR="00F06C06" w:rsidRPr="00154917" w:rsidRDefault="00F06C06" w:rsidP="00F06C06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15491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08DDDDC" w14:textId="1F6F93FE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307,947</w:t>
            </w:r>
          </w:p>
        </w:tc>
        <w:tc>
          <w:tcPr>
            <w:tcW w:w="270" w:type="dxa"/>
            <w:shd w:val="clear" w:color="auto" w:fill="auto"/>
          </w:tcPr>
          <w:p w14:paraId="5D84DEBE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2041A" w14:textId="5A3F4C30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301,701</w:t>
            </w:r>
          </w:p>
        </w:tc>
        <w:tc>
          <w:tcPr>
            <w:tcW w:w="270" w:type="dxa"/>
            <w:shd w:val="clear" w:color="auto" w:fill="auto"/>
          </w:tcPr>
          <w:p w14:paraId="44444006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58F336" w14:textId="4CC44886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178,307</w:t>
            </w:r>
          </w:p>
        </w:tc>
        <w:tc>
          <w:tcPr>
            <w:tcW w:w="270" w:type="dxa"/>
            <w:shd w:val="clear" w:color="auto" w:fill="auto"/>
          </w:tcPr>
          <w:p w14:paraId="3477079B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56B867F" w14:textId="7BAD5C81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170,429</w:t>
            </w:r>
          </w:p>
        </w:tc>
      </w:tr>
      <w:tr w:rsidR="00F06C06" w:rsidRPr="00154917" w14:paraId="53AE15D3" w14:textId="77777777" w:rsidTr="004029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B98E1A6" w14:textId="391D3905" w:rsidR="00F06C06" w:rsidRPr="00154917" w:rsidRDefault="00F06C06" w:rsidP="00F06C06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ค่าตัดจำหน่ายส่วนลด/ส่วนเกินจากตราสารหนี้</w:t>
            </w:r>
          </w:p>
        </w:tc>
        <w:tc>
          <w:tcPr>
            <w:tcW w:w="990" w:type="dxa"/>
            <w:shd w:val="clear" w:color="auto" w:fill="auto"/>
          </w:tcPr>
          <w:p w14:paraId="231571E7" w14:textId="55BB75B2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4,748</w:t>
            </w:r>
          </w:p>
        </w:tc>
        <w:tc>
          <w:tcPr>
            <w:tcW w:w="270" w:type="dxa"/>
            <w:shd w:val="clear" w:color="auto" w:fill="auto"/>
          </w:tcPr>
          <w:p w14:paraId="08BF612B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FF7594" w14:textId="55531099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5,073</w:t>
            </w:r>
          </w:p>
        </w:tc>
        <w:tc>
          <w:tcPr>
            <w:tcW w:w="270" w:type="dxa"/>
            <w:shd w:val="clear" w:color="auto" w:fill="auto"/>
          </w:tcPr>
          <w:p w14:paraId="534E8921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EF9314" w14:textId="2397E728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EA22CF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446300C" w14:textId="44C2B886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6C06" w:rsidRPr="00154917" w14:paraId="556B4067" w14:textId="77777777" w:rsidTr="000B307B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EAF79AF" w14:textId="51A2A903" w:rsidR="00F06C06" w:rsidRPr="00154917" w:rsidRDefault="00F06C06" w:rsidP="00F06C06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 xml:space="preserve">(กลับรายการ) </w:t>
            </w: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ขาดทุนจากการด้อยค่าของลูกหนี้</w:t>
            </w:r>
          </w:p>
        </w:tc>
        <w:tc>
          <w:tcPr>
            <w:tcW w:w="990" w:type="dxa"/>
            <w:shd w:val="clear" w:color="auto" w:fill="auto"/>
          </w:tcPr>
          <w:p w14:paraId="4CDBF4A2" w14:textId="139F13A5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21,300</w:t>
            </w:r>
          </w:p>
        </w:tc>
        <w:tc>
          <w:tcPr>
            <w:tcW w:w="270" w:type="dxa"/>
            <w:shd w:val="clear" w:color="auto" w:fill="auto"/>
          </w:tcPr>
          <w:p w14:paraId="2D44BE53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636F7" w14:textId="71FFFB64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25,520</w:t>
            </w:r>
          </w:p>
        </w:tc>
        <w:tc>
          <w:tcPr>
            <w:tcW w:w="270" w:type="dxa"/>
            <w:shd w:val="clear" w:color="auto" w:fill="auto"/>
          </w:tcPr>
          <w:p w14:paraId="3DB78024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BBB9D2" w14:textId="158BA3C1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(8,744)</w:t>
            </w:r>
          </w:p>
        </w:tc>
        <w:tc>
          <w:tcPr>
            <w:tcW w:w="270" w:type="dxa"/>
            <w:shd w:val="clear" w:color="auto" w:fill="auto"/>
          </w:tcPr>
          <w:p w14:paraId="13D497D7" w14:textId="7777777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DD1D1D2" w14:textId="72B36447" w:rsidR="00F06C06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23,519</w:t>
            </w:r>
          </w:p>
        </w:tc>
      </w:tr>
      <w:tr w:rsidR="004B7D19" w:rsidRPr="00154917" w14:paraId="30C46DD5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8027806" w14:textId="1ABD76A0" w:rsidR="00D86C4F" w:rsidRPr="00154917" w:rsidRDefault="00F06C06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 xml:space="preserve">(กลับรายการ) </w:t>
            </w:r>
            <w:r w:rsidR="0057132D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ขาดทุนจากการด้อยค่าเงินให้กู้ยืมแก่กิจการที่เกี่ยวข้องกัน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35DA3" w14:textId="5A6534AF" w:rsidR="00D86C4F" w:rsidRPr="00154917" w:rsidRDefault="009046A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C1FC9" w14:textId="77777777" w:rsidR="00D86C4F" w:rsidRPr="00154917" w:rsidRDefault="00D86C4F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C5F99" w14:textId="045C2324" w:rsidR="00D86C4F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C5AE7" w14:textId="77777777" w:rsidR="00D86C4F" w:rsidRPr="00154917" w:rsidRDefault="00D86C4F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84674" w14:textId="7093241D" w:rsidR="00D86C4F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(315)</w:t>
            </w:r>
          </w:p>
        </w:tc>
        <w:tc>
          <w:tcPr>
            <w:tcW w:w="270" w:type="dxa"/>
            <w:shd w:val="clear" w:color="auto" w:fill="auto"/>
          </w:tcPr>
          <w:p w14:paraId="0233B7C5" w14:textId="77777777" w:rsidR="00D86C4F" w:rsidRPr="00154917" w:rsidRDefault="00D86C4F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51DBC10" w14:textId="691BD9C7" w:rsidR="00D86C4F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</w:tr>
      <w:tr w:rsidR="002E2A8B" w:rsidRPr="00154917" w14:paraId="2AEACED8" w14:textId="77777777" w:rsidTr="005156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78202DFC" w14:textId="40CDAA7C" w:rsidR="002E2A8B" w:rsidRPr="00154917" w:rsidRDefault="0057132D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(กลับรายการ) ขาดทุนจากการลดมูลค่าของสินค้าคงเหลือ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5911470" w14:textId="049C4460" w:rsidR="002E2A8B" w:rsidRPr="00154917" w:rsidRDefault="009046A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(194</w:t>
            </w:r>
            <w:r w:rsidRPr="009046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655)</w:t>
            </w:r>
          </w:p>
        </w:tc>
        <w:tc>
          <w:tcPr>
            <w:tcW w:w="270" w:type="dxa"/>
            <w:shd w:val="clear" w:color="auto" w:fill="auto"/>
          </w:tcPr>
          <w:p w14:paraId="29C9B1C7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B5F5C3" w14:textId="692BFA22" w:rsidR="002E2A8B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30,947</w:t>
            </w:r>
          </w:p>
        </w:tc>
        <w:tc>
          <w:tcPr>
            <w:tcW w:w="270" w:type="dxa"/>
            <w:shd w:val="clear" w:color="auto" w:fill="auto"/>
          </w:tcPr>
          <w:p w14:paraId="14A204D9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A0A57E" w14:textId="6B9E441B" w:rsidR="002E2A8B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122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7BF99023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01B85DA" w14:textId="2B667E52" w:rsidR="002E2A8B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16,312</w:t>
            </w:r>
          </w:p>
        </w:tc>
      </w:tr>
      <w:tr w:rsidR="002E2A8B" w:rsidRPr="00154917" w14:paraId="490E3BCB" w14:textId="77777777" w:rsidTr="005156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411F8B71" w14:textId="60F72A6C" w:rsidR="002E2A8B" w:rsidRPr="0057132D" w:rsidRDefault="00FB6AEB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(</w:t>
            </w:r>
            <w:r w:rsidR="0057132D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กลับรายการ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) </w:t>
            </w:r>
            <w:r w:rsidR="0057132D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ขาดทุนการด้อยค่าของที่ดิน อาคาร</w:t>
            </w:r>
          </w:p>
        </w:tc>
        <w:tc>
          <w:tcPr>
            <w:tcW w:w="990" w:type="dxa"/>
            <w:shd w:val="clear" w:color="auto" w:fill="auto"/>
          </w:tcPr>
          <w:p w14:paraId="723556DF" w14:textId="72A3F8BC" w:rsidR="002E2A8B" w:rsidRPr="00154917" w:rsidRDefault="002E2A8B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52ADA4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C0D2D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22B5A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5E86C" w14:textId="77777777" w:rsidR="002E2A8B" w:rsidRPr="00154917" w:rsidRDefault="002E2A8B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625114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ACD1794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2A8B" w:rsidRPr="00154917" w14:paraId="662DE202" w14:textId="77777777" w:rsidTr="005156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A7F58DA" w14:textId="649FD6CB" w:rsidR="002E2A8B" w:rsidRPr="00154917" w:rsidRDefault="0057132D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 xml:space="preserve">   และอุปกรณ์ และสินทรัพย์ไม่มีตัวตน สุทธิ</w:t>
            </w:r>
          </w:p>
        </w:tc>
        <w:tc>
          <w:tcPr>
            <w:tcW w:w="990" w:type="dxa"/>
            <w:shd w:val="clear" w:color="auto" w:fill="auto"/>
          </w:tcPr>
          <w:p w14:paraId="62807D1C" w14:textId="3EB58901" w:rsidR="002E2A8B" w:rsidRPr="00154917" w:rsidRDefault="009046A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43</w:t>
            </w:r>
            <w:r w:rsidRPr="009046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64C73CF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3C7D4" w14:textId="5AB39A0D" w:rsidR="002E2A8B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(7,417)</w:t>
            </w:r>
          </w:p>
        </w:tc>
        <w:tc>
          <w:tcPr>
            <w:tcW w:w="270" w:type="dxa"/>
            <w:shd w:val="clear" w:color="auto" w:fill="auto"/>
          </w:tcPr>
          <w:p w14:paraId="22160521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F993B" w14:textId="25E18A8F" w:rsidR="002E2A8B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3648E5" w14:textId="77777777" w:rsidR="002E2A8B" w:rsidRPr="00154917" w:rsidRDefault="002E2A8B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975893" w14:textId="1608E1EA" w:rsidR="002E2A8B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B7D19" w:rsidRPr="00154917" w14:paraId="5B4BE385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8E3FF6B" w14:textId="1703B94E" w:rsidR="00CF4178" w:rsidRPr="00154917" w:rsidRDefault="0057132D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CA99DF" w14:textId="72531928" w:rsidR="00CF4178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DA600" w14:textId="77777777" w:rsidR="00CF4178" w:rsidRPr="00154917" w:rsidRDefault="00CF4178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562B5C" w14:textId="05F89D9F" w:rsidR="00CF4178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A4EB4" w14:textId="77777777" w:rsidR="00CF4178" w:rsidRPr="00154917" w:rsidRDefault="00CF4178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3A008A" w14:textId="41181EF9" w:rsidR="00CF4178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3B455" w14:textId="77777777" w:rsidR="00CF4178" w:rsidRPr="00154917" w:rsidRDefault="00CF4178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599E0A4" w14:textId="3E691078" w:rsidR="00CF4178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52,335</w:t>
            </w:r>
          </w:p>
        </w:tc>
      </w:tr>
      <w:tr w:rsidR="004B7D19" w:rsidRPr="00154917" w14:paraId="043D1AA2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3938D8A1" w14:textId="454BE908" w:rsidR="00D86C4F" w:rsidRPr="00154917" w:rsidRDefault="0057132D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DB6D4E" w14:textId="7D33D57C" w:rsidR="00D86C4F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262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00FD3ADB" w14:textId="77777777" w:rsidR="00D86C4F" w:rsidRPr="00154917" w:rsidRDefault="00D86C4F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79E28" w14:textId="5B18307D" w:rsidR="00D86C4F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253,558</w:t>
            </w:r>
          </w:p>
        </w:tc>
        <w:tc>
          <w:tcPr>
            <w:tcW w:w="270" w:type="dxa"/>
            <w:shd w:val="clear" w:color="auto" w:fill="auto"/>
          </w:tcPr>
          <w:p w14:paraId="3E0B19A8" w14:textId="77777777" w:rsidR="00D86C4F" w:rsidRPr="00154917" w:rsidRDefault="00D86C4F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41F0E" w14:textId="038899DC" w:rsidR="00D86C4F" w:rsidRPr="00154917" w:rsidRDefault="00F06C0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82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2C883627" w14:textId="77777777" w:rsidR="00D86C4F" w:rsidRPr="00154917" w:rsidRDefault="00D86C4F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923663" w14:textId="09BE496F" w:rsidR="00D86C4F" w:rsidRPr="00154917" w:rsidRDefault="0057132D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77,372</w:t>
            </w:r>
          </w:p>
        </w:tc>
      </w:tr>
      <w:tr w:rsidR="00BC1336" w:rsidRPr="00154917" w14:paraId="7E9D15AC" w14:textId="77777777" w:rsidTr="00125450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0A65BEA" w14:textId="0A3C8C6B" w:rsidR="00BC1336" w:rsidRPr="00F06C06" w:rsidRDefault="00BC1336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(กำไร) ขาดทุนจากการจำหน่ายและตัดจำหน่ายที่ดิน อาคาร</w:t>
            </w:r>
          </w:p>
        </w:tc>
        <w:tc>
          <w:tcPr>
            <w:tcW w:w="990" w:type="dxa"/>
            <w:shd w:val="clear" w:color="auto" w:fill="auto"/>
          </w:tcPr>
          <w:p w14:paraId="192108FC" w14:textId="41807010" w:rsidR="00BC1336" w:rsidRPr="00F06C06" w:rsidRDefault="00BC133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627162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47B2B" w14:textId="7757EDED" w:rsidR="00BC1336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15EDCC" w14:textId="4706B47C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508866" w14:textId="034F8E51" w:rsidR="00BC1336" w:rsidRPr="00154917" w:rsidRDefault="00BC133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8D6A00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3285DA3" w14:textId="1E137E96" w:rsidR="00BC1336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336" w:rsidRPr="00154917" w14:paraId="7C91CEDE" w14:textId="77777777" w:rsidTr="008B5A88">
        <w:trPr>
          <w:cantSplit/>
          <w:trHeight w:hRule="exact" w:val="335"/>
        </w:trPr>
        <w:tc>
          <w:tcPr>
            <w:tcW w:w="4680" w:type="dxa"/>
            <w:vAlign w:val="bottom"/>
          </w:tcPr>
          <w:p w14:paraId="2386FF2A" w14:textId="36BE4E72" w:rsidR="00BC1336" w:rsidRPr="00154917" w:rsidRDefault="00BC1336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 xml:space="preserve">   และอุปกรณ์ และสินทรัพย์ไม่มีตัวตน สุทธิ</w:t>
            </w:r>
          </w:p>
        </w:tc>
        <w:tc>
          <w:tcPr>
            <w:tcW w:w="990" w:type="dxa"/>
            <w:shd w:val="clear" w:color="auto" w:fill="auto"/>
          </w:tcPr>
          <w:p w14:paraId="0CF7A183" w14:textId="668A43EF" w:rsidR="00BC1336" w:rsidRPr="00154917" w:rsidRDefault="00BC133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14:paraId="12FBE6DC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D453F5" w14:textId="615D276D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36,552</w:t>
            </w:r>
          </w:p>
        </w:tc>
        <w:tc>
          <w:tcPr>
            <w:tcW w:w="270" w:type="dxa"/>
            <w:shd w:val="clear" w:color="auto" w:fill="auto"/>
          </w:tcPr>
          <w:p w14:paraId="40A5D1E1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18E3D" w14:textId="4DBE6740" w:rsidR="00BC1336" w:rsidRPr="00154917" w:rsidRDefault="00BC133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(594)</w:t>
            </w:r>
          </w:p>
        </w:tc>
        <w:tc>
          <w:tcPr>
            <w:tcW w:w="270" w:type="dxa"/>
            <w:shd w:val="clear" w:color="auto" w:fill="auto"/>
          </w:tcPr>
          <w:p w14:paraId="036A8A6A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94CA63A" w14:textId="1C8BD63F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(3,277)</w:t>
            </w:r>
          </w:p>
        </w:tc>
      </w:tr>
      <w:tr w:rsidR="00BC1336" w:rsidRPr="00154917" w14:paraId="4CAD2210" w14:textId="77777777" w:rsidTr="00125450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8F75724" w14:textId="3DD43C43" w:rsidR="00BC1336" w:rsidRPr="00154917" w:rsidRDefault="00BC1336" w:rsidP="00154917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F06C06">
              <w:rPr>
                <w:rFonts w:asciiTheme="majorBidi" w:eastAsia="Arial Unicode MS" w:hAnsiTheme="majorBidi" w:cs="Angsana New" w:hint="cs"/>
                <w:sz w:val="24"/>
                <w:szCs w:val="24"/>
                <w:cs/>
              </w:rPr>
              <w:t>ก</w:t>
            </w:r>
            <w:r>
              <w:rPr>
                <w:rFonts w:asciiTheme="majorBidi" w:eastAsia="Arial Unicode MS" w:hAnsiTheme="majorBidi" w:cs="Angsana New" w:hint="cs"/>
                <w:sz w:val="24"/>
                <w:szCs w:val="24"/>
                <w:cs/>
              </w:rPr>
              <w:t>ำ</w:t>
            </w:r>
            <w:r w:rsidRPr="00F06C06">
              <w:rPr>
                <w:rFonts w:asciiTheme="majorBidi" w:eastAsia="Arial Unicode MS" w:hAnsiTheme="majorBidi" w:cs="Angsana New" w:hint="cs"/>
                <w:sz w:val="24"/>
                <w:szCs w:val="24"/>
                <w:cs/>
              </w:rPr>
              <w:t>ไรจากการขายเงินลงทุน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D6C803" w14:textId="763AC589" w:rsidR="00BC1336" w:rsidRPr="00154917" w:rsidRDefault="00BC133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25450"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  <w:t>(69</w:t>
            </w:r>
            <w:r w:rsidRPr="00125450">
              <w:rPr>
                <w:rFonts w:asciiTheme="majorBidi" w:eastAsia="Arial Unicode MS" w:hAnsiTheme="majorBidi" w:cs="Angsana New"/>
                <w:sz w:val="24"/>
                <w:szCs w:val="24"/>
              </w:rPr>
              <w:t>,</w:t>
            </w:r>
            <w:r w:rsidRPr="00125450"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  <w:t>207)</w:t>
            </w:r>
          </w:p>
        </w:tc>
        <w:tc>
          <w:tcPr>
            <w:tcW w:w="270" w:type="dxa"/>
            <w:shd w:val="clear" w:color="auto" w:fill="auto"/>
          </w:tcPr>
          <w:p w14:paraId="31C3DCF4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04984" w14:textId="47B90B7C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25450">
              <w:rPr>
                <w:rFonts w:asciiTheme="majorBidi" w:eastAsia="Arial Unicode MS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134BB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0B35D" w14:textId="20FA717C" w:rsidR="00BC1336" w:rsidRPr="00154917" w:rsidRDefault="00BC1336" w:rsidP="00F06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5450">
              <w:rPr>
                <w:rFonts w:asciiTheme="majorBidi" w:eastAsia="Arial Unicode MS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DD0ED" w14:textId="77777777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F94DB48" w14:textId="42E068EE" w:rsidR="00BC1336" w:rsidRPr="00154917" w:rsidRDefault="00BC1336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25450">
              <w:rPr>
                <w:rFonts w:asciiTheme="majorBidi" w:eastAsia="Arial Unicode MS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BC1336" w:rsidRPr="00154917" w14:paraId="793C78DC" w14:textId="77777777" w:rsidTr="00125450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5D931EC" w14:textId="3A51D23B" w:rsidR="00BC1336" w:rsidRPr="00125450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 xml:space="preserve">ส่วนแบ่ง </w:t>
            </w: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(กำไร) </w:t>
            </w: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ขาดทุนจากเงินลงทุนที่รับรู้ตามวิธีส่วนได้เสีย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185CFD75" w14:textId="6798638F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(613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608)</w:t>
            </w:r>
          </w:p>
        </w:tc>
        <w:tc>
          <w:tcPr>
            <w:tcW w:w="270" w:type="dxa"/>
            <w:shd w:val="clear" w:color="auto" w:fill="auto"/>
          </w:tcPr>
          <w:p w14:paraId="4274395C" w14:textId="77777777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C95FAD" w14:textId="457D73AC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139,881</w:t>
            </w:r>
          </w:p>
        </w:tc>
        <w:tc>
          <w:tcPr>
            <w:tcW w:w="270" w:type="dxa"/>
            <w:shd w:val="clear" w:color="auto" w:fill="auto"/>
          </w:tcPr>
          <w:p w14:paraId="6B686735" w14:textId="77777777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C43BB" w14:textId="2C0E866F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F30EE" w14:textId="77777777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eastAsia="Arial Unicode MS" w:hAnsiTheme="majorBidi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694E5B0" w14:textId="1B421013" w:rsidR="00BC1336" w:rsidRPr="00125450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eastAsia="Arial Unicode MS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1336" w:rsidRPr="00154917" w14:paraId="24F1E0C7" w14:textId="77777777" w:rsidTr="00125450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6121E8B" w14:textId="345CEFBE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</w:p>
        </w:tc>
        <w:tc>
          <w:tcPr>
            <w:tcW w:w="990" w:type="dxa"/>
            <w:shd w:val="clear" w:color="auto" w:fill="auto"/>
          </w:tcPr>
          <w:p w14:paraId="602AB647" w14:textId="415646FB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19F9E54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9E2DE" w14:textId="25EDEF24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D13D23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231D10" w14:textId="33FBF765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1ED53D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CE76A9E" w14:textId="644EA3D3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336" w:rsidRPr="00154917" w14:paraId="5A4DCED7" w14:textId="77777777" w:rsidTr="00125450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7FA52A3" w14:textId="37EFB017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0FF25" w14:textId="35225C6C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330)</w:t>
            </w:r>
          </w:p>
        </w:tc>
        <w:tc>
          <w:tcPr>
            <w:tcW w:w="270" w:type="dxa"/>
            <w:shd w:val="clear" w:color="auto" w:fill="auto"/>
          </w:tcPr>
          <w:p w14:paraId="4D8916AB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76B13" w14:textId="02405C6D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(4,083)</w:t>
            </w:r>
          </w:p>
        </w:tc>
        <w:tc>
          <w:tcPr>
            <w:tcW w:w="270" w:type="dxa"/>
            <w:shd w:val="clear" w:color="auto" w:fill="auto"/>
          </w:tcPr>
          <w:p w14:paraId="2C138049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2D35D5" w14:textId="7A26761F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76E087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3908513" w14:textId="308E69C4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1336" w:rsidRPr="00154917" w14:paraId="62FF03F9" w14:textId="77777777" w:rsidTr="00125450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212F364" w14:textId="0143456A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การปรับปรุงมูลค่ายุติธรรมของเครื่องมือทางการเงิน สุทธิ</w:t>
            </w:r>
          </w:p>
        </w:tc>
        <w:tc>
          <w:tcPr>
            <w:tcW w:w="990" w:type="dxa"/>
            <w:shd w:val="clear" w:color="auto" w:fill="auto"/>
          </w:tcPr>
          <w:p w14:paraId="4C10081D" w14:textId="6E650D04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638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990)</w:t>
            </w:r>
          </w:p>
        </w:tc>
        <w:tc>
          <w:tcPr>
            <w:tcW w:w="270" w:type="dxa"/>
            <w:shd w:val="clear" w:color="auto" w:fill="auto"/>
          </w:tcPr>
          <w:p w14:paraId="1E1410A3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EF75D" w14:textId="35B14817" w:rsidR="00BC1336" w:rsidRPr="00154917" w:rsidRDefault="00BC1336" w:rsidP="00C06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3,923,277</w:t>
            </w:r>
          </w:p>
        </w:tc>
        <w:tc>
          <w:tcPr>
            <w:tcW w:w="270" w:type="dxa"/>
            <w:shd w:val="clear" w:color="auto" w:fill="auto"/>
          </w:tcPr>
          <w:p w14:paraId="58F45C76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8C051E" w14:textId="6D277B16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538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202)</w:t>
            </w:r>
          </w:p>
        </w:tc>
        <w:tc>
          <w:tcPr>
            <w:tcW w:w="270" w:type="dxa"/>
            <w:shd w:val="clear" w:color="auto" w:fill="auto"/>
          </w:tcPr>
          <w:p w14:paraId="63AD301B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61B5E58" w14:textId="1EA9E7F1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3,747,354</w:t>
            </w:r>
          </w:p>
        </w:tc>
      </w:tr>
      <w:tr w:rsidR="00BC1336" w:rsidRPr="00154917" w14:paraId="34A6680C" w14:textId="77777777" w:rsidTr="006E2DAD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C9FF210" w14:textId="7733C038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(กำไร) ขาดทุนจากอัตราแลกเปลี่ยน</w:t>
            </w:r>
          </w:p>
        </w:tc>
        <w:tc>
          <w:tcPr>
            <w:tcW w:w="990" w:type="dxa"/>
            <w:shd w:val="clear" w:color="auto" w:fill="auto"/>
          </w:tcPr>
          <w:p w14:paraId="6F16016A" w14:textId="270F6EA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595</w:t>
            </w:r>
            <w:r w:rsidRPr="00F06C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theme="majorBidi"/>
                <w:sz w:val="24"/>
                <w:szCs w:val="24"/>
                <w:cs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3A4122CA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E06CC8" w14:textId="1614CC52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(2,812,747)</w:t>
            </w:r>
          </w:p>
        </w:tc>
        <w:tc>
          <w:tcPr>
            <w:tcW w:w="270" w:type="dxa"/>
            <w:shd w:val="clear" w:color="auto" w:fill="auto"/>
          </w:tcPr>
          <w:p w14:paraId="0FBA26DA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7125C6" w14:textId="74367814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962,946</w:t>
            </w:r>
          </w:p>
        </w:tc>
        <w:tc>
          <w:tcPr>
            <w:tcW w:w="270" w:type="dxa"/>
            <w:shd w:val="clear" w:color="auto" w:fill="auto"/>
          </w:tcPr>
          <w:p w14:paraId="56C3200E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6B18E22" w14:textId="68A985EF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(2,214,464)</w:t>
            </w:r>
          </w:p>
        </w:tc>
      </w:tr>
      <w:tr w:rsidR="00BC1336" w:rsidRPr="00154917" w14:paraId="34365309" w14:textId="77777777" w:rsidTr="0062327E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40ED822" w14:textId="45FE278C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8865908" w14:textId="1858526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(100)</w:t>
            </w:r>
          </w:p>
        </w:tc>
        <w:tc>
          <w:tcPr>
            <w:tcW w:w="270" w:type="dxa"/>
            <w:shd w:val="clear" w:color="auto" w:fill="auto"/>
          </w:tcPr>
          <w:p w14:paraId="05126918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566163" w14:textId="0F5DE721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(2,849)</w:t>
            </w:r>
          </w:p>
        </w:tc>
        <w:tc>
          <w:tcPr>
            <w:tcW w:w="270" w:type="dxa"/>
            <w:shd w:val="clear" w:color="auto" w:fill="auto"/>
          </w:tcPr>
          <w:p w14:paraId="42E2D820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8A1034" w14:textId="207888D3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(4,454,548)</w:t>
            </w:r>
          </w:p>
        </w:tc>
        <w:tc>
          <w:tcPr>
            <w:tcW w:w="270" w:type="dxa"/>
            <w:shd w:val="clear" w:color="auto" w:fill="auto"/>
          </w:tcPr>
          <w:p w14:paraId="329C66CB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52053A9" w14:textId="4B25C418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(3,146,745)</w:t>
            </w:r>
          </w:p>
        </w:tc>
      </w:tr>
      <w:tr w:rsidR="00BC1336" w:rsidRPr="00154917" w14:paraId="7C62C594" w14:textId="77777777" w:rsidTr="00B720F8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6A33F18" w14:textId="02E0A477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FB8265B" w14:textId="7F12113D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1,894,547</w:t>
            </w:r>
          </w:p>
        </w:tc>
        <w:tc>
          <w:tcPr>
            <w:tcW w:w="270" w:type="dxa"/>
            <w:shd w:val="clear" w:color="auto" w:fill="auto"/>
          </w:tcPr>
          <w:p w14:paraId="26A43219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22B60A" w14:textId="732C5136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1,671,924</w:t>
            </w:r>
          </w:p>
        </w:tc>
        <w:tc>
          <w:tcPr>
            <w:tcW w:w="270" w:type="dxa"/>
            <w:shd w:val="clear" w:color="auto" w:fill="auto"/>
          </w:tcPr>
          <w:p w14:paraId="42AE3FA7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CCAEFA" w14:textId="063485B9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1,578,567</w:t>
            </w:r>
          </w:p>
        </w:tc>
        <w:tc>
          <w:tcPr>
            <w:tcW w:w="270" w:type="dxa"/>
            <w:shd w:val="clear" w:color="auto" w:fill="auto"/>
          </w:tcPr>
          <w:p w14:paraId="14618756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91B1E6" w14:textId="27FABC7C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1,398,422</w:t>
            </w:r>
          </w:p>
        </w:tc>
      </w:tr>
      <w:tr w:rsidR="00BC1336" w:rsidRPr="00154917" w14:paraId="79E53A43" w14:textId="77777777" w:rsidTr="00B720F8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48519974" w14:textId="591DB650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7D78E2E2" w14:textId="63E81006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(358,100)</w:t>
            </w:r>
          </w:p>
        </w:tc>
        <w:tc>
          <w:tcPr>
            <w:tcW w:w="270" w:type="dxa"/>
            <w:shd w:val="clear" w:color="auto" w:fill="auto"/>
          </w:tcPr>
          <w:p w14:paraId="21A4FFF3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FBCCE4" w14:textId="58BBA4C6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(132,816)</w:t>
            </w:r>
          </w:p>
        </w:tc>
        <w:tc>
          <w:tcPr>
            <w:tcW w:w="270" w:type="dxa"/>
            <w:shd w:val="clear" w:color="auto" w:fill="auto"/>
          </w:tcPr>
          <w:p w14:paraId="43F028D6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5B63B2" w14:textId="31AD1DAB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(1,698,866)</w:t>
            </w:r>
          </w:p>
        </w:tc>
        <w:tc>
          <w:tcPr>
            <w:tcW w:w="270" w:type="dxa"/>
            <w:shd w:val="clear" w:color="auto" w:fill="auto"/>
          </w:tcPr>
          <w:p w14:paraId="200C8838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BD29D32" w14:textId="5957E583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(2,182,331)</w:t>
            </w:r>
          </w:p>
        </w:tc>
      </w:tr>
      <w:tr w:rsidR="00BC1336" w:rsidRPr="00154917" w14:paraId="5D46156B" w14:textId="77777777" w:rsidTr="00F13E0A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9AE055F" w14:textId="1C0CBBDE" w:rsidR="00BC1336" w:rsidRPr="00154917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F06C06">
              <w:rPr>
                <w:rFonts w:asciiTheme="majorBidi" w:eastAsia="Arial Unicode MS" w:hAnsiTheme="majorBidi" w:cs="Angsana New" w:hint="cs"/>
                <w:sz w:val="24"/>
                <w:szCs w:val="24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110CBD" w14:textId="2F8FEEFE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298D6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0BFB" w14:textId="3FD05AB8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2E658B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FA324F" w14:textId="37351385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theme="majorBidi"/>
                <w:sz w:val="24"/>
                <w:szCs w:val="24"/>
              </w:rPr>
              <w:t>(267,112)</w:t>
            </w:r>
          </w:p>
        </w:tc>
        <w:tc>
          <w:tcPr>
            <w:tcW w:w="270" w:type="dxa"/>
            <w:shd w:val="clear" w:color="auto" w:fill="auto"/>
          </w:tcPr>
          <w:p w14:paraId="5368A5A3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4D1C" w14:textId="0A3AA485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BC1336" w:rsidRPr="00154917" w14:paraId="0B1B0BE8" w14:textId="77777777" w:rsidTr="00F13E0A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1D9533A" w14:textId="06C63592" w:rsidR="00BC1336" w:rsidRDefault="00BC1336" w:rsidP="00515FE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1549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AA9BE" w14:textId="7D01DECD" w:rsidR="00BC1336" w:rsidRPr="00F06C06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F06C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219</w:t>
            </w:r>
            <w:r w:rsidRPr="00F06C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162EB76A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F2BBC" w14:textId="4BCD6A97" w:rsidR="00BC1336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6,245,750</w:t>
            </w:r>
          </w:p>
        </w:tc>
        <w:tc>
          <w:tcPr>
            <w:tcW w:w="270" w:type="dxa"/>
            <w:shd w:val="clear" w:color="auto" w:fill="auto"/>
          </w:tcPr>
          <w:p w14:paraId="277D970D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99B4" w14:textId="227EF01C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06C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(5</w:t>
            </w:r>
            <w:r w:rsidRPr="00F06C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652</w:t>
            </w:r>
            <w:r w:rsidRPr="00F06C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06C0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269)</w:t>
            </w:r>
          </w:p>
        </w:tc>
        <w:tc>
          <w:tcPr>
            <w:tcW w:w="270" w:type="dxa"/>
            <w:shd w:val="clear" w:color="auto" w:fill="auto"/>
          </w:tcPr>
          <w:p w14:paraId="02CD48EA" w14:textId="77777777" w:rsidR="00BC1336" w:rsidRPr="00154917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E72B" w14:textId="7ACE200F" w:rsidR="00BC1336" w:rsidRDefault="00BC1336" w:rsidP="00515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(1,641,237)</w:t>
            </w:r>
          </w:p>
        </w:tc>
      </w:tr>
    </w:tbl>
    <w:p w14:paraId="03F71467" w14:textId="5FF486E4" w:rsidR="006462FC" w:rsidRDefault="006462FC">
      <w:pPr>
        <w:rPr>
          <w:rFonts w:cstheme="minorBidi"/>
        </w:rPr>
      </w:pPr>
    </w:p>
    <w:p w14:paraId="58227256" w14:textId="77777777" w:rsidR="006804B1" w:rsidRDefault="006804B1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36CF1D2F" w14:textId="77777777" w:rsidR="0057132D" w:rsidRDefault="0057132D">
      <w:r>
        <w:br w:type="page"/>
      </w:r>
    </w:p>
    <w:tbl>
      <w:tblPr>
        <w:tblpPr w:leftFromText="180" w:rightFromText="180" w:vertAnchor="text" w:horzAnchor="page" w:tblpX="1585" w:tblpY="152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1080"/>
      </w:tblGrid>
      <w:tr w:rsidR="00A719AA" w:rsidRPr="002E2A8B" w14:paraId="76B5166B" w14:textId="77777777" w:rsidTr="002E2A8B">
        <w:trPr>
          <w:cantSplit/>
          <w:trHeight w:val="338"/>
        </w:trPr>
        <w:tc>
          <w:tcPr>
            <w:tcW w:w="4680" w:type="dxa"/>
            <w:shd w:val="clear" w:color="auto" w:fill="auto"/>
          </w:tcPr>
          <w:p w14:paraId="2BC38033" w14:textId="47F90204" w:rsidR="00A719AA" w:rsidRPr="002E2A8B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619EDBC" w14:textId="77777777" w:rsidR="00A719AA" w:rsidRPr="002F2E4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F2E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C20A88" w14:textId="77777777" w:rsidR="00A719AA" w:rsidRPr="002E2A8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4E1AD6F3" w14:textId="77777777" w:rsidR="00A719AA" w:rsidRPr="002E2A8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719AA" w:rsidRPr="002E2A8B" w14:paraId="40E1EF7D" w14:textId="77777777" w:rsidTr="002E2A8B">
        <w:trPr>
          <w:cantSplit/>
          <w:trHeight w:val="348"/>
        </w:trPr>
        <w:tc>
          <w:tcPr>
            <w:tcW w:w="4680" w:type="dxa"/>
            <w:shd w:val="clear" w:color="auto" w:fill="auto"/>
          </w:tcPr>
          <w:p w14:paraId="1C2A0787" w14:textId="212F2D44" w:rsidR="00A719AA" w:rsidRPr="002E2A8B" w:rsidRDefault="003159B5" w:rsidP="00A719AA">
            <w:pPr>
              <w:spacing w:before="10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5491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="004F2B96"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15491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F2B96"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5491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4F2B96"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6F74E0" w14:textId="5D94FD34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5E37D02" w14:textId="77777777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F8213" w14:textId="3E7EE833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66E16A0" w14:textId="77777777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66DE8E" w14:textId="5735756E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74ACAE" w14:textId="77777777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14070" w14:textId="0E9F7C0C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A719AA" w:rsidRPr="002E2A8B" w14:paraId="57675350" w14:textId="77777777" w:rsidTr="002E2A8B">
        <w:trPr>
          <w:cantSplit/>
          <w:trHeight w:val="338"/>
        </w:trPr>
        <w:tc>
          <w:tcPr>
            <w:tcW w:w="4680" w:type="dxa"/>
            <w:shd w:val="clear" w:color="auto" w:fill="auto"/>
          </w:tcPr>
          <w:p w14:paraId="36AD7058" w14:textId="77777777" w:rsidR="00A719AA" w:rsidRPr="002E2A8B" w:rsidRDefault="00A719AA" w:rsidP="00A719AA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6BBA2F5" w14:textId="77777777" w:rsidR="00A719AA" w:rsidRPr="002E2A8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  <w:t>(</w:t>
            </w:r>
            <w:r w:rsidRPr="002E2A8B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  <w:r w:rsidRPr="002E2A8B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719AA" w:rsidRPr="002E2A8B" w14:paraId="3376A040" w14:textId="77777777" w:rsidTr="002E2A8B">
        <w:trPr>
          <w:cantSplit/>
          <w:trHeight w:val="338"/>
        </w:trPr>
        <w:tc>
          <w:tcPr>
            <w:tcW w:w="4680" w:type="dxa"/>
            <w:shd w:val="clear" w:color="auto" w:fill="auto"/>
            <w:vAlign w:val="bottom"/>
          </w:tcPr>
          <w:p w14:paraId="31F41AC0" w14:textId="77777777" w:rsidR="00A719AA" w:rsidRPr="002E2A8B" w:rsidRDefault="00A719AA" w:rsidP="00A719AA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306CC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B18B226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774753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3F82E2A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0FFA91" w14:textId="77777777" w:rsidR="00A719AA" w:rsidRPr="002E2A8B" w:rsidRDefault="00A719A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0C6970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5C296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</w:tr>
      <w:tr w:rsidR="00101697" w:rsidRPr="002E2A8B" w14:paraId="425463BF" w14:textId="77777777" w:rsidTr="002E4BCE">
        <w:trPr>
          <w:cantSplit/>
          <w:trHeight w:val="338"/>
        </w:trPr>
        <w:tc>
          <w:tcPr>
            <w:tcW w:w="4680" w:type="dxa"/>
            <w:shd w:val="clear" w:color="auto" w:fill="auto"/>
            <w:vAlign w:val="bottom"/>
          </w:tcPr>
          <w:p w14:paraId="68EE9415" w14:textId="79976FCD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ลูกหนี้การค้าและลูกหนี้อื่น</w:t>
            </w:r>
            <w:r w:rsidR="008E53EF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เพิ่มขึ้น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)</w:t>
            </w:r>
            <w:r w:rsidR="008E53EF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</w:t>
            </w:r>
            <w:r w:rsidR="00140556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ลดลง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3B3EBDB" w14:textId="7CFC5B28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(1,189,022)</w:t>
            </w:r>
          </w:p>
        </w:tc>
        <w:tc>
          <w:tcPr>
            <w:tcW w:w="270" w:type="dxa"/>
            <w:shd w:val="clear" w:color="auto" w:fill="auto"/>
          </w:tcPr>
          <w:p w14:paraId="486BFE8F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19128" w14:textId="65FA37BF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2,047,352</w:t>
            </w:r>
          </w:p>
        </w:tc>
        <w:tc>
          <w:tcPr>
            <w:tcW w:w="270" w:type="dxa"/>
            <w:shd w:val="clear" w:color="auto" w:fill="auto"/>
          </w:tcPr>
          <w:p w14:paraId="26FAAA3D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619FA1" w14:textId="6F015E85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253,283</w:t>
            </w:r>
          </w:p>
        </w:tc>
        <w:tc>
          <w:tcPr>
            <w:tcW w:w="270" w:type="dxa"/>
            <w:shd w:val="clear" w:color="auto" w:fill="auto"/>
          </w:tcPr>
          <w:p w14:paraId="3135C98B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19C41" w14:textId="31CA48AD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829,326</w:t>
            </w:r>
          </w:p>
        </w:tc>
      </w:tr>
      <w:tr w:rsidR="00101697" w:rsidRPr="002E2A8B" w14:paraId="7A1330D0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3A837339" w14:textId="0DBF3962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สินค้าคงเหลือ</w:t>
            </w:r>
            <w:r w:rsidR="008E53EF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เพิ่มขึ้น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)</w:t>
            </w:r>
            <w:r w:rsidR="008E53EF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ลดลง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FE82D91" w14:textId="78420723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4,848,211</w:t>
            </w:r>
          </w:p>
        </w:tc>
        <w:tc>
          <w:tcPr>
            <w:tcW w:w="270" w:type="dxa"/>
            <w:shd w:val="clear" w:color="auto" w:fill="auto"/>
          </w:tcPr>
          <w:p w14:paraId="6929080A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2644D7" w14:textId="4F8A0299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505,015</w:t>
            </w:r>
          </w:p>
        </w:tc>
        <w:tc>
          <w:tcPr>
            <w:tcW w:w="270" w:type="dxa"/>
            <w:shd w:val="clear" w:color="auto" w:fill="auto"/>
          </w:tcPr>
          <w:p w14:paraId="652BEACF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0DBE6F5" w14:textId="2293F739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1,043,081</w:t>
            </w:r>
          </w:p>
        </w:tc>
        <w:tc>
          <w:tcPr>
            <w:tcW w:w="270" w:type="dxa"/>
            <w:shd w:val="clear" w:color="auto" w:fill="auto"/>
          </w:tcPr>
          <w:p w14:paraId="6F382416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D4D16" w14:textId="4E1A1BFA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(1,326,361)</w:t>
            </w:r>
          </w:p>
        </w:tc>
      </w:tr>
      <w:tr w:rsidR="00101697" w:rsidRPr="002E2A8B" w14:paraId="37D8E6A0" w14:textId="77777777" w:rsidTr="002E4BCE">
        <w:trPr>
          <w:cantSplit/>
          <w:trHeight w:val="329"/>
        </w:trPr>
        <w:tc>
          <w:tcPr>
            <w:tcW w:w="4680" w:type="dxa"/>
            <w:shd w:val="clear" w:color="auto" w:fill="auto"/>
            <w:vAlign w:val="bottom"/>
          </w:tcPr>
          <w:p w14:paraId="4D448403" w14:textId="7C090B09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  <w:r w:rsidR="008E53EF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8E53EF"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(เพิ่มขึ้น)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ลดลง </w:t>
            </w:r>
          </w:p>
        </w:tc>
        <w:tc>
          <w:tcPr>
            <w:tcW w:w="990" w:type="dxa"/>
            <w:shd w:val="clear" w:color="auto" w:fill="auto"/>
          </w:tcPr>
          <w:p w14:paraId="58894905" w14:textId="1818C26D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(30,424)</w:t>
            </w:r>
          </w:p>
        </w:tc>
        <w:tc>
          <w:tcPr>
            <w:tcW w:w="270" w:type="dxa"/>
            <w:shd w:val="clear" w:color="auto" w:fill="auto"/>
          </w:tcPr>
          <w:p w14:paraId="25C32E2B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EE9EF" w14:textId="2F4706C3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207,706</w:t>
            </w:r>
          </w:p>
        </w:tc>
        <w:tc>
          <w:tcPr>
            <w:tcW w:w="270" w:type="dxa"/>
            <w:shd w:val="clear" w:color="auto" w:fill="auto"/>
          </w:tcPr>
          <w:p w14:paraId="5BF14625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21CEEDA" w14:textId="2180168F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(53,986)</w:t>
            </w:r>
          </w:p>
        </w:tc>
        <w:tc>
          <w:tcPr>
            <w:tcW w:w="270" w:type="dxa"/>
            <w:shd w:val="clear" w:color="auto" w:fill="auto"/>
          </w:tcPr>
          <w:p w14:paraId="3B04133D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62D02C" w14:textId="4A78CD44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(19,636)</w:t>
            </w:r>
          </w:p>
        </w:tc>
      </w:tr>
      <w:tr w:rsidR="00101697" w:rsidRPr="002E2A8B" w14:paraId="53B1D669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17145C46" w14:textId="5CBFDAE7" w:rsidR="00101697" w:rsidRPr="000D378F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สินทรัพย์ไม่หมุนเวียนอื่นลดล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ง</w:t>
            </w:r>
          </w:p>
        </w:tc>
        <w:tc>
          <w:tcPr>
            <w:tcW w:w="990" w:type="dxa"/>
            <w:shd w:val="clear" w:color="auto" w:fill="auto"/>
          </w:tcPr>
          <w:p w14:paraId="03249C3C" w14:textId="08E79B0E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52,806</w:t>
            </w:r>
          </w:p>
        </w:tc>
        <w:tc>
          <w:tcPr>
            <w:tcW w:w="270" w:type="dxa"/>
            <w:shd w:val="clear" w:color="auto" w:fill="auto"/>
          </w:tcPr>
          <w:p w14:paraId="2E8A631E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94E05" w14:textId="7BD4F02B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74,092</w:t>
            </w:r>
          </w:p>
        </w:tc>
        <w:tc>
          <w:tcPr>
            <w:tcW w:w="270" w:type="dxa"/>
            <w:shd w:val="clear" w:color="auto" w:fill="auto"/>
          </w:tcPr>
          <w:p w14:paraId="1602D150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524A615" w14:textId="49EE1F0D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4,938</w:t>
            </w:r>
          </w:p>
        </w:tc>
        <w:tc>
          <w:tcPr>
            <w:tcW w:w="270" w:type="dxa"/>
            <w:shd w:val="clear" w:color="auto" w:fill="auto"/>
          </w:tcPr>
          <w:p w14:paraId="6A043A0F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447C3" w14:textId="61D79DD5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449</w:t>
            </w:r>
          </w:p>
        </w:tc>
      </w:tr>
      <w:tr w:rsidR="00101697" w:rsidRPr="002E2A8B" w14:paraId="18486886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687B5A6D" w14:textId="52A5B24E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เจ้าหนี้การค้าและเจ้าหนี้อื่นลดลง</w:t>
            </w:r>
          </w:p>
        </w:tc>
        <w:tc>
          <w:tcPr>
            <w:tcW w:w="990" w:type="dxa"/>
            <w:shd w:val="clear" w:color="auto" w:fill="auto"/>
          </w:tcPr>
          <w:p w14:paraId="5F48F118" w14:textId="38341831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(435,832)</w:t>
            </w:r>
          </w:p>
        </w:tc>
        <w:tc>
          <w:tcPr>
            <w:tcW w:w="270" w:type="dxa"/>
            <w:shd w:val="clear" w:color="auto" w:fill="auto"/>
          </w:tcPr>
          <w:p w14:paraId="0C561C55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9B0F5" w14:textId="1A7C40DD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(3,484,036)</w:t>
            </w:r>
          </w:p>
        </w:tc>
        <w:tc>
          <w:tcPr>
            <w:tcW w:w="270" w:type="dxa"/>
            <w:shd w:val="clear" w:color="auto" w:fill="auto"/>
          </w:tcPr>
          <w:p w14:paraId="63569D2A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CD83F42" w14:textId="4F2A0AEA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(600,538)</w:t>
            </w:r>
          </w:p>
        </w:tc>
        <w:tc>
          <w:tcPr>
            <w:tcW w:w="270" w:type="dxa"/>
            <w:shd w:val="clear" w:color="auto" w:fill="auto"/>
          </w:tcPr>
          <w:p w14:paraId="5EFF8923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CEC78" w14:textId="428616D4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(1,407,520)</w:t>
            </w:r>
          </w:p>
        </w:tc>
      </w:tr>
      <w:tr w:rsidR="00101697" w:rsidRPr="002E2A8B" w14:paraId="3FEEAA1D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2CDEA79C" w14:textId="65AE51DF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หนี้สินหมุนเวียนอื่น</w:t>
            </w:r>
            <w:r w:rsidR="003619B2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เพิ่มขึ้น</w:t>
            </w:r>
            <w:r w:rsidR="003619B2"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ลดลง</w:t>
            </w: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90" w:type="dxa"/>
            <w:shd w:val="clear" w:color="auto" w:fill="auto"/>
          </w:tcPr>
          <w:p w14:paraId="74D0D7B9" w14:textId="4190DACE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(81,098)</w:t>
            </w:r>
          </w:p>
        </w:tc>
        <w:tc>
          <w:tcPr>
            <w:tcW w:w="270" w:type="dxa"/>
            <w:shd w:val="clear" w:color="auto" w:fill="auto"/>
          </w:tcPr>
          <w:p w14:paraId="0AF0BC10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6B5BFF" w14:textId="3B4F3626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(511,742)</w:t>
            </w:r>
          </w:p>
        </w:tc>
        <w:tc>
          <w:tcPr>
            <w:tcW w:w="270" w:type="dxa"/>
            <w:shd w:val="clear" w:color="auto" w:fill="auto"/>
          </w:tcPr>
          <w:p w14:paraId="41B52997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E096B88" w14:textId="1AF1A101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68,147</w:t>
            </w:r>
          </w:p>
        </w:tc>
        <w:tc>
          <w:tcPr>
            <w:tcW w:w="270" w:type="dxa"/>
            <w:shd w:val="clear" w:color="auto" w:fill="auto"/>
          </w:tcPr>
          <w:p w14:paraId="2A6F2CE7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A745C" w14:textId="14B95587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(68,665)</w:t>
            </w:r>
          </w:p>
        </w:tc>
      </w:tr>
      <w:tr w:rsidR="00101697" w:rsidRPr="002E2A8B" w14:paraId="296A6232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4200F952" w14:textId="6FAAED0C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เพิ่มขึ้น</w:t>
            </w:r>
            <w:r w:rsidR="003619B2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="003619B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="003619B2"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ลดลง</w:t>
            </w:r>
            <w:r w:rsidR="003619B2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A699003" w14:textId="6D26E3DB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(12,979)</w:t>
            </w:r>
          </w:p>
        </w:tc>
        <w:tc>
          <w:tcPr>
            <w:tcW w:w="270" w:type="dxa"/>
            <w:shd w:val="clear" w:color="auto" w:fill="auto"/>
          </w:tcPr>
          <w:p w14:paraId="7EC69907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9AEDC" w14:textId="70619B60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(102,552)</w:t>
            </w:r>
          </w:p>
        </w:tc>
        <w:tc>
          <w:tcPr>
            <w:tcW w:w="270" w:type="dxa"/>
            <w:shd w:val="clear" w:color="auto" w:fill="auto"/>
          </w:tcPr>
          <w:p w14:paraId="56E5F793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F57B172" w14:textId="42BA6FB7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40,048</w:t>
            </w:r>
          </w:p>
        </w:tc>
        <w:tc>
          <w:tcPr>
            <w:tcW w:w="270" w:type="dxa"/>
            <w:shd w:val="clear" w:color="auto" w:fill="auto"/>
          </w:tcPr>
          <w:p w14:paraId="723F4398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10E9E" w14:textId="715E4D16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(70,082)</w:t>
            </w:r>
          </w:p>
        </w:tc>
      </w:tr>
      <w:tr w:rsidR="00101697" w:rsidRPr="002E2A8B" w14:paraId="7090A888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7145E4BD" w14:textId="77777777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652691" w14:textId="08002C4B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(60,894)</w:t>
            </w:r>
          </w:p>
        </w:tc>
        <w:tc>
          <w:tcPr>
            <w:tcW w:w="270" w:type="dxa"/>
            <w:shd w:val="clear" w:color="auto" w:fill="auto"/>
          </w:tcPr>
          <w:p w14:paraId="40853E8D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71B3" w14:textId="3094E2B3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(75,347)</w:t>
            </w:r>
          </w:p>
        </w:tc>
        <w:tc>
          <w:tcPr>
            <w:tcW w:w="270" w:type="dxa"/>
            <w:shd w:val="clear" w:color="auto" w:fill="auto"/>
          </w:tcPr>
          <w:p w14:paraId="48BFCEFF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74E6DB" w14:textId="055C9CD8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(23,592)</w:t>
            </w:r>
          </w:p>
        </w:tc>
        <w:tc>
          <w:tcPr>
            <w:tcW w:w="270" w:type="dxa"/>
            <w:shd w:val="clear" w:color="auto" w:fill="auto"/>
          </w:tcPr>
          <w:p w14:paraId="7CC90758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A61E" w14:textId="13A5062B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(17,897)</w:t>
            </w:r>
          </w:p>
        </w:tc>
      </w:tr>
      <w:tr w:rsidR="00101697" w:rsidRPr="002E2A8B" w14:paraId="0AD47F48" w14:textId="77777777" w:rsidTr="005E0E2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789E6F3A" w14:textId="77777777" w:rsidR="00101697" w:rsidRPr="002E2A8B" w:rsidRDefault="00101697" w:rsidP="00101697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DEDCB" w14:textId="24002F80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,</w:t>
            </w: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090</w:t>
            </w: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,</w:t>
            </w: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243869FA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65E95" w14:textId="724E888F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(1,339,512)</w:t>
            </w:r>
          </w:p>
        </w:tc>
        <w:tc>
          <w:tcPr>
            <w:tcW w:w="270" w:type="dxa"/>
            <w:shd w:val="clear" w:color="auto" w:fill="auto"/>
          </w:tcPr>
          <w:p w14:paraId="5DA74DE6" w14:textId="77777777" w:rsidR="00101697" w:rsidRPr="002E2A8B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44D3D" w14:textId="4CF9CA62" w:rsidR="00101697" w:rsidRPr="00101697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731,381</w:t>
            </w:r>
          </w:p>
        </w:tc>
        <w:tc>
          <w:tcPr>
            <w:tcW w:w="270" w:type="dxa"/>
            <w:shd w:val="clear" w:color="auto" w:fill="auto"/>
          </w:tcPr>
          <w:p w14:paraId="00F41174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E3F05" w14:textId="1AA9FA0A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(2,080,386)</w:t>
            </w:r>
          </w:p>
        </w:tc>
      </w:tr>
      <w:tr w:rsidR="005D4E1B" w:rsidRPr="002E2A8B" w14:paraId="628B45A0" w14:textId="77777777" w:rsidTr="002E2A8B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1523B1AE" w14:textId="77777777" w:rsidR="005D4E1B" w:rsidRPr="002E2A8B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42B1B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D66032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534E5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3B055E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A843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C8E642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5C9A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101697" w:rsidRPr="002E2A8B" w14:paraId="4EE5B370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13FB087C" w14:textId="77777777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0812C1B" w14:textId="21FADF59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5,000,304</w:t>
            </w:r>
          </w:p>
        </w:tc>
        <w:tc>
          <w:tcPr>
            <w:tcW w:w="270" w:type="dxa"/>
            <w:shd w:val="clear" w:color="auto" w:fill="auto"/>
          </w:tcPr>
          <w:p w14:paraId="1685BDFC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62C8A" w14:textId="72CBE66C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3,165,364</w:t>
            </w:r>
          </w:p>
        </w:tc>
        <w:tc>
          <w:tcPr>
            <w:tcW w:w="270" w:type="dxa"/>
            <w:shd w:val="clear" w:color="auto" w:fill="auto"/>
          </w:tcPr>
          <w:p w14:paraId="6A776240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013354" w14:textId="5A47BE06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4,557,725</w:t>
            </w:r>
          </w:p>
        </w:tc>
        <w:tc>
          <w:tcPr>
            <w:tcW w:w="270" w:type="dxa"/>
            <w:shd w:val="clear" w:color="auto" w:fill="auto"/>
          </w:tcPr>
          <w:p w14:paraId="261ADD95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35C38" w14:textId="19F549E9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4,058,813</w:t>
            </w:r>
          </w:p>
        </w:tc>
      </w:tr>
      <w:tr w:rsidR="00101697" w:rsidRPr="002E2A8B" w14:paraId="750E15F1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5D219EE3" w14:textId="77777777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shd w:val="clear" w:color="auto" w:fill="auto"/>
          </w:tcPr>
          <w:p w14:paraId="6DD94414" w14:textId="3057174D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2,219,130</w:t>
            </w:r>
          </w:p>
        </w:tc>
        <w:tc>
          <w:tcPr>
            <w:tcW w:w="270" w:type="dxa"/>
            <w:shd w:val="clear" w:color="auto" w:fill="auto"/>
          </w:tcPr>
          <w:p w14:paraId="43159665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78685" w14:textId="468F9B7E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6,245,750</w:t>
            </w:r>
          </w:p>
        </w:tc>
        <w:tc>
          <w:tcPr>
            <w:tcW w:w="270" w:type="dxa"/>
            <w:shd w:val="clear" w:color="auto" w:fill="auto"/>
          </w:tcPr>
          <w:p w14:paraId="23307063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54582A" w14:textId="0D51E57E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(5,652,269)</w:t>
            </w:r>
          </w:p>
        </w:tc>
        <w:tc>
          <w:tcPr>
            <w:tcW w:w="270" w:type="dxa"/>
            <w:shd w:val="clear" w:color="auto" w:fill="auto"/>
          </w:tcPr>
          <w:p w14:paraId="02C700B4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AAC5" w14:textId="3B637B41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(1,641,237)</w:t>
            </w:r>
          </w:p>
        </w:tc>
      </w:tr>
      <w:tr w:rsidR="00101697" w:rsidRPr="002E2A8B" w14:paraId="285CC3A8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386CAF3E" w14:textId="77777777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8BBE8E" w14:textId="1825A0C5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3,090,768</w:t>
            </w:r>
          </w:p>
        </w:tc>
        <w:tc>
          <w:tcPr>
            <w:tcW w:w="270" w:type="dxa"/>
            <w:shd w:val="clear" w:color="auto" w:fill="auto"/>
          </w:tcPr>
          <w:p w14:paraId="581A300A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E365" w14:textId="4C1B9E83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(1,339,512)</w:t>
            </w:r>
          </w:p>
        </w:tc>
        <w:tc>
          <w:tcPr>
            <w:tcW w:w="270" w:type="dxa"/>
            <w:shd w:val="clear" w:color="auto" w:fill="auto"/>
          </w:tcPr>
          <w:p w14:paraId="666D8BE1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9C300D" w14:textId="19DDC92D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731,381</w:t>
            </w:r>
          </w:p>
        </w:tc>
        <w:tc>
          <w:tcPr>
            <w:tcW w:w="270" w:type="dxa"/>
            <w:shd w:val="clear" w:color="auto" w:fill="auto"/>
          </w:tcPr>
          <w:p w14:paraId="69EC191E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8F28" w14:textId="3C86A8DF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(2,080,386)</w:t>
            </w:r>
          </w:p>
        </w:tc>
      </w:tr>
      <w:tr w:rsidR="002E2A8B" w:rsidRPr="002E2A8B" w14:paraId="7A13C518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09CABA82" w14:textId="7592D411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เงินสดได้มา</w:t>
            </w:r>
            <w:r w:rsidR="003619B2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="003619B2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(ใช้ไป)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จาก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61C2BA" w14:textId="423E7671" w:rsidR="002E2A8B" w:rsidRPr="002E2A8B" w:rsidRDefault="00101697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10</w:t>
            </w: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,</w:t>
            </w:r>
            <w:r w:rsidRPr="0010169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310</w:t>
            </w: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,</w:t>
            </w:r>
            <w:r w:rsidRPr="0010169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5E782792" w14:textId="77777777" w:rsidR="002E2A8B" w:rsidRPr="00101697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E940" w14:textId="25F23515" w:rsidR="002E2A8B" w:rsidRPr="002E2A8B" w:rsidRDefault="007461BE" w:rsidP="0074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8,071,602</w:t>
            </w:r>
          </w:p>
        </w:tc>
        <w:tc>
          <w:tcPr>
            <w:tcW w:w="270" w:type="dxa"/>
            <w:shd w:val="clear" w:color="auto" w:fill="auto"/>
          </w:tcPr>
          <w:p w14:paraId="190B1498" w14:textId="77777777" w:rsidR="002E2A8B" w:rsidRPr="00101697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21C49D" w14:textId="5140D25B" w:rsidR="002E2A8B" w:rsidRPr="002E2A8B" w:rsidRDefault="00101697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(363</w:t>
            </w: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,</w:t>
            </w:r>
            <w:r w:rsidRPr="0010169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163)</w:t>
            </w:r>
          </w:p>
        </w:tc>
        <w:tc>
          <w:tcPr>
            <w:tcW w:w="270" w:type="dxa"/>
            <w:shd w:val="clear" w:color="auto" w:fill="auto"/>
          </w:tcPr>
          <w:p w14:paraId="7F809A1E" w14:textId="77777777" w:rsidR="002E2A8B" w:rsidRPr="00101697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5DFF" w14:textId="76A01121" w:rsidR="002E2A8B" w:rsidRPr="002E2A8B" w:rsidRDefault="007461BE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337,190</w:t>
            </w:r>
          </w:p>
        </w:tc>
      </w:tr>
      <w:tr w:rsidR="00101697" w:rsidRPr="002E2A8B" w14:paraId="2D440DC8" w14:textId="77777777" w:rsidTr="00DB2FC6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637D122B" w14:textId="0A703418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- จ่ายภาษีเงินได้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2EDD8D" w14:textId="6CC3F33C" w:rsidR="00101697" w:rsidRPr="002E2A8B" w:rsidRDefault="00101697" w:rsidP="00C0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(651,676)</w:t>
            </w:r>
          </w:p>
        </w:tc>
        <w:tc>
          <w:tcPr>
            <w:tcW w:w="270" w:type="dxa"/>
            <w:shd w:val="clear" w:color="auto" w:fill="auto"/>
          </w:tcPr>
          <w:p w14:paraId="30F65393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F0F0B6" w14:textId="0DEE7D00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(591,537)</w:t>
            </w:r>
          </w:p>
        </w:tc>
        <w:tc>
          <w:tcPr>
            <w:tcW w:w="270" w:type="dxa"/>
            <w:shd w:val="clear" w:color="auto" w:fill="auto"/>
          </w:tcPr>
          <w:p w14:paraId="5A4F6CCD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0DE9E3" w14:textId="113E2D30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sz w:val="24"/>
                <w:szCs w:val="24"/>
              </w:rPr>
              <w:t>(20,901)</w:t>
            </w:r>
          </w:p>
        </w:tc>
        <w:tc>
          <w:tcPr>
            <w:tcW w:w="270" w:type="dxa"/>
            <w:shd w:val="clear" w:color="auto" w:fill="auto"/>
          </w:tcPr>
          <w:p w14:paraId="14D27525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D173" w14:textId="5A15E7E8" w:rsidR="00101697" w:rsidRPr="002E2A8B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(27,115)</w:t>
            </w:r>
          </w:p>
        </w:tc>
      </w:tr>
      <w:tr w:rsidR="00101697" w:rsidRPr="002E2A8B" w14:paraId="4A196EA9" w14:textId="77777777" w:rsidTr="00C509F3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26D185CD" w14:textId="63B786EA" w:rsidR="00101697" w:rsidRPr="002E2A8B" w:rsidRDefault="00101697" w:rsidP="00101697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เงินสดสุทธิได้มา</w:t>
            </w:r>
            <w:r w:rsidR="003619B2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3619B2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ใช้ไป</w:t>
            </w:r>
            <w:r w:rsidR="003619B2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 xml:space="preserve">) </w:t>
            </w: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จาก</w:t>
            </w: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กิจการดำเนินงาน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6E2A3" w14:textId="566ADF3A" w:rsidR="00101697" w:rsidRPr="007461BE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9,658,526</w:t>
            </w:r>
          </w:p>
        </w:tc>
        <w:tc>
          <w:tcPr>
            <w:tcW w:w="270" w:type="dxa"/>
            <w:shd w:val="clear" w:color="auto" w:fill="auto"/>
          </w:tcPr>
          <w:p w14:paraId="563166E6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55DAC" w14:textId="48E23499" w:rsidR="00101697" w:rsidRPr="007461BE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7,480,065</w:t>
            </w:r>
          </w:p>
        </w:tc>
        <w:tc>
          <w:tcPr>
            <w:tcW w:w="270" w:type="dxa"/>
            <w:shd w:val="clear" w:color="auto" w:fill="auto"/>
          </w:tcPr>
          <w:p w14:paraId="40275A57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180B1" w14:textId="2908A428" w:rsidR="00101697" w:rsidRPr="007461BE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(384,064)</w:t>
            </w:r>
          </w:p>
        </w:tc>
        <w:tc>
          <w:tcPr>
            <w:tcW w:w="270" w:type="dxa"/>
            <w:shd w:val="clear" w:color="auto" w:fill="auto"/>
          </w:tcPr>
          <w:p w14:paraId="5A72CBE8" w14:textId="77777777" w:rsidR="00101697" w:rsidRPr="00101697" w:rsidRDefault="00101697" w:rsidP="0010169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579AC" w14:textId="2D17C147" w:rsidR="00101697" w:rsidRPr="007461BE" w:rsidRDefault="00101697" w:rsidP="0010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101697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310,075</w:t>
            </w:r>
          </w:p>
        </w:tc>
      </w:tr>
    </w:tbl>
    <w:p w14:paraId="1122F012" w14:textId="47C81ACD" w:rsidR="000A15D9" w:rsidRDefault="000A15D9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62B8FA45" w14:textId="77777777" w:rsidR="000A15D9" w:rsidRDefault="000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2FE1C312" w:rsidR="00100975" w:rsidRPr="00091CA0" w:rsidRDefault="00100975" w:rsidP="002E351C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</w:rPr>
      </w:pPr>
    </w:p>
    <w:p w14:paraId="0CAB7463" w14:textId="4CE3E826" w:rsidR="005642A3" w:rsidRPr="001F096F" w:rsidRDefault="007317BC" w:rsidP="000D3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 w:rsidRPr="007317BC">
        <w:rPr>
          <w:rFonts w:asciiTheme="majorBidi" w:hAnsiTheme="majorBidi" w:cs="Angsana New" w:hint="cs"/>
          <w:sz w:val="30"/>
          <w:szCs w:val="30"/>
        </w:rPr>
        <w:t>20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.1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26BFD66" w14:textId="77777777" w:rsidR="008E53EF" w:rsidRDefault="008E53E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71"/>
        <w:gridCol w:w="2069"/>
      </w:tblGrid>
      <w:tr w:rsidR="00100975" w:rsidRPr="000A15D9" w14:paraId="62743BA6" w14:textId="77777777" w:rsidTr="000A15D9">
        <w:trPr>
          <w:trHeight w:val="290"/>
          <w:tblHeader/>
        </w:trPr>
        <w:tc>
          <w:tcPr>
            <w:tcW w:w="2426" w:type="pct"/>
            <w:vAlign w:val="bottom"/>
          </w:tcPr>
          <w:p w14:paraId="33406AE5" w14:textId="717D4710" w:rsidR="00100975" w:rsidRPr="006D35DA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2B96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54917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4F2B96"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7" w:type="pct"/>
            <w:vAlign w:val="bottom"/>
          </w:tcPr>
          <w:p w14:paraId="4951A636" w14:textId="3E341611" w:rsidR="00100975" w:rsidRPr="006D35DA" w:rsidRDefault="00100975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100975" w:rsidRPr="006D35DA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100975" w:rsidRPr="006D35DA" w:rsidRDefault="00100975" w:rsidP="0056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0A15D9" w14:paraId="2F765F10" w14:textId="77777777" w:rsidTr="000A15D9">
        <w:trPr>
          <w:trHeight w:val="236"/>
          <w:tblHeader/>
        </w:trPr>
        <w:tc>
          <w:tcPr>
            <w:tcW w:w="2426" w:type="pct"/>
          </w:tcPr>
          <w:p w14:paraId="20213CED" w14:textId="77777777" w:rsidR="00100975" w:rsidRPr="006D35DA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3"/>
          </w:tcPr>
          <w:p w14:paraId="362B1FF9" w14:textId="09D2495F" w:rsidR="00100975" w:rsidRPr="006D35DA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00975" w:rsidRPr="000A15D9" w14:paraId="0E4BB62F" w14:textId="77777777" w:rsidTr="000A15D9">
        <w:trPr>
          <w:trHeight w:val="299"/>
        </w:trPr>
        <w:tc>
          <w:tcPr>
            <w:tcW w:w="2426" w:type="pct"/>
          </w:tcPr>
          <w:p w14:paraId="6B29A6DA" w14:textId="77777777" w:rsidR="00100975" w:rsidRPr="006D35DA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7" w:type="pct"/>
          </w:tcPr>
          <w:p w14:paraId="37F2E252" w14:textId="77777777" w:rsidR="00100975" w:rsidRPr="006D35DA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BE137A1" w14:textId="77777777" w:rsidR="00100975" w:rsidRPr="006D35DA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6D35DA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975" w:rsidRPr="000A15D9" w14:paraId="3AD56694" w14:textId="77777777" w:rsidTr="004F2B96">
        <w:tc>
          <w:tcPr>
            <w:tcW w:w="2426" w:type="pct"/>
          </w:tcPr>
          <w:p w14:paraId="0998E745" w14:textId="4A206A3A" w:rsidR="00100975" w:rsidRPr="006D35DA" w:rsidRDefault="005642A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สัญญาสร้างอาคารโรงงาน </w:t>
            </w:r>
            <w:r w:rsidR="00356586" w:rsidRPr="006D35DA">
              <w:rPr>
                <w:rFonts w:ascii="Angsana New" w:hAnsi="Angsana New" w:cs="Angsana New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287" w:type="pct"/>
          </w:tcPr>
          <w:p w14:paraId="406435A5" w14:textId="0D5B609E" w:rsidR="00101697" w:rsidRPr="006D35DA" w:rsidRDefault="00101697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480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49ECEC67" w14:textId="49BB66B4" w:rsidR="002875AF" w:rsidRPr="006D35DA" w:rsidRDefault="00101697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627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.3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ล้านยูโร</w:t>
            </w:r>
          </w:p>
        </w:tc>
        <w:tc>
          <w:tcPr>
            <w:tcW w:w="149" w:type="pct"/>
          </w:tcPr>
          <w:p w14:paraId="2135F6F3" w14:textId="387D40BD" w:rsidR="00100975" w:rsidRPr="006D35DA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598ACD31" w14:textId="2AEA2032" w:rsidR="00101697" w:rsidRPr="006D35DA" w:rsidRDefault="00101697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2E4F7F5A" w14:textId="793C2BBB" w:rsidR="002875AF" w:rsidRPr="006D35DA" w:rsidRDefault="00140556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00975" w:rsidRPr="000A15D9" w14:paraId="714C0102" w14:textId="77777777" w:rsidTr="004F2B96">
        <w:tc>
          <w:tcPr>
            <w:tcW w:w="2426" w:type="pct"/>
          </w:tcPr>
          <w:p w14:paraId="27CD0F2A" w14:textId="3BEA1074" w:rsidR="00100975" w:rsidRPr="006D35DA" w:rsidRDefault="00356586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287" w:type="pct"/>
          </w:tcPr>
          <w:p w14:paraId="2152A94A" w14:textId="47C925A7" w:rsidR="00101697" w:rsidRPr="006D35DA" w:rsidRDefault="00101697" w:rsidP="0010169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298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7B353281" w14:textId="6C9BAE70" w:rsidR="00101697" w:rsidRPr="006D35DA" w:rsidRDefault="00101697" w:rsidP="0010169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9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ล้านยูโร</w:t>
            </w:r>
          </w:p>
          <w:p w14:paraId="42DF68AA" w14:textId="6095DE2E" w:rsidR="00101697" w:rsidRPr="006D35DA" w:rsidRDefault="00101697" w:rsidP="0010169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ล้านดอลลาร์สหรัฐฯ</w:t>
            </w:r>
          </w:p>
          <w:p w14:paraId="0FBF0785" w14:textId="744DF34F" w:rsidR="00101697" w:rsidRPr="006D35DA" w:rsidRDefault="00101697" w:rsidP="0010169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83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ล้านเยน</w:t>
            </w:r>
          </w:p>
          <w:p w14:paraId="7F85C5F1" w14:textId="0618FD84" w:rsidR="00C90D6E" w:rsidRPr="006D35DA" w:rsidRDefault="00101697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ล้านรูเปียอินโดนีเซีย</w:t>
            </w:r>
          </w:p>
          <w:p w14:paraId="00CB781B" w14:textId="782EE6B8" w:rsidR="00101697" w:rsidRPr="006D35DA" w:rsidRDefault="00101697" w:rsidP="0010169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0.8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ล้านฟรังก์สวิส</w:t>
            </w:r>
          </w:p>
        </w:tc>
        <w:tc>
          <w:tcPr>
            <w:tcW w:w="149" w:type="pct"/>
          </w:tcPr>
          <w:p w14:paraId="18CB5FFB" w14:textId="77777777" w:rsidR="00100975" w:rsidRPr="006D35DA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29B925E1" w14:textId="23B9F559" w:rsidR="00101697" w:rsidRPr="006D35DA" w:rsidRDefault="00101697" w:rsidP="0010169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878C6"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D35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16A01C5B" w14:textId="40618241" w:rsidR="00140556" w:rsidRPr="006D35DA" w:rsidRDefault="00627DBB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40556"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  <w:p w14:paraId="3B485761" w14:textId="17EB9DD5" w:rsidR="00140556" w:rsidRPr="006D35DA" w:rsidRDefault="00140556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  <w:p w14:paraId="5FE1CC46" w14:textId="4512A8C1" w:rsidR="00140556" w:rsidRPr="006D35DA" w:rsidRDefault="00140556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  <w:p w14:paraId="1D7A2089" w14:textId="77E0CCAD" w:rsidR="00140556" w:rsidRPr="006D35DA" w:rsidRDefault="00140556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  <w:p w14:paraId="4D2DCE31" w14:textId="74668E9D" w:rsidR="00F07786" w:rsidRPr="006D35DA" w:rsidRDefault="00140556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56586" w:rsidRPr="000A15D9" w14:paraId="0028123B" w14:textId="77777777" w:rsidTr="004F2B96">
        <w:tc>
          <w:tcPr>
            <w:tcW w:w="2426" w:type="pct"/>
          </w:tcPr>
          <w:p w14:paraId="7B0E913F" w14:textId="2F5CF624" w:rsidR="00356586" w:rsidRPr="006D35DA" w:rsidRDefault="00356586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7" w:type="pct"/>
          </w:tcPr>
          <w:p w14:paraId="78E72953" w14:textId="06C4D802" w:rsidR="00356586" w:rsidRPr="006D35DA" w:rsidRDefault="00A878C6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101697" w:rsidRPr="006D35D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01697" w:rsidRPr="006D35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49" w:type="pct"/>
          </w:tcPr>
          <w:p w14:paraId="572956B4" w14:textId="77777777" w:rsidR="00356586" w:rsidRPr="006D35DA" w:rsidRDefault="0035658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7485C599" w:rsidR="00356586" w:rsidRPr="006D35DA" w:rsidRDefault="00A878C6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101697" w:rsidRPr="006D35D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01697" w:rsidRPr="006D35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7CF3F433" w:rsidR="001F096F" w:rsidRPr="001F096F" w:rsidRDefault="007317BC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 w:rsidRPr="007317BC">
        <w:rPr>
          <w:rFonts w:asciiTheme="majorBidi" w:hAnsiTheme="majorBidi" w:cs="Angsana New" w:hint="cs"/>
          <w:sz w:val="30"/>
          <w:szCs w:val="30"/>
        </w:rPr>
        <w:t>20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28D63137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bookmarkStart w:id="2" w:name="_Hlk168666496"/>
      <w:r w:rsidR="004F2B96">
        <w:rPr>
          <w:rFonts w:asciiTheme="majorBidi" w:hAnsiTheme="majorBidi"/>
          <w:sz w:val="30"/>
          <w:szCs w:val="30"/>
        </w:rPr>
        <w:t xml:space="preserve">30 </w:t>
      </w:r>
      <w:r w:rsidR="00E1267F">
        <w:rPr>
          <w:rFonts w:asciiTheme="majorBidi" w:hAnsiTheme="majorBidi" w:hint="cs"/>
          <w:sz w:val="30"/>
          <w:szCs w:val="30"/>
          <w:cs/>
        </w:rPr>
        <w:t>กันยา</w:t>
      </w:r>
      <w:r w:rsidR="004F2B96">
        <w:rPr>
          <w:rFonts w:asciiTheme="majorBidi" w:hAnsiTheme="majorBidi" w:hint="cs"/>
          <w:sz w:val="30"/>
          <w:szCs w:val="30"/>
          <w:cs/>
        </w:rPr>
        <w:t>ยน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bookmarkEnd w:id="2"/>
      <w:r w:rsidR="00004F46" w:rsidRPr="00091CA0">
        <w:rPr>
          <w:rFonts w:asciiTheme="majorBidi" w:hAnsiTheme="majorBidi"/>
          <w:sz w:val="30"/>
          <w:szCs w:val="30"/>
        </w:rPr>
        <w:t>2567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บริษัทมีหนังสือคํ้าประกันที่ออกโดยธนาคารในนามของบริษัทจํานวน</w:t>
      </w:r>
      <w:r w:rsidR="00101697">
        <w:rPr>
          <w:rFonts w:asciiTheme="majorBidi" w:hAnsiTheme="majorBidi"/>
          <w:sz w:val="30"/>
          <w:szCs w:val="30"/>
        </w:rPr>
        <w:t xml:space="preserve"> 23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ซึ่งเกี่ยวกับการดําเนินงานตามปกติของบริษัท</w:t>
      </w:r>
    </w:p>
    <w:p w14:paraId="2D846F72" w14:textId="73A645AA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F2B96">
        <w:rPr>
          <w:rFonts w:asciiTheme="majorBidi" w:hAnsiTheme="majorBidi"/>
          <w:sz w:val="30"/>
          <w:szCs w:val="30"/>
        </w:rPr>
        <w:t xml:space="preserve">30 </w:t>
      </w:r>
      <w:r w:rsidR="00E1267F">
        <w:rPr>
          <w:rFonts w:asciiTheme="majorBidi" w:hAnsiTheme="majorBidi" w:hint="cs"/>
          <w:sz w:val="30"/>
          <w:szCs w:val="30"/>
          <w:cs/>
        </w:rPr>
        <w:t>กันยา</w:t>
      </w:r>
      <w:r w:rsidR="004F2B96">
        <w:rPr>
          <w:rFonts w:asciiTheme="majorBidi" w:hAnsiTheme="majorBidi" w:hint="cs"/>
          <w:sz w:val="30"/>
          <w:szCs w:val="30"/>
          <w:cs/>
        </w:rPr>
        <w:t>ยน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2567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101697">
        <w:rPr>
          <w:rFonts w:asciiTheme="majorBidi" w:hAnsiTheme="majorBidi"/>
          <w:sz w:val="30"/>
          <w:szCs w:val="30"/>
        </w:rPr>
        <w:t>1</w:t>
      </w:r>
      <w:r w:rsidR="00A878C6">
        <w:rPr>
          <w:rFonts w:asciiTheme="majorBidi" w:hAnsiTheme="majorBidi"/>
          <w:sz w:val="30"/>
          <w:szCs w:val="30"/>
        </w:rPr>
        <w:t>06</w:t>
      </w:r>
      <w:r w:rsidR="00CF57AD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091CA0">
        <w:rPr>
          <w:rFonts w:asciiTheme="majorBidi" w:hAnsiTheme="majorBidi" w:cstheme="majorBidi"/>
          <w:sz w:val="30"/>
          <w:szCs w:val="30"/>
        </w:rPr>
        <w:t xml:space="preserve"> </w:t>
      </w:r>
      <w:r w:rsidR="00101697">
        <w:rPr>
          <w:rFonts w:asciiTheme="majorBidi" w:hAnsiTheme="majorBidi"/>
          <w:sz w:val="30"/>
          <w:szCs w:val="30"/>
        </w:rPr>
        <w:t xml:space="preserve">6 </w:t>
      </w:r>
      <w:r w:rsidRPr="00091CA0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2E01B6">
        <w:rPr>
          <w:rFonts w:asciiTheme="majorBidi" w:hAnsiTheme="majorBidi"/>
          <w:sz w:val="30"/>
          <w:szCs w:val="30"/>
        </w:rPr>
        <w:t>2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ล้านโครนนอร์เวย์</w:t>
      </w:r>
      <w:r w:rsidR="004A4DA8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และ </w:t>
      </w:r>
      <w:r w:rsidR="002E01B6">
        <w:rPr>
          <w:rFonts w:asciiTheme="majorBidi" w:hAnsiTheme="majorBidi"/>
          <w:sz w:val="30"/>
          <w:szCs w:val="30"/>
        </w:rPr>
        <w:t>2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634E0E42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F2B96">
        <w:rPr>
          <w:rFonts w:asciiTheme="majorBidi" w:hAnsiTheme="majorBidi"/>
          <w:sz w:val="30"/>
          <w:szCs w:val="30"/>
        </w:rPr>
        <w:t xml:space="preserve">30 </w:t>
      </w:r>
      <w:r w:rsidR="00965917">
        <w:rPr>
          <w:rFonts w:asciiTheme="majorBidi" w:hAnsiTheme="majorBidi" w:hint="cs"/>
          <w:sz w:val="30"/>
          <w:szCs w:val="30"/>
          <w:cs/>
        </w:rPr>
        <w:t>กันยา</w:t>
      </w:r>
      <w:r w:rsidR="004F2B96">
        <w:rPr>
          <w:rFonts w:asciiTheme="majorBidi" w:hAnsiTheme="majorBidi" w:hint="cs"/>
          <w:sz w:val="30"/>
          <w:szCs w:val="30"/>
          <w:cs/>
        </w:rPr>
        <w:t>ยน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7C5277" w:rsidRPr="00091CA0">
        <w:rPr>
          <w:rFonts w:asciiTheme="majorBidi" w:hAnsiTheme="majorBidi"/>
          <w:sz w:val="30"/>
          <w:szCs w:val="30"/>
        </w:rPr>
        <w:t>2567</w:t>
      </w:r>
      <w:r w:rsidR="007C5277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2E01B6">
        <w:rPr>
          <w:rFonts w:asciiTheme="majorBidi" w:hAnsiTheme="majorBidi"/>
          <w:sz w:val="30"/>
          <w:szCs w:val="30"/>
        </w:rPr>
        <w:t>355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2E01B6">
        <w:rPr>
          <w:rFonts w:asciiTheme="majorBidi" w:hAnsiTheme="majorBidi"/>
          <w:sz w:val="30"/>
          <w:szCs w:val="30"/>
        </w:rPr>
        <w:t>13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ล้านดอลลาร์สหรัฐฯ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463BB81F" w14:textId="15E7EC6E" w:rsidR="00E727A3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F2B96">
        <w:rPr>
          <w:rFonts w:asciiTheme="majorBidi" w:hAnsiTheme="majorBidi"/>
          <w:sz w:val="30"/>
          <w:szCs w:val="30"/>
        </w:rPr>
        <w:t xml:space="preserve">30 </w:t>
      </w:r>
      <w:r w:rsidR="00965917">
        <w:rPr>
          <w:rFonts w:asciiTheme="majorBidi" w:hAnsiTheme="majorBidi" w:hint="cs"/>
          <w:sz w:val="30"/>
          <w:szCs w:val="30"/>
          <w:cs/>
        </w:rPr>
        <w:t>กันยา</w:t>
      </w:r>
      <w:r w:rsidR="004F2B96">
        <w:rPr>
          <w:rFonts w:asciiTheme="majorBidi" w:hAnsiTheme="majorBidi" w:hint="cs"/>
          <w:sz w:val="30"/>
          <w:szCs w:val="30"/>
          <w:cs/>
        </w:rPr>
        <w:t>ยน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2567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บริษัทและบริษัทย่อยแห่งหนึ่งมีหนังสือคํ้าประกันที่ออกโดยธนาคารในนามของบริษัทจํานวน </w:t>
      </w:r>
      <w:r w:rsidR="002E01B6">
        <w:rPr>
          <w:rFonts w:asciiTheme="majorBidi" w:hAnsiTheme="majorBidi"/>
          <w:sz w:val="30"/>
          <w:szCs w:val="30"/>
        </w:rPr>
        <w:t>11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ล้านยูโร และ</w:t>
      </w:r>
      <w:r w:rsidR="00376652">
        <w:rPr>
          <w:rFonts w:asciiTheme="majorBidi" w:hAnsiTheme="majorBidi"/>
          <w:sz w:val="30"/>
          <w:szCs w:val="30"/>
        </w:rPr>
        <w:t xml:space="preserve"> </w:t>
      </w:r>
      <w:r w:rsidR="002E01B6">
        <w:rPr>
          <w:rFonts w:asciiTheme="majorBidi" w:hAnsiTheme="majorBidi"/>
          <w:sz w:val="30"/>
          <w:szCs w:val="30"/>
        </w:rPr>
        <w:t xml:space="preserve">90,750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</w:p>
    <w:p w14:paraId="08B0D3AC" w14:textId="77777777" w:rsidR="00CC0C21" w:rsidRDefault="00CC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0EE9947" w14:textId="055428E0" w:rsidR="00100975" w:rsidRPr="00091CA0" w:rsidRDefault="00100975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เหตุการณ์ภายหลังรอบระยะเวลารายงาน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2C7AE84D" w14:textId="22B8ACEB" w:rsidR="00100975" w:rsidRDefault="00100975" w:rsidP="001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p w14:paraId="09B57DD5" w14:textId="4EF3B44A" w:rsidR="002E01B6" w:rsidRDefault="002E01B6" w:rsidP="00A8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E01B6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</w:t>
      </w:r>
      <w:r w:rsidRPr="002E01B6">
        <w:rPr>
          <w:rFonts w:asciiTheme="majorBidi" w:hAnsiTheme="majorBidi" w:cs="Angsana New" w:hint="cs"/>
          <w:sz w:val="30"/>
          <w:szCs w:val="30"/>
          <w:cs/>
        </w:rPr>
        <w:t xml:space="preserve"> ตุลาคม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2E01B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E01B6">
        <w:rPr>
          <w:rFonts w:asciiTheme="majorBidi" w:hAnsiTheme="majorBidi" w:cs="Angsana New"/>
          <w:sz w:val="30"/>
          <w:szCs w:val="30"/>
          <w:cs/>
        </w:rPr>
        <w:t>บริษัทได้มีมติในการใช้สิทธิเรียกคืนเพื่อไถ่ถอน</w:t>
      </w:r>
      <w:r w:rsidRPr="002E01B6">
        <w:rPr>
          <w:rFonts w:asciiTheme="majorBidi" w:hAnsiTheme="majorBidi" w:cs="Angsana New" w:hint="cs"/>
          <w:sz w:val="30"/>
          <w:szCs w:val="30"/>
          <w:cs/>
        </w:rPr>
        <w:t>หุ้นกู้ที่มีลักษณะคล้ายทุน</w:t>
      </w:r>
      <w:r w:rsidRPr="002E01B6">
        <w:rPr>
          <w:rFonts w:asciiTheme="majorBidi" w:hAnsiTheme="majorBidi" w:cs="Angsana New"/>
          <w:sz w:val="30"/>
          <w:szCs w:val="30"/>
          <w:cs/>
        </w:rPr>
        <w:t>ทั้งหมด</w:t>
      </w:r>
      <w:r w:rsidR="00AA018C">
        <w:rPr>
          <w:rFonts w:asciiTheme="majorBidi" w:hAnsiTheme="majorBidi" w:cs="Angsana New" w:hint="cs"/>
          <w:sz w:val="30"/>
          <w:szCs w:val="30"/>
          <w:cs/>
        </w:rPr>
        <w:t>ของบริษัทด้วย</w:t>
      </w:r>
      <w:r w:rsidRPr="002E01B6">
        <w:rPr>
          <w:rFonts w:asciiTheme="majorBidi" w:hAnsiTheme="majorBidi" w:cs="Angsana New"/>
          <w:sz w:val="30"/>
          <w:szCs w:val="30"/>
          <w:cs/>
        </w:rPr>
        <w:t>มูลค่า</w:t>
      </w:r>
      <w:r w:rsidRPr="002E01B6">
        <w:rPr>
          <w:rFonts w:asciiTheme="majorBidi" w:hAnsiTheme="majorBidi" w:cs="Angsana New"/>
          <w:spacing w:val="4"/>
          <w:sz w:val="30"/>
          <w:szCs w:val="30"/>
          <w:cs/>
        </w:rPr>
        <w:t>ที่</w:t>
      </w:r>
      <w:r w:rsidRPr="002E01B6">
        <w:rPr>
          <w:rFonts w:asciiTheme="majorBidi" w:hAnsiTheme="majorBidi" w:cs="Angsana New"/>
          <w:sz w:val="30"/>
          <w:szCs w:val="30"/>
          <w:cs/>
        </w:rPr>
        <w:t>ตราไว้</w:t>
      </w:r>
      <w:r w:rsidR="00AA01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E01B6">
        <w:rPr>
          <w:rFonts w:asciiTheme="majorBidi" w:hAnsiTheme="majorBidi" w:cs="Angsana New"/>
          <w:sz w:val="30"/>
          <w:szCs w:val="30"/>
          <w:cs/>
        </w:rPr>
        <w:t xml:space="preserve">รวมเป็นเงิน </w:t>
      </w:r>
      <w:r w:rsidRPr="002E01B6">
        <w:rPr>
          <w:rFonts w:asciiTheme="majorBidi" w:hAnsiTheme="majorBidi" w:cs="Angsana New"/>
          <w:sz w:val="30"/>
          <w:szCs w:val="30"/>
        </w:rPr>
        <w:t xml:space="preserve">6,000 </w:t>
      </w:r>
      <w:r w:rsidRPr="002E01B6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38610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บริษัทได้ส่งจดหมายแจ้งเกี่ยวกับการ</w:t>
      </w:r>
      <w:r w:rsidR="008D375D">
        <w:rPr>
          <w:rFonts w:asciiTheme="majorBidi" w:hAnsiTheme="majorBidi" w:cs="Angsana New" w:hint="cs"/>
          <w:sz w:val="30"/>
          <w:szCs w:val="30"/>
          <w:cs/>
        </w:rPr>
        <w:t>เรียก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ชำระคืน</w:t>
      </w:r>
      <w:r w:rsidR="008D375D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ให้กับผู้ถือ</w:t>
      </w:r>
      <w:r w:rsidR="00A878C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018C">
        <w:rPr>
          <w:rFonts w:asciiTheme="majorBidi" w:hAnsiTheme="majorBidi" w:cs="Angsana New" w:hint="cs"/>
          <w:sz w:val="30"/>
          <w:szCs w:val="30"/>
          <w:cs/>
        </w:rPr>
        <w:t>ผู้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แทนของผู้ถือ</w:t>
      </w:r>
      <w:r w:rsidR="00A878C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 xml:space="preserve"> และ</w:t>
      </w:r>
      <w:r w:rsidR="00A878C6">
        <w:rPr>
          <w:rFonts w:asciiTheme="majorBidi" w:hAnsiTheme="majorBidi" w:cs="Angsana New" w:hint="cs"/>
          <w:sz w:val="30"/>
          <w:szCs w:val="30"/>
          <w:cs/>
        </w:rPr>
        <w:t>นาย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ทะเบียน</w:t>
      </w:r>
      <w:r w:rsidR="00AA018C">
        <w:rPr>
          <w:rFonts w:asciiTheme="majorBidi" w:hAnsiTheme="majorBidi" w:cs="Angsana New" w:hint="cs"/>
          <w:sz w:val="30"/>
          <w:szCs w:val="30"/>
          <w:cs/>
        </w:rPr>
        <w:t>แล้ว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 xml:space="preserve">ในเดือนตุลาคม </w:t>
      </w:r>
      <w:r w:rsidR="00A878C6" w:rsidRPr="00A878C6">
        <w:rPr>
          <w:rFonts w:asciiTheme="majorBidi" w:hAnsiTheme="majorBidi" w:cs="Angsana New"/>
          <w:sz w:val="30"/>
          <w:szCs w:val="30"/>
        </w:rPr>
        <w:t xml:space="preserve">2567 </w:t>
      </w:r>
      <w:r w:rsidR="0038610B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กำหนด</w:t>
      </w:r>
      <w:r w:rsidR="00A878C6">
        <w:rPr>
          <w:rFonts w:asciiTheme="majorBidi" w:hAnsiTheme="majorBidi" w:cs="Angsana New" w:hint="cs"/>
          <w:sz w:val="30"/>
          <w:szCs w:val="30"/>
          <w:cs/>
        </w:rPr>
        <w:t>ชำระคืน</w:t>
      </w:r>
      <w:r w:rsidR="0038610B">
        <w:rPr>
          <w:rFonts w:asciiTheme="majorBidi" w:hAnsiTheme="majorBidi" w:cs="Angsana New" w:hint="cs"/>
          <w:sz w:val="30"/>
          <w:szCs w:val="30"/>
          <w:cs/>
        </w:rPr>
        <w:t>คือ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A878C6" w:rsidRPr="00A878C6">
        <w:rPr>
          <w:rFonts w:asciiTheme="majorBidi" w:hAnsiTheme="majorBidi" w:cs="Angsana New"/>
          <w:sz w:val="30"/>
          <w:szCs w:val="30"/>
        </w:rPr>
        <w:t xml:space="preserve">29 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="00A878C6" w:rsidRPr="00A878C6">
        <w:rPr>
          <w:rFonts w:asciiTheme="majorBidi" w:hAnsiTheme="majorBidi" w:cs="Angsana New"/>
          <w:sz w:val="30"/>
          <w:szCs w:val="30"/>
        </w:rPr>
        <w:t xml:space="preserve">2567 </w:t>
      </w:r>
      <w:r w:rsidR="000606C2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0606C2" w:rsidRPr="000606C2">
        <w:rPr>
          <w:rFonts w:asciiTheme="majorBidi" w:hAnsiTheme="majorBidi" w:cs="Angsana New"/>
          <w:sz w:val="30"/>
          <w:szCs w:val="30"/>
          <w:cs/>
        </w:rPr>
        <w:t>บริษัทมีแผนที่จะจัดหาเงินสำหรับการ</w:t>
      </w:r>
      <w:r w:rsidR="000606C2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0606C2" w:rsidRPr="000606C2">
        <w:rPr>
          <w:rFonts w:asciiTheme="majorBidi" w:hAnsiTheme="majorBidi" w:cs="Angsana New"/>
          <w:sz w:val="30"/>
          <w:szCs w:val="30"/>
          <w:cs/>
        </w:rPr>
        <w:t>คืนผ่านการกู้ยืม</w:t>
      </w:r>
      <w:r w:rsidR="00AA018C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0606C2" w:rsidRPr="000606C2">
        <w:rPr>
          <w:rFonts w:asciiTheme="majorBidi" w:hAnsiTheme="majorBidi" w:cs="Angsana New"/>
          <w:sz w:val="30"/>
          <w:szCs w:val="30"/>
          <w:cs/>
        </w:rPr>
        <w:t>จากสถาบันการเงิน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 xml:space="preserve"> ซึ่ง</w:t>
      </w:r>
      <w:r w:rsidR="00A878C6">
        <w:rPr>
          <w:rFonts w:asciiTheme="majorBidi" w:hAnsiTheme="majorBidi" w:cs="Angsana New" w:hint="cs"/>
          <w:sz w:val="30"/>
          <w:szCs w:val="30"/>
          <w:cs/>
        </w:rPr>
        <w:t>เงินกู้นี้</w:t>
      </w:r>
      <w:r w:rsidR="00A878C6" w:rsidRPr="00A878C6">
        <w:rPr>
          <w:rFonts w:asciiTheme="majorBidi" w:hAnsiTheme="majorBidi" w:cs="Angsana New"/>
          <w:sz w:val="30"/>
          <w:szCs w:val="30"/>
          <w:cs/>
        </w:rPr>
        <w:t>จะถูกจัดประเภทเป็นส่วนหนึ่งของหนี้สินของบริษัท</w:t>
      </w:r>
    </w:p>
    <w:p w14:paraId="5A650AD1" w14:textId="77777777" w:rsidR="000606C2" w:rsidRDefault="000606C2" w:rsidP="00A8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sectPr w:rsidR="000606C2" w:rsidSect="00FF7A61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D481B" w14:textId="77777777" w:rsidR="00C95A84" w:rsidRDefault="00C95A84">
      <w:r>
        <w:separator/>
      </w:r>
    </w:p>
  </w:endnote>
  <w:endnote w:type="continuationSeparator" w:id="0">
    <w:p w14:paraId="30F02CFA" w14:textId="77777777" w:rsidR="00C95A84" w:rsidRDefault="00C9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7909866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779E6B2D" w14:textId="5315A630" w:rsidR="00294C9C" w:rsidRPr="00E24935" w:rsidRDefault="00294C9C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0BD6851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71B5BA4E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A73DC" w14:textId="77777777" w:rsidR="00C95A84" w:rsidRDefault="00C95A84">
      <w:r>
        <w:separator/>
      </w:r>
    </w:p>
  </w:footnote>
  <w:footnote w:type="continuationSeparator" w:id="0">
    <w:p w14:paraId="1B08C72C" w14:textId="77777777" w:rsidR="00C95A84" w:rsidRDefault="00C95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87D4C" w14:textId="77777777" w:rsidR="00083BA8" w:rsidRPr="003E24D3" w:rsidRDefault="00083BA8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AEBA148" w14:textId="77777777" w:rsidR="00083BA8" w:rsidRPr="003E24D3" w:rsidRDefault="00083BA8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97045F" w14:textId="56B87956" w:rsidR="00083BA8" w:rsidRPr="00CA302D" w:rsidRDefault="00083BA8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 w:rsidR="00255B5E"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</w:t>
    </w:r>
    <w:r w:rsidR="000D0818">
      <w:rPr>
        <w:rFonts w:ascii="Angsana New" w:hAnsi="Angsana New" w:cs="Angsana New" w:hint="cs"/>
        <w:bCs/>
        <w:sz w:val="32"/>
        <w:szCs w:val="32"/>
        <w:cs/>
        <w:lang w:val="en-US" w:bidi="th-TH"/>
      </w:rPr>
      <w:t>เ</w:t>
    </w:r>
    <w:r w:rsidR="00255B5E">
      <w:rPr>
        <w:rFonts w:ascii="Angsana New" w:hAnsi="Angsana New" w:cs="Angsana New" w:hint="cs"/>
        <w:bCs/>
        <w:sz w:val="32"/>
        <w:szCs w:val="32"/>
        <w:cs/>
        <w:lang w:val="en-US" w:bidi="th-TH"/>
      </w:rPr>
      <w:t>ก</w:t>
    </w:r>
    <w:r w:rsidR="000D0818">
      <w:rPr>
        <w:rFonts w:ascii="Angsana New" w:hAnsi="Angsana New" w:cs="Angsana New" w:hint="cs"/>
        <w:bCs/>
        <w:sz w:val="32"/>
        <w:szCs w:val="32"/>
        <w:cs/>
        <w:lang w:val="en-US" w:bidi="th-TH"/>
      </w:rPr>
      <w:t>้า</w:t>
    </w:r>
    <w:r w:rsidR="00255B5E">
      <w:rPr>
        <w:rFonts w:ascii="Angsana New" w:hAnsi="Angsana New" w:cs="Angsana New" w:hint="cs"/>
        <w:bCs/>
        <w:sz w:val="32"/>
        <w:szCs w:val="32"/>
        <w:cs/>
        <w:lang w:val="en-US" w:bidi="th-TH"/>
      </w:rPr>
      <w:t>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255B5E"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0D0818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</w:t>
    </w:r>
    <w:r w:rsidR="00255B5E">
      <w:rPr>
        <w:rFonts w:ascii="Angsana New" w:hAnsi="Angsana New" w:cs="Angsana New" w:hint="cs"/>
        <w:bCs/>
        <w:sz w:val="32"/>
        <w:szCs w:val="32"/>
        <w:cs/>
        <w:lang w:val="en-US" w:bidi="th-TH"/>
      </w:rPr>
      <w:t>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88F99B6" w14:textId="77777777" w:rsidR="00083BA8" w:rsidRPr="001329D0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A8425C5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1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0"/>
  </w:num>
  <w:num w:numId="2" w16cid:durableId="687605371">
    <w:abstractNumId w:val="39"/>
  </w:num>
  <w:num w:numId="3" w16cid:durableId="104472513">
    <w:abstractNumId w:val="30"/>
  </w:num>
  <w:num w:numId="4" w16cid:durableId="1187712035">
    <w:abstractNumId w:val="22"/>
  </w:num>
  <w:num w:numId="5" w16cid:durableId="1933278340">
    <w:abstractNumId w:val="27"/>
  </w:num>
  <w:num w:numId="6" w16cid:durableId="1021470231">
    <w:abstractNumId w:val="23"/>
  </w:num>
  <w:num w:numId="7" w16cid:durableId="414743987">
    <w:abstractNumId w:val="8"/>
  </w:num>
  <w:num w:numId="8" w16cid:durableId="1426999370">
    <w:abstractNumId w:val="37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2"/>
  </w:num>
  <w:num w:numId="12" w16cid:durableId="757676651">
    <w:abstractNumId w:val="25"/>
  </w:num>
  <w:num w:numId="13" w16cid:durableId="2087417103">
    <w:abstractNumId w:val="36"/>
  </w:num>
  <w:num w:numId="14" w16cid:durableId="1985768029">
    <w:abstractNumId w:val="2"/>
  </w:num>
  <w:num w:numId="15" w16cid:durableId="1301038397">
    <w:abstractNumId w:val="26"/>
  </w:num>
  <w:num w:numId="16" w16cid:durableId="1118529279">
    <w:abstractNumId w:val="21"/>
  </w:num>
  <w:num w:numId="17" w16cid:durableId="245698112">
    <w:abstractNumId w:val="17"/>
  </w:num>
  <w:num w:numId="18" w16cid:durableId="1750807290">
    <w:abstractNumId w:val="1"/>
  </w:num>
  <w:num w:numId="19" w16cid:durableId="1581327804">
    <w:abstractNumId w:val="40"/>
  </w:num>
  <w:num w:numId="20" w16cid:durableId="287930287">
    <w:abstractNumId w:val="41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4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19"/>
  </w:num>
  <w:num w:numId="27" w16cid:durableId="2128575318">
    <w:abstractNumId w:val="35"/>
  </w:num>
  <w:num w:numId="28" w16cid:durableId="1713964438">
    <w:abstractNumId w:val="38"/>
  </w:num>
  <w:num w:numId="29" w16cid:durableId="662974845">
    <w:abstractNumId w:val="28"/>
  </w:num>
  <w:num w:numId="30" w16cid:durableId="2038237217">
    <w:abstractNumId w:val="13"/>
  </w:num>
  <w:num w:numId="31" w16cid:durableId="2097743679">
    <w:abstractNumId w:val="24"/>
  </w:num>
  <w:num w:numId="32" w16cid:durableId="585189965">
    <w:abstractNumId w:val="33"/>
  </w:num>
  <w:num w:numId="33" w16cid:durableId="546990924">
    <w:abstractNumId w:val="0"/>
  </w:num>
  <w:num w:numId="34" w16cid:durableId="2072462640">
    <w:abstractNumId w:val="31"/>
  </w:num>
  <w:num w:numId="35" w16cid:durableId="316809005">
    <w:abstractNumId w:val="15"/>
  </w:num>
  <w:num w:numId="36" w16cid:durableId="691689845">
    <w:abstractNumId w:val="29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0"/>
  </w:num>
  <w:num w:numId="43" w16cid:durableId="1143501984">
    <w:abstractNumId w:val="20"/>
  </w:num>
  <w:num w:numId="44" w16cid:durableId="1811634939">
    <w:abstractNumId w:val="20"/>
  </w:num>
  <w:num w:numId="45" w16cid:durableId="1759711954">
    <w:abstractNumId w:val="20"/>
  </w:num>
  <w:num w:numId="46" w16cid:durableId="437288084">
    <w:abstractNumId w:val="20"/>
  </w:num>
  <w:num w:numId="47" w16cid:durableId="1457067268">
    <w:abstractNumId w:val="20"/>
  </w:num>
  <w:num w:numId="48" w16cid:durableId="465392819">
    <w:abstractNumId w:val="20"/>
  </w:num>
  <w:num w:numId="49" w16cid:durableId="269943269">
    <w:abstractNumId w:val="20"/>
  </w:num>
  <w:num w:numId="50" w16cid:durableId="548734250">
    <w:abstractNumId w:val="20"/>
  </w:num>
  <w:num w:numId="51" w16cid:durableId="1598444563">
    <w:abstractNumId w:val="20"/>
  </w:num>
  <w:num w:numId="52" w16cid:durableId="1478766424">
    <w:abstractNumId w:val="20"/>
  </w:num>
  <w:num w:numId="53" w16cid:durableId="1088380443">
    <w:abstractNumId w:val="20"/>
  </w:num>
  <w:num w:numId="54" w16cid:durableId="659970737">
    <w:abstractNumId w:val="20"/>
  </w:num>
  <w:num w:numId="55" w16cid:durableId="1961259577">
    <w:abstractNumId w:val="20"/>
  </w:num>
  <w:num w:numId="56" w16cid:durableId="2112554526">
    <w:abstractNumId w:val="20"/>
  </w:num>
  <w:num w:numId="57" w16cid:durableId="216162290">
    <w:abstractNumId w:val="20"/>
  </w:num>
  <w:num w:numId="58" w16cid:durableId="1377006865">
    <w:abstractNumId w:val="20"/>
  </w:num>
  <w:num w:numId="59" w16cid:durableId="156386154">
    <w:abstractNumId w:val="20"/>
  </w:num>
  <w:num w:numId="60" w16cid:durableId="1268466922">
    <w:abstractNumId w:val="20"/>
  </w:num>
  <w:num w:numId="61" w16cid:durableId="1386174271">
    <w:abstractNumId w:val="20"/>
  </w:num>
  <w:num w:numId="62" w16cid:durableId="748620355">
    <w:abstractNumId w:val="20"/>
  </w:num>
  <w:num w:numId="63" w16cid:durableId="292446529">
    <w:abstractNumId w:val="20"/>
  </w:num>
  <w:num w:numId="64" w16cid:durableId="198713824">
    <w:abstractNumId w:val="20"/>
  </w:num>
  <w:num w:numId="65" w16cid:durableId="945384414">
    <w:abstractNumId w:val="18"/>
  </w:num>
  <w:num w:numId="66" w16cid:durableId="2109963369">
    <w:abstractNumId w:val="20"/>
  </w:num>
  <w:num w:numId="67" w16cid:durableId="1655913773">
    <w:abstractNumId w:val="2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9F2"/>
    <w:rsid w:val="00000BA8"/>
    <w:rsid w:val="00000F14"/>
    <w:rsid w:val="00001087"/>
    <w:rsid w:val="00002573"/>
    <w:rsid w:val="00002B68"/>
    <w:rsid w:val="00002C37"/>
    <w:rsid w:val="00002E91"/>
    <w:rsid w:val="00002ED5"/>
    <w:rsid w:val="000036BD"/>
    <w:rsid w:val="000039A4"/>
    <w:rsid w:val="00004C6F"/>
    <w:rsid w:val="00004F46"/>
    <w:rsid w:val="000051BA"/>
    <w:rsid w:val="00005BAB"/>
    <w:rsid w:val="00005CE6"/>
    <w:rsid w:val="00005D89"/>
    <w:rsid w:val="00007166"/>
    <w:rsid w:val="00007435"/>
    <w:rsid w:val="0000768B"/>
    <w:rsid w:val="00007B57"/>
    <w:rsid w:val="00007D21"/>
    <w:rsid w:val="000100DA"/>
    <w:rsid w:val="00010A8C"/>
    <w:rsid w:val="0001102F"/>
    <w:rsid w:val="0001192B"/>
    <w:rsid w:val="00012A82"/>
    <w:rsid w:val="00012B87"/>
    <w:rsid w:val="00012C30"/>
    <w:rsid w:val="00012C59"/>
    <w:rsid w:val="000132DF"/>
    <w:rsid w:val="000135CB"/>
    <w:rsid w:val="00013AE9"/>
    <w:rsid w:val="00013B43"/>
    <w:rsid w:val="00015C52"/>
    <w:rsid w:val="00015CFE"/>
    <w:rsid w:val="00015F39"/>
    <w:rsid w:val="00016540"/>
    <w:rsid w:val="000169DB"/>
    <w:rsid w:val="000176FF"/>
    <w:rsid w:val="00017D99"/>
    <w:rsid w:val="00017EAD"/>
    <w:rsid w:val="00020179"/>
    <w:rsid w:val="000202DC"/>
    <w:rsid w:val="0002055E"/>
    <w:rsid w:val="00020D94"/>
    <w:rsid w:val="000210F8"/>
    <w:rsid w:val="000215A2"/>
    <w:rsid w:val="000219C0"/>
    <w:rsid w:val="00021C32"/>
    <w:rsid w:val="000224D3"/>
    <w:rsid w:val="00022C4A"/>
    <w:rsid w:val="00022DA2"/>
    <w:rsid w:val="00022DC5"/>
    <w:rsid w:val="00023046"/>
    <w:rsid w:val="00023605"/>
    <w:rsid w:val="00023831"/>
    <w:rsid w:val="00023AC2"/>
    <w:rsid w:val="00023CE6"/>
    <w:rsid w:val="00023FD7"/>
    <w:rsid w:val="0002439D"/>
    <w:rsid w:val="00024D7C"/>
    <w:rsid w:val="00024EFC"/>
    <w:rsid w:val="000251F5"/>
    <w:rsid w:val="0002659A"/>
    <w:rsid w:val="0002666D"/>
    <w:rsid w:val="00027430"/>
    <w:rsid w:val="00027A86"/>
    <w:rsid w:val="00030C0D"/>
    <w:rsid w:val="00030E69"/>
    <w:rsid w:val="00031241"/>
    <w:rsid w:val="00031C8C"/>
    <w:rsid w:val="00031CFC"/>
    <w:rsid w:val="0003233F"/>
    <w:rsid w:val="00032990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505B"/>
    <w:rsid w:val="000351AC"/>
    <w:rsid w:val="000355DB"/>
    <w:rsid w:val="00035917"/>
    <w:rsid w:val="000359AD"/>
    <w:rsid w:val="00035A15"/>
    <w:rsid w:val="00035D27"/>
    <w:rsid w:val="00037103"/>
    <w:rsid w:val="00037C22"/>
    <w:rsid w:val="000405D3"/>
    <w:rsid w:val="000409D1"/>
    <w:rsid w:val="00040B63"/>
    <w:rsid w:val="0004120C"/>
    <w:rsid w:val="000413D7"/>
    <w:rsid w:val="000414C9"/>
    <w:rsid w:val="0004176A"/>
    <w:rsid w:val="00041B0A"/>
    <w:rsid w:val="000423BD"/>
    <w:rsid w:val="000427CC"/>
    <w:rsid w:val="00042F74"/>
    <w:rsid w:val="0004314C"/>
    <w:rsid w:val="000434F1"/>
    <w:rsid w:val="00043B93"/>
    <w:rsid w:val="00043BEA"/>
    <w:rsid w:val="0004404E"/>
    <w:rsid w:val="00044959"/>
    <w:rsid w:val="00044FC3"/>
    <w:rsid w:val="00044FDB"/>
    <w:rsid w:val="0004509B"/>
    <w:rsid w:val="00045290"/>
    <w:rsid w:val="0004557F"/>
    <w:rsid w:val="00045B47"/>
    <w:rsid w:val="00045BE7"/>
    <w:rsid w:val="00045ECF"/>
    <w:rsid w:val="00045F5C"/>
    <w:rsid w:val="000460CE"/>
    <w:rsid w:val="00046312"/>
    <w:rsid w:val="00046640"/>
    <w:rsid w:val="000467E6"/>
    <w:rsid w:val="00046B70"/>
    <w:rsid w:val="00046C04"/>
    <w:rsid w:val="00046D54"/>
    <w:rsid w:val="00046DC1"/>
    <w:rsid w:val="00047840"/>
    <w:rsid w:val="00047EA3"/>
    <w:rsid w:val="00050012"/>
    <w:rsid w:val="0005095E"/>
    <w:rsid w:val="00050DDE"/>
    <w:rsid w:val="00051299"/>
    <w:rsid w:val="00051879"/>
    <w:rsid w:val="00051D0E"/>
    <w:rsid w:val="00051FD0"/>
    <w:rsid w:val="000521B3"/>
    <w:rsid w:val="000522AB"/>
    <w:rsid w:val="00052562"/>
    <w:rsid w:val="0005336A"/>
    <w:rsid w:val="000539AB"/>
    <w:rsid w:val="00054433"/>
    <w:rsid w:val="00054F23"/>
    <w:rsid w:val="0005542F"/>
    <w:rsid w:val="00055743"/>
    <w:rsid w:val="000558C4"/>
    <w:rsid w:val="00055986"/>
    <w:rsid w:val="00055AF0"/>
    <w:rsid w:val="00056274"/>
    <w:rsid w:val="000568FA"/>
    <w:rsid w:val="00056948"/>
    <w:rsid w:val="00056A14"/>
    <w:rsid w:val="000570AA"/>
    <w:rsid w:val="00057C4F"/>
    <w:rsid w:val="000601B4"/>
    <w:rsid w:val="000605A6"/>
    <w:rsid w:val="000606C2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BF6"/>
    <w:rsid w:val="000652EC"/>
    <w:rsid w:val="00066174"/>
    <w:rsid w:val="000663D3"/>
    <w:rsid w:val="00066524"/>
    <w:rsid w:val="000668E5"/>
    <w:rsid w:val="000675C1"/>
    <w:rsid w:val="00067A00"/>
    <w:rsid w:val="000701EB"/>
    <w:rsid w:val="00070456"/>
    <w:rsid w:val="000708DC"/>
    <w:rsid w:val="00070B86"/>
    <w:rsid w:val="00070D48"/>
    <w:rsid w:val="00071BA8"/>
    <w:rsid w:val="00071E82"/>
    <w:rsid w:val="00073E81"/>
    <w:rsid w:val="00074FF9"/>
    <w:rsid w:val="00075166"/>
    <w:rsid w:val="0007529E"/>
    <w:rsid w:val="00075F2A"/>
    <w:rsid w:val="0007609D"/>
    <w:rsid w:val="00076F03"/>
    <w:rsid w:val="00076F2A"/>
    <w:rsid w:val="00076F30"/>
    <w:rsid w:val="00076F7C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22FF"/>
    <w:rsid w:val="00082E8D"/>
    <w:rsid w:val="00082F2B"/>
    <w:rsid w:val="000830CE"/>
    <w:rsid w:val="00083A6A"/>
    <w:rsid w:val="00083BA8"/>
    <w:rsid w:val="0008506A"/>
    <w:rsid w:val="00085292"/>
    <w:rsid w:val="000852B8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7870"/>
    <w:rsid w:val="00087A0E"/>
    <w:rsid w:val="000901E2"/>
    <w:rsid w:val="00090E3F"/>
    <w:rsid w:val="00090F87"/>
    <w:rsid w:val="0009177C"/>
    <w:rsid w:val="00091CA0"/>
    <w:rsid w:val="00091F79"/>
    <w:rsid w:val="000920AD"/>
    <w:rsid w:val="00092224"/>
    <w:rsid w:val="000937D7"/>
    <w:rsid w:val="00093C9D"/>
    <w:rsid w:val="00094A1C"/>
    <w:rsid w:val="00095175"/>
    <w:rsid w:val="000953BA"/>
    <w:rsid w:val="0009552F"/>
    <w:rsid w:val="000959C3"/>
    <w:rsid w:val="00095D8A"/>
    <w:rsid w:val="000967A1"/>
    <w:rsid w:val="00096AC7"/>
    <w:rsid w:val="00097002"/>
    <w:rsid w:val="000977BD"/>
    <w:rsid w:val="000978EF"/>
    <w:rsid w:val="00097CA2"/>
    <w:rsid w:val="00097CD1"/>
    <w:rsid w:val="00097CE6"/>
    <w:rsid w:val="000A05F8"/>
    <w:rsid w:val="000A078A"/>
    <w:rsid w:val="000A093F"/>
    <w:rsid w:val="000A0D59"/>
    <w:rsid w:val="000A0F55"/>
    <w:rsid w:val="000A0FBB"/>
    <w:rsid w:val="000A12A1"/>
    <w:rsid w:val="000A15D9"/>
    <w:rsid w:val="000A1619"/>
    <w:rsid w:val="000A171A"/>
    <w:rsid w:val="000A1EE2"/>
    <w:rsid w:val="000A228A"/>
    <w:rsid w:val="000A2FC1"/>
    <w:rsid w:val="000A368D"/>
    <w:rsid w:val="000A3A33"/>
    <w:rsid w:val="000A3BA3"/>
    <w:rsid w:val="000A42C6"/>
    <w:rsid w:val="000A43CC"/>
    <w:rsid w:val="000A458E"/>
    <w:rsid w:val="000A4C41"/>
    <w:rsid w:val="000A5073"/>
    <w:rsid w:val="000A52CD"/>
    <w:rsid w:val="000A551F"/>
    <w:rsid w:val="000A66B9"/>
    <w:rsid w:val="000A6B3C"/>
    <w:rsid w:val="000A78E1"/>
    <w:rsid w:val="000A79C1"/>
    <w:rsid w:val="000A7C14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D08"/>
    <w:rsid w:val="000B50BA"/>
    <w:rsid w:val="000B549E"/>
    <w:rsid w:val="000B5E6A"/>
    <w:rsid w:val="000B5F60"/>
    <w:rsid w:val="000B61C0"/>
    <w:rsid w:val="000B643E"/>
    <w:rsid w:val="000B65F2"/>
    <w:rsid w:val="000B6C82"/>
    <w:rsid w:val="000B6EB0"/>
    <w:rsid w:val="000C00BB"/>
    <w:rsid w:val="000C05C6"/>
    <w:rsid w:val="000C0E78"/>
    <w:rsid w:val="000C12C2"/>
    <w:rsid w:val="000C1F3C"/>
    <w:rsid w:val="000C33EB"/>
    <w:rsid w:val="000C35AC"/>
    <w:rsid w:val="000C3CF7"/>
    <w:rsid w:val="000C44F2"/>
    <w:rsid w:val="000C4565"/>
    <w:rsid w:val="000C464C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7E0"/>
    <w:rsid w:val="000D0049"/>
    <w:rsid w:val="000D008A"/>
    <w:rsid w:val="000D00FF"/>
    <w:rsid w:val="000D0818"/>
    <w:rsid w:val="000D0852"/>
    <w:rsid w:val="000D0C26"/>
    <w:rsid w:val="000D17A0"/>
    <w:rsid w:val="000D188C"/>
    <w:rsid w:val="000D22E0"/>
    <w:rsid w:val="000D2AD0"/>
    <w:rsid w:val="000D2B15"/>
    <w:rsid w:val="000D33D6"/>
    <w:rsid w:val="000D378F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64D7"/>
    <w:rsid w:val="000D65EB"/>
    <w:rsid w:val="000D6696"/>
    <w:rsid w:val="000D67F3"/>
    <w:rsid w:val="000D6971"/>
    <w:rsid w:val="000D6C29"/>
    <w:rsid w:val="000D6F11"/>
    <w:rsid w:val="000D7465"/>
    <w:rsid w:val="000D79A7"/>
    <w:rsid w:val="000D7E58"/>
    <w:rsid w:val="000E078D"/>
    <w:rsid w:val="000E0D2F"/>
    <w:rsid w:val="000E167C"/>
    <w:rsid w:val="000E276F"/>
    <w:rsid w:val="000E2AD2"/>
    <w:rsid w:val="000E2F2D"/>
    <w:rsid w:val="000E311D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6788"/>
    <w:rsid w:val="000E69E5"/>
    <w:rsid w:val="000E778C"/>
    <w:rsid w:val="000E7D1B"/>
    <w:rsid w:val="000E7DC5"/>
    <w:rsid w:val="000F0134"/>
    <w:rsid w:val="000F0251"/>
    <w:rsid w:val="000F0E53"/>
    <w:rsid w:val="000F10D4"/>
    <w:rsid w:val="000F2500"/>
    <w:rsid w:val="000F257C"/>
    <w:rsid w:val="000F28FE"/>
    <w:rsid w:val="000F30BE"/>
    <w:rsid w:val="000F3ADC"/>
    <w:rsid w:val="000F3AEB"/>
    <w:rsid w:val="000F3B20"/>
    <w:rsid w:val="000F3E2C"/>
    <w:rsid w:val="000F5233"/>
    <w:rsid w:val="000F5494"/>
    <w:rsid w:val="000F5B03"/>
    <w:rsid w:val="000F5BD7"/>
    <w:rsid w:val="000F68AF"/>
    <w:rsid w:val="000F6941"/>
    <w:rsid w:val="000F6AAD"/>
    <w:rsid w:val="000F72D9"/>
    <w:rsid w:val="001000FB"/>
    <w:rsid w:val="00100142"/>
    <w:rsid w:val="00100315"/>
    <w:rsid w:val="001004E8"/>
    <w:rsid w:val="00100975"/>
    <w:rsid w:val="00100E84"/>
    <w:rsid w:val="00101086"/>
    <w:rsid w:val="00101697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52"/>
    <w:rsid w:val="00103A75"/>
    <w:rsid w:val="00103B15"/>
    <w:rsid w:val="00103E02"/>
    <w:rsid w:val="00104663"/>
    <w:rsid w:val="00104729"/>
    <w:rsid w:val="00104A79"/>
    <w:rsid w:val="00104AE3"/>
    <w:rsid w:val="001058C9"/>
    <w:rsid w:val="00106608"/>
    <w:rsid w:val="0010665B"/>
    <w:rsid w:val="00106B2D"/>
    <w:rsid w:val="001071F8"/>
    <w:rsid w:val="0010771F"/>
    <w:rsid w:val="001077C8"/>
    <w:rsid w:val="00107E13"/>
    <w:rsid w:val="00111750"/>
    <w:rsid w:val="00111D74"/>
    <w:rsid w:val="0011225B"/>
    <w:rsid w:val="0011238A"/>
    <w:rsid w:val="0011240E"/>
    <w:rsid w:val="00112626"/>
    <w:rsid w:val="00112C65"/>
    <w:rsid w:val="00112F22"/>
    <w:rsid w:val="00113047"/>
    <w:rsid w:val="00113059"/>
    <w:rsid w:val="00113FF0"/>
    <w:rsid w:val="00114D15"/>
    <w:rsid w:val="00114F77"/>
    <w:rsid w:val="001153D7"/>
    <w:rsid w:val="00116967"/>
    <w:rsid w:val="00116EC2"/>
    <w:rsid w:val="00117024"/>
    <w:rsid w:val="00117B7C"/>
    <w:rsid w:val="00117BF0"/>
    <w:rsid w:val="00120624"/>
    <w:rsid w:val="0012094F"/>
    <w:rsid w:val="00120998"/>
    <w:rsid w:val="00120C4E"/>
    <w:rsid w:val="0012118F"/>
    <w:rsid w:val="001212E8"/>
    <w:rsid w:val="00121944"/>
    <w:rsid w:val="001227FA"/>
    <w:rsid w:val="00122C91"/>
    <w:rsid w:val="00122D49"/>
    <w:rsid w:val="00122FC5"/>
    <w:rsid w:val="0012316A"/>
    <w:rsid w:val="001237A0"/>
    <w:rsid w:val="00123E3F"/>
    <w:rsid w:val="00123E80"/>
    <w:rsid w:val="00124000"/>
    <w:rsid w:val="00124276"/>
    <w:rsid w:val="001242CE"/>
    <w:rsid w:val="001245C4"/>
    <w:rsid w:val="00124AD0"/>
    <w:rsid w:val="00124B9C"/>
    <w:rsid w:val="00124BEE"/>
    <w:rsid w:val="00124BF6"/>
    <w:rsid w:val="001250B3"/>
    <w:rsid w:val="00125450"/>
    <w:rsid w:val="00126563"/>
    <w:rsid w:val="001265FF"/>
    <w:rsid w:val="00126F90"/>
    <w:rsid w:val="00127798"/>
    <w:rsid w:val="00127931"/>
    <w:rsid w:val="00127AF3"/>
    <w:rsid w:val="00130E7D"/>
    <w:rsid w:val="001311D3"/>
    <w:rsid w:val="001312A7"/>
    <w:rsid w:val="00131371"/>
    <w:rsid w:val="00131892"/>
    <w:rsid w:val="00131CE5"/>
    <w:rsid w:val="0013210B"/>
    <w:rsid w:val="001329D0"/>
    <w:rsid w:val="00132CDC"/>
    <w:rsid w:val="00132F57"/>
    <w:rsid w:val="001330AC"/>
    <w:rsid w:val="00133A5D"/>
    <w:rsid w:val="00133A7E"/>
    <w:rsid w:val="00133C4B"/>
    <w:rsid w:val="0013445A"/>
    <w:rsid w:val="001344EF"/>
    <w:rsid w:val="00134552"/>
    <w:rsid w:val="0013459A"/>
    <w:rsid w:val="001346CA"/>
    <w:rsid w:val="001346D4"/>
    <w:rsid w:val="00134756"/>
    <w:rsid w:val="00134BDD"/>
    <w:rsid w:val="00135402"/>
    <w:rsid w:val="00135634"/>
    <w:rsid w:val="00136422"/>
    <w:rsid w:val="0013657B"/>
    <w:rsid w:val="00136658"/>
    <w:rsid w:val="00136935"/>
    <w:rsid w:val="00136F11"/>
    <w:rsid w:val="0013717D"/>
    <w:rsid w:val="001378A2"/>
    <w:rsid w:val="00137E45"/>
    <w:rsid w:val="00137F71"/>
    <w:rsid w:val="00140396"/>
    <w:rsid w:val="001403AB"/>
    <w:rsid w:val="00140556"/>
    <w:rsid w:val="00140DAF"/>
    <w:rsid w:val="00141151"/>
    <w:rsid w:val="001414F5"/>
    <w:rsid w:val="00141738"/>
    <w:rsid w:val="00141A5A"/>
    <w:rsid w:val="00141FB4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4E7"/>
    <w:rsid w:val="00146CD3"/>
    <w:rsid w:val="00147216"/>
    <w:rsid w:val="00147369"/>
    <w:rsid w:val="00147554"/>
    <w:rsid w:val="00147620"/>
    <w:rsid w:val="0014790F"/>
    <w:rsid w:val="001504CB"/>
    <w:rsid w:val="001504EB"/>
    <w:rsid w:val="00150896"/>
    <w:rsid w:val="00150FDF"/>
    <w:rsid w:val="00151873"/>
    <w:rsid w:val="00151AEC"/>
    <w:rsid w:val="00151CBD"/>
    <w:rsid w:val="00151CFC"/>
    <w:rsid w:val="00152530"/>
    <w:rsid w:val="00152891"/>
    <w:rsid w:val="00152B33"/>
    <w:rsid w:val="00153159"/>
    <w:rsid w:val="00153671"/>
    <w:rsid w:val="00153FA6"/>
    <w:rsid w:val="00154129"/>
    <w:rsid w:val="001543ED"/>
    <w:rsid w:val="00154508"/>
    <w:rsid w:val="0015451C"/>
    <w:rsid w:val="0015488D"/>
    <w:rsid w:val="00154917"/>
    <w:rsid w:val="00154C4B"/>
    <w:rsid w:val="00154F16"/>
    <w:rsid w:val="00154FA7"/>
    <w:rsid w:val="0015506B"/>
    <w:rsid w:val="00155730"/>
    <w:rsid w:val="001564AF"/>
    <w:rsid w:val="00156B5E"/>
    <w:rsid w:val="0015762E"/>
    <w:rsid w:val="00157E35"/>
    <w:rsid w:val="001600C5"/>
    <w:rsid w:val="0016051A"/>
    <w:rsid w:val="001606ED"/>
    <w:rsid w:val="00160A0F"/>
    <w:rsid w:val="00160A5F"/>
    <w:rsid w:val="00161445"/>
    <w:rsid w:val="00161AC9"/>
    <w:rsid w:val="00162D56"/>
    <w:rsid w:val="00162E95"/>
    <w:rsid w:val="00163025"/>
    <w:rsid w:val="001640C3"/>
    <w:rsid w:val="00164287"/>
    <w:rsid w:val="00164D10"/>
    <w:rsid w:val="00164EEE"/>
    <w:rsid w:val="00165B67"/>
    <w:rsid w:val="00165F91"/>
    <w:rsid w:val="001665F7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787"/>
    <w:rsid w:val="00172081"/>
    <w:rsid w:val="00173238"/>
    <w:rsid w:val="001733FC"/>
    <w:rsid w:val="00173E0B"/>
    <w:rsid w:val="0017439E"/>
    <w:rsid w:val="001751A8"/>
    <w:rsid w:val="00175725"/>
    <w:rsid w:val="00175B84"/>
    <w:rsid w:val="00175D57"/>
    <w:rsid w:val="00175D96"/>
    <w:rsid w:val="00175DF6"/>
    <w:rsid w:val="001760B5"/>
    <w:rsid w:val="001764AF"/>
    <w:rsid w:val="001768E9"/>
    <w:rsid w:val="00176CC9"/>
    <w:rsid w:val="001777B0"/>
    <w:rsid w:val="00177E6F"/>
    <w:rsid w:val="001801E4"/>
    <w:rsid w:val="001806EF"/>
    <w:rsid w:val="00180C2E"/>
    <w:rsid w:val="00180CF1"/>
    <w:rsid w:val="00180D04"/>
    <w:rsid w:val="0018118A"/>
    <w:rsid w:val="0018125F"/>
    <w:rsid w:val="001812F5"/>
    <w:rsid w:val="001825F6"/>
    <w:rsid w:val="001826A8"/>
    <w:rsid w:val="001826D9"/>
    <w:rsid w:val="00182C4F"/>
    <w:rsid w:val="00182C7E"/>
    <w:rsid w:val="00183075"/>
    <w:rsid w:val="00183342"/>
    <w:rsid w:val="001834F0"/>
    <w:rsid w:val="00183638"/>
    <w:rsid w:val="00183F00"/>
    <w:rsid w:val="001842EF"/>
    <w:rsid w:val="00184D2A"/>
    <w:rsid w:val="00185175"/>
    <w:rsid w:val="00185487"/>
    <w:rsid w:val="00185A95"/>
    <w:rsid w:val="00185AFD"/>
    <w:rsid w:val="00185B1A"/>
    <w:rsid w:val="00186A96"/>
    <w:rsid w:val="00186BB6"/>
    <w:rsid w:val="00186E89"/>
    <w:rsid w:val="0018700C"/>
    <w:rsid w:val="0018700E"/>
    <w:rsid w:val="00187B52"/>
    <w:rsid w:val="0019029C"/>
    <w:rsid w:val="00190393"/>
    <w:rsid w:val="001905D1"/>
    <w:rsid w:val="00190B6F"/>
    <w:rsid w:val="00190D53"/>
    <w:rsid w:val="00191675"/>
    <w:rsid w:val="00191A8E"/>
    <w:rsid w:val="00191B7A"/>
    <w:rsid w:val="00191F83"/>
    <w:rsid w:val="001924E5"/>
    <w:rsid w:val="00192E07"/>
    <w:rsid w:val="0019386D"/>
    <w:rsid w:val="00193BFA"/>
    <w:rsid w:val="00194040"/>
    <w:rsid w:val="00194187"/>
    <w:rsid w:val="0019422C"/>
    <w:rsid w:val="0019425D"/>
    <w:rsid w:val="0019513A"/>
    <w:rsid w:val="001951B6"/>
    <w:rsid w:val="00195304"/>
    <w:rsid w:val="00195543"/>
    <w:rsid w:val="0019574F"/>
    <w:rsid w:val="001958A6"/>
    <w:rsid w:val="00196AB4"/>
    <w:rsid w:val="00196D6C"/>
    <w:rsid w:val="001970E8"/>
    <w:rsid w:val="00197583"/>
    <w:rsid w:val="00197786"/>
    <w:rsid w:val="001A079D"/>
    <w:rsid w:val="001A07B7"/>
    <w:rsid w:val="001A0C46"/>
    <w:rsid w:val="001A0FAD"/>
    <w:rsid w:val="001A1855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BDB"/>
    <w:rsid w:val="001A56FA"/>
    <w:rsid w:val="001A5806"/>
    <w:rsid w:val="001A5847"/>
    <w:rsid w:val="001A5873"/>
    <w:rsid w:val="001A5B6C"/>
    <w:rsid w:val="001A5C9F"/>
    <w:rsid w:val="001A5D27"/>
    <w:rsid w:val="001A611A"/>
    <w:rsid w:val="001A6292"/>
    <w:rsid w:val="001A63E4"/>
    <w:rsid w:val="001A6403"/>
    <w:rsid w:val="001A7261"/>
    <w:rsid w:val="001A7602"/>
    <w:rsid w:val="001A7CE0"/>
    <w:rsid w:val="001B02A7"/>
    <w:rsid w:val="001B059B"/>
    <w:rsid w:val="001B0FEC"/>
    <w:rsid w:val="001B130D"/>
    <w:rsid w:val="001B1A94"/>
    <w:rsid w:val="001B1C96"/>
    <w:rsid w:val="001B2937"/>
    <w:rsid w:val="001B2ED7"/>
    <w:rsid w:val="001B53EC"/>
    <w:rsid w:val="001B5A26"/>
    <w:rsid w:val="001B5A9B"/>
    <w:rsid w:val="001B6118"/>
    <w:rsid w:val="001B6508"/>
    <w:rsid w:val="001B662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2A2F"/>
    <w:rsid w:val="001C2C84"/>
    <w:rsid w:val="001C37AE"/>
    <w:rsid w:val="001C44E4"/>
    <w:rsid w:val="001C4516"/>
    <w:rsid w:val="001C48AC"/>
    <w:rsid w:val="001C4C92"/>
    <w:rsid w:val="001C5BBA"/>
    <w:rsid w:val="001C6088"/>
    <w:rsid w:val="001C60FC"/>
    <w:rsid w:val="001C6251"/>
    <w:rsid w:val="001C63FA"/>
    <w:rsid w:val="001C6B2D"/>
    <w:rsid w:val="001C7420"/>
    <w:rsid w:val="001C7B47"/>
    <w:rsid w:val="001D059E"/>
    <w:rsid w:val="001D0C42"/>
    <w:rsid w:val="001D0CA6"/>
    <w:rsid w:val="001D0ECE"/>
    <w:rsid w:val="001D0F2C"/>
    <w:rsid w:val="001D1837"/>
    <w:rsid w:val="001D1889"/>
    <w:rsid w:val="001D2235"/>
    <w:rsid w:val="001D2FCE"/>
    <w:rsid w:val="001D381A"/>
    <w:rsid w:val="001D3B8F"/>
    <w:rsid w:val="001D48C7"/>
    <w:rsid w:val="001D56CE"/>
    <w:rsid w:val="001D5A4F"/>
    <w:rsid w:val="001D5B6F"/>
    <w:rsid w:val="001D5D99"/>
    <w:rsid w:val="001D62E1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E08FE"/>
    <w:rsid w:val="001E0A75"/>
    <w:rsid w:val="001E0CE4"/>
    <w:rsid w:val="001E0D77"/>
    <w:rsid w:val="001E10E4"/>
    <w:rsid w:val="001E152F"/>
    <w:rsid w:val="001E153D"/>
    <w:rsid w:val="001E1576"/>
    <w:rsid w:val="001E1A63"/>
    <w:rsid w:val="001E1B26"/>
    <w:rsid w:val="001E22F3"/>
    <w:rsid w:val="001E24B5"/>
    <w:rsid w:val="001E24DC"/>
    <w:rsid w:val="001E289E"/>
    <w:rsid w:val="001E2BAB"/>
    <w:rsid w:val="001E3309"/>
    <w:rsid w:val="001E3763"/>
    <w:rsid w:val="001E3A68"/>
    <w:rsid w:val="001E3C57"/>
    <w:rsid w:val="001E42F4"/>
    <w:rsid w:val="001E45E8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C3A"/>
    <w:rsid w:val="001E6D58"/>
    <w:rsid w:val="001E7515"/>
    <w:rsid w:val="001E7C77"/>
    <w:rsid w:val="001E7DFF"/>
    <w:rsid w:val="001E7EF8"/>
    <w:rsid w:val="001E7F3A"/>
    <w:rsid w:val="001F01B6"/>
    <w:rsid w:val="001F0342"/>
    <w:rsid w:val="001F0541"/>
    <w:rsid w:val="001F07FD"/>
    <w:rsid w:val="001F087B"/>
    <w:rsid w:val="001F08C2"/>
    <w:rsid w:val="001F096F"/>
    <w:rsid w:val="001F0B5D"/>
    <w:rsid w:val="001F1188"/>
    <w:rsid w:val="001F134A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3CE"/>
    <w:rsid w:val="001F568E"/>
    <w:rsid w:val="001F59A0"/>
    <w:rsid w:val="001F5C3D"/>
    <w:rsid w:val="001F65E9"/>
    <w:rsid w:val="001F6AB1"/>
    <w:rsid w:val="001F6C21"/>
    <w:rsid w:val="001F6DAD"/>
    <w:rsid w:val="001F7B90"/>
    <w:rsid w:val="001F7B9F"/>
    <w:rsid w:val="001F7CB5"/>
    <w:rsid w:val="001F7D1F"/>
    <w:rsid w:val="00200086"/>
    <w:rsid w:val="00200E87"/>
    <w:rsid w:val="002013A5"/>
    <w:rsid w:val="002019C3"/>
    <w:rsid w:val="00201BAB"/>
    <w:rsid w:val="002023A0"/>
    <w:rsid w:val="002023AE"/>
    <w:rsid w:val="00202832"/>
    <w:rsid w:val="00202B06"/>
    <w:rsid w:val="00203480"/>
    <w:rsid w:val="0020348E"/>
    <w:rsid w:val="00203B9F"/>
    <w:rsid w:val="00203DFB"/>
    <w:rsid w:val="002044C5"/>
    <w:rsid w:val="0020499B"/>
    <w:rsid w:val="002049CE"/>
    <w:rsid w:val="00204CE4"/>
    <w:rsid w:val="0020558F"/>
    <w:rsid w:val="002064BA"/>
    <w:rsid w:val="0020690E"/>
    <w:rsid w:val="00206D26"/>
    <w:rsid w:val="00207414"/>
    <w:rsid w:val="0020758F"/>
    <w:rsid w:val="0020775C"/>
    <w:rsid w:val="00207C74"/>
    <w:rsid w:val="00207E87"/>
    <w:rsid w:val="002101E7"/>
    <w:rsid w:val="0021036C"/>
    <w:rsid w:val="002107B4"/>
    <w:rsid w:val="0021124F"/>
    <w:rsid w:val="002114B8"/>
    <w:rsid w:val="00211BCC"/>
    <w:rsid w:val="00211C80"/>
    <w:rsid w:val="002122D5"/>
    <w:rsid w:val="0021287D"/>
    <w:rsid w:val="002129AA"/>
    <w:rsid w:val="0021327E"/>
    <w:rsid w:val="002134EA"/>
    <w:rsid w:val="00213981"/>
    <w:rsid w:val="00213A55"/>
    <w:rsid w:val="00213B00"/>
    <w:rsid w:val="0021436A"/>
    <w:rsid w:val="0021444F"/>
    <w:rsid w:val="00214C3B"/>
    <w:rsid w:val="00215113"/>
    <w:rsid w:val="00215757"/>
    <w:rsid w:val="0021576C"/>
    <w:rsid w:val="00215968"/>
    <w:rsid w:val="002159D9"/>
    <w:rsid w:val="00215B15"/>
    <w:rsid w:val="00215D68"/>
    <w:rsid w:val="002175A4"/>
    <w:rsid w:val="002201D6"/>
    <w:rsid w:val="00220455"/>
    <w:rsid w:val="00220490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5220"/>
    <w:rsid w:val="002259B0"/>
    <w:rsid w:val="00226049"/>
    <w:rsid w:val="00226161"/>
    <w:rsid w:val="00226626"/>
    <w:rsid w:val="00226B23"/>
    <w:rsid w:val="00226CD3"/>
    <w:rsid w:val="002270AF"/>
    <w:rsid w:val="0022736F"/>
    <w:rsid w:val="002273EE"/>
    <w:rsid w:val="002304DC"/>
    <w:rsid w:val="00230AC8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4C1F"/>
    <w:rsid w:val="0023507C"/>
    <w:rsid w:val="002354A8"/>
    <w:rsid w:val="00236180"/>
    <w:rsid w:val="0023663C"/>
    <w:rsid w:val="002367A3"/>
    <w:rsid w:val="00236AFF"/>
    <w:rsid w:val="0023725C"/>
    <w:rsid w:val="002372CE"/>
    <w:rsid w:val="00237A16"/>
    <w:rsid w:val="002400B6"/>
    <w:rsid w:val="002400F8"/>
    <w:rsid w:val="002401B2"/>
    <w:rsid w:val="002405FC"/>
    <w:rsid w:val="00240703"/>
    <w:rsid w:val="00240712"/>
    <w:rsid w:val="00240A5C"/>
    <w:rsid w:val="00240AB3"/>
    <w:rsid w:val="00240AB7"/>
    <w:rsid w:val="00240BD8"/>
    <w:rsid w:val="00241248"/>
    <w:rsid w:val="002419A8"/>
    <w:rsid w:val="00241B26"/>
    <w:rsid w:val="00241EC1"/>
    <w:rsid w:val="002420EA"/>
    <w:rsid w:val="00242563"/>
    <w:rsid w:val="002425B2"/>
    <w:rsid w:val="00242F88"/>
    <w:rsid w:val="0024325B"/>
    <w:rsid w:val="00243648"/>
    <w:rsid w:val="00243796"/>
    <w:rsid w:val="002438AF"/>
    <w:rsid w:val="00243921"/>
    <w:rsid w:val="002439D1"/>
    <w:rsid w:val="00244218"/>
    <w:rsid w:val="002451F8"/>
    <w:rsid w:val="0024539C"/>
    <w:rsid w:val="00245AE0"/>
    <w:rsid w:val="00245F6D"/>
    <w:rsid w:val="002464CE"/>
    <w:rsid w:val="0024652C"/>
    <w:rsid w:val="00246AA5"/>
    <w:rsid w:val="0024775B"/>
    <w:rsid w:val="00250423"/>
    <w:rsid w:val="00250550"/>
    <w:rsid w:val="002506A1"/>
    <w:rsid w:val="00250971"/>
    <w:rsid w:val="0025105F"/>
    <w:rsid w:val="002510CF"/>
    <w:rsid w:val="0025164D"/>
    <w:rsid w:val="002518B7"/>
    <w:rsid w:val="00252647"/>
    <w:rsid w:val="002526C0"/>
    <w:rsid w:val="002532AF"/>
    <w:rsid w:val="002532FD"/>
    <w:rsid w:val="00253541"/>
    <w:rsid w:val="00253889"/>
    <w:rsid w:val="002539C6"/>
    <w:rsid w:val="0025486A"/>
    <w:rsid w:val="002550EA"/>
    <w:rsid w:val="00255198"/>
    <w:rsid w:val="0025598A"/>
    <w:rsid w:val="00255B5E"/>
    <w:rsid w:val="00255C1A"/>
    <w:rsid w:val="00255C8F"/>
    <w:rsid w:val="00256A66"/>
    <w:rsid w:val="00256C95"/>
    <w:rsid w:val="0025705F"/>
    <w:rsid w:val="00257111"/>
    <w:rsid w:val="002601F2"/>
    <w:rsid w:val="0026099A"/>
    <w:rsid w:val="002609CE"/>
    <w:rsid w:val="00260F18"/>
    <w:rsid w:val="0026106C"/>
    <w:rsid w:val="002610A1"/>
    <w:rsid w:val="00261886"/>
    <w:rsid w:val="00262306"/>
    <w:rsid w:val="0026275B"/>
    <w:rsid w:val="00263417"/>
    <w:rsid w:val="0026349E"/>
    <w:rsid w:val="00264406"/>
    <w:rsid w:val="002645D7"/>
    <w:rsid w:val="00264901"/>
    <w:rsid w:val="00264A08"/>
    <w:rsid w:val="002655AF"/>
    <w:rsid w:val="00265C51"/>
    <w:rsid w:val="00265DDE"/>
    <w:rsid w:val="002662D6"/>
    <w:rsid w:val="0026642F"/>
    <w:rsid w:val="00266622"/>
    <w:rsid w:val="00266C43"/>
    <w:rsid w:val="00266E38"/>
    <w:rsid w:val="00267A79"/>
    <w:rsid w:val="00267C4F"/>
    <w:rsid w:val="00267E7D"/>
    <w:rsid w:val="002700E0"/>
    <w:rsid w:val="00270BB0"/>
    <w:rsid w:val="00270BBF"/>
    <w:rsid w:val="00270EE0"/>
    <w:rsid w:val="00270F83"/>
    <w:rsid w:val="00270FAA"/>
    <w:rsid w:val="0027124C"/>
    <w:rsid w:val="00271F9C"/>
    <w:rsid w:val="00272015"/>
    <w:rsid w:val="0027214C"/>
    <w:rsid w:val="002721AD"/>
    <w:rsid w:val="00272D23"/>
    <w:rsid w:val="00273214"/>
    <w:rsid w:val="00273435"/>
    <w:rsid w:val="0027358C"/>
    <w:rsid w:val="002735AC"/>
    <w:rsid w:val="00273E73"/>
    <w:rsid w:val="00273FFD"/>
    <w:rsid w:val="0027449B"/>
    <w:rsid w:val="00274673"/>
    <w:rsid w:val="0027483D"/>
    <w:rsid w:val="00274EDA"/>
    <w:rsid w:val="00274EF6"/>
    <w:rsid w:val="00274F7D"/>
    <w:rsid w:val="00275F32"/>
    <w:rsid w:val="00276171"/>
    <w:rsid w:val="00276809"/>
    <w:rsid w:val="002768F3"/>
    <w:rsid w:val="00277095"/>
    <w:rsid w:val="0027761F"/>
    <w:rsid w:val="0027765C"/>
    <w:rsid w:val="002776D0"/>
    <w:rsid w:val="0028037C"/>
    <w:rsid w:val="0028057B"/>
    <w:rsid w:val="00280E10"/>
    <w:rsid w:val="00280FC6"/>
    <w:rsid w:val="002816E5"/>
    <w:rsid w:val="00281913"/>
    <w:rsid w:val="0028195C"/>
    <w:rsid w:val="0028271C"/>
    <w:rsid w:val="00282B22"/>
    <w:rsid w:val="00282EC7"/>
    <w:rsid w:val="002832EB"/>
    <w:rsid w:val="0028406E"/>
    <w:rsid w:val="0028434A"/>
    <w:rsid w:val="00284A21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AF"/>
    <w:rsid w:val="002876AB"/>
    <w:rsid w:val="00287773"/>
    <w:rsid w:val="00287D18"/>
    <w:rsid w:val="0029013B"/>
    <w:rsid w:val="00290278"/>
    <w:rsid w:val="002907F9"/>
    <w:rsid w:val="00290B77"/>
    <w:rsid w:val="0029102F"/>
    <w:rsid w:val="00291755"/>
    <w:rsid w:val="002917DD"/>
    <w:rsid w:val="00291851"/>
    <w:rsid w:val="00291C5D"/>
    <w:rsid w:val="00291E35"/>
    <w:rsid w:val="00292435"/>
    <w:rsid w:val="00292A15"/>
    <w:rsid w:val="00292CE5"/>
    <w:rsid w:val="00293041"/>
    <w:rsid w:val="0029318F"/>
    <w:rsid w:val="0029375E"/>
    <w:rsid w:val="00294959"/>
    <w:rsid w:val="00294C8E"/>
    <w:rsid w:val="00294C9C"/>
    <w:rsid w:val="00294F57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BB7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7F2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B037C"/>
    <w:rsid w:val="002B0462"/>
    <w:rsid w:val="002B064E"/>
    <w:rsid w:val="002B0856"/>
    <w:rsid w:val="002B0A29"/>
    <w:rsid w:val="002B0B04"/>
    <w:rsid w:val="002B0F61"/>
    <w:rsid w:val="002B1745"/>
    <w:rsid w:val="002B2458"/>
    <w:rsid w:val="002B26C0"/>
    <w:rsid w:val="002B2AE8"/>
    <w:rsid w:val="002B3308"/>
    <w:rsid w:val="002B35E0"/>
    <w:rsid w:val="002B37B3"/>
    <w:rsid w:val="002B40E5"/>
    <w:rsid w:val="002B42E1"/>
    <w:rsid w:val="002B455C"/>
    <w:rsid w:val="002B4D9F"/>
    <w:rsid w:val="002B4EF5"/>
    <w:rsid w:val="002B4F7C"/>
    <w:rsid w:val="002B4F83"/>
    <w:rsid w:val="002B5474"/>
    <w:rsid w:val="002B5C5C"/>
    <w:rsid w:val="002B5E08"/>
    <w:rsid w:val="002B6144"/>
    <w:rsid w:val="002B70E1"/>
    <w:rsid w:val="002B757E"/>
    <w:rsid w:val="002B77AC"/>
    <w:rsid w:val="002C00A3"/>
    <w:rsid w:val="002C03EB"/>
    <w:rsid w:val="002C058E"/>
    <w:rsid w:val="002C165F"/>
    <w:rsid w:val="002C16FC"/>
    <w:rsid w:val="002C1FBA"/>
    <w:rsid w:val="002C24C6"/>
    <w:rsid w:val="002C28E0"/>
    <w:rsid w:val="002C2E11"/>
    <w:rsid w:val="002C3049"/>
    <w:rsid w:val="002C32F9"/>
    <w:rsid w:val="002C35D9"/>
    <w:rsid w:val="002C3756"/>
    <w:rsid w:val="002C4296"/>
    <w:rsid w:val="002C4573"/>
    <w:rsid w:val="002C4603"/>
    <w:rsid w:val="002C4937"/>
    <w:rsid w:val="002C4C18"/>
    <w:rsid w:val="002C5027"/>
    <w:rsid w:val="002C56BB"/>
    <w:rsid w:val="002C589E"/>
    <w:rsid w:val="002C5E2F"/>
    <w:rsid w:val="002C6608"/>
    <w:rsid w:val="002C6B32"/>
    <w:rsid w:val="002C7960"/>
    <w:rsid w:val="002C7DF7"/>
    <w:rsid w:val="002D00C2"/>
    <w:rsid w:val="002D042B"/>
    <w:rsid w:val="002D07E9"/>
    <w:rsid w:val="002D0877"/>
    <w:rsid w:val="002D1677"/>
    <w:rsid w:val="002D1886"/>
    <w:rsid w:val="002D1D76"/>
    <w:rsid w:val="002D1E91"/>
    <w:rsid w:val="002D3300"/>
    <w:rsid w:val="002D350F"/>
    <w:rsid w:val="002D3889"/>
    <w:rsid w:val="002D3FD6"/>
    <w:rsid w:val="002D421C"/>
    <w:rsid w:val="002D495C"/>
    <w:rsid w:val="002D4C04"/>
    <w:rsid w:val="002D4DEA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8C6"/>
    <w:rsid w:val="002D7A75"/>
    <w:rsid w:val="002D7D7C"/>
    <w:rsid w:val="002D7FA1"/>
    <w:rsid w:val="002E01B6"/>
    <w:rsid w:val="002E0583"/>
    <w:rsid w:val="002E0F0D"/>
    <w:rsid w:val="002E0F37"/>
    <w:rsid w:val="002E1034"/>
    <w:rsid w:val="002E2A8B"/>
    <w:rsid w:val="002E2CF1"/>
    <w:rsid w:val="002E3296"/>
    <w:rsid w:val="002E3315"/>
    <w:rsid w:val="002E351C"/>
    <w:rsid w:val="002E3E6E"/>
    <w:rsid w:val="002E409F"/>
    <w:rsid w:val="002E43BE"/>
    <w:rsid w:val="002E46DA"/>
    <w:rsid w:val="002E5FA9"/>
    <w:rsid w:val="002E5FE0"/>
    <w:rsid w:val="002E60CD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F14"/>
    <w:rsid w:val="002F04C6"/>
    <w:rsid w:val="002F08C6"/>
    <w:rsid w:val="002F0CAB"/>
    <w:rsid w:val="002F182A"/>
    <w:rsid w:val="002F1CCE"/>
    <w:rsid w:val="002F2186"/>
    <w:rsid w:val="002F2370"/>
    <w:rsid w:val="002F2437"/>
    <w:rsid w:val="002F2E4B"/>
    <w:rsid w:val="002F33D8"/>
    <w:rsid w:val="002F3573"/>
    <w:rsid w:val="002F40B8"/>
    <w:rsid w:val="002F5730"/>
    <w:rsid w:val="002F5ABD"/>
    <w:rsid w:val="002F5C81"/>
    <w:rsid w:val="002F5FDD"/>
    <w:rsid w:val="002F6148"/>
    <w:rsid w:val="002F67B5"/>
    <w:rsid w:val="002F6A5B"/>
    <w:rsid w:val="002F6F79"/>
    <w:rsid w:val="002F70A4"/>
    <w:rsid w:val="002F7166"/>
    <w:rsid w:val="002F7969"/>
    <w:rsid w:val="002F7A2A"/>
    <w:rsid w:val="002F7A33"/>
    <w:rsid w:val="0030031F"/>
    <w:rsid w:val="00300725"/>
    <w:rsid w:val="003010D9"/>
    <w:rsid w:val="00301742"/>
    <w:rsid w:val="00301746"/>
    <w:rsid w:val="00301BDD"/>
    <w:rsid w:val="00301C87"/>
    <w:rsid w:val="003021AC"/>
    <w:rsid w:val="0030223B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5B63"/>
    <w:rsid w:val="00306216"/>
    <w:rsid w:val="0030640F"/>
    <w:rsid w:val="00306687"/>
    <w:rsid w:val="0030677F"/>
    <w:rsid w:val="00306928"/>
    <w:rsid w:val="00306EFD"/>
    <w:rsid w:val="00307055"/>
    <w:rsid w:val="00307073"/>
    <w:rsid w:val="00307213"/>
    <w:rsid w:val="00307238"/>
    <w:rsid w:val="00307326"/>
    <w:rsid w:val="00307FB0"/>
    <w:rsid w:val="0031041C"/>
    <w:rsid w:val="003104DC"/>
    <w:rsid w:val="003106AF"/>
    <w:rsid w:val="003108D2"/>
    <w:rsid w:val="00310AFB"/>
    <w:rsid w:val="00310E12"/>
    <w:rsid w:val="00310E51"/>
    <w:rsid w:val="0031110E"/>
    <w:rsid w:val="00311822"/>
    <w:rsid w:val="00311A1B"/>
    <w:rsid w:val="00311D2B"/>
    <w:rsid w:val="00311E36"/>
    <w:rsid w:val="00311EC6"/>
    <w:rsid w:val="00312251"/>
    <w:rsid w:val="003124DF"/>
    <w:rsid w:val="00312787"/>
    <w:rsid w:val="003129E8"/>
    <w:rsid w:val="00312D54"/>
    <w:rsid w:val="00312E24"/>
    <w:rsid w:val="00312E37"/>
    <w:rsid w:val="00313103"/>
    <w:rsid w:val="00313335"/>
    <w:rsid w:val="00313761"/>
    <w:rsid w:val="00313A39"/>
    <w:rsid w:val="00313ACC"/>
    <w:rsid w:val="00313DD4"/>
    <w:rsid w:val="00314925"/>
    <w:rsid w:val="00314CB2"/>
    <w:rsid w:val="003156C6"/>
    <w:rsid w:val="003159B5"/>
    <w:rsid w:val="00315ACA"/>
    <w:rsid w:val="00315CC8"/>
    <w:rsid w:val="00315D67"/>
    <w:rsid w:val="00316FA3"/>
    <w:rsid w:val="00317030"/>
    <w:rsid w:val="00317513"/>
    <w:rsid w:val="003177CF"/>
    <w:rsid w:val="003178F2"/>
    <w:rsid w:val="00320000"/>
    <w:rsid w:val="003200ED"/>
    <w:rsid w:val="00320A2A"/>
    <w:rsid w:val="00320B26"/>
    <w:rsid w:val="00320F09"/>
    <w:rsid w:val="00320F7E"/>
    <w:rsid w:val="00321599"/>
    <w:rsid w:val="0032176E"/>
    <w:rsid w:val="00322F23"/>
    <w:rsid w:val="0032311E"/>
    <w:rsid w:val="003235EE"/>
    <w:rsid w:val="00323B73"/>
    <w:rsid w:val="00324055"/>
    <w:rsid w:val="00324568"/>
    <w:rsid w:val="00324ADF"/>
    <w:rsid w:val="00324CCB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8A8"/>
    <w:rsid w:val="00326FFA"/>
    <w:rsid w:val="00327035"/>
    <w:rsid w:val="00327510"/>
    <w:rsid w:val="00327574"/>
    <w:rsid w:val="0032776B"/>
    <w:rsid w:val="0032791F"/>
    <w:rsid w:val="00327C2B"/>
    <w:rsid w:val="00327E5B"/>
    <w:rsid w:val="0033094C"/>
    <w:rsid w:val="00330EA8"/>
    <w:rsid w:val="00331012"/>
    <w:rsid w:val="00331619"/>
    <w:rsid w:val="00331639"/>
    <w:rsid w:val="0033195A"/>
    <w:rsid w:val="00331ADD"/>
    <w:rsid w:val="00332460"/>
    <w:rsid w:val="003325E6"/>
    <w:rsid w:val="00333484"/>
    <w:rsid w:val="00333744"/>
    <w:rsid w:val="00333B4C"/>
    <w:rsid w:val="00334050"/>
    <w:rsid w:val="00334396"/>
    <w:rsid w:val="00334D0A"/>
    <w:rsid w:val="0033682B"/>
    <w:rsid w:val="0033781D"/>
    <w:rsid w:val="0033791A"/>
    <w:rsid w:val="00337C59"/>
    <w:rsid w:val="00337C70"/>
    <w:rsid w:val="00337CB0"/>
    <w:rsid w:val="00340488"/>
    <w:rsid w:val="00340D71"/>
    <w:rsid w:val="00340E38"/>
    <w:rsid w:val="00341092"/>
    <w:rsid w:val="00341454"/>
    <w:rsid w:val="003416E4"/>
    <w:rsid w:val="00341754"/>
    <w:rsid w:val="003417A7"/>
    <w:rsid w:val="0034190E"/>
    <w:rsid w:val="00341A45"/>
    <w:rsid w:val="00342981"/>
    <w:rsid w:val="00343126"/>
    <w:rsid w:val="00343B61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4F60"/>
    <w:rsid w:val="0034515C"/>
    <w:rsid w:val="003455F4"/>
    <w:rsid w:val="00345849"/>
    <w:rsid w:val="003463C0"/>
    <w:rsid w:val="003464F1"/>
    <w:rsid w:val="00346771"/>
    <w:rsid w:val="00346B69"/>
    <w:rsid w:val="00346BAD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E84"/>
    <w:rsid w:val="0035122F"/>
    <w:rsid w:val="003516A1"/>
    <w:rsid w:val="00351862"/>
    <w:rsid w:val="00351F9B"/>
    <w:rsid w:val="0035208E"/>
    <w:rsid w:val="003525BF"/>
    <w:rsid w:val="003528C8"/>
    <w:rsid w:val="00352D38"/>
    <w:rsid w:val="00353203"/>
    <w:rsid w:val="00353A92"/>
    <w:rsid w:val="00353DF8"/>
    <w:rsid w:val="0035458A"/>
    <w:rsid w:val="003549E4"/>
    <w:rsid w:val="00354AD0"/>
    <w:rsid w:val="00354F1C"/>
    <w:rsid w:val="00355951"/>
    <w:rsid w:val="00355973"/>
    <w:rsid w:val="00356251"/>
    <w:rsid w:val="00356586"/>
    <w:rsid w:val="0035661D"/>
    <w:rsid w:val="003579EF"/>
    <w:rsid w:val="00360335"/>
    <w:rsid w:val="003613F3"/>
    <w:rsid w:val="003617C7"/>
    <w:rsid w:val="003619B2"/>
    <w:rsid w:val="00361DC8"/>
    <w:rsid w:val="003627AA"/>
    <w:rsid w:val="00362EE0"/>
    <w:rsid w:val="00362F12"/>
    <w:rsid w:val="00363956"/>
    <w:rsid w:val="00364218"/>
    <w:rsid w:val="003642E0"/>
    <w:rsid w:val="00364729"/>
    <w:rsid w:val="00364CFC"/>
    <w:rsid w:val="0036526C"/>
    <w:rsid w:val="003653A8"/>
    <w:rsid w:val="00365E52"/>
    <w:rsid w:val="00366306"/>
    <w:rsid w:val="00366428"/>
    <w:rsid w:val="003668FB"/>
    <w:rsid w:val="00366AC3"/>
    <w:rsid w:val="00366C29"/>
    <w:rsid w:val="003679C8"/>
    <w:rsid w:val="00367B29"/>
    <w:rsid w:val="003706A7"/>
    <w:rsid w:val="00371E0E"/>
    <w:rsid w:val="0037248A"/>
    <w:rsid w:val="00372499"/>
    <w:rsid w:val="0037334E"/>
    <w:rsid w:val="0037352F"/>
    <w:rsid w:val="0037360E"/>
    <w:rsid w:val="00373761"/>
    <w:rsid w:val="00373870"/>
    <w:rsid w:val="00373B7F"/>
    <w:rsid w:val="00374233"/>
    <w:rsid w:val="00374533"/>
    <w:rsid w:val="00374DA6"/>
    <w:rsid w:val="0037509B"/>
    <w:rsid w:val="0037559B"/>
    <w:rsid w:val="0037585C"/>
    <w:rsid w:val="00375CB4"/>
    <w:rsid w:val="00375E40"/>
    <w:rsid w:val="00375F46"/>
    <w:rsid w:val="00376606"/>
    <w:rsid w:val="00376652"/>
    <w:rsid w:val="00376D75"/>
    <w:rsid w:val="0037745E"/>
    <w:rsid w:val="00377CE9"/>
    <w:rsid w:val="00377D8B"/>
    <w:rsid w:val="0038097A"/>
    <w:rsid w:val="00380D84"/>
    <w:rsid w:val="0038166F"/>
    <w:rsid w:val="00381D29"/>
    <w:rsid w:val="00381FC1"/>
    <w:rsid w:val="00382566"/>
    <w:rsid w:val="0038288F"/>
    <w:rsid w:val="00382A84"/>
    <w:rsid w:val="00383011"/>
    <w:rsid w:val="0038355B"/>
    <w:rsid w:val="00383708"/>
    <w:rsid w:val="00384815"/>
    <w:rsid w:val="00384902"/>
    <w:rsid w:val="00384EA5"/>
    <w:rsid w:val="003852BC"/>
    <w:rsid w:val="003853A1"/>
    <w:rsid w:val="003855DD"/>
    <w:rsid w:val="00385BDD"/>
    <w:rsid w:val="00385CFC"/>
    <w:rsid w:val="0038610B"/>
    <w:rsid w:val="00387012"/>
    <w:rsid w:val="00387C3B"/>
    <w:rsid w:val="00390062"/>
    <w:rsid w:val="003901C0"/>
    <w:rsid w:val="003905DA"/>
    <w:rsid w:val="003905F4"/>
    <w:rsid w:val="00392978"/>
    <w:rsid w:val="00392B23"/>
    <w:rsid w:val="00392BD9"/>
    <w:rsid w:val="00393070"/>
    <w:rsid w:val="00393343"/>
    <w:rsid w:val="00393A18"/>
    <w:rsid w:val="00393C06"/>
    <w:rsid w:val="00393D5D"/>
    <w:rsid w:val="00393DEA"/>
    <w:rsid w:val="00394E0A"/>
    <w:rsid w:val="00395553"/>
    <w:rsid w:val="003958C0"/>
    <w:rsid w:val="00396510"/>
    <w:rsid w:val="00396830"/>
    <w:rsid w:val="00396A44"/>
    <w:rsid w:val="00396DDB"/>
    <w:rsid w:val="00396E5D"/>
    <w:rsid w:val="00397298"/>
    <w:rsid w:val="00397438"/>
    <w:rsid w:val="00397528"/>
    <w:rsid w:val="00397855"/>
    <w:rsid w:val="003A0439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CEE"/>
    <w:rsid w:val="003A2FD0"/>
    <w:rsid w:val="003A3AB8"/>
    <w:rsid w:val="003A4876"/>
    <w:rsid w:val="003A5369"/>
    <w:rsid w:val="003A5D8A"/>
    <w:rsid w:val="003A649C"/>
    <w:rsid w:val="003A6766"/>
    <w:rsid w:val="003A699A"/>
    <w:rsid w:val="003A6CC3"/>
    <w:rsid w:val="003A6E22"/>
    <w:rsid w:val="003A76F5"/>
    <w:rsid w:val="003A7E7C"/>
    <w:rsid w:val="003B0BE2"/>
    <w:rsid w:val="003B0CA7"/>
    <w:rsid w:val="003B12CD"/>
    <w:rsid w:val="003B1554"/>
    <w:rsid w:val="003B188C"/>
    <w:rsid w:val="003B1C57"/>
    <w:rsid w:val="003B299F"/>
    <w:rsid w:val="003B37C3"/>
    <w:rsid w:val="003B3852"/>
    <w:rsid w:val="003B392C"/>
    <w:rsid w:val="003B3D09"/>
    <w:rsid w:val="003B4224"/>
    <w:rsid w:val="003B50D2"/>
    <w:rsid w:val="003B56A5"/>
    <w:rsid w:val="003B5767"/>
    <w:rsid w:val="003B6611"/>
    <w:rsid w:val="003B73CD"/>
    <w:rsid w:val="003B78FE"/>
    <w:rsid w:val="003B7C9E"/>
    <w:rsid w:val="003B7E78"/>
    <w:rsid w:val="003C0C5E"/>
    <w:rsid w:val="003C13BF"/>
    <w:rsid w:val="003C143B"/>
    <w:rsid w:val="003C18B0"/>
    <w:rsid w:val="003C18DE"/>
    <w:rsid w:val="003C1915"/>
    <w:rsid w:val="003C1AD4"/>
    <w:rsid w:val="003C1B11"/>
    <w:rsid w:val="003C25C5"/>
    <w:rsid w:val="003C273F"/>
    <w:rsid w:val="003C27E8"/>
    <w:rsid w:val="003C2B49"/>
    <w:rsid w:val="003C30A8"/>
    <w:rsid w:val="003C30FC"/>
    <w:rsid w:val="003C3236"/>
    <w:rsid w:val="003C3A74"/>
    <w:rsid w:val="003C3E97"/>
    <w:rsid w:val="003C3EC1"/>
    <w:rsid w:val="003C3F54"/>
    <w:rsid w:val="003C463C"/>
    <w:rsid w:val="003C4C4B"/>
    <w:rsid w:val="003C5D1C"/>
    <w:rsid w:val="003C6E8F"/>
    <w:rsid w:val="003C6F92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F8"/>
    <w:rsid w:val="003D123D"/>
    <w:rsid w:val="003D12BA"/>
    <w:rsid w:val="003D151B"/>
    <w:rsid w:val="003D17B3"/>
    <w:rsid w:val="003D271B"/>
    <w:rsid w:val="003D2AAC"/>
    <w:rsid w:val="003D2BED"/>
    <w:rsid w:val="003D3357"/>
    <w:rsid w:val="003D3B51"/>
    <w:rsid w:val="003D3B6C"/>
    <w:rsid w:val="003D4290"/>
    <w:rsid w:val="003D4547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CC4"/>
    <w:rsid w:val="003E0D6C"/>
    <w:rsid w:val="003E1E01"/>
    <w:rsid w:val="003E2152"/>
    <w:rsid w:val="003E24D3"/>
    <w:rsid w:val="003E2512"/>
    <w:rsid w:val="003E2B7B"/>
    <w:rsid w:val="003E2C40"/>
    <w:rsid w:val="003E2CD0"/>
    <w:rsid w:val="003E33A6"/>
    <w:rsid w:val="003E33FF"/>
    <w:rsid w:val="003E3A7F"/>
    <w:rsid w:val="003E3B61"/>
    <w:rsid w:val="003E3C72"/>
    <w:rsid w:val="003E3C90"/>
    <w:rsid w:val="003E3F0E"/>
    <w:rsid w:val="003E424C"/>
    <w:rsid w:val="003E445B"/>
    <w:rsid w:val="003E495C"/>
    <w:rsid w:val="003E5560"/>
    <w:rsid w:val="003E602B"/>
    <w:rsid w:val="003E6497"/>
    <w:rsid w:val="003E6E86"/>
    <w:rsid w:val="003E6F42"/>
    <w:rsid w:val="003E754E"/>
    <w:rsid w:val="003F06E0"/>
    <w:rsid w:val="003F071E"/>
    <w:rsid w:val="003F1402"/>
    <w:rsid w:val="003F14B0"/>
    <w:rsid w:val="003F177E"/>
    <w:rsid w:val="003F2C4E"/>
    <w:rsid w:val="003F2D7B"/>
    <w:rsid w:val="003F2DC4"/>
    <w:rsid w:val="003F41B9"/>
    <w:rsid w:val="003F47FC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61D6"/>
    <w:rsid w:val="003F7105"/>
    <w:rsid w:val="003F72D3"/>
    <w:rsid w:val="003F732A"/>
    <w:rsid w:val="003F757B"/>
    <w:rsid w:val="003F791B"/>
    <w:rsid w:val="003F7CCB"/>
    <w:rsid w:val="003F7E6F"/>
    <w:rsid w:val="00402497"/>
    <w:rsid w:val="0040297E"/>
    <w:rsid w:val="004030ED"/>
    <w:rsid w:val="004038D8"/>
    <w:rsid w:val="00404626"/>
    <w:rsid w:val="00404969"/>
    <w:rsid w:val="00404FED"/>
    <w:rsid w:val="00405780"/>
    <w:rsid w:val="004058CE"/>
    <w:rsid w:val="004058DD"/>
    <w:rsid w:val="004059BD"/>
    <w:rsid w:val="00406236"/>
    <w:rsid w:val="00406F04"/>
    <w:rsid w:val="00407164"/>
    <w:rsid w:val="004073E1"/>
    <w:rsid w:val="0040792D"/>
    <w:rsid w:val="00407F4B"/>
    <w:rsid w:val="004100EC"/>
    <w:rsid w:val="00410DBF"/>
    <w:rsid w:val="00410E14"/>
    <w:rsid w:val="00411AF3"/>
    <w:rsid w:val="00411D89"/>
    <w:rsid w:val="004128E1"/>
    <w:rsid w:val="00412BEC"/>
    <w:rsid w:val="00412DF3"/>
    <w:rsid w:val="00413571"/>
    <w:rsid w:val="00413721"/>
    <w:rsid w:val="0041398C"/>
    <w:rsid w:val="00413A57"/>
    <w:rsid w:val="00414843"/>
    <w:rsid w:val="0041499F"/>
    <w:rsid w:val="004150F7"/>
    <w:rsid w:val="00415374"/>
    <w:rsid w:val="0041541C"/>
    <w:rsid w:val="00415593"/>
    <w:rsid w:val="00415601"/>
    <w:rsid w:val="00415BA7"/>
    <w:rsid w:val="00415C64"/>
    <w:rsid w:val="00415DAF"/>
    <w:rsid w:val="00416533"/>
    <w:rsid w:val="0041718F"/>
    <w:rsid w:val="004175BA"/>
    <w:rsid w:val="004175D6"/>
    <w:rsid w:val="00417994"/>
    <w:rsid w:val="00417BA9"/>
    <w:rsid w:val="00417C45"/>
    <w:rsid w:val="00420282"/>
    <w:rsid w:val="00420312"/>
    <w:rsid w:val="00420991"/>
    <w:rsid w:val="00420EA6"/>
    <w:rsid w:val="004210F2"/>
    <w:rsid w:val="00421322"/>
    <w:rsid w:val="004216C1"/>
    <w:rsid w:val="0042215B"/>
    <w:rsid w:val="0042238B"/>
    <w:rsid w:val="004223A7"/>
    <w:rsid w:val="004224D8"/>
    <w:rsid w:val="00422D8A"/>
    <w:rsid w:val="004234A2"/>
    <w:rsid w:val="004238B1"/>
    <w:rsid w:val="00423EAC"/>
    <w:rsid w:val="00423F04"/>
    <w:rsid w:val="0042429B"/>
    <w:rsid w:val="004245CD"/>
    <w:rsid w:val="0042464E"/>
    <w:rsid w:val="00424C1B"/>
    <w:rsid w:val="00424EDA"/>
    <w:rsid w:val="00425496"/>
    <w:rsid w:val="0042551E"/>
    <w:rsid w:val="0042563D"/>
    <w:rsid w:val="00425D01"/>
    <w:rsid w:val="0042618B"/>
    <w:rsid w:val="004263CE"/>
    <w:rsid w:val="00426716"/>
    <w:rsid w:val="004272D6"/>
    <w:rsid w:val="004273C9"/>
    <w:rsid w:val="00427903"/>
    <w:rsid w:val="00430AE0"/>
    <w:rsid w:val="00430FC1"/>
    <w:rsid w:val="00431237"/>
    <w:rsid w:val="004327AD"/>
    <w:rsid w:val="00432B27"/>
    <w:rsid w:val="00432BE6"/>
    <w:rsid w:val="004330B4"/>
    <w:rsid w:val="004336D0"/>
    <w:rsid w:val="00433DD5"/>
    <w:rsid w:val="00434351"/>
    <w:rsid w:val="00434E89"/>
    <w:rsid w:val="00434FF5"/>
    <w:rsid w:val="00435B87"/>
    <w:rsid w:val="004367B8"/>
    <w:rsid w:val="0043690F"/>
    <w:rsid w:val="00437199"/>
    <w:rsid w:val="0043728C"/>
    <w:rsid w:val="0043740F"/>
    <w:rsid w:val="00437770"/>
    <w:rsid w:val="00437AFE"/>
    <w:rsid w:val="00437C2E"/>
    <w:rsid w:val="00437E67"/>
    <w:rsid w:val="00440075"/>
    <w:rsid w:val="00440222"/>
    <w:rsid w:val="004405F5"/>
    <w:rsid w:val="00440878"/>
    <w:rsid w:val="004413F7"/>
    <w:rsid w:val="004415C9"/>
    <w:rsid w:val="00441E8F"/>
    <w:rsid w:val="0044208D"/>
    <w:rsid w:val="00442DE9"/>
    <w:rsid w:val="00444241"/>
    <w:rsid w:val="00444287"/>
    <w:rsid w:val="004443D0"/>
    <w:rsid w:val="00444500"/>
    <w:rsid w:val="00444B69"/>
    <w:rsid w:val="00444DA1"/>
    <w:rsid w:val="00445577"/>
    <w:rsid w:val="00445F24"/>
    <w:rsid w:val="004472DA"/>
    <w:rsid w:val="0044735F"/>
    <w:rsid w:val="0044743C"/>
    <w:rsid w:val="00447CC9"/>
    <w:rsid w:val="00447DB3"/>
    <w:rsid w:val="00447FFD"/>
    <w:rsid w:val="004502E7"/>
    <w:rsid w:val="00451479"/>
    <w:rsid w:val="00451D6D"/>
    <w:rsid w:val="0045210B"/>
    <w:rsid w:val="0045251B"/>
    <w:rsid w:val="0045251F"/>
    <w:rsid w:val="00452A90"/>
    <w:rsid w:val="00452E0A"/>
    <w:rsid w:val="00452EB2"/>
    <w:rsid w:val="0045422E"/>
    <w:rsid w:val="0045491C"/>
    <w:rsid w:val="00454AF0"/>
    <w:rsid w:val="004550BD"/>
    <w:rsid w:val="004553A2"/>
    <w:rsid w:val="004553BD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EC"/>
    <w:rsid w:val="00461FF3"/>
    <w:rsid w:val="00462046"/>
    <w:rsid w:val="004623AD"/>
    <w:rsid w:val="004624F8"/>
    <w:rsid w:val="00463626"/>
    <w:rsid w:val="00463931"/>
    <w:rsid w:val="00463A44"/>
    <w:rsid w:val="00464252"/>
    <w:rsid w:val="00464A97"/>
    <w:rsid w:val="00464C67"/>
    <w:rsid w:val="004655B7"/>
    <w:rsid w:val="00465B5D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B1E"/>
    <w:rsid w:val="00471C60"/>
    <w:rsid w:val="00471DC9"/>
    <w:rsid w:val="00472531"/>
    <w:rsid w:val="00472A62"/>
    <w:rsid w:val="00472B2C"/>
    <w:rsid w:val="00472BB2"/>
    <w:rsid w:val="00472DEB"/>
    <w:rsid w:val="004730CC"/>
    <w:rsid w:val="0047370C"/>
    <w:rsid w:val="00473C2C"/>
    <w:rsid w:val="00473CBE"/>
    <w:rsid w:val="00473FEB"/>
    <w:rsid w:val="004744AB"/>
    <w:rsid w:val="004744E5"/>
    <w:rsid w:val="004745E7"/>
    <w:rsid w:val="0047466D"/>
    <w:rsid w:val="00474843"/>
    <w:rsid w:val="0047557B"/>
    <w:rsid w:val="004755F2"/>
    <w:rsid w:val="0047586F"/>
    <w:rsid w:val="004758C9"/>
    <w:rsid w:val="00475F32"/>
    <w:rsid w:val="00476857"/>
    <w:rsid w:val="00476A32"/>
    <w:rsid w:val="00476F9B"/>
    <w:rsid w:val="00477B22"/>
    <w:rsid w:val="00477F8B"/>
    <w:rsid w:val="00477FD1"/>
    <w:rsid w:val="004802BB"/>
    <w:rsid w:val="004826F7"/>
    <w:rsid w:val="00482817"/>
    <w:rsid w:val="00482DAC"/>
    <w:rsid w:val="004833F6"/>
    <w:rsid w:val="00483457"/>
    <w:rsid w:val="00483E57"/>
    <w:rsid w:val="0048443E"/>
    <w:rsid w:val="004846F9"/>
    <w:rsid w:val="00484F29"/>
    <w:rsid w:val="004853A0"/>
    <w:rsid w:val="00485811"/>
    <w:rsid w:val="00485922"/>
    <w:rsid w:val="00485AA2"/>
    <w:rsid w:val="00485B15"/>
    <w:rsid w:val="00486159"/>
    <w:rsid w:val="004865E5"/>
    <w:rsid w:val="004878B9"/>
    <w:rsid w:val="0048799A"/>
    <w:rsid w:val="00490336"/>
    <w:rsid w:val="00490632"/>
    <w:rsid w:val="004918AC"/>
    <w:rsid w:val="00491A70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3AE"/>
    <w:rsid w:val="00497A23"/>
    <w:rsid w:val="004A0064"/>
    <w:rsid w:val="004A0261"/>
    <w:rsid w:val="004A03B5"/>
    <w:rsid w:val="004A0AC0"/>
    <w:rsid w:val="004A0FA8"/>
    <w:rsid w:val="004A1248"/>
    <w:rsid w:val="004A195A"/>
    <w:rsid w:val="004A1C7D"/>
    <w:rsid w:val="004A1F45"/>
    <w:rsid w:val="004A2683"/>
    <w:rsid w:val="004A2CEB"/>
    <w:rsid w:val="004A3305"/>
    <w:rsid w:val="004A346C"/>
    <w:rsid w:val="004A3D01"/>
    <w:rsid w:val="004A41FF"/>
    <w:rsid w:val="004A4505"/>
    <w:rsid w:val="004A452F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2A1"/>
    <w:rsid w:val="004B17A1"/>
    <w:rsid w:val="004B1C55"/>
    <w:rsid w:val="004B1E07"/>
    <w:rsid w:val="004B23B3"/>
    <w:rsid w:val="004B2CBB"/>
    <w:rsid w:val="004B2E97"/>
    <w:rsid w:val="004B4175"/>
    <w:rsid w:val="004B5037"/>
    <w:rsid w:val="004B504E"/>
    <w:rsid w:val="004B5601"/>
    <w:rsid w:val="004B589F"/>
    <w:rsid w:val="004B5B8D"/>
    <w:rsid w:val="004B5EB7"/>
    <w:rsid w:val="004B6033"/>
    <w:rsid w:val="004B66E2"/>
    <w:rsid w:val="004B69F7"/>
    <w:rsid w:val="004B6ADD"/>
    <w:rsid w:val="004B6BB8"/>
    <w:rsid w:val="004B6DD6"/>
    <w:rsid w:val="004B7026"/>
    <w:rsid w:val="004B797A"/>
    <w:rsid w:val="004B7D19"/>
    <w:rsid w:val="004C0919"/>
    <w:rsid w:val="004C0E75"/>
    <w:rsid w:val="004C0F32"/>
    <w:rsid w:val="004C1DED"/>
    <w:rsid w:val="004C1F38"/>
    <w:rsid w:val="004C1F7F"/>
    <w:rsid w:val="004C264D"/>
    <w:rsid w:val="004C2C0D"/>
    <w:rsid w:val="004C30BE"/>
    <w:rsid w:val="004C331E"/>
    <w:rsid w:val="004C33D6"/>
    <w:rsid w:val="004C3A3E"/>
    <w:rsid w:val="004C3F86"/>
    <w:rsid w:val="004C4228"/>
    <w:rsid w:val="004C423A"/>
    <w:rsid w:val="004C426F"/>
    <w:rsid w:val="004C4329"/>
    <w:rsid w:val="004C491A"/>
    <w:rsid w:val="004C4B41"/>
    <w:rsid w:val="004C4EE5"/>
    <w:rsid w:val="004C5026"/>
    <w:rsid w:val="004C50F1"/>
    <w:rsid w:val="004C52C7"/>
    <w:rsid w:val="004C58C4"/>
    <w:rsid w:val="004C6213"/>
    <w:rsid w:val="004C643D"/>
    <w:rsid w:val="004C7334"/>
    <w:rsid w:val="004D001E"/>
    <w:rsid w:val="004D01C2"/>
    <w:rsid w:val="004D0BF4"/>
    <w:rsid w:val="004D111D"/>
    <w:rsid w:val="004D149C"/>
    <w:rsid w:val="004D1B22"/>
    <w:rsid w:val="004D2393"/>
    <w:rsid w:val="004D23DD"/>
    <w:rsid w:val="004D29F8"/>
    <w:rsid w:val="004D2A09"/>
    <w:rsid w:val="004D2A74"/>
    <w:rsid w:val="004D2A99"/>
    <w:rsid w:val="004D2C4D"/>
    <w:rsid w:val="004D308F"/>
    <w:rsid w:val="004D3487"/>
    <w:rsid w:val="004D3D56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7110"/>
    <w:rsid w:val="004D755D"/>
    <w:rsid w:val="004D7C07"/>
    <w:rsid w:val="004D7C4B"/>
    <w:rsid w:val="004E0D0A"/>
    <w:rsid w:val="004E0F34"/>
    <w:rsid w:val="004E19A5"/>
    <w:rsid w:val="004E1D18"/>
    <w:rsid w:val="004E2797"/>
    <w:rsid w:val="004E29AF"/>
    <w:rsid w:val="004E2E32"/>
    <w:rsid w:val="004E3226"/>
    <w:rsid w:val="004E3821"/>
    <w:rsid w:val="004E390B"/>
    <w:rsid w:val="004E41FC"/>
    <w:rsid w:val="004E4203"/>
    <w:rsid w:val="004E433E"/>
    <w:rsid w:val="004E4CC0"/>
    <w:rsid w:val="004E53BB"/>
    <w:rsid w:val="004E544F"/>
    <w:rsid w:val="004E54DC"/>
    <w:rsid w:val="004E5557"/>
    <w:rsid w:val="004E5977"/>
    <w:rsid w:val="004E5E98"/>
    <w:rsid w:val="004E6966"/>
    <w:rsid w:val="004E6C7D"/>
    <w:rsid w:val="004E70DA"/>
    <w:rsid w:val="004E7381"/>
    <w:rsid w:val="004E7C71"/>
    <w:rsid w:val="004E7F17"/>
    <w:rsid w:val="004F0291"/>
    <w:rsid w:val="004F03C3"/>
    <w:rsid w:val="004F1210"/>
    <w:rsid w:val="004F2521"/>
    <w:rsid w:val="004F25DE"/>
    <w:rsid w:val="004F26CB"/>
    <w:rsid w:val="004F2B96"/>
    <w:rsid w:val="004F2C01"/>
    <w:rsid w:val="004F3823"/>
    <w:rsid w:val="004F4810"/>
    <w:rsid w:val="004F4D0A"/>
    <w:rsid w:val="004F4E7F"/>
    <w:rsid w:val="004F4F4E"/>
    <w:rsid w:val="004F4FB9"/>
    <w:rsid w:val="004F5639"/>
    <w:rsid w:val="004F5758"/>
    <w:rsid w:val="004F5814"/>
    <w:rsid w:val="004F5CBC"/>
    <w:rsid w:val="004F5EEF"/>
    <w:rsid w:val="004F5FCE"/>
    <w:rsid w:val="004F61D6"/>
    <w:rsid w:val="004F68D6"/>
    <w:rsid w:val="004F6B74"/>
    <w:rsid w:val="004F7CBD"/>
    <w:rsid w:val="005002A2"/>
    <w:rsid w:val="00500371"/>
    <w:rsid w:val="00500404"/>
    <w:rsid w:val="00500945"/>
    <w:rsid w:val="00500E8D"/>
    <w:rsid w:val="005011CA"/>
    <w:rsid w:val="00501336"/>
    <w:rsid w:val="00501940"/>
    <w:rsid w:val="00501DFC"/>
    <w:rsid w:val="00502824"/>
    <w:rsid w:val="0050291B"/>
    <w:rsid w:val="00502D4E"/>
    <w:rsid w:val="00502EC0"/>
    <w:rsid w:val="00503073"/>
    <w:rsid w:val="00503349"/>
    <w:rsid w:val="00503F1D"/>
    <w:rsid w:val="0050401F"/>
    <w:rsid w:val="005041FC"/>
    <w:rsid w:val="0050434A"/>
    <w:rsid w:val="00504453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10326"/>
    <w:rsid w:val="00510CB4"/>
    <w:rsid w:val="005114A4"/>
    <w:rsid w:val="00511741"/>
    <w:rsid w:val="005119E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5FE9"/>
    <w:rsid w:val="005162DC"/>
    <w:rsid w:val="00516390"/>
    <w:rsid w:val="005163B5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B5E"/>
    <w:rsid w:val="00520C47"/>
    <w:rsid w:val="00520CE4"/>
    <w:rsid w:val="005210C0"/>
    <w:rsid w:val="0052121C"/>
    <w:rsid w:val="00521303"/>
    <w:rsid w:val="0052141E"/>
    <w:rsid w:val="00521933"/>
    <w:rsid w:val="00521ADD"/>
    <w:rsid w:val="00521CCC"/>
    <w:rsid w:val="00521E77"/>
    <w:rsid w:val="00522009"/>
    <w:rsid w:val="0052221F"/>
    <w:rsid w:val="0052230B"/>
    <w:rsid w:val="005236A2"/>
    <w:rsid w:val="0052386C"/>
    <w:rsid w:val="005239BF"/>
    <w:rsid w:val="00524284"/>
    <w:rsid w:val="0052440F"/>
    <w:rsid w:val="00524909"/>
    <w:rsid w:val="00525C26"/>
    <w:rsid w:val="00526209"/>
    <w:rsid w:val="0052651D"/>
    <w:rsid w:val="00526556"/>
    <w:rsid w:val="0052660D"/>
    <w:rsid w:val="00526835"/>
    <w:rsid w:val="005269AF"/>
    <w:rsid w:val="0052709D"/>
    <w:rsid w:val="0052757A"/>
    <w:rsid w:val="00527996"/>
    <w:rsid w:val="00527A52"/>
    <w:rsid w:val="00527A73"/>
    <w:rsid w:val="00527E23"/>
    <w:rsid w:val="005308A5"/>
    <w:rsid w:val="00530A2C"/>
    <w:rsid w:val="005311E0"/>
    <w:rsid w:val="0053130B"/>
    <w:rsid w:val="00531840"/>
    <w:rsid w:val="00531AA2"/>
    <w:rsid w:val="00532170"/>
    <w:rsid w:val="0053269C"/>
    <w:rsid w:val="00532922"/>
    <w:rsid w:val="0053293A"/>
    <w:rsid w:val="005331C2"/>
    <w:rsid w:val="00533404"/>
    <w:rsid w:val="005335E9"/>
    <w:rsid w:val="00533BAF"/>
    <w:rsid w:val="00533D9A"/>
    <w:rsid w:val="0053411F"/>
    <w:rsid w:val="00534480"/>
    <w:rsid w:val="00534512"/>
    <w:rsid w:val="005349BD"/>
    <w:rsid w:val="00535512"/>
    <w:rsid w:val="00535CDD"/>
    <w:rsid w:val="00535F5D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7E"/>
    <w:rsid w:val="0054259E"/>
    <w:rsid w:val="00542A53"/>
    <w:rsid w:val="005434C7"/>
    <w:rsid w:val="00543B34"/>
    <w:rsid w:val="00543B88"/>
    <w:rsid w:val="00544087"/>
    <w:rsid w:val="00544A3F"/>
    <w:rsid w:val="00545BAC"/>
    <w:rsid w:val="0054646F"/>
    <w:rsid w:val="00546AC8"/>
    <w:rsid w:val="00546B8F"/>
    <w:rsid w:val="00547BB8"/>
    <w:rsid w:val="005504EB"/>
    <w:rsid w:val="0055059A"/>
    <w:rsid w:val="00550C1F"/>
    <w:rsid w:val="00550F30"/>
    <w:rsid w:val="00551437"/>
    <w:rsid w:val="0055154B"/>
    <w:rsid w:val="00551B91"/>
    <w:rsid w:val="005522D7"/>
    <w:rsid w:val="005522F1"/>
    <w:rsid w:val="0055230E"/>
    <w:rsid w:val="005528DF"/>
    <w:rsid w:val="00552AB1"/>
    <w:rsid w:val="00552C6E"/>
    <w:rsid w:val="00553123"/>
    <w:rsid w:val="00553567"/>
    <w:rsid w:val="00555E2C"/>
    <w:rsid w:val="005561E8"/>
    <w:rsid w:val="00556693"/>
    <w:rsid w:val="00556B89"/>
    <w:rsid w:val="00556C30"/>
    <w:rsid w:val="0055728E"/>
    <w:rsid w:val="0056012D"/>
    <w:rsid w:val="00560748"/>
    <w:rsid w:val="00562193"/>
    <w:rsid w:val="00562729"/>
    <w:rsid w:val="00562754"/>
    <w:rsid w:val="00562CC1"/>
    <w:rsid w:val="00563074"/>
    <w:rsid w:val="005635F0"/>
    <w:rsid w:val="0056408D"/>
    <w:rsid w:val="005642A3"/>
    <w:rsid w:val="005649D5"/>
    <w:rsid w:val="00565676"/>
    <w:rsid w:val="00565F56"/>
    <w:rsid w:val="0056744B"/>
    <w:rsid w:val="00567511"/>
    <w:rsid w:val="00567D59"/>
    <w:rsid w:val="005709DF"/>
    <w:rsid w:val="00570FD2"/>
    <w:rsid w:val="0057132D"/>
    <w:rsid w:val="005713C7"/>
    <w:rsid w:val="0057168B"/>
    <w:rsid w:val="005718ED"/>
    <w:rsid w:val="0057213F"/>
    <w:rsid w:val="00572945"/>
    <w:rsid w:val="005729A1"/>
    <w:rsid w:val="00572D4A"/>
    <w:rsid w:val="00572E31"/>
    <w:rsid w:val="0057326C"/>
    <w:rsid w:val="00573758"/>
    <w:rsid w:val="00573E28"/>
    <w:rsid w:val="00574611"/>
    <w:rsid w:val="00575241"/>
    <w:rsid w:val="0057526B"/>
    <w:rsid w:val="005754FE"/>
    <w:rsid w:val="0057562B"/>
    <w:rsid w:val="005758B9"/>
    <w:rsid w:val="00575A27"/>
    <w:rsid w:val="005767A5"/>
    <w:rsid w:val="00576ADE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9A"/>
    <w:rsid w:val="00583CF9"/>
    <w:rsid w:val="005840D9"/>
    <w:rsid w:val="0058470D"/>
    <w:rsid w:val="00584FD1"/>
    <w:rsid w:val="00585762"/>
    <w:rsid w:val="0058753D"/>
    <w:rsid w:val="00587F36"/>
    <w:rsid w:val="005905FC"/>
    <w:rsid w:val="00590CEA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9D8"/>
    <w:rsid w:val="00593C29"/>
    <w:rsid w:val="00594664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740"/>
    <w:rsid w:val="00596934"/>
    <w:rsid w:val="00596964"/>
    <w:rsid w:val="00596D5A"/>
    <w:rsid w:val="005974A5"/>
    <w:rsid w:val="0059763D"/>
    <w:rsid w:val="00597F53"/>
    <w:rsid w:val="00597FBF"/>
    <w:rsid w:val="005A04C3"/>
    <w:rsid w:val="005A0602"/>
    <w:rsid w:val="005A08C5"/>
    <w:rsid w:val="005A0D43"/>
    <w:rsid w:val="005A1437"/>
    <w:rsid w:val="005A1628"/>
    <w:rsid w:val="005A1703"/>
    <w:rsid w:val="005A20FC"/>
    <w:rsid w:val="005A25B4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92D"/>
    <w:rsid w:val="005A5EAF"/>
    <w:rsid w:val="005A632F"/>
    <w:rsid w:val="005A685C"/>
    <w:rsid w:val="005A7D9F"/>
    <w:rsid w:val="005B1444"/>
    <w:rsid w:val="005B17A9"/>
    <w:rsid w:val="005B1EEA"/>
    <w:rsid w:val="005B2120"/>
    <w:rsid w:val="005B2698"/>
    <w:rsid w:val="005B2C2C"/>
    <w:rsid w:val="005B2D41"/>
    <w:rsid w:val="005B2E02"/>
    <w:rsid w:val="005B30AE"/>
    <w:rsid w:val="005B34F5"/>
    <w:rsid w:val="005B353A"/>
    <w:rsid w:val="005B368F"/>
    <w:rsid w:val="005B4286"/>
    <w:rsid w:val="005B44E4"/>
    <w:rsid w:val="005B45C5"/>
    <w:rsid w:val="005B462B"/>
    <w:rsid w:val="005B4662"/>
    <w:rsid w:val="005B4740"/>
    <w:rsid w:val="005B4C3F"/>
    <w:rsid w:val="005B4DA6"/>
    <w:rsid w:val="005B4DD0"/>
    <w:rsid w:val="005B4F92"/>
    <w:rsid w:val="005B5054"/>
    <w:rsid w:val="005B53B3"/>
    <w:rsid w:val="005B62EE"/>
    <w:rsid w:val="005B65D2"/>
    <w:rsid w:val="005B6F5D"/>
    <w:rsid w:val="005B73F0"/>
    <w:rsid w:val="005B7890"/>
    <w:rsid w:val="005B7BD0"/>
    <w:rsid w:val="005C09E3"/>
    <w:rsid w:val="005C0A35"/>
    <w:rsid w:val="005C1229"/>
    <w:rsid w:val="005C1346"/>
    <w:rsid w:val="005C1601"/>
    <w:rsid w:val="005C1618"/>
    <w:rsid w:val="005C1F9F"/>
    <w:rsid w:val="005C24BF"/>
    <w:rsid w:val="005C2604"/>
    <w:rsid w:val="005C2645"/>
    <w:rsid w:val="005C2D21"/>
    <w:rsid w:val="005C3F33"/>
    <w:rsid w:val="005C4256"/>
    <w:rsid w:val="005C4429"/>
    <w:rsid w:val="005C458B"/>
    <w:rsid w:val="005C4A02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701"/>
    <w:rsid w:val="005C7BBE"/>
    <w:rsid w:val="005C7F8F"/>
    <w:rsid w:val="005D030B"/>
    <w:rsid w:val="005D107E"/>
    <w:rsid w:val="005D13F4"/>
    <w:rsid w:val="005D1409"/>
    <w:rsid w:val="005D233C"/>
    <w:rsid w:val="005D23E4"/>
    <w:rsid w:val="005D2457"/>
    <w:rsid w:val="005D24D6"/>
    <w:rsid w:val="005D271A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3FC"/>
    <w:rsid w:val="005D4516"/>
    <w:rsid w:val="005D4E1B"/>
    <w:rsid w:val="005D515A"/>
    <w:rsid w:val="005D530A"/>
    <w:rsid w:val="005D539D"/>
    <w:rsid w:val="005D598C"/>
    <w:rsid w:val="005D5D1A"/>
    <w:rsid w:val="005D5FD6"/>
    <w:rsid w:val="005D633C"/>
    <w:rsid w:val="005D63E3"/>
    <w:rsid w:val="005D66FC"/>
    <w:rsid w:val="005D6721"/>
    <w:rsid w:val="005D67C4"/>
    <w:rsid w:val="005D7488"/>
    <w:rsid w:val="005E0A79"/>
    <w:rsid w:val="005E105E"/>
    <w:rsid w:val="005E1706"/>
    <w:rsid w:val="005E1EB4"/>
    <w:rsid w:val="005E207D"/>
    <w:rsid w:val="005E3254"/>
    <w:rsid w:val="005E3C43"/>
    <w:rsid w:val="005E3D84"/>
    <w:rsid w:val="005E4BA3"/>
    <w:rsid w:val="005E4FDF"/>
    <w:rsid w:val="005E51B1"/>
    <w:rsid w:val="005E548A"/>
    <w:rsid w:val="005E55AF"/>
    <w:rsid w:val="005E58E0"/>
    <w:rsid w:val="005E59C7"/>
    <w:rsid w:val="005E5B12"/>
    <w:rsid w:val="005E5F9E"/>
    <w:rsid w:val="005E6331"/>
    <w:rsid w:val="005E64EF"/>
    <w:rsid w:val="005E656A"/>
    <w:rsid w:val="005E6608"/>
    <w:rsid w:val="005E6C0C"/>
    <w:rsid w:val="005E7266"/>
    <w:rsid w:val="005E7382"/>
    <w:rsid w:val="005E76BF"/>
    <w:rsid w:val="005F0217"/>
    <w:rsid w:val="005F08BB"/>
    <w:rsid w:val="005F0C7C"/>
    <w:rsid w:val="005F0E22"/>
    <w:rsid w:val="005F1191"/>
    <w:rsid w:val="005F179C"/>
    <w:rsid w:val="005F17FF"/>
    <w:rsid w:val="005F212E"/>
    <w:rsid w:val="005F2545"/>
    <w:rsid w:val="005F2D54"/>
    <w:rsid w:val="005F312A"/>
    <w:rsid w:val="005F3886"/>
    <w:rsid w:val="005F38B1"/>
    <w:rsid w:val="005F3E86"/>
    <w:rsid w:val="005F3FBE"/>
    <w:rsid w:val="005F46F9"/>
    <w:rsid w:val="005F470B"/>
    <w:rsid w:val="005F50F1"/>
    <w:rsid w:val="005F54B9"/>
    <w:rsid w:val="005F5654"/>
    <w:rsid w:val="005F5759"/>
    <w:rsid w:val="005F58B3"/>
    <w:rsid w:val="005F6C9F"/>
    <w:rsid w:val="005F7767"/>
    <w:rsid w:val="005F7CD9"/>
    <w:rsid w:val="006001B5"/>
    <w:rsid w:val="006006B1"/>
    <w:rsid w:val="00600773"/>
    <w:rsid w:val="00600E49"/>
    <w:rsid w:val="00600E68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6D3"/>
    <w:rsid w:val="0060646B"/>
    <w:rsid w:val="006071C4"/>
    <w:rsid w:val="006073CC"/>
    <w:rsid w:val="00610B1F"/>
    <w:rsid w:val="00610CD9"/>
    <w:rsid w:val="006117EE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AC6"/>
    <w:rsid w:val="00616DF6"/>
    <w:rsid w:val="00616E4A"/>
    <w:rsid w:val="0062003E"/>
    <w:rsid w:val="00620955"/>
    <w:rsid w:val="00620F0B"/>
    <w:rsid w:val="00620FA5"/>
    <w:rsid w:val="00621A11"/>
    <w:rsid w:val="00621BDF"/>
    <w:rsid w:val="006222C9"/>
    <w:rsid w:val="0062297A"/>
    <w:rsid w:val="00623AAD"/>
    <w:rsid w:val="00623ACA"/>
    <w:rsid w:val="0062422E"/>
    <w:rsid w:val="006243DE"/>
    <w:rsid w:val="006244BB"/>
    <w:rsid w:val="00624D25"/>
    <w:rsid w:val="00625557"/>
    <w:rsid w:val="00625569"/>
    <w:rsid w:val="00625731"/>
    <w:rsid w:val="00625BF0"/>
    <w:rsid w:val="00625D63"/>
    <w:rsid w:val="00626C90"/>
    <w:rsid w:val="006273EC"/>
    <w:rsid w:val="00627B1D"/>
    <w:rsid w:val="00627DBB"/>
    <w:rsid w:val="00627E26"/>
    <w:rsid w:val="006300AE"/>
    <w:rsid w:val="0063075D"/>
    <w:rsid w:val="006308BE"/>
    <w:rsid w:val="00630B8D"/>
    <w:rsid w:val="00631535"/>
    <w:rsid w:val="00631A90"/>
    <w:rsid w:val="00631D3C"/>
    <w:rsid w:val="0063212C"/>
    <w:rsid w:val="006321E5"/>
    <w:rsid w:val="006328AF"/>
    <w:rsid w:val="006328ED"/>
    <w:rsid w:val="00632BCC"/>
    <w:rsid w:val="00633302"/>
    <w:rsid w:val="0063332A"/>
    <w:rsid w:val="006337EB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673E"/>
    <w:rsid w:val="00636DD8"/>
    <w:rsid w:val="00636EDC"/>
    <w:rsid w:val="00637068"/>
    <w:rsid w:val="00637090"/>
    <w:rsid w:val="00637449"/>
    <w:rsid w:val="006378D3"/>
    <w:rsid w:val="006378D9"/>
    <w:rsid w:val="00637B93"/>
    <w:rsid w:val="00637D7D"/>
    <w:rsid w:val="00637E3D"/>
    <w:rsid w:val="00641055"/>
    <w:rsid w:val="00641261"/>
    <w:rsid w:val="00641355"/>
    <w:rsid w:val="006413D1"/>
    <w:rsid w:val="00641654"/>
    <w:rsid w:val="006416F6"/>
    <w:rsid w:val="0064186E"/>
    <w:rsid w:val="00641DC2"/>
    <w:rsid w:val="00642819"/>
    <w:rsid w:val="00643C96"/>
    <w:rsid w:val="00644165"/>
    <w:rsid w:val="0064463C"/>
    <w:rsid w:val="00644D21"/>
    <w:rsid w:val="006450DA"/>
    <w:rsid w:val="006462FC"/>
    <w:rsid w:val="006467B7"/>
    <w:rsid w:val="00646852"/>
    <w:rsid w:val="00646B46"/>
    <w:rsid w:val="00646BF6"/>
    <w:rsid w:val="00647294"/>
    <w:rsid w:val="0064786A"/>
    <w:rsid w:val="00647895"/>
    <w:rsid w:val="00650452"/>
    <w:rsid w:val="0065046F"/>
    <w:rsid w:val="00650596"/>
    <w:rsid w:val="006516E4"/>
    <w:rsid w:val="006517AE"/>
    <w:rsid w:val="00651E4F"/>
    <w:rsid w:val="00652646"/>
    <w:rsid w:val="006527CE"/>
    <w:rsid w:val="00652918"/>
    <w:rsid w:val="00652ABE"/>
    <w:rsid w:val="0065370D"/>
    <w:rsid w:val="006538C0"/>
    <w:rsid w:val="00654119"/>
    <w:rsid w:val="00654A8B"/>
    <w:rsid w:val="00654DEB"/>
    <w:rsid w:val="00655175"/>
    <w:rsid w:val="006551BB"/>
    <w:rsid w:val="00655364"/>
    <w:rsid w:val="00656467"/>
    <w:rsid w:val="006569DE"/>
    <w:rsid w:val="00656B00"/>
    <w:rsid w:val="00657963"/>
    <w:rsid w:val="00657F55"/>
    <w:rsid w:val="00660257"/>
    <w:rsid w:val="00660E3B"/>
    <w:rsid w:val="006613FD"/>
    <w:rsid w:val="00661B17"/>
    <w:rsid w:val="00662BB5"/>
    <w:rsid w:val="00662DB6"/>
    <w:rsid w:val="00662E84"/>
    <w:rsid w:val="0066331A"/>
    <w:rsid w:val="006635AE"/>
    <w:rsid w:val="00663F9A"/>
    <w:rsid w:val="0066420F"/>
    <w:rsid w:val="00664481"/>
    <w:rsid w:val="00665100"/>
    <w:rsid w:val="00665F3A"/>
    <w:rsid w:val="00666632"/>
    <w:rsid w:val="0066683E"/>
    <w:rsid w:val="00666AD2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7FB"/>
    <w:rsid w:val="00670FAB"/>
    <w:rsid w:val="006711E4"/>
    <w:rsid w:val="0067202F"/>
    <w:rsid w:val="0067268C"/>
    <w:rsid w:val="006729EB"/>
    <w:rsid w:val="00672C08"/>
    <w:rsid w:val="00672CE7"/>
    <w:rsid w:val="00673002"/>
    <w:rsid w:val="006737C8"/>
    <w:rsid w:val="00673B99"/>
    <w:rsid w:val="00675809"/>
    <w:rsid w:val="00676154"/>
    <w:rsid w:val="006761C1"/>
    <w:rsid w:val="0067661C"/>
    <w:rsid w:val="00676653"/>
    <w:rsid w:val="0067679E"/>
    <w:rsid w:val="006772A6"/>
    <w:rsid w:val="00677559"/>
    <w:rsid w:val="00677695"/>
    <w:rsid w:val="006777B7"/>
    <w:rsid w:val="00677C9B"/>
    <w:rsid w:val="00677E00"/>
    <w:rsid w:val="00677FAE"/>
    <w:rsid w:val="00680264"/>
    <w:rsid w:val="006802CA"/>
    <w:rsid w:val="006804B1"/>
    <w:rsid w:val="006804EF"/>
    <w:rsid w:val="00681213"/>
    <w:rsid w:val="00681231"/>
    <w:rsid w:val="006814E3"/>
    <w:rsid w:val="00681E31"/>
    <w:rsid w:val="0068263A"/>
    <w:rsid w:val="00682C8F"/>
    <w:rsid w:val="00682E4B"/>
    <w:rsid w:val="00682EB6"/>
    <w:rsid w:val="00683280"/>
    <w:rsid w:val="00684819"/>
    <w:rsid w:val="00684D5F"/>
    <w:rsid w:val="00684E9C"/>
    <w:rsid w:val="006854BC"/>
    <w:rsid w:val="006856BD"/>
    <w:rsid w:val="00685E1C"/>
    <w:rsid w:val="0068658E"/>
    <w:rsid w:val="006866C7"/>
    <w:rsid w:val="006869A3"/>
    <w:rsid w:val="00686ABF"/>
    <w:rsid w:val="00687269"/>
    <w:rsid w:val="0068762C"/>
    <w:rsid w:val="0068772D"/>
    <w:rsid w:val="00687A6F"/>
    <w:rsid w:val="0069008E"/>
    <w:rsid w:val="00690476"/>
    <w:rsid w:val="006905A4"/>
    <w:rsid w:val="0069109A"/>
    <w:rsid w:val="00691D49"/>
    <w:rsid w:val="00692183"/>
    <w:rsid w:val="006922A3"/>
    <w:rsid w:val="006922CB"/>
    <w:rsid w:val="006926BB"/>
    <w:rsid w:val="00692EA7"/>
    <w:rsid w:val="006933AA"/>
    <w:rsid w:val="0069350E"/>
    <w:rsid w:val="00694269"/>
    <w:rsid w:val="006942DB"/>
    <w:rsid w:val="00694741"/>
    <w:rsid w:val="00694C9C"/>
    <w:rsid w:val="0069573D"/>
    <w:rsid w:val="006958F0"/>
    <w:rsid w:val="00695EA4"/>
    <w:rsid w:val="00696E55"/>
    <w:rsid w:val="00697388"/>
    <w:rsid w:val="0069784B"/>
    <w:rsid w:val="006A0094"/>
    <w:rsid w:val="006A0414"/>
    <w:rsid w:val="006A0424"/>
    <w:rsid w:val="006A0B46"/>
    <w:rsid w:val="006A0CA1"/>
    <w:rsid w:val="006A161C"/>
    <w:rsid w:val="006A1B37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84F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91E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8AA"/>
    <w:rsid w:val="006B5BF9"/>
    <w:rsid w:val="006B5C2C"/>
    <w:rsid w:val="006B6B1E"/>
    <w:rsid w:val="006B6F0E"/>
    <w:rsid w:val="006B6F24"/>
    <w:rsid w:val="006B725B"/>
    <w:rsid w:val="006B7275"/>
    <w:rsid w:val="006B72CA"/>
    <w:rsid w:val="006B7A4C"/>
    <w:rsid w:val="006C01F9"/>
    <w:rsid w:val="006C0EDD"/>
    <w:rsid w:val="006C129F"/>
    <w:rsid w:val="006C1531"/>
    <w:rsid w:val="006C18FD"/>
    <w:rsid w:val="006C19BE"/>
    <w:rsid w:val="006C1C84"/>
    <w:rsid w:val="006C1F10"/>
    <w:rsid w:val="006C2068"/>
    <w:rsid w:val="006C2169"/>
    <w:rsid w:val="006C2465"/>
    <w:rsid w:val="006C26E8"/>
    <w:rsid w:val="006C2882"/>
    <w:rsid w:val="006C2A15"/>
    <w:rsid w:val="006C2A1C"/>
    <w:rsid w:val="006C2B06"/>
    <w:rsid w:val="006C2B27"/>
    <w:rsid w:val="006C3131"/>
    <w:rsid w:val="006C3157"/>
    <w:rsid w:val="006C34E5"/>
    <w:rsid w:val="006C3CFA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D0865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09"/>
    <w:rsid w:val="006D302C"/>
    <w:rsid w:val="006D35DA"/>
    <w:rsid w:val="006D36A1"/>
    <w:rsid w:val="006D3A88"/>
    <w:rsid w:val="006D400A"/>
    <w:rsid w:val="006D4E36"/>
    <w:rsid w:val="006D4FC2"/>
    <w:rsid w:val="006D524D"/>
    <w:rsid w:val="006D5466"/>
    <w:rsid w:val="006D6583"/>
    <w:rsid w:val="006D68DD"/>
    <w:rsid w:val="006D6A0A"/>
    <w:rsid w:val="006D6B8D"/>
    <w:rsid w:val="006D6C33"/>
    <w:rsid w:val="006D7563"/>
    <w:rsid w:val="006D7918"/>
    <w:rsid w:val="006E00E8"/>
    <w:rsid w:val="006E02EB"/>
    <w:rsid w:val="006E031A"/>
    <w:rsid w:val="006E0758"/>
    <w:rsid w:val="006E0840"/>
    <w:rsid w:val="006E15AE"/>
    <w:rsid w:val="006E2434"/>
    <w:rsid w:val="006E2854"/>
    <w:rsid w:val="006E2BB6"/>
    <w:rsid w:val="006E30F3"/>
    <w:rsid w:val="006E3627"/>
    <w:rsid w:val="006E3896"/>
    <w:rsid w:val="006E3A76"/>
    <w:rsid w:val="006E4537"/>
    <w:rsid w:val="006E4DAA"/>
    <w:rsid w:val="006E5000"/>
    <w:rsid w:val="006E50DF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247"/>
    <w:rsid w:val="006F0692"/>
    <w:rsid w:val="006F08B4"/>
    <w:rsid w:val="006F098D"/>
    <w:rsid w:val="006F1405"/>
    <w:rsid w:val="006F167A"/>
    <w:rsid w:val="006F2026"/>
    <w:rsid w:val="006F246C"/>
    <w:rsid w:val="006F27DE"/>
    <w:rsid w:val="006F2DFE"/>
    <w:rsid w:val="006F30BF"/>
    <w:rsid w:val="006F379A"/>
    <w:rsid w:val="006F3AE0"/>
    <w:rsid w:val="006F3E67"/>
    <w:rsid w:val="006F42AC"/>
    <w:rsid w:val="006F4F47"/>
    <w:rsid w:val="006F5506"/>
    <w:rsid w:val="006F5B58"/>
    <w:rsid w:val="006F640E"/>
    <w:rsid w:val="006F66B2"/>
    <w:rsid w:val="006F6F6F"/>
    <w:rsid w:val="006F7097"/>
    <w:rsid w:val="006F7572"/>
    <w:rsid w:val="006F771F"/>
    <w:rsid w:val="007009B5"/>
    <w:rsid w:val="007010F8"/>
    <w:rsid w:val="0070130C"/>
    <w:rsid w:val="007017FE"/>
    <w:rsid w:val="00701B3B"/>
    <w:rsid w:val="00702287"/>
    <w:rsid w:val="00702691"/>
    <w:rsid w:val="00702A9F"/>
    <w:rsid w:val="007032CA"/>
    <w:rsid w:val="0070380A"/>
    <w:rsid w:val="00704627"/>
    <w:rsid w:val="00704D91"/>
    <w:rsid w:val="00704F70"/>
    <w:rsid w:val="0070527A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101AD"/>
    <w:rsid w:val="007101CD"/>
    <w:rsid w:val="00710211"/>
    <w:rsid w:val="00710506"/>
    <w:rsid w:val="00710617"/>
    <w:rsid w:val="0071071D"/>
    <w:rsid w:val="00710AA6"/>
    <w:rsid w:val="0071119A"/>
    <w:rsid w:val="00711215"/>
    <w:rsid w:val="007122D6"/>
    <w:rsid w:val="0071243F"/>
    <w:rsid w:val="00712716"/>
    <w:rsid w:val="00712A0C"/>
    <w:rsid w:val="00712A84"/>
    <w:rsid w:val="00712E40"/>
    <w:rsid w:val="00713000"/>
    <w:rsid w:val="007138CF"/>
    <w:rsid w:val="007139BC"/>
    <w:rsid w:val="00713D63"/>
    <w:rsid w:val="00713FF1"/>
    <w:rsid w:val="00714759"/>
    <w:rsid w:val="007147D7"/>
    <w:rsid w:val="0071515E"/>
    <w:rsid w:val="0071518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20406"/>
    <w:rsid w:val="00720458"/>
    <w:rsid w:val="007207A1"/>
    <w:rsid w:val="00721429"/>
    <w:rsid w:val="00721961"/>
    <w:rsid w:val="0072252D"/>
    <w:rsid w:val="0072260F"/>
    <w:rsid w:val="007229A8"/>
    <w:rsid w:val="00723321"/>
    <w:rsid w:val="00723635"/>
    <w:rsid w:val="00724085"/>
    <w:rsid w:val="00724DED"/>
    <w:rsid w:val="007250BB"/>
    <w:rsid w:val="0072563D"/>
    <w:rsid w:val="00725720"/>
    <w:rsid w:val="00725B0F"/>
    <w:rsid w:val="00726492"/>
    <w:rsid w:val="00726E7E"/>
    <w:rsid w:val="007275F3"/>
    <w:rsid w:val="00730041"/>
    <w:rsid w:val="007309BB"/>
    <w:rsid w:val="00730B4D"/>
    <w:rsid w:val="00730E29"/>
    <w:rsid w:val="0073158E"/>
    <w:rsid w:val="007317BC"/>
    <w:rsid w:val="007319B8"/>
    <w:rsid w:val="00731C2B"/>
    <w:rsid w:val="00731E9E"/>
    <w:rsid w:val="00732268"/>
    <w:rsid w:val="007322A3"/>
    <w:rsid w:val="00732493"/>
    <w:rsid w:val="00733383"/>
    <w:rsid w:val="00733489"/>
    <w:rsid w:val="00733641"/>
    <w:rsid w:val="00733C2E"/>
    <w:rsid w:val="007352C0"/>
    <w:rsid w:val="00735370"/>
    <w:rsid w:val="007353D3"/>
    <w:rsid w:val="0073548F"/>
    <w:rsid w:val="00735EA5"/>
    <w:rsid w:val="0073600B"/>
    <w:rsid w:val="00736F65"/>
    <w:rsid w:val="007372E9"/>
    <w:rsid w:val="00737633"/>
    <w:rsid w:val="00737D08"/>
    <w:rsid w:val="00737D8A"/>
    <w:rsid w:val="007403CA"/>
    <w:rsid w:val="007406B9"/>
    <w:rsid w:val="007406E0"/>
    <w:rsid w:val="007407F0"/>
    <w:rsid w:val="007408AB"/>
    <w:rsid w:val="0074099F"/>
    <w:rsid w:val="00741486"/>
    <w:rsid w:val="00741C5B"/>
    <w:rsid w:val="0074250D"/>
    <w:rsid w:val="0074274D"/>
    <w:rsid w:val="007428C6"/>
    <w:rsid w:val="00742FEF"/>
    <w:rsid w:val="007438AA"/>
    <w:rsid w:val="00743A70"/>
    <w:rsid w:val="00744C86"/>
    <w:rsid w:val="00744F2E"/>
    <w:rsid w:val="00744F5A"/>
    <w:rsid w:val="00744FEF"/>
    <w:rsid w:val="007451BF"/>
    <w:rsid w:val="007457DE"/>
    <w:rsid w:val="00745851"/>
    <w:rsid w:val="00745C4F"/>
    <w:rsid w:val="007461BE"/>
    <w:rsid w:val="007461F1"/>
    <w:rsid w:val="00746904"/>
    <w:rsid w:val="00746C5D"/>
    <w:rsid w:val="00746D0B"/>
    <w:rsid w:val="00747354"/>
    <w:rsid w:val="0074736C"/>
    <w:rsid w:val="00747413"/>
    <w:rsid w:val="007501BE"/>
    <w:rsid w:val="007501F4"/>
    <w:rsid w:val="00750321"/>
    <w:rsid w:val="007508BE"/>
    <w:rsid w:val="007509EA"/>
    <w:rsid w:val="00750C5D"/>
    <w:rsid w:val="00750EC8"/>
    <w:rsid w:val="00750FF1"/>
    <w:rsid w:val="0075126C"/>
    <w:rsid w:val="007525B5"/>
    <w:rsid w:val="00752892"/>
    <w:rsid w:val="00752D57"/>
    <w:rsid w:val="00752E03"/>
    <w:rsid w:val="00753845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6268"/>
    <w:rsid w:val="0075671B"/>
    <w:rsid w:val="007567FD"/>
    <w:rsid w:val="00756FA5"/>
    <w:rsid w:val="00757032"/>
    <w:rsid w:val="0075729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E69"/>
    <w:rsid w:val="0076347B"/>
    <w:rsid w:val="00763627"/>
    <w:rsid w:val="00763E81"/>
    <w:rsid w:val="00764067"/>
    <w:rsid w:val="00764137"/>
    <w:rsid w:val="0076424A"/>
    <w:rsid w:val="00764536"/>
    <w:rsid w:val="00764AB4"/>
    <w:rsid w:val="00764E41"/>
    <w:rsid w:val="00764EC1"/>
    <w:rsid w:val="007657F1"/>
    <w:rsid w:val="00765A55"/>
    <w:rsid w:val="00765C1A"/>
    <w:rsid w:val="00766A26"/>
    <w:rsid w:val="00766BA5"/>
    <w:rsid w:val="00767450"/>
    <w:rsid w:val="00767AED"/>
    <w:rsid w:val="00767CA2"/>
    <w:rsid w:val="007705A6"/>
    <w:rsid w:val="00770666"/>
    <w:rsid w:val="0077087B"/>
    <w:rsid w:val="00770C67"/>
    <w:rsid w:val="00771051"/>
    <w:rsid w:val="00771107"/>
    <w:rsid w:val="00771381"/>
    <w:rsid w:val="00771B9B"/>
    <w:rsid w:val="0077221C"/>
    <w:rsid w:val="007723B4"/>
    <w:rsid w:val="00772F04"/>
    <w:rsid w:val="0077387F"/>
    <w:rsid w:val="007739E6"/>
    <w:rsid w:val="00773B1F"/>
    <w:rsid w:val="00773B2A"/>
    <w:rsid w:val="00774464"/>
    <w:rsid w:val="00774EB6"/>
    <w:rsid w:val="007750C9"/>
    <w:rsid w:val="0077573B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7ED"/>
    <w:rsid w:val="00782813"/>
    <w:rsid w:val="007828C3"/>
    <w:rsid w:val="007831C2"/>
    <w:rsid w:val="007835B9"/>
    <w:rsid w:val="007836F7"/>
    <w:rsid w:val="00783773"/>
    <w:rsid w:val="00783946"/>
    <w:rsid w:val="00783A01"/>
    <w:rsid w:val="00783FD2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12DD"/>
    <w:rsid w:val="007913CD"/>
    <w:rsid w:val="007916FE"/>
    <w:rsid w:val="00791A66"/>
    <w:rsid w:val="00791DEE"/>
    <w:rsid w:val="00791F08"/>
    <w:rsid w:val="00792412"/>
    <w:rsid w:val="007925B0"/>
    <w:rsid w:val="00792C4C"/>
    <w:rsid w:val="00792E81"/>
    <w:rsid w:val="0079404F"/>
    <w:rsid w:val="00794F6F"/>
    <w:rsid w:val="007953F7"/>
    <w:rsid w:val="00795A2B"/>
    <w:rsid w:val="00796046"/>
    <w:rsid w:val="0079612F"/>
    <w:rsid w:val="00796459"/>
    <w:rsid w:val="007964C8"/>
    <w:rsid w:val="007968F7"/>
    <w:rsid w:val="00796C88"/>
    <w:rsid w:val="00797A45"/>
    <w:rsid w:val="00797AAF"/>
    <w:rsid w:val="00797B38"/>
    <w:rsid w:val="00797E01"/>
    <w:rsid w:val="007A03BA"/>
    <w:rsid w:val="007A04E5"/>
    <w:rsid w:val="007A0711"/>
    <w:rsid w:val="007A076D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5CD"/>
    <w:rsid w:val="007A4763"/>
    <w:rsid w:val="007A4BFA"/>
    <w:rsid w:val="007A517C"/>
    <w:rsid w:val="007A5F88"/>
    <w:rsid w:val="007A695D"/>
    <w:rsid w:val="007A736C"/>
    <w:rsid w:val="007A75F0"/>
    <w:rsid w:val="007B0E22"/>
    <w:rsid w:val="007B0EAA"/>
    <w:rsid w:val="007B0EC0"/>
    <w:rsid w:val="007B1251"/>
    <w:rsid w:val="007B17FF"/>
    <w:rsid w:val="007B2BF0"/>
    <w:rsid w:val="007B34CF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31B"/>
    <w:rsid w:val="007B7B6F"/>
    <w:rsid w:val="007B7C0C"/>
    <w:rsid w:val="007C031C"/>
    <w:rsid w:val="007C0F61"/>
    <w:rsid w:val="007C16B9"/>
    <w:rsid w:val="007C185D"/>
    <w:rsid w:val="007C1967"/>
    <w:rsid w:val="007C2814"/>
    <w:rsid w:val="007C2817"/>
    <w:rsid w:val="007C281B"/>
    <w:rsid w:val="007C29FD"/>
    <w:rsid w:val="007C2CAD"/>
    <w:rsid w:val="007C2E4A"/>
    <w:rsid w:val="007C2E86"/>
    <w:rsid w:val="007C3526"/>
    <w:rsid w:val="007C3B42"/>
    <w:rsid w:val="007C3CD5"/>
    <w:rsid w:val="007C4B56"/>
    <w:rsid w:val="007C5239"/>
    <w:rsid w:val="007C5277"/>
    <w:rsid w:val="007C53E3"/>
    <w:rsid w:val="007C542B"/>
    <w:rsid w:val="007C5945"/>
    <w:rsid w:val="007C5CD3"/>
    <w:rsid w:val="007C6064"/>
    <w:rsid w:val="007C6402"/>
    <w:rsid w:val="007C6909"/>
    <w:rsid w:val="007C76AF"/>
    <w:rsid w:val="007C7F7B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C1"/>
    <w:rsid w:val="007D3814"/>
    <w:rsid w:val="007D38BF"/>
    <w:rsid w:val="007D3912"/>
    <w:rsid w:val="007D3C2B"/>
    <w:rsid w:val="007D40B6"/>
    <w:rsid w:val="007D4155"/>
    <w:rsid w:val="007D4469"/>
    <w:rsid w:val="007D57B3"/>
    <w:rsid w:val="007D5D26"/>
    <w:rsid w:val="007D61DB"/>
    <w:rsid w:val="007D62A9"/>
    <w:rsid w:val="007D631B"/>
    <w:rsid w:val="007D65C3"/>
    <w:rsid w:val="007D66AF"/>
    <w:rsid w:val="007D6768"/>
    <w:rsid w:val="007D6866"/>
    <w:rsid w:val="007D6878"/>
    <w:rsid w:val="007D68A6"/>
    <w:rsid w:val="007D726A"/>
    <w:rsid w:val="007E054A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3621"/>
    <w:rsid w:val="007E38AF"/>
    <w:rsid w:val="007E3B82"/>
    <w:rsid w:val="007E3D77"/>
    <w:rsid w:val="007E4408"/>
    <w:rsid w:val="007E48E5"/>
    <w:rsid w:val="007E503A"/>
    <w:rsid w:val="007E5296"/>
    <w:rsid w:val="007E5D55"/>
    <w:rsid w:val="007E604F"/>
    <w:rsid w:val="007E63AD"/>
    <w:rsid w:val="007E669C"/>
    <w:rsid w:val="007E6B7B"/>
    <w:rsid w:val="007E6F26"/>
    <w:rsid w:val="007E74B9"/>
    <w:rsid w:val="007E7559"/>
    <w:rsid w:val="007F0B2F"/>
    <w:rsid w:val="007F0CD4"/>
    <w:rsid w:val="007F10F8"/>
    <w:rsid w:val="007F18E9"/>
    <w:rsid w:val="007F1EEB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E47"/>
    <w:rsid w:val="007F57CD"/>
    <w:rsid w:val="007F5A8C"/>
    <w:rsid w:val="007F6D8F"/>
    <w:rsid w:val="007F7118"/>
    <w:rsid w:val="007F7126"/>
    <w:rsid w:val="007F77C9"/>
    <w:rsid w:val="007F7BA5"/>
    <w:rsid w:val="0080071D"/>
    <w:rsid w:val="00800836"/>
    <w:rsid w:val="00800C44"/>
    <w:rsid w:val="00800DBC"/>
    <w:rsid w:val="0080112F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4B8"/>
    <w:rsid w:val="0080459A"/>
    <w:rsid w:val="008045A7"/>
    <w:rsid w:val="00804802"/>
    <w:rsid w:val="008049E6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8A3"/>
    <w:rsid w:val="008109F7"/>
    <w:rsid w:val="00810AE8"/>
    <w:rsid w:val="00810EE8"/>
    <w:rsid w:val="00811102"/>
    <w:rsid w:val="008112F7"/>
    <w:rsid w:val="008115E4"/>
    <w:rsid w:val="008118D3"/>
    <w:rsid w:val="008121BA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EBE"/>
    <w:rsid w:val="00815005"/>
    <w:rsid w:val="008153AB"/>
    <w:rsid w:val="008153E7"/>
    <w:rsid w:val="0081579F"/>
    <w:rsid w:val="00815B16"/>
    <w:rsid w:val="00815BE1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303EE"/>
    <w:rsid w:val="00830C7F"/>
    <w:rsid w:val="0083151F"/>
    <w:rsid w:val="00831EE5"/>
    <w:rsid w:val="0083226D"/>
    <w:rsid w:val="00832414"/>
    <w:rsid w:val="00832658"/>
    <w:rsid w:val="00832875"/>
    <w:rsid w:val="0083289A"/>
    <w:rsid w:val="00832C93"/>
    <w:rsid w:val="008334F9"/>
    <w:rsid w:val="00833C6D"/>
    <w:rsid w:val="00833CC0"/>
    <w:rsid w:val="00833DEB"/>
    <w:rsid w:val="00834BCD"/>
    <w:rsid w:val="00834CF8"/>
    <w:rsid w:val="00834ED8"/>
    <w:rsid w:val="008358F3"/>
    <w:rsid w:val="00835C33"/>
    <w:rsid w:val="00835E39"/>
    <w:rsid w:val="00835F91"/>
    <w:rsid w:val="008360EA"/>
    <w:rsid w:val="008362DE"/>
    <w:rsid w:val="008369D9"/>
    <w:rsid w:val="00837005"/>
    <w:rsid w:val="0083763A"/>
    <w:rsid w:val="00837B14"/>
    <w:rsid w:val="00837D7E"/>
    <w:rsid w:val="0084112B"/>
    <w:rsid w:val="008417AC"/>
    <w:rsid w:val="00841C52"/>
    <w:rsid w:val="008422A0"/>
    <w:rsid w:val="008423BD"/>
    <w:rsid w:val="00842CD0"/>
    <w:rsid w:val="00843767"/>
    <w:rsid w:val="00843974"/>
    <w:rsid w:val="00843A74"/>
    <w:rsid w:val="008441FE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294"/>
    <w:rsid w:val="0085140E"/>
    <w:rsid w:val="008519A4"/>
    <w:rsid w:val="00852025"/>
    <w:rsid w:val="008522E2"/>
    <w:rsid w:val="0085357D"/>
    <w:rsid w:val="00853C6B"/>
    <w:rsid w:val="00853D68"/>
    <w:rsid w:val="0085434B"/>
    <w:rsid w:val="008547C2"/>
    <w:rsid w:val="00854E8B"/>
    <w:rsid w:val="008550D5"/>
    <w:rsid w:val="008551FF"/>
    <w:rsid w:val="008555C2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0D9A"/>
    <w:rsid w:val="0086115A"/>
    <w:rsid w:val="0086142A"/>
    <w:rsid w:val="00861856"/>
    <w:rsid w:val="00861961"/>
    <w:rsid w:val="00861BA6"/>
    <w:rsid w:val="00861FBF"/>
    <w:rsid w:val="008620A9"/>
    <w:rsid w:val="0086213F"/>
    <w:rsid w:val="008621B0"/>
    <w:rsid w:val="008623FD"/>
    <w:rsid w:val="00862638"/>
    <w:rsid w:val="008628C0"/>
    <w:rsid w:val="00862A5F"/>
    <w:rsid w:val="00862A6B"/>
    <w:rsid w:val="00862A8A"/>
    <w:rsid w:val="008637B1"/>
    <w:rsid w:val="00863A66"/>
    <w:rsid w:val="008641F0"/>
    <w:rsid w:val="00865182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EC5"/>
    <w:rsid w:val="008733C1"/>
    <w:rsid w:val="00873714"/>
    <w:rsid w:val="00873BD2"/>
    <w:rsid w:val="0087402B"/>
    <w:rsid w:val="008744AB"/>
    <w:rsid w:val="00874A5F"/>
    <w:rsid w:val="00874BA7"/>
    <w:rsid w:val="00874CB4"/>
    <w:rsid w:val="008758CA"/>
    <w:rsid w:val="008758DA"/>
    <w:rsid w:val="00875A2F"/>
    <w:rsid w:val="00875E98"/>
    <w:rsid w:val="0087614E"/>
    <w:rsid w:val="00876E98"/>
    <w:rsid w:val="00877703"/>
    <w:rsid w:val="00877A26"/>
    <w:rsid w:val="00877B3E"/>
    <w:rsid w:val="00877D9F"/>
    <w:rsid w:val="008807A8"/>
    <w:rsid w:val="00880F04"/>
    <w:rsid w:val="00880FAF"/>
    <w:rsid w:val="00881241"/>
    <w:rsid w:val="008822F9"/>
    <w:rsid w:val="00882459"/>
    <w:rsid w:val="00882F57"/>
    <w:rsid w:val="008831F5"/>
    <w:rsid w:val="008832E2"/>
    <w:rsid w:val="00884818"/>
    <w:rsid w:val="0088488C"/>
    <w:rsid w:val="00884BC6"/>
    <w:rsid w:val="00885A0C"/>
    <w:rsid w:val="00885C1B"/>
    <w:rsid w:val="00885F2D"/>
    <w:rsid w:val="00886959"/>
    <w:rsid w:val="00886B75"/>
    <w:rsid w:val="00886DB3"/>
    <w:rsid w:val="0088750A"/>
    <w:rsid w:val="0088772E"/>
    <w:rsid w:val="00887801"/>
    <w:rsid w:val="00887988"/>
    <w:rsid w:val="00890002"/>
    <w:rsid w:val="008902C8"/>
    <w:rsid w:val="00890C34"/>
    <w:rsid w:val="00890F70"/>
    <w:rsid w:val="00891122"/>
    <w:rsid w:val="008912CE"/>
    <w:rsid w:val="00891B5B"/>
    <w:rsid w:val="00892CFE"/>
    <w:rsid w:val="008930F4"/>
    <w:rsid w:val="008937B3"/>
    <w:rsid w:val="00893E86"/>
    <w:rsid w:val="008944AF"/>
    <w:rsid w:val="008944BC"/>
    <w:rsid w:val="008949C7"/>
    <w:rsid w:val="00894F55"/>
    <w:rsid w:val="0089568F"/>
    <w:rsid w:val="00895713"/>
    <w:rsid w:val="00895B9C"/>
    <w:rsid w:val="00896465"/>
    <w:rsid w:val="008967A5"/>
    <w:rsid w:val="008968D9"/>
    <w:rsid w:val="00896BDA"/>
    <w:rsid w:val="00896C99"/>
    <w:rsid w:val="008972C9"/>
    <w:rsid w:val="00897795"/>
    <w:rsid w:val="008A022B"/>
    <w:rsid w:val="008A0A0A"/>
    <w:rsid w:val="008A1033"/>
    <w:rsid w:val="008A12C0"/>
    <w:rsid w:val="008A19B6"/>
    <w:rsid w:val="008A1EAA"/>
    <w:rsid w:val="008A2285"/>
    <w:rsid w:val="008A25D4"/>
    <w:rsid w:val="008A27A5"/>
    <w:rsid w:val="008A2BC7"/>
    <w:rsid w:val="008A2D49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43F"/>
    <w:rsid w:val="008A70C5"/>
    <w:rsid w:val="008A71F4"/>
    <w:rsid w:val="008A7221"/>
    <w:rsid w:val="008A7D7A"/>
    <w:rsid w:val="008B095F"/>
    <w:rsid w:val="008B0A57"/>
    <w:rsid w:val="008B0EE2"/>
    <w:rsid w:val="008B10F1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867"/>
    <w:rsid w:val="008B3A33"/>
    <w:rsid w:val="008B3A63"/>
    <w:rsid w:val="008B3AF1"/>
    <w:rsid w:val="008B48B4"/>
    <w:rsid w:val="008B4A66"/>
    <w:rsid w:val="008B5163"/>
    <w:rsid w:val="008B5651"/>
    <w:rsid w:val="008B57E2"/>
    <w:rsid w:val="008B5A88"/>
    <w:rsid w:val="008B6CB5"/>
    <w:rsid w:val="008B6E28"/>
    <w:rsid w:val="008B7538"/>
    <w:rsid w:val="008C01E3"/>
    <w:rsid w:val="008C06B2"/>
    <w:rsid w:val="008C0C55"/>
    <w:rsid w:val="008C0E9A"/>
    <w:rsid w:val="008C109A"/>
    <w:rsid w:val="008C15C9"/>
    <w:rsid w:val="008C1973"/>
    <w:rsid w:val="008C2C1D"/>
    <w:rsid w:val="008C2ED8"/>
    <w:rsid w:val="008C39DB"/>
    <w:rsid w:val="008C3A35"/>
    <w:rsid w:val="008C3A9F"/>
    <w:rsid w:val="008C3B48"/>
    <w:rsid w:val="008C3C99"/>
    <w:rsid w:val="008C4724"/>
    <w:rsid w:val="008C4BEF"/>
    <w:rsid w:val="008C5D6F"/>
    <w:rsid w:val="008C65CF"/>
    <w:rsid w:val="008C706F"/>
    <w:rsid w:val="008C76EC"/>
    <w:rsid w:val="008C7729"/>
    <w:rsid w:val="008C7F47"/>
    <w:rsid w:val="008D022F"/>
    <w:rsid w:val="008D07F9"/>
    <w:rsid w:val="008D0EDF"/>
    <w:rsid w:val="008D10DE"/>
    <w:rsid w:val="008D14CF"/>
    <w:rsid w:val="008D18C0"/>
    <w:rsid w:val="008D369E"/>
    <w:rsid w:val="008D375D"/>
    <w:rsid w:val="008D3BC0"/>
    <w:rsid w:val="008D4281"/>
    <w:rsid w:val="008D46CC"/>
    <w:rsid w:val="008D4BF2"/>
    <w:rsid w:val="008D4DC8"/>
    <w:rsid w:val="008D54B6"/>
    <w:rsid w:val="008D57FF"/>
    <w:rsid w:val="008D5952"/>
    <w:rsid w:val="008D5D6D"/>
    <w:rsid w:val="008D5E5F"/>
    <w:rsid w:val="008D6135"/>
    <w:rsid w:val="008D66B4"/>
    <w:rsid w:val="008D6CD0"/>
    <w:rsid w:val="008D6E8E"/>
    <w:rsid w:val="008D6FA1"/>
    <w:rsid w:val="008D74EB"/>
    <w:rsid w:val="008D7701"/>
    <w:rsid w:val="008D7A65"/>
    <w:rsid w:val="008D7C97"/>
    <w:rsid w:val="008E0305"/>
    <w:rsid w:val="008E05D5"/>
    <w:rsid w:val="008E0609"/>
    <w:rsid w:val="008E0758"/>
    <w:rsid w:val="008E0A98"/>
    <w:rsid w:val="008E143E"/>
    <w:rsid w:val="008E17D7"/>
    <w:rsid w:val="008E1CB6"/>
    <w:rsid w:val="008E1E16"/>
    <w:rsid w:val="008E1E2D"/>
    <w:rsid w:val="008E2044"/>
    <w:rsid w:val="008E2051"/>
    <w:rsid w:val="008E2159"/>
    <w:rsid w:val="008E283A"/>
    <w:rsid w:val="008E2E6C"/>
    <w:rsid w:val="008E3917"/>
    <w:rsid w:val="008E3975"/>
    <w:rsid w:val="008E3C1A"/>
    <w:rsid w:val="008E3F51"/>
    <w:rsid w:val="008E4041"/>
    <w:rsid w:val="008E43F9"/>
    <w:rsid w:val="008E44B9"/>
    <w:rsid w:val="008E44BE"/>
    <w:rsid w:val="008E49B3"/>
    <w:rsid w:val="008E4BC3"/>
    <w:rsid w:val="008E4CF6"/>
    <w:rsid w:val="008E53EF"/>
    <w:rsid w:val="008E584C"/>
    <w:rsid w:val="008E58CD"/>
    <w:rsid w:val="008E5D82"/>
    <w:rsid w:val="008E60FF"/>
    <w:rsid w:val="008E668C"/>
    <w:rsid w:val="008E6772"/>
    <w:rsid w:val="008E6911"/>
    <w:rsid w:val="008E69B4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21EA"/>
    <w:rsid w:val="008F2251"/>
    <w:rsid w:val="008F252F"/>
    <w:rsid w:val="008F297E"/>
    <w:rsid w:val="008F2F17"/>
    <w:rsid w:val="008F306C"/>
    <w:rsid w:val="008F38E1"/>
    <w:rsid w:val="008F3F48"/>
    <w:rsid w:val="008F4522"/>
    <w:rsid w:val="008F47D6"/>
    <w:rsid w:val="008F56E7"/>
    <w:rsid w:val="008F5AC7"/>
    <w:rsid w:val="008F6152"/>
    <w:rsid w:val="008F656C"/>
    <w:rsid w:val="008F65E6"/>
    <w:rsid w:val="008F72FB"/>
    <w:rsid w:val="008F742E"/>
    <w:rsid w:val="008F7B8A"/>
    <w:rsid w:val="008F7F5F"/>
    <w:rsid w:val="009000E1"/>
    <w:rsid w:val="0090035B"/>
    <w:rsid w:val="00900588"/>
    <w:rsid w:val="009009D2"/>
    <w:rsid w:val="009009EF"/>
    <w:rsid w:val="00901134"/>
    <w:rsid w:val="00901178"/>
    <w:rsid w:val="009014D4"/>
    <w:rsid w:val="009014EB"/>
    <w:rsid w:val="00901A6E"/>
    <w:rsid w:val="00901B14"/>
    <w:rsid w:val="00901F98"/>
    <w:rsid w:val="00902236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4697"/>
    <w:rsid w:val="009046A6"/>
    <w:rsid w:val="009054B0"/>
    <w:rsid w:val="0090579D"/>
    <w:rsid w:val="00907044"/>
    <w:rsid w:val="009070AB"/>
    <w:rsid w:val="009073DE"/>
    <w:rsid w:val="0090774B"/>
    <w:rsid w:val="009079E5"/>
    <w:rsid w:val="00907A48"/>
    <w:rsid w:val="00907DD8"/>
    <w:rsid w:val="00907E21"/>
    <w:rsid w:val="00907F6F"/>
    <w:rsid w:val="0091035E"/>
    <w:rsid w:val="00910716"/>
    <w:rsid w:val="00910D0D"/>
    <w:rsid w:val="00911699"/>
    <w:rsid w:val="00911839"/>
    <w:rsid w:val="00911ADF"/>
    <w:rsid w:val="00911DB1"/>
    <w:rsid w:val="00911EC9"/>
    <w:rsid w:val="0091307C"/>
    <w:rsid w:val="009135FA"/>
    <w:rsid w:val="00913705"/>
    <w:rsid w:val="00913EB6"/>
    <w:rsid w:val="009142A7"/>
    <w:rsid w:val="00914EF9"/>
    <w:rsid w:val="00915626"/>
    <w:rsid w:val="009159DD"/>
    <w:rsid w:val="00915B53"/>
    <w:rsid w:val="00915C35"/>
    <w:rsid w:val="009165E1"/>
    <w:rsid w:val="0091673F"/>
    <w:rsid w:val="0091681A"/>
    <w:rsid w:val="00916847"/>
    <w:rsid w:val="00916B48"/>
    <w:rsid w:val="009170AA"/>
    <w:rsid w:val="009173D7"/>
    <w:rsid w:val="009177A8"/>
    <w:rsid w:val="00917866"/>
    <w:rsid w:val="00917B92"/>
    <w:rsid w:val="00917DBE"/>
    <w:rsid w:val="00920081"/>
    <w:rsid w:val="00920082"/>
    <w:rsid w:val="009205B7"/>
    <w:rsid w:val="00920904"/>
    <w:rsid w:val="00921699"/>
    <w:rsid w:val="00921970"/>
    <w:rsid w:val="00921FE3"/>
    <w:rsid w:val="00922612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D1A"/>
    <w:rsid w:val="00924F8D"/>
    <w:rsid w:val="00925211"/>
    <w:rsid w:val="009256B4"/>
    <w:rsid w:val="00925AFE"/>
    <w:rsid w:val="00926647"/>
    <w:rsid w:val="00926EA6"/>
    <w:rsid w:val="0092741C"/>
    <w:rsid w:val="00927E9E"/>
    <w:rsid w:val="00930B83"/>
    <w:rsid w:val="0093105B"/>
    <w:rsid w:val="00931D46"/>
    <w:rsid w:val="00932436"/>
    <w:rsid w:val="0093273D"/>
    <w:rsid w:val="00932BA0"/>
    <w:rsid w:val="0093347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4C53"/>
    <w:rsid w:val="00935849"/>
    <w:rsid w:val="00935A77"/>
    <w:rsid w:val="00935A91"/>
    <w:rsid w:val="00935D1B"/>
    <w:rsid w:val="00936025"/>
    <w:rsid w:val="00937313"/>
    <w:rsid w:val="00937CB7"/>
    <w:rsid w:val="00937DBF"/>
    <w:rsid w:val="00937DEC"/>
    <w:rsid w:val="00937F80"/>
    <w:rsid w:val="0094063A"/>
    <w:rsid w:val="00940676"/>
    <w:rsid w:val="00940CF6"/>
    <w:rsid w:val="00940DDE"/>
    <w:rsid w:val="00940F41"/>
    <w:rsid w:val="0094242C"/>
    <w:rsid w:val="00942ACE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21B"/>
    <w:rsid w:val="0094551D"/>
    <w:rsid w:val="00945836"/>
    <w:rsid w:val="00945A9E"/>
    <w:rsid w:val="009465C8"/>
    <w:rsid w:val="009469A2"/>
    <w:rsid w:val="00946A49"/>
    <w:rsid w:val="0094716B"/>
    <w:rsid w:val="009479CA"/>
    <w:rsid w:val="00947CA6"/>
    <w:rsid w:val="00947E76"/>
    <w:rsid w:val="00950473"/>
    <w:rsid w:val="00950A4C"/>
    <w:rsid w:val="00950E15"/>
    <w:rsid w:val="00951236"/>
    <w:rsid w:val="00951495"/>
    <w:rsid w:val="00951ECA"/>
    <w:rsid w:val="009525E7"/>
    <w:rsid w:val="00953117"/>
    <w:rsid w:val="009537D5"/>
    <w:rsid w:val="00954A83"/>
    <w:rsid w:val="00954B19"/>
    <w:rsid w:val="009553B2"/>
    <w:rsid w:val="00955D04"/>
    <w:rsid w:val="00955DDC"/>
    <w:rsid w:val="00956661"/>
    <w:rsid w:val="00956C26"/>
    <w:rsid w:val="009576B4"/>
    <w:rsid w:val="00957902"/>
    <w:rsid w:val="00957BD5"/>
    <w:rsid w:val="00957EE4"/>
    <w:rsid w:val="009608AB"/>
    <w:rsid w:val="009609DE"/>
    <w:rsid w:val="00960A11"/>
    <w:rsid w:val="00960BCC"/>
    <w:rsid w:val="00961557"/>
    <w:rsid w:val="00961DF1"/>
    <w:rsid w:val="00961F87"/>
    <w:rsid w:val="00962208"/>
    <w:rsid w:val="00962BC6"/>
    <w:rsid w:val="0096338A"/>
    <w:rsid w:val="009637FA"/>
    <w:rsid w:val="00963B8A"/>
    <w:rsid w:val="0096429D"/>
    <w:rsid w:val="00964881"/>
    <w:rsid w:val="00964AB7"/>
    <w:rsid w:val="00964F78"/>
    <w:rsid w:val="0096514D"/>
    <w:rsid w:val="0096521E"/>
    <w:rsid w:val="0096526C"/>
    <w:rsid w:val="0096577A"/>
    <w:rsid w:val="00965917"/>
    <w:rsid w:val="00965B88"/>
    <w:rsid w:val="00966026"/>
    <w:rsid w:val="00966146"/>
    <w:rsid w:val="009666DB"/>
    <w:rsid w:val="00966A63"/>
    <w:rsid w:val="00967476"/>
    <w:rsid w:val="0096754F"/>
    <w:rsid w:val="0096793C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5E1"/>
    <w:rsid w:val="009729B8"/>
    <w:rsid w:val="00972ACC"/>
    <w:rsid w:val="00973516"/>
    <w:rsid w:val="00973A9E"/>
    <w:rsid w:val="00973FC5"/>
    <w:rsid w:val="009741F4"/>
    <w:rsid w:val="00974640"/>
    <w:rsid w:val="00975653"/>
    <w:rsid w:val="009758F3"/>
    <w:rsid w:val="00975ACA"/>
    <w:rsid w:val="00975D83"/>
    <w:rsid w:val="00976DAC"/>
    <w:rsid w:val="00976EA8"/>
    <w:rsid w:val="009771CA"/>
    <w:rsid w:val="0097756A"/>
    <w:rsid w:val="009776E7"/>
    <w:rsid w:val="00977EDC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875"/>
    <w:rsid w:val="00982935"/>
    <w:rsid w:val="009840A4"/>
    <w:rsid w:val="00984241"/>
    <w:rsid w:val="009847D0"/>
    <w:rsid w:val="00984BAB"/>
    <w:rsid w:val="00984E8A"/>
    <w:rsid w:val="00985E4F"/>
    <w:rsid w:val="00986902"/>
    <w:rsid w:val="009869D7"/>
    <w:rsid w:val="00986DED"/>
    <w:rsid w:val="0098730F"/>
    <w:rsid w:val="00987530"/>
    <w:rsid w:val="00987F00"/>
    <w:rsid w:val="009908F5"/>
    <w:rsid w:val="00990FAA"/>
    <w:rsid w:val="0099195B"/>
    <w:rsid w:val="00991B29"/>
    <w:rsid w:val="00991E7B"/>
    <w:rsid w:val="0099200F"/>
    <w:rsid w:val="009926F3"/>
    <w:rsid w:val="00992D61"/>
    <w:rsid w:val="00993B52"/>
    <w:rsid w:val="00994037"/>
    <w:rsid w:val="0099419D"/>
    <w:rsid w:val="009941E5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6EF"/>
    <w:rsid w:val="009967DC"/>
    <w:rsid w:val="00996DF3"/>
    <w:rsid w:val="00997317"/>
    <w:rsid w:val="00997861"/>
    <w:rsid w:val="009A019D"/>
    <w:rsid w:val="009A07E5"/>
    <w:rsid w:val="009A0D4D"/>
    <w:rsid w:val="009A0E1E"/>
    <w:rsid w:val="009A1015"/>
    <w:rsid w:val="009A10A3"/>
    <w:rsid w:val="009A267F"/>
    <w:rsid w:val="009A2A67"/>
    <w:rsid w:val="009A2F85"/>
    <w:rsid w:val="009A318A"/>
    <w:rsid w:val="009A31A5"/>
    <w:rsid w:val="009A323D"/>
    <w:rsid w:val="009A32F1"/>
    <w:rsid w:val="009A334F"/>
    <w:rsid w:val="009A34CA"/>
    <w:rsid w:val="009A3B7C"/>
    <w:rsid w:val="009A3B8B"/>
    <w:rsid w:val="009A3E09"/>
    <w:rsid w:val="009A4627"/>
    <w:rsid w:val="009A4989"/>
    <w:rsid w:val="009A5893"/>
    <w:rsid w:val="009A5C93"/>
    <w:rsid w:val="009A5EBA"/>
    <w:rsid w:val="009A6189"/>
    <w:rsid w:val="009A6358"/>
    <w:rsid w:val="009A77B7"/>
    <w:rsid w:val="009A7EF8"/>
    <w:rsid w:val="009B0049"/>
    <w:rsid w:val="009B00CC"/>
    <w:rsid w:val="009B0351"/>
    <w:rsid w:val="009B0608"/>
    <w:rsid w:val="009B0838"/>
    <w:rsid w:val="009B13AA"/>
    <w:rsid w:val="009B1878"/>
    <w:rsid w:val="009B18A1"/>
    <w:rsid w:val="009B196F"/>
    <w:rsid w:val="009B19A7"/>
    <w:rsid w:val="009B1EF1"/>
    <w:rsid w:val="009B1FCD"/>
    <w:rsid w:val="009B1FCF"/>
    <w:rsid w:val="009B2003"/>
    <w:rsid w:val="009B20F8"/>
    <w:rsid w:val="009B2862"/>
    <w:rsid w:val="009B311F"/>
    <w:rsid w:val="009B3301"/>
    <w:rsid w:val="009B33DB"/>
    <w:rsid w:val="009B3457"/>
    <w:rsid w:val="009B4212"/>
    <w:rsid w:val="009B4313"/>
    <w:rsid w:val="009B48C4"/>
    <w:rsid w:val="009B50AA"/>
    <w:rsid w:val="009B5A50"/>
    <w:rsid w:val="009B5A95"/>
    <w:rsid w:val="009B5B9B"/>
    <w:rsid w:val="009B5BCF"/>
    <w:rsid w:val="009B63C8"/>
    <w:rsid w:val="009B6DEE"/>
    <w:rsid w:val="009B6F11"/>
    <w:rsid w:val="009B7DDA"/>
    <w:rsid w:val="009C0068"/>
    <w:rsid w:val="009C094D"/>
    <w:rsid w:val="009C0B4E"/>
    <w:rsid w:val="009C0C22"/>
    <w:rsid w:val="009C1A33"/>
    <w:rsid w:val="009C1B68"/>
    <w:rsid w:val="009C1C22"/>
    <w:rsid w:val="009C2183"/>
    <w:rsid w:val="009C2343"/>
    <w:rsid w:val="009C250C"/>
    <w:rsid w:val="009C2C09"/>
    <w:rsid w:val="009C356A"/>
    <w:rsid w:val="009C3803"/>
    <w:rsid w:val="009C3859"/>
    <w:rsid w:val="009C3DCC"/>
    <w:rsid w:val="009C4070"/>
    <w:rsid w:val="009C4269"/>
    <w:rsid w:val="009C476B"/>
    <w:rsid w:val="009C4C01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6C2"/>
    <w:rsid w:val="009D07F9"/>
    <w:rsid w:val="009D0EA0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E12"/>
    <w:rsid w:val="009D4D28"/>
    <w:rsid w:val="009D4E91"/>
    <w:rsid w:val="009D4F51"/>
    <w:rsid w:val="009D53FF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6B3"/>
    <w:rsid w:val="009E0CA7"/>
    <w:rsid w:val="009E16D8"/>
    <w:rsid w:val="009E1A4C"/>
    <w:rsid w:val="009E2213"/>
    <w:rsid w:val="009E2CC1"/>
    <w:rsid w:val="009E355C"/>
    <w:rsid w:val="009E38B3"/>
    <w:rsid w:val="009E4018"/>
    <w:rsid w:val="009E4DD6"/>
    <w:rsid w:val="009E533E"/>
    <w:rsid w:val="009E548A"/>
    <w:rsid w:val="009E656F"/>
    <w:rsid w:val="009E794E"/>
    <w:rsid w:val="009E7E56"/>
    <w:rsid w:val="009E7E8A"/>
    <w:rsid w:val="009F08B0"/>
    <w:rsid w:val="009F0A3D"/>
    <w:rsid w:val="009F0AE2"/>
    <w:rsid w:val="009F1365"/>
    <w:rsid w:val="009F14FB"/>
    <w:rsid w:val="009F1971"/>
    <w:rsid w:val="009F1BD5"/>
    <w:rsid w:val="009F2914"/>
    <w:rsid w:val="009F3356"/>
    <w:rsid w:val="009F3D2B"/>
    <w:rsid w:val="009F4219"/>
    <w:rsid w:val="009F4AD3"/>
    <w:rsid w:val="009F4F4B"/>
    <w:rsid w:val="009F5129"/>
    <w:rsid w:val="009F59D4"/>
    <w:rsid w:val="009F5B2C"/>
    <w:rsid w:val="009F6287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6D8"/>
    <w:rsid w:val="00A01F38"/>
    <w:rsid w:val="00A024E0"/>
    <w:rsid w:val="00A02645"/>
    <w:rsid w:val="00A028DF"/>
    <w:rsid w:val="00A02B30"/>
    <w:rsid w:val="00A03574"/>
    <w:rsid w:val="00A03681"/>
    <w:rsid w:val="00A03FBE"/>
    <w:rsid w:val="00A041C4"/>
    <w:rsid w:val="00A05310"/>
    <w:rsid w:val="00A059B7"/>
    <w:rsid w:val="00A05ADF"/>
    <w:rsid w:val="00A05BCF"/>
    <w:rsid w:val="00A0668A"/>
    <w:rsid w:val="00A066F8"/>
    <w:rsid w:val="00A06BE3"/>
    <w:rsid w:val="00A07603"/>
    <w:rsid w:val="00A07A2B"/>
    <w:rsid w:val="00A07D3D"/>
    <w:rsid w:val="00A10485"/>
    <w:rsid w:val="00A10FE6"/>
    <w:rsid w:val="00A11005"/>
    <w:rsid w:val="00A1100B"/>
    <w:rsid w:val="00A1220E"/>
    <w:rsid w:val="00A12373"/>
    <w:rsid w:val="00A136E1"/>
    <w:rsid w:val="00A1396F"/>
    <w:rsid w:val="00A13A11"/>
    <w:rsid w:val="00A13C71"/>
    <w:rsid w:val="00A1425A"/>
    <w:rsid w:val="00A14634"/>
    <w:rsid w:val="00A14A0A"/>
    <w:rsid w:val="00A15006"/>
    <w:rsid w:val="00A1519E"/>
    <w:rsid w:val="00A15691"/>
    <w:rsid w:val="00A15E63"/>
    <w:rsid w:val="00A163FE"/>
    <w:rsid w:val="00A16498"/>
    <w:rsid w:val="00A166DA"/>
    <w:rsid w:val="00A16B88"/>
    <w:rsid w:val="00A16DB9"/>
    <w:rsid w:val="00A17F87"/>
    <w:rsid w:val="00A17FB3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841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6484"/>
    <w:rsid w:val="00A270CE"/>
    <w:rsid w:val="00A27118"/>
    <w:rsid w:val="00A27581"/>
    <w:rsid w:val="00A308B0"/>
    <w:rsid w:val="00A30F1D"/>
    <w:rsid w:val="00A31842"/>
    <w:rsid w:val="00A318BF"/>
    <w:rsid w:val="00A31920"/>
    <w:rsid w:val="00A31C75"/>
    <w:rsid w:val="00A327B9"/>
    <w:rsid w:val="00A32F18"/>
    <w:rsid w:val="00A33AB9"/>
    <w:rsid w:val="00A33E82"/>
    <w:rsid w:val="00A35C99"/>
    <w:rsid w:val="00A36567"/>
    <w:rsid w:val="00A3764D"/>
    <w:rsid w:val="00A3782B"/>
    <w:rsid w:val="00A37962"/>
    <w:rsid w:val="00A37AF5"/>
    <w:rsid w:val="00A40086"/>
    <w:rsid w:val="00A40A82"/>
    <w:rsid w:val="00A40D81"/>
    <w:rsid w:val="00A4145F"/>
    <w:rsid w:val="00A42B5F"/>
    <w:rsid w:val="00A42BCA"/>
    <w:rsid w:val="00A43485"/>
    <w:rsid w:val="00A4356A"/>
    <w:rsid w:val="00A43B55"/>
    <w:rsid w:val="00A43BE7"/>
    <w:rsid w:val="00A43D16"/>
    <w:rsid w:val="00A441CD"/>
    <w:rsid w:val="00A4422F"/>
    <w:rsid w:val="00A44536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49A"/>
    <w:rsid w:val="00A471B4"/>
    <w:rsid w:val="00A50626"/>
    <w:rsid w:val="00A50766"/>
    <w:rsid w:val="00A50816"/>
    <w:rsid w:val="00A50A05"/>
    <w:rsid w:val="00A50E45"/>
    <w:rsid w:val="00A50F0D"/>
    <w:rsid w:val="00A5105D"/>
    <w:rsid w:val="00A514CB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490"/>
    <w:rsid w:val="00A53944"/>
    <w:rsid w:val="00A539B2"/>
    <w:rsid w:val="00A540DE"/>
    <w:rsid w:val="00A541A7"/>
    <w:rsid w:val="00A545FC"/>
    <w:rsid w:val="00A54A92"/>
    <w:rsid w:val="00A55214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742"/>
    <w:rsid w:val="00A57ED6"/>
    <w:rsid w:val="00A60725"/>
    <w:rsid w:val="00A60751"/>
    <w:rsid w:val="00A60ABB"/>
    <w:rsid w:val="00A611F4"/>
    <w:rsid w:val="00A61A20"/>
    <w:rsid w:val="00A61E4D"/>
    <w:rsid w:val="00A61EA4"/>
    <w:rsid w:val="00A61EFF"/>
    <w:rsid w:val="00A6299A"/>
    <w:rsid w:val="00A630F8"/>
    <w:rsid w:val="00A6311F"/>
    <w:rsid w:val="00A635F3"/>
    <w:rsid w:val="00A638B9"/>
    <w:rsid w:val="00A63E4E"/>
    <w:rsid w:val="00A6460D"/>
    <w:rsid w:val="00A64C35"/>
    <w:rsid w:val="00A65965"/>
    <w:rsid w:val="00A65F41"/>
    <w:rsid w:val="00A66B54"/>
    <w:rsid w:val="00A672DD"/>
    <w:rsid w:val="00A674A1"/>
    <w:rsid w:val="00A67A05"/>
    <w:rsid w:val="00A67A84"/>
    <w:rsid w:val="00A67E3F"/>
    <w:rsid w:val="00A70295"/>
    <w:rsid w:val="00A70494"/>
    <w:rsid w:val="00A705CB"/>
    <w:rsid w:val="00A70834"/>
    <w:rsid w:val="00A70A73"/>
    <w:rsid w:val="00A719AA"/>
    <w:rsid w:val="00A71E21"/>
    <w:rsid w:val="00A720B5"/>
    <w:rsid w:val="00A7212E"/>
    <w:rsid w:val="00A729FD"/>
    <w:rsid w:val="00A73DD4"/>
    <w:rsid w:val="00A73E85"/>
    <w:rsid w:val="00A74461"/>
    <w:rsid w:val="00A755BF"/>
    <w:rsid w:val="00A756E1"/>
    <w:rsid w:val="00A761BD"/>
    <w:rsid w:val="00A7668B"/>
    <w:rsid w:val="00A76FAF"/>
    <w:rsid w:val="00A800F0"/>
    <w:rsid w:val="00A802A3"/>
    <w:rsid w:val="00A81995"/>
    <w:rsid w:val="00A81B3E"/>
    <w:rsid w:val="00A81BE2"/>
    <w:rsid w:val="00A821CB"/>
    <w:rsid w:val="00A82C17"/>
    <w:rsid w:val="00A82C7B"/>
    <w:rsid w:val="00A83234"/>
    <w:rsid w:val="00A83813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532"/>
    <w:rsid w:val="00A86BE9"/>
    <w:rsid w:val="00A86C1B"/>
    <w:rsid w:val="00A86DD7"/>
    <w:rsid w:val="00A878C6"/>
    <w:rsid w:val="00A87C7A"/>
    <w:rsid w:val="00A900E2"/>
    <w:rsid w:val="00A9012A"/>
    <w:rsid w:val="00A90266"/>
    <w:rsid w:val="00A90552"/>
    <w:rsid w:val="00A908E4"/>
    <w:rsid w:val="00A90AB5"/>
    <w:rsid w:val="00A90F2E"/>
    <w:rsid w:val="00A91037"/>
    <w:rsid w:val="00A911C0"/>
    <w:rsid w:val="00A91F3F"/>
    <w:rsid w:val="00A92176"/>
    <w:rsid w:val="00A92723"/>
    <w:rsid w:val="00A927B8"/>
    <w:rsid w:val="00A92A0D"/>
    <w:rsid w:val="00A92B28"/>
    <w:rsid w:val="00A92C7A"/>
    <w:rsid w:val="00A92D48"/>
    <w:rsid w:val="00A92EA7"/>
    <w:rsid w:val="00A93B63"/>
    <w:rsid w:val="00A94387"/>
    <w:rsid w:val="00A95063"/>
    <w:rsid w:val="00A95146"/>
    <w:rsid w:val="00A951A0"/>
    <w:rsid w:val="00A954BA"/>
    <w:rsid w:val="00A95584"/>
    <w:rsid w:val="00A95716"/>
    <w:rsid w:val="00A95BC6"/>
    <w:rsid w:val="00A95E58"/>
    <w:rsid w:val="00A9602B"/>
    <w:rsid w:val="00A96874"/>
    <w:rsid w:val="00A96B2B"/>
    <w:rsid w:val="00A96F7F"/>
    <w:rsid w:val="00A971A8"/>
    <w:rsid w:val="00A97CAC"/>
    <w:rsid w:val="00A97F92"/>
    <w:rsid w:val="00AA018C"/>
    <w:rsid w:val="00AA0A9E"/>
    <w:rsid w:val="00AA0E9C"/>
    <w:rsid w:val="00AA12EC"/>
    <w:rsid w:val="00AA17A0"/>
    <w:rsid w:val="00AA22D9"/>
    <w:rsid w:val="00AA2D22"/>
    <w:rsid w:val="00AA2E68"/>
    <w:rsid w:val="00AA3760"/>
    <w:rsid w:val="00AA3BF1"/>
    <w:rsid w:val="00AA3C79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22F"/>
    <w:rsid w:val="00AB0E8F"/>
    <w:rsid w:val="00AB0F6C"/>
    <w:rsid w:val="00AB1C0B"/>
    <w:rsid w:val="00AB1FB0"/>
    <w:rsid w:val="00AB25D1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D35"/>
    <w:rsid w:val="00AB5EF0"/>
    <w:rsid w:val="00AB61C4"/>
    <w:rsid w:val="00AB6616"/>
    <w:rsid w:val="00AB68EA"/>
    <w:rsid w:val="00AB6CAD"/>
    <w:rsid w:val="00AB6EFF"/>
    <w:rsid w:val="00AB700C"/>
    <w:rsid w:val="00AB7AC3"/>
    <w:rsid w:val="00AB7BE1"/>
    <w:rsid w:val="00AB7CD3"/>
    <w:rsid w:val="00AC016B"/>
    <w:rsid w:val="00AC09E6"/>
    <w:rsid w:val="00AC0D9C"/>
    <w:rsid w:val="00AC1002"/>
    <w:rsid w:val="00AC144D"/>
    <w:rsid w:val="00AC17BA"/>
    <w:rsid w:val="00AC1B6C"/>
    <w:rsid w:val="00AC2070"/>
    <w:rsid w:val="00AC25B4"/>
    <w:rsid w:val="00AC27E6"/>
    <w:rsid w:val="00AC2A2C"/>
    <w:rsid w:val="00AC37C3"/>
    <w:rsid w:val="00AC43A9"/>
    <w:rsid w:val="00AC49D1"/>
    <w:rsid w:val="00AC4F44"/>
    <w:rsid w:val="00AC51D2"/>
    <w:rsid w:val="00AC51DF"/>
    <w:rsid w:val="00AC5673"/>
    <w:rsid w:val="00AC5B38"/>
    <w:rsid w:val="00AC5F1A"/>
    <w:rsid w:val="00AC65AA"/>
    <w:rsid w:val="00AC6B00"/>
    <w:rsid w:val="00AC6D94"/>
    <w:rsid w:val="00AC6E79"/>
    <w:rsid w:val="00AD0086"/>
    <w:rsid w:val="00AD02EB"/>
    <w:rsid w:val="00AD0444"/>
    <w:rsid w:val="00AD0AF9"/>
    <w:rsid w:val="00AD0C61"/>
    <w:rsid w:val="00AD12D7"/>
    <w:rsid w:val="00AD13D4"/>
    <w:rsid w:val="00AD1499"/>
    <w:rsid w:val="00AD1665"/>
    <w:rsid w:val="00AD1A1A"/>
    <w:rsid w:val="00AD1BD5"/>
    <w:rsid w:val="00AD1ED8"/>
    <w:rsid w:val="00AD1F36"/>
    <w:rsid w:val="00AD2988"/>
    <w:rsid w:val="00AD2B15"/>
    <w:rsid w:val="00AD2F41"/>
    <w:rsid w:val="00AD337D"/>
    <w:rsid w:val="00AD3974"/>
    <w:rsid w:val="00AD39B2"/>
    <w:rsid w:val="00AD3A56"/>
    <w:rsid w:val="00AD3D70"/>
    <w:rsid w:val="00AD3E88"/>
    <w:rsid w:val="00AD41B4"/>
    <w:rsid w:val="00AD4630"/>
    <w:rsid w:val="00AD54C5"/>
    <w:rsid w:val="00AD573E"/>
    <w:rsid w:val="00AD5E35"/>
    <w:rsid w:val="00AD5F7D"/>
    <w:rsid w:val="00AD6213"/>
    <w:rsid w:val="00AD6A1B"/>
    <w:rsid w:val="00AD6BC3"/>
    <w:rsid w:val="00AD7138"/>
    <w:rsid w:val="00AD756D"/>
    <w:rsid w:val="00AD7FC0"/>
    <w:rsid w:val="00AE03F2"/>
    <w:rsid w:val="00AE0AAC"/>
    <w:rsid w:val="00AE0E46"/>
    <w:rsid w:val="00AE1C6D"/>
    <w:rsid w:val="00AE3296"/>
    <w:rsid w:val="00AE384F"/>
    <w:rsid w:val="00AE3AAD"/>
    <w:rsid w:val="00AE3CAA"/>
    <w:rsid w:val="00AE3EC1"/>
    <w:rsid w:val="00AE4A80"/>
    <w:rsid w:val="00AE4BE8"/>
    <w:rsid w:val="00AE4FFB"/>
    <w:rsid w:val="00AE5D49"/>
    <w:rsid w:val="00AE6241"/>
    <w:rsid w:val="00AE780B"/>
    <w:rsid w:val="00AE7819"/>
    <w:rsid w:val="00AE7A80"/>
    <w:rsid w:val="00AF0260"/>
    <w:rsid w:val="00AF0A32"/>
    <w:rsid w:val="00AF0EDC"/>
    <w:rsid w:val="00AF165A"/>
    <w:rsid w:val="00AF238D"/>
    <w:rsid w:val="00AF256D"/>
    <w:rsid w:val="00AF26F9"/>
    <w:rsid w:val="00AF2D62"/>
    <w:rsid w:val="00AF2EBC"/>
    <w:rsid w:val="00AF3109"/>
    <w:rsid w:val="00AF3516"/>
    <w:rsid w:val="00AF351C"/>
    <w:rsid w:val="00AF367B"/>
    <w:rsid w:val="00AF3D48"/>
    <w:rsid w:val="00AF4006"/>
    <w:rsid w:val="00AF4717"/>
    <w:rsid w:val="00AF5657"/>
    <w:rsid w:val="00AF58AC"/>
    <w:rsid w:val="00AF62C5"/>
    <w:rsid w:val="00AF6799"/>
    <w:rsid w:val="00AF682C"/>
    <w:rsid w:val="00AF687B"/>
    <w:rsid w:val="00AF6A1B"/>
    <w:rsid w:val="00AF6C81"/>
    <w:rsid w:val="00AF73D4"/>
    <w:rsid w:val="00AF73E6"/>
    <w:rsid w:val="00AF763E"/>
    <w:rsid w:val="00AF7B49"/>
    <w:rsid w:val="00AF7D14"/>
    <w:rsid w:val="00B00195"/>
    <w:rsid w:val="00B00667"/>
    <w:rsid w:val="00B006ED"/>
    <w:rsid w:val="00B00857"/>
    <w:rsid w:val="00B00B67"/>
    <w:rsid w:val="00B01BEF"/>
    <w:rsid w:val="00B01D91"/>
    <w:rsid w:val="00B02196"/>
    <w:rsid w:val="00B027DB"/>
    <w:rsid w:val="00B0295C"/>
    <w:rsid w:val="00B03105"/>
    <w:rsid w:val="00B04104"/>
    <w:rsid w:val="00B04347"/>
    <w:rsid w:val="00B044C2"/>
    <w:rsid w:val="00B0493D"/>
    <w:rsid w:val="00B051F0"/>
    <w:rsid w:val="00B052E5"/>
    <w:rsid w:val="00B0597F"/>
    <w:rsid w:val="00B05B10"/>
    <w:rsid w:val="00B05B8A"/>
    <w:rsid w:val="00B06722"/>
    <w:rsid w:val="00B06AF8"/>
    <w:rsid w:val="00B06E0F"/>
    <w:rsid w:val="00B06F53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2CD2"/>
    <w:rsid w:val="00B12D6E"/>
    <w:rsid w:val="00B1347A"/>
    <w:rsid w:val="00B13518"/>
    <w:rsid w:val="00B13BC0"/>
    <w:rsid w:val="00B13D58"/>
    <w:rsid w:val="00B14572"/>
    <w:rsid w:val="00B1465A"/>
    <w:rsid w:val="00B14780"/>
    <w:rsid w:val="00B149CE"/>
    <w:rsid w:val="00B14A1D"/>
    <w:rsid w:val="00B14BC2"/>
    <w:rsid w:val="00B14D81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1207"/>
    <w:rsid w:val="00B21BF5"/>
    <w:rsid w:val="00B22312"/>
    <w:rsid w:val="00B2264A"/>
    <w:rsid w:val="00B2287C"/>
    <w:rsid w:val="00B228F1"/>
    <w:rsid w:val="00B23451"/>
    <w:rsid w:val="00B2397D"/>
    <w:rsid w:val="00B239C9"/>
    <w:rsid w:val="00B23B13"/>
    <w:rsid w:val="00B23C8F"/>
    <w:rsid w:val="00B2493C"/>
    <w:rsid w:val="00B2494D"/>
    <w:rsid w:val="00B2495D"/>
    <w:rsid w:val="00B24DBB"/>
    <w:rsid w:val="00B25578"/>
    <w:rsid w:val="00B256B4"/>
    <w:rsid w:val="00B25A96"/>
    <w:rsid w:val="00B265C9"/>
    <w:rsid w:val="00B269C3"/>
    <w:rsid w:val="00B26CC8"/>
    <w:rsid w:val="00B2720C"/>
    <w:rsid w:val="00B27FA1"/>
    <w:rsid w:val="00B300FF"/>
    <w:rsid w:val="00B302A9"/>
    <w:rsid w:val="00B302CA"/>
    <w:rsid w:val="00B30761"/>
    <w:rsid w:val="00B30C10"/>
    <w:rsid w:val="00B30DE6"/>
    <w:rsid w:val="00B30E31"/>
    <w:rsid w:val="00B317D8"/>
    <w:rsid w:val="00B31BCA"/>
    <w:rsid w:val="00B31CDB"/>
    <w:rsid w:val="00B31E97"/>
    <w:rsid w:val="00B31F84"/>
    <w:rsid w:val="00B322C9"/>
    <w:rsid w:val="00B322F5"/>
    <w:rsid w:val="00B32307"/>
    <w:rsid w:val="00B32680"/>
    <w:rsid w:val="00B329F2"/>
    <w:rsid w:val="00B32B7F"/>
    <w:rsid w:val="00B32BA9"/>
    <w:rsid w:val="00B32D71"/>
    <w:rsid w:val="00B33072"/>
    <w:rsid w:val="00B330DB"/>
    <w:rsid w:val="00B33832"/>
    <w:rsid w:val="00B33DB9"/>
    <w:rsid w:val="00B340F4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8C0"/>
    <w:rsid w:val="00B37D6C"/>
    <w:rsid w:val="00B4022D"/>
    <w:rsid w:val="00B404C2"/>
    <w:rsid w:val="00B40906"/>
    <w:rsid w:val="00B41294"/>
    <w:rsid w:val="00B415D8"/>
    <w:rsid w:val="00B424A9"/>
    <w:rsid w:val="00B42AEC"/>
    <w:rsid w:val="00B42D23"/>
    <w:rsid w:val="00B42DEF"/>
    <w:rsid w:val="00B439AB"/>
    <w:rsid w:val="00B43E90"/>
    <w:rsid w:val="00B44352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711"/>
    <w:rsid w:val="00B46D7F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92A"/>
    <w:rsid w:val="00B52E6A"/>
    <w:rsid w:val="00B53311"/>
    <w:rsid w:val="00B5337B"/>
    <w:rsid w:val="00B53F1F"/>
    <w:rsid w:val="00B54233"/>
    <w:rsid w:val="00B5442F"/>
    <w:rsid w:val="00B54955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9B7"/>
    <w:rsid w:val="00B61DBC"/>
    <w:rsid w:val="00B61F25"/>
    <w:rsid w:val="00B620B8"/>
    <w:rsid w:val="00B62E56"/>
    <w:rsid w:val="00B6388C"/>
    <w:rsid w:val="00B639B8"/>
    <w:rsid w:val="00B639EF"/>
    <w:rsid w:val="00B63C74"/>
    <w:rsid w:val="00B63CA9"/>
    <w:rsid w:val="00B63CC7"/>
    <w:rsid w:val="00B64408"/>
    <w:rsid w:val="00B646B9"/>
    <w:rsid w:val="00B646FF"/>
    <w:rsid w:val="00B64CD0"/>
    <w:rsid w:val="00B64CF7"/>
    <w:rsid w:val="00B64F7B"/>
    <w:rsid w:val="00B65288"/>
    <w:rsid w:val="00B657B1"/>
    <w:rsid w:val="00B66212"/>
    <w:rsid w:val="00B665E7"/>
    <w:rsid w:val="00B666AE"/>
    <w:rsid w:val="00B66D46"/>
    <w:rsid w:val="00B66D67"/>
    <w:rsid w:val="00B66FDE"/>
    <w:rsid w:val="00B6710C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14D"/>
    <w:rsid w:val="00B763ED"/>
    <w:rsid w:val="00B766A5"/>
    <w:rsid w:val="00B767DF"/>
    <w:rsid w:val="00B76B38"/>
    <w:rsid w:val="00B76BB4"/>
    <w:rsid w:val="00B76D19"/>
    <w:rsid w:val="00B77935"/>
    <w:rsid w:val="00B81003"/>
    <w:rsid w:val="00B81142"/>
    <w:rsid w:val="00B8180F"/>
    <w:rsid w:val="00B81EAC"/>
    <w:rsid w:val="00B82C6E"/>
    <w:rsid w:val="00B82CE0"/>
    <w:rsid w:val="00B82EFA"/>
    <w:rsid w:val="00B8329C"/>
    <w:rsid w:val="00B83469"/>
    <w:rsid w:val="00B8377F"/>
    <w:rsid w:val="00B83A16"/>
    <w:rsid w:val="00B84284"/>
    <w:rsid w:val="00B843DE"/>
    <w:rsid w:val="00B84640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09C"/>
    <w:rsid w:val="00B92E8F"/>
    <w:rsid w:val="00B9340F"/>
    <w:rsid w:val="00B9370A"/>
    <w:rsid w:val="00B93DF9"/>
    <w:rsid w:val="00B945B0"/>
    <w:rsid w:val="00B95295"/>
    <w:rsid w:val="00B95773"/>
    <w:rsid w:val="00B958D2"/>
    <w:rsid w:val="00B95A9B"/>
    <w:rsid w:val="00B95CBD"/>
    <w:rsid w:val="00BA0018"/>
    <w:rsid w:val="00BA038E"/>
    <w:rsid w:val="00BA0997"/>
    <w:rsid w:val="00BA0FF2"/>
    <w:rsid w:val="00BA188B"/>
    <w:rsid w:val="00BA18AE"/>
    <w:rsid w:val="00BA1F07"/>
    <w:rsid w:val="00BA215B"/>
    <w:rsid w:val="00BA2298"/>
    <w:rsid w:val="00BA2571"/>
    <w:rsid w:val="00BA263F"/>
    <w:rsid w:val="00BA272A"/>
    <w:rsid w:val="00BA277C"/>
    <w:rsid w:val="00BA2914"/>
    <w:rsid w:val="00BA2EF0"/>
    <w:rsid w:val="00BA2F16"/>
    <w:rsid w:val="00BA37BC"/>
    <w:rsid w:val="00BA38EF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43F"/>
    <w:rsid w:val="00BA6550"/>
    <w:rsid w:val="00BA65A4"/>
    <w:rsid w:val="00BA699B"/>
    <w:rsid w:val="00BA731E"/>
    <w:rsid w:val="00BB013B"/>
    <w:rsid w:val="00BB02D1"/>
    <w:rsid w:val="00BB0444"/>
    <w:rsid w:val="00BB0704"/>
    <w:rsid w:val="00BB09BE"/>
    <w:rsid w:val="00BB0B50"/>
    <w:rsid w:val="00BB1382"/>
    <w:rsid w:val="00BB141B"/>
    <w:rsid w:val="00BB2285"/>
    <w:rsid w:val="00BB23AC"/>
    <w:rsid w:val="00BB24AB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4F1A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0AF"/>
    <w:rsid w:val="00BC0451"/>
    <w:rsid w:val="00BC0523"/>
    <w:rsid w:val="00BC057B"/>
    <w:rsid w:val="00BC097D"/>
    <w:rsid w:val="00BC0B86"/>
    <w:rsid w:val="00BC0BF1"/>
    <w:rsid w:val="00BC0F85"/>
    <w:rsid w:val="00BC1336"/>
    <w:rsid w:val="00BC2120"/>
    <w:rsid w:val="00BC2665"/>
    <w:rsid w:val="00BC2F42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1C1"/>
    <w:rsid w:val="00BC68F1"/>
    <w:rsid w:val="00BD03C4"/>
    <w:rsid w:val="00BD096F"/>
    <w:rsid w:val="00BD0A63"/>
    <w:rsid w:val="00BD0D25"/>
    <w:rsid w:val="00BD1017"/>
    <w:rsid w:val="00BD1369"/>
    <w:rsid w:val="00BD15E9"/>
    <w:rsid w:val="00BD16EB"/>
    <w:rsid w:val="00BD1B38"/>
    <w:rsid w:val="00BD1BA1"/>
    <w:rsid w:val="00BD1BCC"/>
    <w:rsid w:val="00BD1C12"/>
    <w:rsid w:val="00BD2C95"/>
    <w:rsid w:val="00BD2E29"/>
    <w:rsid w:val="00BD3166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508"/>
    <w:rsid w:val="00BD7934"/>
    <w:rsid w:val="00BD7AAE"/>
    <w:rsid w:val="00BD7AC5"/>
    <w:rsid w:val="00BD7BAD"/>
    <w:rsid w:val="00BE0183"/>
    <w:rsid w:val="00BE149B"/>
    <w:rsid w:val="00BE16F5"/>
    <w:rsid w:val="00BE1A6A"/>
    <w:rsid w:val="00BE1CC8"/>
    <w:rsid w:val="00BE1FC9"/>
    <w:rsid w:val="00BE2864"/>
    <w:rsid w:val="00BE2AC1"/>
    <w:rsid w:val="00BE2E38"/>
    <w:rsid w:val="00BE2EF0"/>
    <w:rsid w:val="00BE42C0"/>
    <w:rsid w:val="00BE4858"/>
    <w:rsid w:val="00BE4B58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0AD5"/>
    <w:rsid w:val="00BF0B4F"/>
    <w:rsid w:val="00BF136A"/>
    <w:rsid w:val="00BF1678"/>
    <w:rsid w:val="00BF19E1"/>
    <w:rsid w:val="00BF1BC6"/>
    <w:rsid w:val="00BF1DDB"/>
    <w:rsid w:val="00BF23EA"/>
    <w:rsid w:val="00BF2463"/>
    <w:rsid w:val="00BF247A"/>
    <w:rsid w:val="00BF24BD"/>
    <w:rsid w:val="00BF285E"/>
    <w:rsid w:val="00BF2E15"/>
    <w:rsid w:val="00BF2EA5"/>
    <w:rsid w:val="00BF3EAD"/>
    <w:rsid w:val="00BF3F15"/>
    <w:rsid w:val="00BF420C"/>
    <w:rsid w:val="00BF4231"/>
    <w:rsid w:val="00BF4393"/>
    <w:rsid w:val="00BF43D4"/>
    <w:rsid w:val="00BF4591"/>
    <w:rsid w:val="00BF4A08"/>
    <w:rsid w:val="00BF4BA5"/>
    <w:rsid w:val="00BF4F1E"/>
    <w:rsid w:val="00BF4F9D"/>
    <w:rsid w:val="00BF5111"/>
    <w:rsid w:val="00BF532D"/>
    <w:rsid w:val="00BF54CA"/>
    <w:rsid w:val="00BF5CB2"/>
    <w:rsid w:val="00BF5F4A"/>
    <w:rsid w:val="00BF62BB"/>
    <w:rsid w:val="00BF64D2"/>
    <w:rsid w:val="00BF70E5"/>
    <w:rsid w:val="00BF725C"/>
    <w:rsid w:val="00BF7288"/>
    <w:rsid w:val="00C0017C"/>
    <w:rsid w:val="00C0039A"/>
    <w:rsid w:val="00C00FA4"/>
    <w:rsid w:val="00C01A8E"/>
    <w:rsid w:val="00C01AA5"/>
    <w:rsid w:val="00C021BB"/>
    <w:rsid w:val="00C022C5"/>
    <w:rsid w:val="00C024D4"/>
    <w:rsid w:val="00C02881"/>
    <w:rsid w:val="00C02F08"/>
    <w:rsid w:val="00C0362F"/>
    <w:rsid w:val="00C03F50"/>
    <w:rsid w:val="00C04184"/>
    <w:rsid w:val="00C04DE0"/>
    <w:rsid w:val="00C04FFB"/>
    <w:rsid w:val="00C057DF"/>
    <w:rsid w:val="00C059D4"/>
    <w:rsid w:val="00C05F53"/>
    <w:rsid w:val="00C06053"/>
    <w:rsid w:val="00C061AA"/>
    <w:rsid w:val="00C06330"/>
    <w:rsid w:val="00C063EB"/>
    <w:rsid w:val="00C0670D"/>
    <w:rsid w:val="00C06B94"/>
    <w:rsid w:val="00C07C7D"/>
    <w:rsid w:val="00C07D1F"/>
    <w:rsid w:val="00C100F2"/>
    <w:rsid w:val="00C1015A"/>
    <w:rsid w:val="00C1124A"/>
    <w:rsid w:val="00C11A2C"/>
    <w:rsid w:val="00C11E17"/>
    <w:rsid w:val="00C12216"/>
    <w:rsid w:val="00C12810"/>
    <w:rsid w:val="00C1301C"/>
    <w:rsid w:val="00C139D3"/>
    <w:rsid w:val="00C13C5A"/>
    <w:rsid w:val="00C141CC"/>
    <w:rsid w:val="00C1453F"/>
    <w:rsid w:val="00C1474F"/>
    <w:rsid w:val="00C15C03"/>
    <w:rsid w:val="00C162F1"/>
    <w:rsid w:val="00C1641C"/>
    <w:rsid w:val="00C16B25"/>
    <w:rsid w:val="00C17704"/>
    <w:rsid w:val="00C1798A"/>
    <w:rsid w:val="00C17E04"/>
    <w:rsid w:val="00C2035D"/>
    <w:rsid w:val="00C20BDA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46"/>
    <w:rsid w:val="00C237B9"/>
    <w:rsid w:val="00C23BC2"/>
    <w:rsid w:val="00C23C09"/>
    <w:rsid w:val="00C2407F"/>
    <w:rsid w:val="00C24C2F"/>
    <w:rsid w:val="00C24ED8"/>
    <w:rsid w:val="00C25CBF"/>
    <w:rsid w:val="00C26CF2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3"/>
    <w:rsid w:val="00C33469"/>
    <w:rsid w:val="00C33598"/>
    <w:rsid w:val="00C33799"/>
    <w:rsid w:val="00C3384E"/>
    <w:rsid w:val="00C33997"/>
    <w:rsid w:val="00C3425B"/>
    <w:rsid w:val="00C34496"/>
    <w:rsid w:val="00C34A5D"/>
    <w:rsid w:val="00C35FED"/>
    <w:rsid w:val="00C36555"/>
    <w:rsid w:val="00C37331"/>
    <w:rsid w:val="00C37B4D"/>
    <w:rsid w:val="00C37CCA"/>
    <w:rsid w:val="00C37F8D"/>
    <w:rsid w:val="00C40165"/>
    <w:rsid w:val="00C40511"/>
    <w:rsid w:val="00C409A8"/>
    <w:rsid w:val="00C4115F"/>
    <w:rsid w:val="00C412F5"/>
    <w:rsid w:val="00C416DB"/>
    <w:rsid w:val="00C421F8"/>
    <w:rsid w:val="00C42B38"/>
    <w:rsid w:val="00C430E7"/>
    <w:rsid w:val="00C432E7"/>
    <w:rsid w:val="00C43880"/>
    <w:rsid w:val="00C43AF1"/>
    <w:rsid w:val="00C43CFC"/>
    <w:rsid w:val="00C43E24"/>
    <w:rsid w:val="00C4521D"/>
    <w:rsid w:val="00C452BF"/>
    <w:rsid w:val="00C45340"/>
    <w:rsid w:val="00C4598D"/>
    <w:rsid w:val="00C459B6"/>
    <w:rsid w:val="00C45B27"/>
    <w:rsid w:val="00C45BF3"/>
    <w:rsid w:val="00C45D3A"/>
    <w:rsid w:val="00C46471"/>
    <w:rsid w:val="00C465BB"/>
    <w:rsid w:val="00C46A5D"/>
    <w:rsid w:val="00C46AD9"/>
    <w:rsid w:val="00C47331"/>
    <w:rsid w:val="00C4743C"/>
    <w:rsid w:val="00C47C3D"/>
    <w:rsid w:val="00C5020D"/>
    <w:rsid w:val="00C50356"/>
    <w:rsid w:val="00C50A57"/>
    <w:rsid w:val="00C50BE6"/>
    <w:rsid w:val="00C518C0"/>
    <w:rsid w:val="00C51F02"/>
    <w:rsid w:val="00C52072"/>
    <w:rsid w:val="00C52B43"/>
    <w:rsid w:val="00C53065"/>
    <w:rsid w:val="00C53400"/>
    <w:rsid w:val="00C537DC"/>
    <w:rsid w:val="00C53E40"/>
    <w:rsid w:val="00C541FD"/>
    <w:rsid w:val="00C54D7C"/>
    <w:rsid w:val="00C54DE2"/>
    <w:rsid w:val="00C5500C"/>
    <w:rsid w:val="00C55319"/>
    <w:rsid w:val="00C5552D"/>
    <w:rsid w:val="00C566D3"/>
    <w:rsid w:val="00C569C9"/>
    <w:rsid w:val="00C5717F"/>
    <w:rsid w:val="00C57193"/>
    <w:rsid w:val="00C576CF"/>
    <w:rsid w:val="00C576EB"/>
    <w:rsid w:val="00C577A8"/>
    <w:rsid w:val="00C579BB"/>
    <w:rsid w:val="00C579F1"/>
    <w:rsid w:val="00C57B08"/>
    <w:rsid w:val="00C57D57"/>
    <w:rsid w:val="00C60128"/>
    <w:rsid w:val="00C607E8"/>
    <w:rsid w:val="00C60904"/>
    <w:rsid w:val="00C60AAE"/>
    <w:rsid w:val="00C61075"/>
    <w:rsid w:val="00C61258"/>
    <w:rsid w:val="00C61306"/>
    <w:rsid w:val="00C61D1D"/>
    <w:rsid w:val="00C61EBF"/>
    <w:rsid w:val="00C61FBA"/>
    <w:rsid w:val="00C625A4"/>
    <w:rsid w:val="00C62F93"/>
    <w:rsid w:val="00C63485"/>
    <w:rsid w:val="00C642F1"/>
    <w:rsid w:val="00C64F45"/>
    <w:rsid w:val="00C652DF"/>
    <w:rsid w:val="00C65933"/>
    <w:rsid w:val="00C65CE6"/>
    <w:rsid w:val="00C65F29"/>
    <w:rsid w:val="00C66089"/>
    <w:rsid w:val="00C66CB2"/>
    <w:rsid w:val="00C6765E"/>
    <w:rsid w:val="00C67B10"/>
    <w:rsid w:val="00C67D57"/>
    <w:rsid w:val="00C67DA9"/>
    <w:rsid w:val="00C67FE9"/>
    <w:rsid w:val="00C706DA"/>
    <w:rsid w:val="00C70B18"/>
    <w:rsid w:val="00C7137B"/>
    <w:rsid w:val="00C717BC"/>
    <w:rsid w:val="00C71ABA"/>
    <w:rsid w:val="00C71C43"/>
    <w:rsid w:val="00C71DE2"/>
    <w:rsid w:val="00C72F9D"/>
    <w:rsid w:val="00C734BD"/>
    <w:rsid w:val="00C7409E"/>
    <w:rsid w:val="00C74192"/>
    <w:rsid w:val="00C7419B"/>
    <w:rsid w:val="00C74810"/>
    <w:rsid w:val="00C748D5"/>
    <w:rsid w:val="00C74DCC"/>
    <w:rsid w:val="00C75584"/>
    <w:rsid w:val="00C75684"/>
    <w:rsid w:val="00C75BB4"/>
    <w:rsid w:val="00C761D0"/>
    <w:rsid w:val="00C771C0"/>
    <w:rsid w:val="00C7781A"/>
    <w:rsid w:val="00C77A37"/>
    <w:rsid w:val="00C77D6C"/>
    <w:rsid w:val="00C80570"/>
    <w:rsid w:val="00C8088D"/>
    <w:rsid w:val="00C80F82"/>
    <w:rsid w:val="00C815AF"/>
    <w:rsid w:val="00C81C2D"/>
    <w:rsid w:val="00C81FD5"/>
    <w:rsid w:val="00C825A7"/>
    <w:rsid w:val="00C82782"/>
    <w:rsid w:val="00C82A13"/>
    <w:rsid w:val="00C836EB"/>
    <w:rsid w:val="00C838F6"/>
    <w:rsid w:val="00C8395C"/>
    <w:rsid w:val="00C842DE"/>
    <w:rsid w:val="00C84C2D"/>
    <w:rsid w:val="00C85146"/>
    <w:rsid w:val="00C8579A"/>
    <w:rsid w:val="00C8629C"/>
    <w:rsid w:val="00C865C7"/>
    <w:rsid w:val="00C86A1E"/>
    <w:rsid w:val="00C86A6A"/>
    <w:rsid w:val="00C872CF"/>
    <w:rsid w:val="00C8742F"/>
    <w:rsid w:val="00C877FE"/>
    <w:rsid w:val="00C87B30"/>
    <w:rsid w:val="00C87C8D"/>
    <w:rsid w:val="00C9007E"/>
    <w:rsid w:val="00C904C1"/>
    <w:rsid w:val="00C904F0"/>
    <w:rsid w:val="00C90A48"/>
    <w:rsid w:val="00C90D6E"/>
    <w:rsid w:val="00C91286"/>
    <w:rsid w:val="00C9141D"/>
    <w:rsid w:val="00C91EAB"/>
    <w:rsid w:val="00C92BA0"/>
    <w:rsid w:val="00C931E7"/>
    <w:rsid w:val="00C9339D"/>
    <w:rsid w:val="00C93469"/>
    <w:rsid w:val="00C93AA1"/>
    <w:rsid w:val="00C93BB1"/>
    <w:rsid w:val="00C93E77"/>
    <w:rsid w:val="00C943A2"/>
    <w:rsid w:val="00C94880"/>
    <w:rsid w:val="00C94B5B"/>
    <w:rsid w:val="00C94CAF"/>
    <w:rsid w:val="00C95A84"/>
    <w:rsid w:val="00C95AF1"/>
    <w:rsid w:val="00C95E74"/>
    <w:rsid w:val="00C978B5"/>
    <w:rsid w:val="00C9796B"/>
    <w:rsid w:val="00C97D7D"/>
    <w:rsid w:val="00C97E48"/>
    <w:rsid w:val="00CA02AB"/>
    <w:rsid w:val="00CA071D"/>
    <w:rsid w:val="00CA1088"/>
    <w:rsid w:val="00CA11D5"/>
    <w:rsid w:val="00CA13B9"/>
    <w:rsid w:val="00CA1485"/>
    <w:rsid w:val="00CA1B23"/>
    <w:rsid w:val="00CA1E6E"/>
    <w:rsid w:val="00CA1FC0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5435"/>
    <w:rsid w:val="00CA55A0"/>
    <w:rsid w:val="00CA55E6"/>
    <w:rsid w:val="00CA578C"/>
    <w:rsid w:val="00CA69AA"/>
    <w:rsid w:val="00CA6BCC"/>
    <w:rsid w:val="00CA6CD5"/>
    <w:rsid w:val="00CA70A9"/>
    <w:rsid w:val="00CA7435"/>
    <w:rsid w:val="00CB00E4"/>
    <w:rsid w:val="00CB02E8"/>
    <w:rsid w:val="00CB0EB9"/>
    <w:rsid w:val="00CB10B8"/>
    <w:rsid w:val="00CB1109"/>
    <w:rsid w:val="00CB1138"/>
    <w:rsid w:val="00CB1681"/>
    <w:rsid w:val="00CB23AE"/>
    <w:rsid w:val="00CB27FE"/>
    <w:rsid w:val="00CB2A54"/>
    <w:rsid w:val="00CB2C55"/>
    <w:rsid w:val="00CB2D0C"/>
    <w:rsid w:val="00CB2FED"/>
    <w:rsid w:val="00CB3591"/>
    <w:rsid w:val="00CB3962"/>
    <w:rsid w:val="00CB39DC"/>
    <w:rsid w:val="00CB3C4B"/>
    <w:rsid w:val="00CB4738"/>
    <w:rsid w:val="00CB4B0C"/>
    <w:rsid w:val="00CB52CB"/>
    <w:rsid w:val="00CB55CF"/>
    <w:rsid w:val="00CB5748"/>
    <w:rsid w:val="00CB61D9"/>
    <w:rsid w:val="00CB66AC"/>
    <w:rsid w:val="00CB6A85"/>
    <w:rsid w:val="00CB702D"/>
    <w:rsid w:val="00CB7898"/>
    <w:rsid w:val="00CB7EB1"/>
    <w:rsid w:val="00CC0121"/>
    <w:rsid w:val="00CC0186"/>
    <w:rsid w:val="00CC0598"/>
    <w:rsid w:val="00CC0C21"/>
    <w:rsid w:val="00CC0FA2"/>
    <w:rsid w:val="00CC1459"/>
    <w:rsid w:val="00CC1B64"/>
    <w:rsid w:val="00CC229D"/>
    <w:rsid w:val="00CC269B"/>
    <w:rsid w:val="00CC2B73"/>
    <w:rsid w:val="00CC35F7"/>
    <w:rsid w:val="00CC3976"/>
    <w:rsid w:val="00CC51D4"/>
    <w:rsid w:val="00CC57E3"/>
    <w:rsid w:val="00CC586C"/>
    <w:rsid w:val="00CC5921"/>
    <w:rsid w:val="00CC5E8A"/>
    <w:rsid w:val="00CC5E9B"/>
    <w:rsid w:val="00CC6474"/>
    <w:rsid w:val="00CC6CA5"/>
    <w:rsid w:val="00CC72EE"/>
    <w:rsid w:val="00CC77D0"/>
    <w:rsid w:val="00CC7ED7"/>
    <w:rsid w:val="00CD0DB9"/>
    <w:rsid w:val="00CD11A5"/>
    <w:rsid w:val="00CD143F"/>
    <w:rsid w:val="00CD1DA2"/>
    <w:rsid w:val="00CD1E43"/>
    <w:rsid w:val="00CD1F50"/>
    <w:rsid w:val="00CD2370"/>
    <w:rsid w:val="00CD2BA6"/>
    <w:rsid w:val="00CD2BF2"/>
    <w:rsid w:val="00CD2D37"/>
    <w:rsid w:val="00CD3276"/>
    <w:rsid w:val="00CD3953"/>
    <w:rsid w:val="00CD3AEC"/>
    <w:rsid w:val="00CD3BAC"/>
    <w:rsid w:val="00CD3C68"/>
    <w:rsid w:val="00CD3F51"/>
    <w:rsid w:val="00CD4336"/>
    <w:rsid w:val="00CD4C0F"/>
    <w:rsid w:val="00CD4D97"/>
    <w:rsid w:val="00CD4E8C"/>
    <w:rsid w:val="00CD5201"/>
    <w:rsid w:val="00CD5934"/>
    <w:rsid w:val="00CD5A7A"/>
    <w:rsid w:val="00CD6276"/>
    <w:rsid w:val="00CD62B6"/>
    <w:rsid w:val="00CD69E7"/>
    <w:rsid w:val="00CD6CBB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F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F67"/>
    <w:rsid w:val="00CE5010"/>
    <w:rsid w:val="00CE51BC"/>
    <w:rsid w:val="00CE57E6"/>
    <w:rsid w:val="00CE5C63"/>
    <w:rsid w:val="00CE5CF0"/>
    <w:rsid w:val="00CE7132"/>
    <w:rsid w:val="00CE715C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C43"/>
    <w:rsid w:val="00CF4E5C"/>
    <w:rsid w:val="00CF57AD"/>
    <w:rsid w:val="00CF57FB"/>
    <w:rsid w:val="00CF67B5"/>
    <w:rsid w:val="00CF6E31"/>
    <w:rsid w:val="00CF6F66"/>
    <w:rsid w:val="00CF7637"/>
    <w:rsid w:val="00D00C68"/>
    <w:rsid w:val="00D00D63"/>
    <w:rsid w:val="00D00E14"/>
    <w:rsid w:val="00D01261"/>
    <w:rsid w:val="00D01312"/>
    <w:rsid w:val="00D0176C"/>
    <w:rsid w:val="00D019DA"/>
    <w:rsid w:val="00D01B6F"/>
    <w:rsid w:val="00D0250B"/>
    <w:rsid w:val="00D02981"/>
    <w:rsid w:val="00D03197"/>
    <w:rsid w:val="00D03597"/>
    <w:rsid w:val="00D035B6"/>
    <w:rsid w:val="00D0371B"/>
    <w:rsid w:val="00D037CD"/>
    <w:rsid w:val="00D04656"/>
    <w:rsid w:val="00D04827"/>
    <w:rsid w:val="00D04B28"/>
    <w:rsid w:val="00D04C4E"/>
    <w:rsid w:val="00D04D33"/>
    <w:rsid w:val="00D05061"/>
    <w:rsid w:val="00D058EB"/>
    <w:rsid w:val="00D05932"/>
    <w:rsid w:val="00D05A87"/>
    <w:rsid w:val="00D05CAF"/>
    <w:rsid w:val="00D05D14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1080"/>
    <w:rsid w:val="00D117DB"/>
    <w:rsid w:val="00D11963"/>
    <w:rsid w:val="00D11D25"/>
    <w:rsid w:val="00D11DCC"/>
    <w:rsid w:val="00D11F35"/>
    <w:rsid w:val="00D13694"/>
    <w:rsid w:val="00D13795"/>
    <w:rsid w:val="00D13D69"/>
    <w:rsid w:val="00D1400F"/>
    <w:rsid w:val="00D143FB"/>
    <w:rsid w:val="00D14A68"/>
    <w:rsid w:val="00D14C11"/>
    <w:rsid w:val="00D1532A"/>
    <w:rsid w:val="00D1557F"/>
    <w:rsid w:val="00D155D4"/>
    <w:rsid w:val="00D1595F"/>
    <w:rsid w:val="00D15988"/>
    <w:rsid w:val="00D15AFB"/>
    <w:rsid w:val="00D15BA8"/>
    <w:rsid w:val="00D15DAC"/>
    <w:rsid w:val="00D16483"/>
    <w:rsid w:val="00D170B8"/>
    <w:rsid w:val="00D17348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21DB"/>
    <w:rsid w:val="00D2297A"/>
    <w:rsid w:val="00D23355"/>
    <w:rsid w:val="00D237C6"/>
    <w:rsid w:val="00D244E8"/>
    <w:rsid w:val="00D245E5"/>
    <w:rsid w:val="00D24854"/>
    <w:rsid w:val="00D254E9"/>
    <w:rsid w:val="00D258C6"/>
    <w:rsid w:val="00D25957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F"/>
    <w:rsid w:val="00D30F5B"/>
    <w:rsid w:val="00D30FD7"/>
    <w:rsid w:val="00D31286"/>
    <w:rsid w:val="00D31328"/>
    <w:rsid w:val="00D31FB6"/>
    <w:rsid w:val="00D3239F"/>
    <w:rsid w:val="00D32797"/>
    <w:rsid w:val="00D32D4D"/>
    <w:rsid w:val="00D32F30"/>
    <w:rsid w:val="00D33140"/>
    <w:rsid w:val="00D331CA"/>
    <w:rsid w:val="00D33209"/>
    <w:rsid w:val="00D335CD"/>
    <w:rsid w:val="00D336F4"/>
    <w:rsid w:val="00D33741"/>
    <w:rsid w:val="00D337C3"/>
    <w:rsid w:val="00D3456C"/>
    <w:rsid w:val="00D35862"/>
    <w:rsid w:val="00D358AB"/>
    <w:rsid w:val="00D35A79"/>
    <w:rsid w:val="00D35D17"/>
    <w:rsid w:val="00D35E61"/>
    <w:rsid w:val="00D36A01"/>
    <w:rsid w:val="00D37285"/>
    <w:rsid w:val="00D3734F"/>
    <w:rsid w:val="00D376E2"/>
    <w:rsid w:val="00D37719"/>
    <w:rsid w:val="00D37D6E"/>
    <w:rsid w:val="00D40284"/>
    <w:rsid w:val="00D404CB"/>
    <w:rsid w:val="00D405AF"/>
    <w:rsid w:val="00D40958"/>
    <w:rsid w:val="00D40B8A"/>
    <w:rsid w:val="00D4163E"/>
    <w:rsid w:val="00D419D5"/>
    <w:rsid w:val="00D41C16"/>
    <w:rsid w:val="00D41E18"/>
    <w:rsid w:val="00D42078"/>
    <w:rsid w:val="00D4240B"/>
    <w:rsid w:val="00D42E08"/>
    <w:rsid w:val="00D42F23"/>
    <w:rsid w:val="00D4306D"/>
    <w:rsid w:val="00D438F8"/>
    <w:rsid w:val="00D43E3F"/>
    <w:rsid w:val="00D445A4"/>
    <w:rsid w:val="00D44846"/>
    <w:rsid w:val="00D44894"/>
    <w:rsid w:val="00D44CEA"/>
    <w:rsid w:val="00D453F8"/>
    <w:rsid w:val="00D45577"/>
    <w:rsid w:val="00D45B20"/>
    <w:rsid w:val="00D45FCA"/>
    <w:rsid w:val="00D46367"/>
    <w:rsid w:val="00D46A44"/>
    <w:rsid w:val="00D46B50"/>
    <w:rsid w:val="00D47592"/>
    <w:rsid w:val="00D476D1"/>
    <w:rsid w:val="00D47809"/>
    <w:rsid w:val="00D47BC0"/>
    <w:rsid w:val="00D508C3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0AE"/>
    <w:rsid w:val="00D5330A"/>
    <w:rsid w:val="00D53658"/>
    <w:rsid w:val="00D53888"/>
    <w:rsid w:val="00D538EF"/>
    <w:rsid w:val="00D53FD0"/>
    <w:rsid w:val="00D5408B"/>
    <w:rsid w:val="00D54584"/>
    <w:rsid w:val="00D546F5"/>
    <w:rsid w:val="00D5471F"/>
    <w:rsid w:val="00D54B25"/>
    <w:rsid w:val="00D54C9E"/>
    <w:rsid w:val="00D54EF9"/>
    <w:rsid w:val="00D54F19"/>
    <w:rsid w:val="00D54F79"/>
    <w:rsid w:val="00D54F93"/>
    <w:rsid w:val="00D55054"/>
    <w:rsid w:val="00D55188"/>
    <w:rsid w:val="00D55530"/>
    <w:rsid w:val="00D55642"/>
    <w:rsid w:val="00D55AB7"/>
    <w:rsid w:val="00D55FC9"/>
    <w:rsid w:val="00D5662F"/>
    <w:rsid w:val="00D56E2F"/>
    <w:rsid w:val="00D575DD"/>
    <w:rsid w:val="00D5768A"/>
    <w:rsid w:val="00D578AA"/>
    <w:rsid w:val="00D60688"/>
    <w:rsid w:val="00D60F2D"/>
    <w:rsid w:val="00D61151"/>
    <w:rsid w:val="00D611F2"/>
    <w:rsid w:val="00D6136A"/>
    <w:rsid w:val="00D61724"/>
    <w:rsid w:val="00D61F07"/>
    <w:rsid w:val="00D62286"/>
    <w:rsid w:val="00D626A3"/>
    <w:rsid w:val="00D62790"/>
    <w:rsid w:val="00D632B9"/>
    <w:rsid w:val="00D63642"/>
    <w:rsid w:val="00D63923"/>
    <w:rsid w:val="00D64099"/>
    <w:rsid w:val="00D6446D"/>
    <w:rsid w:val="00D644E9"/>
    <w:rsid w:val="00D6488D"/>
    <w:rsid w:val="00D65289"/>
    <w:rsid w:val="00D66023"/>
    <w:rsid w:val="00D66191"/>
    <w:rsid w:val="00D663F1"/>
    <w:rsid w:val="00D66635"/>
    <w:rsid w:val="00D670FE"/>
    <w:rsid w:val="00D67BEC"/>
    <w:rsid w:val="00D67D73"/>
    <w:rsid w:val="00D67E17"/>
    <w:rsid w:val="00D7042F"/>
    <w:rsid w:val="00D70494"/>
    <w:rsid w:val="00D70D9B"/>
    <w:rsid w:val="00D70EFC"/>
    <w:rsid w:val="00D71364"/>
    <w:rsid w:val="00D71726"/>
    <w:rsid w:val="00D71E28"/>
    <w:rsid w:val="00D71F27"/>
    <w:rsid w:val="00D72388"/>
    <w:rsid w:val="00D72729"/>
    <w:rsid w:val="00D7278F"/>
    <w:rsid w:val="00D72C46"/>
    <w:rsid w:val="00D72CE7"/>
    <w:rsid w:val="00D733EB"/>
    <w:rsid w:val="00D73515"/>
    <w:rsid w:val="00D736B1"/>
    <w:rsid w:val="00D73723"/>
    <w:rsid w:val="00D73B45"/>
    <w:rsid w:val="00D73C91"/>
    <w:rsid w:val="00D746E0"/>
    <w:rsid w:val="00D74C04"/>
    <w:rsid w:val="00D74CA4"/>
    <w:rsid w:val="00D75803"/>
    <w:rsid w:val="00D75D4D"/>
    <w:rsid w:val="00D7633E"/>
    <w:rsid w:val="00D76B82"/>
    <w:rsid w:val="00D76E9C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C31"/>
    <w:rsid w:val="00D80D51"/>
    <w:rsid w:val="00D81786"/>
    <w:rsid w:val="00D81825"/>
    <w:rsid w:val="00D820B0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058"/>
    <w:rsid w:val="00D85D4E"/>
    <w:rsid w:val="00D867F2"/>
    <w:rsid w:val="00D86816"/>
    <w:rsid w:val="00D86C4F"/>
    <w:rsid w:val="00D86CB5"/>
    <w:rsid w:val="00D8707F"/>
    <w:rsid w:val="00D87B8A"/>
    <w:rsid w:val="00D87C55"/>
    <w:rsid w:val="00D87F77"/>
    <w:rsid w:val="00D91B1E"/>
    <w:rsid w:val="00D92125"/>
    <w:rsid w:val="00D92418"/>
    <w:rsid w:val="00D926C1"/>
    <w:rsid w:val="00D93107"/>
    <w:rsid w:val="00D9401F"/>
    <w:rsid w:val="00D946AF"/>
    <w:rsid w:val="00D94854"/>
    <w:rsid w:val="00D952A6"/>
    <w:rsid w:val="00D953D3"/>
    <w:rsid w:val="00D95A5D"/>
    <w:rsid w:val="00D95F7A"/>
    <w:rsid w:val="00D96829"/>
    <w:rsid w:val="00D96985"/>
    <w:rsid w:val="00D96BC9"/>
    <w:rsid w:val="00D96D7E"/>
    <w:rsid w:val="00D973C5"/>
    <w:rsid w:val="00D9799B"/>
    <w:rsid w:val="00D97CBA"/>
    <w:rsid w:val="00D97E86"/>
    <w:rsid w:val="00D97FA3"/>
    <w:rsid w:val="00DA00D8"/>
    <w:rsid w:val="00DA06FF"/>
    <w:rsid w:val="00DA074B"/>
    <w:rsid w:val="00DA07FE"/>
    <w:rsid w:val="00DA0B05"/>
    <w:rsid w:val="00DA0B35"/>
    <w:rsid w:val="00DA0C42"/>
    <w:rsid w:val="00DA0D84"/>
    <w:rsid w:val="00DA186E"/>
    <w:rsid w:val="00DA1D8F"/>
    <w:rsid w:val="00DA1DD0"/>
    <w:rsid w:val="00DA2389"/>
    <w:rsid w:val="00DA307B"/>
    <w:rsid w:val="00DA30EC"/>
    <w:rsid w:val="00DA33C1"/>
    <w:rsid w:val="00DA34E8"/>
    <w:rsid w:val="00DA3676"/>
    <w:rsid w:val="00DA37B5"/>
    <w:rsid w:val="00DA39AC"/>
    <w:rsid w:val="00DA3A71"/>
    <w:rsid w:val="00DA424E"/>
    <w:rsid w:val="00DA42CA"/>
    <w:rsid w:val="00DA4729"/>
    <w:rsid w:val="00DA497F"/>
    <w:rsid w:val="00DA52B3"/>
    <w:rsid w:val="00DA66BB"/>
    <w:rsid w:val="00DA6B02"/>
    <w:rsid w:val="00DA70F0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EBF"/>
    <w:rsid w:val="00DB2020"/>
    <w:rsid w:val="00DB2227"/>
    <w:rsid w:val="00DB2239"/>
    <w:rsid w:val="00DB279A"/>
    <w:rsid w:val="00DB2C68"/>
    <w:rsid w:val="00DB2DCA"/>
    <w:rsid w:val="00DB2DD8"/>
    <w:rsid w:val="00DB2E32"/>
    <w:rsid w:val="00DB356A"/>
    <w:rsid w:val="00DB36B4"/>
    <w:rsid w:val="00DB3729"/>
    <w:rsid w:val="00DB388B"/>
    <w:rsid w:val="00DB4320"/>
    <w:rsid w:val="00DB434B"/>
    <w:rsid w:val="00DB4E30"/>
    <w:rsid w:val="00DB542B"/>
    <w:rsid w:val="00DB5655"/>
    <w:rsid w:val="00DB57B6"/>
    <w:rsid w:val="00DB5892"/>
    <w:rsid w:val="00DB591A"/>
    <w:rsid w:val="00DB617E"/>
    <w:rsid w:val="00DB6836"/>
    <w:rsid w:val="00DB6868"/>
    <w:rsid w:val="00DB71BD"/>
    <w:rsid w:val="00DB74FF"/>
    <w:rsid w:val="00DB7898"/>
    <w:rsid w:val="00DB7FBD"/>
    <w:rsid w:val="00DC04B2"/>
    <w:rsid w:val="00DC0549"/>
    <w:rsid w:val="00DC05E9"/>
    <w:rsid w:val="00DC0741"/>
    <w:rsid w:val="00DC0C08"/>
    <w:rsid w:val="00DC1C28"/>
    <w:rsid w:val="00DC2AEA"/>
    <w:rsid w:val="00DC30A0"/>
    <w:rsid w:val="00DC3D70"/>
    <w:rsid w:val="00DC3F19"/>
    <w:rsid w:val="00DC4089"/>
    <w:rsid w:val="00DC426F"/>
    <w:rsid w:val="00DC483C"/>
    <w:rsid w:val="00DC4AEB"/>
    <w:rsid w:val="00DC51F8"/>
    <w:rsid w:val="00DC52D5"/>
    <w:rsid w:val="00DC5651"/>
    <w:rsid w:val="00DC59F6"/>
    <w:rsid w:val="00DC6BFC"/>
    <w:rsid w:val="00DC7AD2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2F1A"/>
    <w:rsid w:val="00DD35F2"/>
    <w:rsid w:val="00DD3720"/>
    <w:rsid w:val="00DD3768"/>
    <w:rsid w:val="00DD45CB"/>
    <w:rsid w:val="00DD4C42"/>
    <w:rsid w:val="00DD4CBB"/>
    <w:rsid w:val="00DD4FBB"/>
    <w:rsid w:val="00DD50A6"/>
    <w:rsid w:val="00DD5260"/>
    <w:rsid w:val="00DD5F3B"/>
    <w:rsid w:val="00DD6036"/>
    <w:rsid w:val="00DD637A"/>
    <w:rsid w:val="00DD6EBA"/>
    <w:rsid w:val="00DD73C0"/>
    <w:rsid w:val="00DD752E"/>
    <w:rsid w:val="00DD7670"/>
    <w:rsid w:val="00DE0A04"/>
    <w:rsid w:val="00DE1083"/>
    <w:rsid w:val="00DE16BD"/>
    <w:rsid w:val="00DE1975"/>
    <w:rsid w:val="00DE1E28"/>
    <w:rsid w:val="00DE32BD"/>
    <w:rsid w:val="00DE3819"/>
    <w:rsid w:val="00DE4103"/>
    <w:rsid w:val="00DE45E9"/>
    <w:rsid w:val="00DE4752"/>
    <w:rsid w:val="00DE4F91"/>
    <w:rsid w:val="00DE59F0"/>
    <w:rsid w:val="00DE5DEC"/>
    <w:rsid w:val="00DE6AB3"/>
    <w:rsid w:val="00DE6D8B"/>
    <w:rsid w:val="00DE790C"/>
    <w:rsid w:val="00DF133E"/>
    <w:rsid w:val="00DF19D9"/>
    <w:rsid w:val="00DF1C8B"/>
    <w:rsid w:val="00DF1DBE"/>
    <w:rsid w:val="00DF278E"/>
    <w:rsid w:val="00DF2AA2"/>
    <w:rsid w:val="00DF3179"/>
    <w:rsid w:val="00DF3C19"/>
    <w:rsid w:val="00DF4A0C"/>
    <w:rsid w:val="00DF590E"/>
    <w:rsid w:val="00DF5F96"/>
    <w:rsid w:val="00DF7009"/>
    <w:rsid w:val="00DF71D3"/>
    <w:rsid w:val="00DF7FCE"/>
    <w:rsid w:val="00E00492"/>
    <w:rsid w:val="00E007FE"/>
    <w:rsid w:val="00E0098D"/>
    <w:rsid w:val="00E00A4F"/>
    <w:rsid w:val="00E00BE6"/>
    <w:rsid w:val="00E0100C"/>
    <w:rsid w:val="00E0169B"/>
    <w:rsid w:val="00E01849"/>
    <w:rsid w:val="00E019BE"/>
    <w:rsid w:val="00E01C96"/>
    <w:rsid w:val="00E02432"/>
    <w:rsid w:val="00E02614"/>
    <w:rsid w:val="00E02C64"/>
    <w:rsid w:val="00E02DA4"/>
    <w:rsid w:val="00E034CF"/>
    <w:rsid w:val="00E03899"/>
    <w:rsid w:val="00E03BC4"/>
    <w:rsid w:val="00E0435E"/>
    <w:rsid w:val="00E0465A"/>
    <w:rsid w:val="00E04A00"/>
    <w:rsid w:val="00E04EF4"/>
    <w:rsid w:val="00E04FE7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20BD"/>
    <w:rsid w:val="00E122C3"/>
    <w:rsid w:val="00E12580"/>
    <w:rsid w:val="00E1267F"/>
    <w:rsid w:val="00E12763"/>
    <w:rsid w:val="00E12839"/>
    <w:rsid w:val="00E131A2"/>
    <w:rsid w:val="00E1391E"/>
    <w:rsid w:val="00E13BC9"/>
    <w:rsid w:val="00E14238"/>
    <w:rsid w:val="00E1490B"/>
    <w:rsid w:val="00E151FF"/>
    <w:rsid w:val="00E155AB"/>
    <w:rsid w:val="00E15E76"/>
    <w:rsid w:val="00E1682A"/>
    <w:rsid w:val="00E17301"/>
    <w:rsid w:val="00E174D0"/>
    <w:rsid w:val="00E17543"/>
    <w:rsid w:val="00E17ED0"/>
    <w:rsid w:val="00E20367"/>
    <w:rsid w:val="00E2078A"/>
    <w:rsid w:val="00E214B1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935"/>
    <w:rsid w:val="00E24E35"/>
    <w:rsid w:val="00E24F43"/>
    <w:rsid w:val="00E254F9"/>
    <w:rsid w:val="00E25E85"/>
    <w:rsid w:val="00E25F30"/>
    <w:rsid w:val="00E26100"/>
    <w:rsid w:val="00E26924"/>
    <w:rsid w:val="00E27521"/>
    <w:rsid w:val="00E27EF2"/>
    <w:rsid w:val="00E3055E"/>
    <w:rsid w:val="00E30C6B"/>
    <w:rsid w:val="00E31353"/>
    <w:rsid w:val="00E31956"/>
    <w:rsid w:val="00E31B2D"/>
    <w:rsid w:val="00E31D4B"/>
    <w:rsid w:val="00E327B9"/>
    <w:rsid w:val="00E327C1"/>
    <w:rsid w:val="00E32E8B"/>
    <w:rsid w:val="00E335EB"/>
    <w:rsid w:val="00E338F4"/>
    <w:rsid w:val="00E33B0E"/>
    <w:rsid w:val="00E342DF"/>
    <w:rsid w:val="00E34707"/>
    <w:rsid w:val="00E3566C"/>
    <w:rsid w:val="00E35FB0"/>
    <w:rsid w:val="00E36050"/>
    <w:rsid w:val="00E363D3"/>
    <w:rsid w:val="00E3645E"/>
    <w:rsid w:val="00E36578"/>
    <w:rsid w:val="00E36BB9"/>
    <w:rsid w:val="00E36CBF"/>
    <w:rsid w:val="00E37365"/>
    <w:rsid w:val="00E3765B"/>
    <w:rsid w:val="00E37857"/>
    <w:rsid w:val="00E37E08"/>
    <w:rsid w:val="00E40E66"/>
    <w:rsid w:val="00E411E7"/>
    <w:rsid w:val="00E41417"/>
    <w:rsid w:val="00E418AE"/>
    <w:rsid w:val="00E41D51"/>
    <w:rsid w:val="00E4263D"/>
    <w:rsid w:val="00E42AC0"/>
    <w:rsid w:val="00E42B15"/>
    <w:rsid w:val="00E42B7C"/>
    <w:rsid w:val="00E436F5"/>
    <w:rsid w:val="00E43944"/>
    <w:rsid w:val="00E43CD2"/>
    <w:rsid w:val="00E4476A"/>
    <w:rsid w:val="00E449BB"/>
    <w:rsid w:val="00E44A06"/>
    <w:rsid w:val="00E44D5E"/>
    <w:rsid w:val="00E44D83"/>
    <w:rsid w:val="00E44D8E"/>
    <w:rsid w:val="00E45042"/>
    <w:rsid w:val="00E452AA"/>
    <w:rsid w:val="00E45508"/>
    <w:rsid w:val="00E45716"/>
    <w:rsid w:val="00E4576F"/>
    <w:rsid w:val="00E45796"/>
    <w:rsid w:val="00E45B98"/>
    <w:rsid w:val="00E45ED3"/>
    <w:rsid w:val="00E45F35"/>
    <w:rsid w:val="00E460D1"/>
    <w:rsid w:val="00E466C9"/>
    <w:rsid w:val="00E467AE"/>
    <w:rsid w:val="00E46C90"/>
    <w:rsid w:val="00E46D78"/>
    <w:rsid w:val="00E47695"/>
    <w:rsid w:val="00E478EE"/>
    <w:rsid w:val="00E50717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F2B"/>
    <w:rsid w:val="00E5318B"/>
    <w:rsid w:val="00E531C2"/>
    <w:rsid w:val="00E5409F"/>
    <w:rsid w:val="00E540F6"/>
    <w:rsid w:val="00E54EA4"/>
    <w:rsid w:val="00E54F1A"/>
    <w:rsid w:val="00E55941"/>
    <w:rsid w:val="00E55E5B"/>
    <w:rsid w:val="00E5733C"/>
    <w:rsid w:val="00E5760B"/>
    <w:rsid w:val="00E57B87"/>
    <w:rsid w:val="00E57EED"/>
    <w:rsid w:val="00E600A3"/>
    <w:rsid w:val="00E602FE"/>
    <w:rsid w:val="00E615AE"/>
    <w:rsid w:val="00E626A1"/>
    <w:rsid w:val="00E62898"/>
    <w:rsid w:val="00E62AC5"/>
    <w:rsid w:val="00E62E16"/>
    <w:rsid w:val="00E63267"/>
    <w:rsid w:val="00E633E7"/>
    <w:rsid w:val="00E6385E"/>
    <w:rsid w:val="00E63EC2"/>
    <w:rsid w:val="00E6417A"/>
    <w:rsid w:val="00E646B3"/>
    <w:rsid w:val="00E64C7C"/>
    <w:rsid w:val="00E65306"/>
    <w:rsid w:val="00E65890"/>
    <w:rsid w:val="00E65911"/>
    <w:rsid w:val="00E65ACE"/>
    <w:rsid w:val="00E65BFC"/>
    <w:rsid w:val="00E65D74"/>
    <w:rsid w:val="00E65DA8"/>
    <w:rsid w:val="00E6621B"/>
    <w:rsid w:val="00E66767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1B59"/>
    <w:rsid w:val="00E72437"/>
    <w:rsid w:val="00E72649"/>
    <w:rsid w:val="00E727A3"/>
    <w:rsid w:val="00E74163"/>
    <w:rsid w:val="00E74552"/>
    <w:rsid w:val="00E74B50"/>
    <w:rsid w:val="00E75220"/>
    <w:rsid w:val="00E7550B"/>
    <w:rsid w:val="00E7569F"/>
    <w:rsid w:val="00E75BA5"/>
    <w:rsid w:val="00E75FA2"/>
    <w:rsid w:val="00E764F6"/>
    <w:rsid w:val="00E76BC1"/>
    <w:rsid w:val="00E76DD0"/>
    <w:rsid w:val="00E773C8"/>
    <w:rsid w:val="00E7797A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E1E"/>
    <w:rsid w:val="00E81FA5"/>
    <w:rsid w:val="00E81FD2"/>
    <w:rsid w:val="00E8257D"/>
    <w:rsid w:val="00E829BD"/>
    <w:rsid w:val="00E83699"/>
    <w:rsid w:val="00E8393B"/>
    <w:rsid w:val="00E845EA"/>
    <w:rsid w:val="00E847B7"/>
    <w:rsid w:val="00E847DB"/>
    <w:rsid w:val="00E84C9A"/>
    <w:rsid w:val="00E854E6"/>
    <w:rsid w:val="00E85A21"/>
    <w:rsid w:val="00E85C12"/>
    <w:rsid w:val="00E86353"/>
    <w:rsid w:val="00E86E6E"/>
    <w:rsid w:val="00E87A07"/>
    <w:rsid w:val="00E87BD6"/>
    <w:rsid w:val="00E904EC"/>
    <w:rsid w:val="00E90867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8F6"/>
    <w:rsid w:val="00E93C7B"/>
    <w:rsid w:val="00E93D2F"/>
    <w:rsid w:val="00E93FEE"/>
    <w:rsid w:val="00E944CF"/>
    <w:rsid w:val="00E94685"/>
    <w:rsid w:val="00E95728"/>
    <w:rsid w:val="00E95806"/>
    <w:rsid w:val="00E95B22"/>
    <w:rsid w:val="00E967D5"/>
    <w:rsid w:val="00E968D9"/>
    <w:rsid w:val="00E96B32"/>
    <w:rsid w:val="00E96C57"/>
    <w:rsid w:val="00E97484"/>
    <w:rsid w:val="00E97649"/>
    <w:rsid w:val="00E97865"/>
    <w:rsid w:val="00E97C02"/>
    <w:rsid w:val="00E97EFF"/>
    <w:rsid w:val="00EA053D"/>
    <w:rsid w:val="00EA0722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E47"/>
    <w:rsid w:val="00EA2FA4"/>
    <w:rsid w:val="00EA32BD"/>
    <w:rsid w:val="00EA34A8"/>
    <w:rsid w:val="00EA3E64"/>
    <w:rsid w:val="00EA4013"/>
    <w:rsid w:val="00EA42F2"/>
    <w:rsid w:val="00EA4B5F"/>
    <w:rsid w:val="00EA533F"/>
    <w:rsid w:val="00EA5366"/>
    <w:rsid w:val="00EA53D5"/>
    <w:rsid w:val="00EA57E3"/>
    <w:rsid w:val="00EA593F"/>
    <w:rsid w:val="00EA5A79"/>
    <w:rsid w:val="00EA5CFE"/>
    <w:rsid w:val="00EA60C3"/>
    <w:rsid w:val="00EA657B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EE9"/>
    <w:rsid w:val="00EB3F38"/>
    <w:rsid w:val="00EB4828"/>
    <w:rsid w:val="00EB4AE6"/>
    <w:rsid w:val="00EB52A2"/>
    <w:rsid w:val="00EB54AD"/>
    <w:rsid w:val="00EB5A2C"/>
    <w:rsid w:val="00EB60B3"/>
    <w:rsid w:val="00EB64CB"/>
    <w:rsid w:val="00EB6F68"/>
    <w:rsid w:val="00EB7017"/>
    <w:rsid w:val="00EB71BF"/>
    <w:rsid w:val="00EB74CC"/>
    <w:rsid w:val="00EB7816"/>
    <w:rsid w:val="00EC03C0"/>
    <w:rsid w:val="00EC09B5"/>
    <w:rsid w:val="00EC1694"/>
    <w:rsid w:val="00EC1FF1"/>
    <w:rsid w:val="00EC2977"/>
    <w:rsid w:val="00EC2E8F"/>
    <w:rsid w:val="00EC2FE2"/>
    <w:rsid w:val="00EC3235"/>
    <w:rsid w:val="00EC3521"/>
    <w:rsid w:val="00EC3786"/>
    <w:rsid w:val="00EC3BF8"/>
    <w:rsid w:val="00EC6250"/>
    <w:rsid w:val="00EC637C"/>
    <w:rsid w:val="00EC63E1"/>
    <w:rsid w:val="00EC721A"/>
    <w:rsid w:val="00EC7546"/>
    <w:rsid w:val="00EC7812"/>
    <w:rsid w:val="00EC7A47"/>
    <w:rsid w:val="00ED006A"/>
    <w:rsid w:val="00ED013A"/>
    <w:rsid w:val="00ED0173"/>
    <w:rsid w:val="00ED089A"/>
    <w:rsid w:val="00ED1159"/>
    <w:rsid w:val="00ED163B"/>
    <w:rsid w:val="00ED22A3"/>
    <w:rsid w:val="00ED235C"/>
    <w:rsid w:val="00ED2704"/>
    <w:rsid w:val="00ED2C3E"/>
    <w:rsid w:val="00ED40A3"/>
    <w:rsid w:val="00ED4451"/>
    <w:rsid w:val="00ED44A6"/>
    <w:rsid w:val="00ED469C"/>
    <w:rsid w:val="00ED49C8"/>
    <w:rsid w:val="00ED4C42"/>
    <w:rsid w:val="00ED4CDA"/>
    <w:rsid w:val="00ED574A"/>
    <w:rsid w:val="00ED63F6"/>
    <w:rsid w:val="00ED684F"/>
    <w:rsid w:val="00ED6991"/>
    <w:rsid w:val="00ED6EC8"/>
    <w:rsid w:val="00ED7A78"/>
    <w:rsid w:val="00ED7C86"/>
    <w:rsid w:val="00ED7DD4"/>
    <w:rsid w:val="00ED7DEE"/>
    <w:rsid w:val="00ED7F3A"/>
    <w:rsid w:val="00EE0BE4"/>
    <w:rsid w:val="00EE0D72"/>
    <w:rsid w:val="00EE1320"/>
    <w:rsid w:val="00EE15B2"/>
    <w:rsid w:val="00EE17A4"/>
    <w:rsid w:val="00EE1E66"/>
    <w:rsid w:val="00EE1E71"/>
    <w:rsid w:val="00EE20F1"/>
    <w:rsid w:val="00EE246C"/>
    <w:rsid w:val="00EE246D"/>
    <w:rsid w:val="00EE25F2"/>
    <w:rsid w:val="00EE277B"/>
    <w:rsid w:val="00EE2EFF"/>
    <w:rsid w:val="00EE3027"/>
    <w:rsid w:val="00EE3574"/>
    <w:rsid w:val="00EE4313"/>
    <w:rsid w:val="00EE455F"/>
    <w:rsid w:val="00EE4BF1"/>
    <w:rsid w:val="00EE4F1E"/>
    <w:rsid w:val="00EE5231"/>
    <w:rsid w:val="00EE5DD1"/>
    <w:rsid w:val="00EE65E6"/>
    <w:rsid w:val="00EE66D4"/>
    <w:rsid w:val="00EE68B6"/>
    <w:rsid w:val="00EE69EF"/>
    <w:rsid w:val="00EE6B6E"/>
    <w:rsid w:val="00EE6E12"/>
    <w:rsid w:val="00EE742B"/>
    <w:rsid w:val="00EE753F"/>
    <w:rsid w:val="00EE78C5"/>
    <w:rsid w:val="00EE78EC"/>
    <w:rsid w:val="00EE7BF5"/>
    <w:rsid w:val="00EE7DF4"/>
    <w:rsid w:val="00EE7FBD"/>
    <w:rsid w:val="00EF01AC"/>
    <w:rsid w:val="00EF03CB"/>
    <w:rsid w:val="00EF06C8"/>
    <w:rsid w:val="00EF0743"/>
    <w:rsid w:val="00EF0C9D"/>
    <w:rsid w:val="00EF0D46"/>
    <w:rsid w:val="00EF1900"/>
    <w:rsid w:val="00EF22F3"/>
    <w:rsid w:val="00EF23EE"/>
    <w:rsid w:val="00EF2694"/>
    <w:rsid w:val="00EF2F93"/>
    <w:rsid w:val="00EF3109"/>
    <w:rsid w:val="00EF35A0"/>
    <w:rsid w:val="00EF36B2"/>
    <w:rsid w:val="00EF37F4"/>
    <w:rsid w:val="00EF3BF5"/>
    <w:rsid w:val="00EF505A"/>
    <w:rsid w:val="00EF5249"/>
    <w:rsid w:val="00EF58AA"/>
    <w:rsid w:val="00EF610F"/>
    <w:rsid w:val="00EF735C"/>
    <w:rsid w:val="00EF753D"/>
    <w:rsid w:val="00EF7702"/>
    <w:rsid w:val="00EF7E34"/>
    <w:rsid w:val="00EF7FB0"/>
    <w:rsid w:val="00F00DBD"/>
    <w:rsid w:val="00F01015"/>
    <w:rsid w:val="00F013B9"/>
    <w:rsid w:val="00F01941"/>
    <w:rsid w:val="00F02096"/>
    <w:rsid w:val="00F020AA"/>
    <w:rsid w:val="00F0233B"/>
    <w:rsid w:val="00F027FC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559"/>
    <w:rsid w:val="00F05D93"/>
    <w:rsid w:val="00F0602C"/>
    <w:rsid w:val="00F06051"/>
    <w:rsid w:val="00F067C7"/>
    <w:rsid w:val="00F06A17"/>
    <w:rsid w:val="00F06A32"/>
    <w:rsid w:val="00F06C06"/>
    <w:rsid w:val="00F06C5F"/>
    <w:rsid w:val="00F06E5B"/>
    <w:rsid w:val="00F07425"/>
    <w:rsid w:val="00F07786"/>
    <w:rsid w:val="00F07F94"/>
    <w:rsid w:val="00F1032C"/>
    <w:rsid w:val="00F10846"/>
    <w:rsid w:val="00F10931"/>
    <w:rsid w:val="00F10C51"/>
    <w:rsid w:val="00F114AA"/>
    <w:rsid w:val="00F116DB"/>
    <w:rsid w:val="00F11C83"/>
    <w:rsid w:val="00F11FEE"/>
    <w:rsid w:val="00F1201E"/>
    <w:rsid w:val="00F1259E"/>
    <w:rsid w:val="00F12A46"/>
    <w:rsid w:val="00F131E5"/>
    <w:rsid w:val="00F13C8F"/>
    <w:rsid w:val="00F13E0A"/>
    <w:rsid w:val="00F13F51"/>
    <w:rsid w:val="00F14362"/>
    <w:rsid w:val="00F143A2"/>
    <w:rsid w:val="00F14435"/>
    <w:rsid w:val="00F147DB"/>
    <w:rsid w:val="00F149CF"/>
    <w:rsid w:val="00F15451"/>
    <w:rsid w:val="00F161F8"/>
    <w:rsid w:val="00F16581"/>
    <w:rsid w:val="00F16667"/>
    <w:rsid w:val="00F168DD"/>
    <w:rsid w:val="00F16902"/>
    <w:rsid w:val="00F16969"/>
    <w:rsid w:val="00F16A28"/>
    <w:rsid w:val="00F16A4A"/>
    <w:rsid w:val="00F17012"/>
    <w:rsid w:val="00F1759B"/>
    <w:rsid w:val="00F2000C"/>
    <w:rsid w:val="00F209D1"/>
    <w:rsid w:val="00F20A4B"/>
    <w:rsid w:val="00F20B0B"/>
    <w:rsid w:val="00F20B3F"/>
    <w:rsid w:val="00F20BC3"/>
    <w:rsid w:val="00F2156D"/>
    <w:rsid w:val="00F21A32"/>
    <w:rsid w:val="00F2220F"/>
    <w:rsid w:val="00F222C8"/>
    <w:rsid w:val="00F2327A"/>
    <w:rsid w:val="00F2395F"/>
    <w:rsid w:val="00F239CD"/>
    <w:rsid w:val="00F23B5F"/>
    <w:rsid w:val="00F2408C"/>
    <w:rsid w:val="00F24FDE"/>
    <w:rsid w:val="00F2508D"/>
    <w:rsid w:val="00F2536F"/>
    <w:rsid w:val="00F2537F"/>
    <w:rsid w:val="00F25C12"/>
    <w:rsid w:val="00F25CC0"/>
    <w:rsid w:val="00F27A5F"/>
    <w:rsid w:val="00F27BD0"/>
    <w:rsid w:val="00F27DE6"/>
    <w:rsid w:val="00F27E79"/>
    <w:rsid w:val="00F3042F"/>
    <w:rsid w:val="00F30FB1"/>
    <w:rsid w:val="00F31F56"/>
    <w:rsid w:val="00F32038"/>
    <w:rsid w:val="00F32442"/>
    <w:rsid w:val="00F327AC"/>
    <w:rsid w:val="00F329A6"/>
    <w:rsid w:val="00F32B73"/>
    <w:rsid w:val="00F32CA7"/>
    <w:rsid w:val="00F330C1"/>
    <w:rsid w:val="00F332E9"/>
    <w:rsid w:val="00F33BD5"/>
    <w:rsid w:val="00F33D15"/>
    <w:rsid w:val="00F34089"/>
    <w:rsid w:val="00F34355"/>
    <w:rsid w:val="00F3514B"/>
    <w:rsid w:val="00F35B43"/>
    <w:rsid w:val="00F35F4B"/>
    <w:rsid w:val="00F3604A"/>
    <w:rsid w:val="00F3675B"/>
    <w:rsid w:val="00F36A98"/>
    <w:rsid w:val="00F36E49"/>
    <w:rsid w:val="00F371FE"/>
    <w:rsid w:val="00F37398"/>
    <w:rsid w:val="00F3763D"/>
    <w:rsid w:val="00F4028F"/>
    <w:rsid w:val="00F40478"/>
    <w:rsid w:val="00F405D8"/>
    <w:rsid w:val="00F40EAF"/>
    <w:rsid w:val="00F40F24"/>
    <w:rsid w:val="00F41C8B"/>
    <w:rsid w:val="00F4206B"/>
    <w:rsid w:val="00F427BA"/>
    <w:rsid w:val="00F42878"/>
    <w:rsid w:val="00F42A94"/>
    <w:rsid w:val="00F42B71"/>
    <w:rsid w:val="00F43615"/>
    <w:rsid w:val="00F43788"/>
    <w:rsid w:val="00F43BEC"/>
    <w:rsid w:val="00F43D1A"/>
    <w:rsid w:val="00F44132"/>
    <w:rsid w:val="00F443DA"/>
    <w:rsid w:val="00F4664B"/>
    <w:rsid w:val="00F47592"/>
    <w:rsid w:val="00F47842"/>
    <w:rsid w:val="00F47E42"/>
    <w:rsid w:val="00F47F0F"/>
    <w:rsid w:val="00F505F4"/>
    <w:rsid w:val="00F508F2"/>
    <w:rsid w:val="00F50F54"/>
    <w:rsid w:val="00F512FD"/>
    <w:rsid w:val="00F5148A"/>
    <w:rsid w:val="00F51B26"/>
    <w:rsid w:val="00F51B5F"/>
    <w:rsid w:val="00F51DA5"/>
    <w:rsid w:val="00F52A12"/>
    <w:rsid w:val="00F52D73"/>
    <w:rsid w:val="00F53CD0"/>
    <w:rsid w:val="00F5431E"/>
    <w:rsid w:val="00F5498C"/>
    <w:rsid w:val="00F55341"/>
    <w:rsid w:val="00F55367"/>
    <w:rsid w:val="00F5543C"/>
    <w:rsid w:val="00F558E5"/>
    <w:rsid w:val="00F558E9"/>
    <w:rsid w:val="00F5593B"/>
    <w:rsid w:val="00F569E2"/>
    <w:rsid w:val="00F57248"/>
    <w:rsid w:val="00F57CB5"/>
    <w:rsid w:val="00F605AC"/>
    <w:rsid w:val="00F60B01"/>
    <w:rsid w:val="00F6100B"/>
    <w:rsid w:val="00F61217"/>
    <w:rsid w:val="00F61551"/>
    <w:rsid w:val="00F6168A"/>
    <w:rsid w:val="00F61BEF"/>
    <w:rsid w:val="00F6233C"/>
    <w:rsid w:val="00F625FD"/>
    <w:rsid w:val="00F62957"/>
    <w:rsid w:val="00F62C4D"/>
    <w:rsid w:val="00F62D40"/>
    <w:rsid w:val="00F632C3"/>
    <w:rsid w:val="00F63EA1"/>
    <w:rsid w:val="00F63FA6"/>
    <w:rsid w:val="00F64429"/>
    <w:rsid w:val="00F644EE"/>
    <w:rsid w:val="00F64C33"/>
    <w:rsid w:val="00F64C86"/>
    <w:rsid w:val="00F65004"/>
    <w:rsid w:val="00F65351"/>
    <w:rsid w:val="00F65F91"/>
    <w:rsid w:val="00F6601E"/>
    <w:rsid w:val="00F6606A"/>
    <w:rsid w:val="00F661D7"/>
    <w:rsid w:val="00F664E9"/>
    <w:rsid w:val="00F66564"/>
    <w:rsid w:val="00F66D23"/>
    <w:rsid w:val="00F67966"/>
    <w:rsid w:val="00F67A08"/>
    <w:rsid w:val="00F67A90"/>
    <w:rsid w:val="00F700E5"/>
    <w:rsid w:val="00F70357"/>
    <w:rsid w:val="00F712EA"/>
    <w:rsid w:val="00F719D9"/>
    <w:rsid w:val="00F71AE4"/>
    <w:rsid w:val="00F71E72"/>
    <w:rsid w:val="00F723D5"/>
    <w:rsid w:val="00F724AF"/>
    <w:rsid w:val="00F73BFC"/>
    <w:rsid w:val="00F73E08"/>
    <w:rsid w:val="00F74A33"/>
    <w:rsid w:val="00F75075"/>
    <w:rsid w:val="00F75971"/>
    <w:rsid w:val="00F7602F"/>
    <w:rsid w:val="00F76D7F"/>
    <w:rsid w:val="00F770F1"/>
    <w:rsid w:val="00F7724A"/>
    <w:rsid w:val="00F80096"/>
    <w:rsid w:val="00F81217"/>
    <w:rsid w:val="00F81B1E"/>
    <w:rsid w:val="00F81DEF"/>
    <w:rsid w:val="00F81E28"/>
    <w:rsid w:val="00F82156"/>
    <w:rsid w:val="00F82388"/>
    <w:rsid w:val="00F82542"/>
    <w:rsid w:val="00F8282A"/>
    <w:rsid w:val="00F82B10"/>
    <w:rsid w:val="00F82B1D"/>
    <w:rsid w:val="00F82CB2"/>
    <w:rsid w:val="00F82D05"/>
    <w:rsid w:val="00F835DB"/>
    <w:rsid w:val="00F8387E"/>
    <w:rsid w:val="00F83FB0"/>
    <w:rsid w:val="00F8470D"/>
    <w:rsid w:val="00F849B2"/>
    <w:rsid w:val="00F84BA8"/>
    <w:rsid w:val="00F85AA2"/>
    <w:rsid w:val="00F862BE"/>
    <w:rsid w:val="00F86493"/>
    <w:rsid w:val="00F86BEE"/>
    <w:rsid w:val="00F86FA4"/>
    <w:rsid w:val="00F87494"/>
    <w:rsid w:val="00F87B4E"/>
    <w:rsid w:val="00F87BBE"/>
    <w:rsid w:val="00F9016B"/>
    <w:rsid w:val="00F90429"/>
    <w:rsid w:val="00F9066D"/>
    <w:rsid w:val="00F9143B"/>
    <w:rsid w:val="00F91648"/>
    <w:rsid w:val="00F91721"/>
    <w:rsid w:val="00F91E52"/>
    <w:rsid w:val="00F91F60"/>
    <w:rsid w:val="00F92A58"/>
    <w:rsid w:val="00F93749"/>
    <w:rsid w:val="00F93BA2"/>
    <w:rsid w:val="00F93D5A"/>
    <w:rsid w:val="00F93EA0"/>
    <w:rsid w:val="00F948BE"/>
    <w:rsid w:val="00F94912"/>
    <w:rsid w:val="00F94C1B"/>
    <w:rsid w:val="00F94C6C"/>
    <w:rsid w:val="00F94E5D"/>
    <w:rsid w:val="00F952ED"/>
    <w:rsid w:val="00F953E2"/>
    <w:rsid w:val="00F95538"/>
    <w:rsid w:val="00F955AB"/>
    <w:rsid w:val="00F964EB"/>
    <w:rsid w:val="00F96611"/>
    <w:rsid w:val="00F96CD9"/>
    <w:rsid w:val="00F96E32"/>
    <w:rsid w:val="00F96FE6"/>
    <w:rsid w:val="00F971B6"/>
    <w:rsid w:val="00F97BEA"/>
    <w:rsid w:val="00F97DD8"/>
    <w:rsid w:val="00FA0BAB"/>
    <w:rsid w:val="00FA0EE8"/>
    <w:rsid w:val="00FA0FFD"/>
    <w:rsid w:val="00FA1897"/>
    <w:rsid w:val="00FA21FD"/>
    <w:rsid w:val="00FA2201"/>
    <w:rsid w:val="00FA23B2"/>
    <w:rsid w:val="00FA2B71"/>
    <w:rsid w:val="00FA2C32"/>
    <w:rsid w:val="00FA3867"/>
    <w:rsid w:val="00FA3FA2"/>
    <w:rsid w:val="00FA4058"/>
    <w:rsid w:val="00FA453C"/>
    <w:rsid w:val="00FA47D8"/>
    <w:rsid w:val="00FA4C6B"/>
    <w:rsid w:val="00FA4ED3"/>
    <w:rsid w:val="00FA5261"/>
    <w:rsid w:val="00FA5A07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455"/>
    <w:rsid w:val="00FB0818"/>
    <w:rsid w:val="00FB1414"/>
    <w:rsid w:val="00FB15E6"/>
    <w:rsid w:val="00FB1DC5"/>
    <w:rsid w:val="00FB1E79"/>
    <w:rsid w:val="00FB225A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C4B"/>
    <w:rsid w:val="00FB4D1F"/>
    <w:rsid w:val="00FB51B2"/>
    <w:rsid w:val="00FB568D"/>
    <w:rsid w:val="00FB57EA"/>
    <w:rsid w:val="00FB5C91"/>
    <w:rsid w:val="00FB6A3C"/>
    <w:rsid w:val="00FB6A8D"/>
    <w:rsid w:val="00FB6AEB"/>
    <w:rsid w:val="00FB6B6B"/>
    <w:rsid w:val="00FB6BD8"/>
    <w:rsid w:val="00FB6CC6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501"/>
    <w:rsid w:val="00FC2684"/>
    <w:rsid w:val="00FC3409"/>
    <w:rsid w:val="00FC3737"/>
    <w:rsid w:val="00FC38D4"/>
    <w:rsid w:val="00FC38F4"/>
    <w:rsid w:val="00FC3BAC"/>
    <w:rsid w:val="00FC3CA0"/>
    <w:rsid w:val="00FC4080"/>
    <w:rsid w:val="00FC4C81"/>
    <w:rsid w:val="00FC5022"/>
    <w:rsid w:val="00FC598E"/>
    <w:rsid w:val="00FC599D"/>
    <w:rsid w:val="00FC626E"/>
    <w:rsid w:val="00FC6CAB"/>
    <w:rsid w:val="00FC70B9"/>
    <w:rsid w:val="00FC70FA"/>
    <w:rsid w:val="00FC74BC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EDB"/>
    <w:rsid w:val="00FD2052"/>
    <w:rsid w:val="00FD2344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B2C"/>
    <w:rsid w:val="00FD4B66"/>
    <w:rsid w:val="00FD5159"/>
    <w:rsid w:val="00FD53BC"/>
    <w:rsid w:val="00FD5CAC"/>
    <w:rsid w:val="00FD5D3E"/>
    <w:rsid w:val="00FD5E49"/>
    <w:rsid w:val="00FD5F5B"/>
    <w:rsid w:val="00FD6115"/>
    <w:rsid w:val="00FD6148"/>
    <w:rsid w:val="00FD6F9D"/>
    <w:rsid w:val="00FD7237"/>
    <w:rsid w:val="00FD7248"/>
    <w:rsid w:val="00FD7EE3"/>
    <w:rsid w:val="00FE0034"/>
    <w:rsid w:val="00FE0421"/>
    <w:rsid w:val="00FE0AE0"/>
    <w:rsid w:val="00FE100F"/>
    <w:rsid w:val="00FE1401"/>
    <w:rsid w:val="00FE1564"/>
    <w:rsid w:val="00FE1A4C"/>
    <w:rsid w:val="00FE1F0D"/>
    <w:rsid w:val="00FE2019"/>
    <w:rsid w:val="00FE20FB"/>
    <w:rsid w:val="00FE24ED"/>
    <w:rsid w:val="00FE2867"/>
    <w:rsid w:val="00FE2A09"/>
    <w:rsid w:val="00FE2B83"/>
    <w:rsid w:val="00FE2EDF"/>
    <w:rsid w:val="00FE39D1"/>
    <w:rsid w:val="00FE4507"/>
    <w:rsid w:val="00FE499E"/>
    <w:rsid w:val="00FE4A65"/>
    <w:rsid w:val="00FE4FF8"/>
    <w:rsid w:val="00FE5858"/>
    <w:rsid w:val="00FE5AF2"/>
    <w:rsid w:val="00FE6ED9"/>
    <w:rsid w:val="00FE7356"/>
    <w:rsid w:val="00FE741C"/>
    <w:rsid w:val="00FE74C1"/>
    <w:rsid w:val="00FE7B41"/>
    <w:rsid w:val="00FF0014"/>
    <w:rsid w:val="00FF0ABD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7A5"/>
    <w:rsid w:val="00FF420D"/>
    <w:rsid w:val="00FF5400"/>
    <w:rsid w:val="00FF57BA"/>
    <w:rsid w:val="00FF5C22"/>
    <w:rsid w:val="00FF5E49"/>
    <w:rsid w:val="00FF5F84"/>
    <w:rsid w:val="00FF6013"/>
    <w:rsid w:val="00FF6411"/>
    <w:rsid w:val="00FF657D"/>
    <w:rsid w:val="00FF6EA7"/>
    <w:rsid w:val="00FF70C6"/>
    <w:rsid w:val="00FF7407"/>
    <w:rsid w:val="00FF7732"/>
    <w:rsid w:val="00FF7771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BA8D7-AD2E-4E63-A9C5-67946E371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34</Pages>
  <Words>6679</Words>
  <Characters>38075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Nuttaporn, Tammakitsirichok</cp:lastModifiedBy>
  <cp:revision>2</cp:revision>
  <cp:lastPrinted>2024-10-30T14:58:00Z</cp:lastPrinted>
  <dcterms:created xsi:type="dcterms:W3CDTF">2024-11-06T04:55:00Z</dcterms:created>
  <dcterms:modified xsi:type="dcterms:W3CDTF">2024-11-06T04:55:00Z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e481c0c7b7c25ff26cf2f9dafed4e37485b00cad93a5d39d49c905c62708bbb6</vt:lpwstr>
  </property>
</Properties>
</file>