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0585C" w14:paraId="6EB18F71" w14:textId="77777777" w:rsidTr="00EA5D6E">
        <w:trPr>
          <w:trHeight w:val="2865"/>
        </w:trPr>
        <w:tc>
          <w:tcPr>
            <w:tcW w:w="2268" w:type="dxa"/>
          </w:tcPr>
          <w:p w14:paraId="672A6659" w14:textId="77777777" w:rsidR="00E0585C" w:rsidRPr="00131ECE" w:rsidRDefault="00E0585C" w:rsidP="00803DD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025B518" w14:textId="77777777" w:rsidR="00906E54" w:rsidRPr="00131ECE" w:rsidRDefault="00906E54" w:rsidP="00131ECE">
            <w:pPr>
              <w:ind w:right="-43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A4044C" w:rsidRPr="00A404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คาร์มาร์ท 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3CD167F" w14:textId="654C1400" w:rsidR="00906E54" w:rsidRPr="00131ECE" w:rsidRDefault="00906E54" w:rsidP="00131ECE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1538D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4256B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538D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C3432" w:rsidRPr="00AC343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CD55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                                        และข้อมูลทางการเงินเฉพาะกิจการ</w:t>
            </w:r>
          </w:p>
          <w:p w14:paraId="329A288C" w14:textId="1A0552F5" w:rsidR="00E0585C" w:rsidRPr="00131ECE" w:rsidRDefault="00906E54" w:rsidP="00E6285A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36499"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7F71B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0358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8E49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8E4931"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E493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0358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8E49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8E4931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A37501D" w14:textId="77777777" w:rsidR="00B626F4" w:rsidRPr="00093D85" w:rsidRDefault="00B626F4" w:rsidP="00803DD0">
      <w:pPr>
        <w:sectPr w:rsidR="00B626F4" w:rsidRPr="00093D85" w:rsidSect="00EA5D6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B119BE4" w14:textId="77777777" w:rsidR="0036745B" w:rsidRPr="0036745B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6745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</w:t>
      </w:r>
      <w:r w:rsidRPr="00E24BD2">
        <w:rPr>
          <w:rFonts w:ascii="Angsana New" w:hAnsi="Angsana New"/>
          <w:b/>
          <w:bCs/>
          <w:sz w:val="30"/>
          <w:szCs w:val="30"/>
          <w:cs/>
        </w:rPr>
        <w:t>ระหว่าง</w:t>
      </w:r>
      <w:r w:rsidRPr="0036745B">
        <w:rPr>
          <w:rFonts w:ascii="Angsana New" w:hAnsi="Angsana New"/>
          <w:b/>
          <w:bCs/>
          <w:sz w:val="32"/>
          <w:szCs w:val="32"/>
          <w:cs/>
        </w:rPr>
        <w:t>กาลโดย</w:t>
      </w:r>
      <w:r w:rsidRPr="0036745B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36745B">
        <w:rPr>
          <w:rFonts w:ascii="Angsana New" w:hAnsi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6FF75395" w14:textId="77777777" w:rsidR="0036745B" w:rsidRPr="0036745B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  <w:cs/>
        </w:rPr>
      </w:pPr>
      <w:r w:rsidRPr="0036745B">
        <w:rPr>
          <w:rFonts w:ascii="Angsana New" w:hAnsi="Angsana New"/>
          <w:sz w:val="32"/>
          <w:szCs w:val="32"/>
          <w:cs/>
        </w:rPr>
        <w:t>เสนอ</w:t>
      </w:r>
      <w:r w:rsidRPr="0036745B">
        <w:rPr>
          <w:rFonts w:ascii="Angsana New" w:hAnsi="Angsana New" w:hint="cs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คาร์มาร์ท </w:t>
      </w:r>
      <w:r w:rsidRPr="0036745B"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5194FCB5" w14:textId="66A115BB" w:rsidR="0036745B" w:rsidRPr="0036745B" w:rsidRDefault="0036745B" w:rsidP="00B8056F">
      <w:pPr>
        <w:spacing w:before="360" w:after="120"/>
        <w:ind w:right="-7"/>
        <w:rPr>
          <w:rFonts w:ascii="Angsana New" w:hAnsi="Angsana New"/>
          <w:sz w:val="32"/>
          <w:szCs w:val="32"/>
        </w:rPr>
      </w:pPr>
      <w:r w:rsidRPr="0036745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CD55C9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CD55C9" w:rsidRPr="00617A84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CD55C9" w:rsidRPr="00617A84">
        <w:rPr>
          <w:rFonts w:ascii="Angsana New" w:hAnsi="Angsana New" w:hint="cs"/>
          <w:sz w:val="32"/>
          <w:szCs w:val="32"/>
          <w:cs/>
        </w:rPr>
        <w:t>คาร์มาร์ท</w:t>
      </w:r>
      <w:r w:rsidR="00CD55C9" w:rsidRPr="00617A84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CD55C9" w:rsidRPr="00617A84">
        <w:rPr>
          <w:rFonts w:ascii="Angsana New" w:hAnsi="Angsana New" w:hint="cs"/>
          <w:sz w:val="32"/>
          <w:szCs w:val="32"/>
          <w:cs/>
        </w:rPr>
        <w:t>และ</w:t>
      </w:r>
      <w:r w:rsidR="00CD55C9" w:rsidRPr="00A136F1">
        <w:rPr>
          <w:rFonts w:ascii="Angsana New" w:hAnsi="Angsana New" w:hint="cs"/>
          <w:sz w:val="32"/>
          <w:szCs w:val="32"/>
          <w:cs/>
        </w:rPr>
        <w:t>บริษัท</w:t>
      </w:r>
      <w:r w:rsidR="00CD55C9" w:rsidRPr="0036745B">
        <w:rPr>
          <w:rFonts w:ascii="Angsana New" w:hAnsi="Angsana New" w:hint="cs"/>
          <w:sz w:val="32"/>
          <w:szCs w:val="32"/>
          <w:cs/>
        </w:rPr>
        <w:t>ย่อย</w:t>
      </w:r>
      <w:r w:rsidR="00CD55C9">
        <w:rPr>
          <w:rFonts w:ascii="Angsana New" w:hAnsi="Angsana New"/>
          <w:sz w:val="32"/>
          <w:szCs w:val="32"/>
        </w:rPr>
        <w:t xml:space="preserve"> </w:t>
      </w:r>
      <w:r w:rsidR="00CD55C9">
        <w:rPr>
          <w:rFonts w:ascii="Angsana New" w:hAnsi="Angsana New" w:hint="cs"/>
          <w:sz w:val="32"/>
          <w:szCs w:val="32"/>
          <w:cs/>
        </w:rPr>
        <w:t>(กลุ่มบริษัท)                ซึ่งประกอบไปด้วย</w:t>
      </w:r>
      <w:r w:rsidRPr="00A136F1">
        <w:rPr>
          <w:rFonts w:ascii="Angsana New" w:hAnsi="Angsana New"/>
          <w:sz w:val="32"/>
          <w:szCs w:val="32"/>
          <w:cs/>
        </w:rPr>
        <w:t>งบฐานะ</w:t>
      </w:r>
      <w:r w:rsidRPr="00617A84">
        <w:rPr>
          <w:rFonts w:ascii="Angsana New" w:hAnsi="Angsana New"/>
          <w:sz w:val="32"/>
          <w:szCs w:val="32"/>
          <w:cs/>
        </w:rPr>
        <w:t>การเงิน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Pr="00617A84">
        <w:rPr>
          <w:rFonts w:ascii="Angsana New" w:hAnsi="Angsana New"/>
          <w:sz w:val="32"/>
          <w:szCs w:val="32"/>
          <w:cs/>
        </w:rPr>
        <w:t xml:space="preserve"> ณ วัน</w:t>
      </w:r>
      <w:r w:rsidRPr="00617A84">
        <w:rPr>
          <w:rFonts w:ascii="Angsana New" w:hAnsi="Angsana New" w:hint="cs"/>
          <w:sz w:val="32"/>
          <w:szCs w:val="32"/>
          <w:cs/>
        </w:rPr>
        <w:t>ที่</w:t>
      </w:r>
      <w:r w:rsidRPr="00617A84">
        <w:rPr>
          <w:rFonts w:ascii="Angsana New" w:hAnsi="Angsana New"/>
          <w:sz w:val="32"/>
          <w:szCs w:val="32"/>
          <w:cs/>
        </w:rPr>
        <w:t xml:space="preserve"> </w:t>
      </w:r>
      <w:r w:rsidR="008E4931">
        <w:rPr>
          <w:rFonts w:ascii="Angsana New" w:hAnsi="Angsana New"/>
          <w:sz w:val="32"/>
          <w:szCs w:val="32"/>
        </w:rPr>
        <w:t xml:space="preserve">30 </w:t>
      </w:r>
      <w:r w:rsidR="00603588">
        <w:rPr>
          <w:rFonts w:ascii="Angsana New" w:hAnsi="Angsana New" w:hint="cs"/>
          <w:sz w:val="32"/>
          <w:szCs w:val="32"/>
          <w:cs/>
        </w:rPr>
        <w:t>กันยายน</w:t>
      </w:r>
      <w:r w:rsidR="00CC1D85">
        <w:rPr>
          <w:rFonts w:ascii="Angsana New" w:hAnsi="Angsana New" w:hint="cs"/>
          <w:sz w:val="32"/>
          <w:szCs w:val="32"/>
          <w:cs/>
        </w:rPr>
        <w:t xml:space="preserve"> </w:t>
      </w:r>
      <w:r w:rsidR="00CC1D85">
        <w:rPr>
          <w:rFonts w:ascii="Angsana New" w:hAnsi="Angsana New"/>
          <w:sz w:val="32"/>
          <w:szCs w:val="32"/>
        </w:rPr>
        <w:t>2567</w:t>
      </w:r>
      <w:r w:rsidRPr="00617A84">
        <w:rPr>
          <w:rFonts w:ascii="Angsana New" w:hAnsi="Angsana New"/>
          <w:sz w:val="32"/>
          <w:szCs w:val="32"/>
          <w:cs/>
        </w:rPr>
        <w:t xml:space="preserve"> </w:t>
      </w:r>
      <w:r w:rsidR="00F25C98" w:rsidRPr="00617A84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A1733D">
        <w:rPr>
          <w:rFonts w:ascii="Angsana New" w:hAnsi="Angsana New" w:hint="cs"/>
          <w:sz w:val="32"/>
          <w:szCs w:val="32"/>
          <w:cs/>
        </w:rPr>
        <w:t>และ</w:t>
      </w:r>
      <w:r w:rsidR="00C04D80" w:rsidRPr="00617A84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A1733D" w:rsidRPr="009F1942">
        <w:rPr>
          <w:rFonts w:ascii="Angsana New" w:hAnsi="Angsana New"/>
          <w:sz w:val="32"/>
          <w:szCs w:val="32"/>
          <w:cs/>
        </w:rPr>
        <w:t>สำหรับ</w:t>
      </w:r>
      <w:r w:rsidR="00A1733D" w:rsidRPr="009F194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E4931">
        <w:rPr>
          <w:rFonts w:ascii="Angsana New" w:hAnsi="Angsana New" w:hint="cs"/>
          <w:sz w:val="32"/>
          <w:szCs w:val="32"/>
          <w:cs/>
        </w:rPr>
        <w:t>และ</w:t>
      </w:r>
      <w:r w:rsidR="00603588">
        <w:rPr>
          <w:rFonts w:ascii="Angsana New" w:hAnsi="Angsana New" w:hint="cs"/>
          <w:sz w:val="32"/>
          <w:szCs w:val="32"/>
          <w:cs/>
        </w:rPr>
        <w:t>เก้า</w:t>
      </w:r>
      <w:r w:rsidR="007F71B8">
        <w:rPr>
          <w:rFonts w:ascii="Angsana New" w:hAnsi="Angsana New" w:hint="cs"/>
          <w:sz w:val="32"/>
          <w:szCs w:val="32"/>
          <w:cs/>
        </w:rPr>
        <w:t>เ</w:t>
      </w:r>
      <w:r w:rsidR="008E4931">
        <w:rPr>
          <w:rFonts w:ascii="Angsana New" w:hAnsi="Angsana New" w:hint="cs"/>
          <w:sz w:val="32"/>
          <w:szCs w:val="32"/>
          <w:cs/>
        </w:rPr>
        <w:t>ดือน</w:t>
      </w:r>
      <w:r w:rsidR="00A1733D" w:rsidRPr="009F1942">
        <w:rPr>
          <w:rFonts w:ascii="Angsana New" w:hAnsi="Angsana New" w:hint="cs"/>
          <w:sz w:val="32"/>
          <w:szCs w:val="32"/>
          <w:cs/>
        </w:rPr>
        <w:t>สิ้</w:t>
      </w:r>
      <w:r w:rsidR="00A1733D" w:rsidRPr="009F1942">
        <w:rPr>
          <w:rFonts w:ascii="Angsana New" w:hAnsi="Angsana New"/>
          <w:sz w:val="32"/>
          <w:szCs w:val="32"/>
          <w:cs/>
        </w:rPr>
        <w:t>นสุด</w:t>
      </w:r>
      <w:r w:rsidR="00A1733D" w:rsidRPr="009F194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C04D80" w:rsidRPr="00617A84">
        <w:rPr>
          <w:rFonts w:ascii="Angsana New" w:hAnsi="Angsana New" w:hint="cs"/>
          <w:sz w:val="32"/>
          <w:szCs w:val="32"/>
          <w:cs/>
        </w:rPr>
        <w:t xml:space="preserve"> </w:t>
      </w:r>
      <w:r w:rsidR="009E6BFD">
        <w:rPr>
          <w:rFonts w:ascii="Angsana New" w:hAnsi="Angsana New" w:hint="cs"/>
          <w:sz w:val="32"/>
          <w:szCs w:val="32"/>
          <w:cs/>
        </w:rPr>
        <w:t>และ</w:t>
      </w:r>
      <w:r w:rsidRPr="00617A84">
        <w:rPr>
          <w:rFonts w:ascii="Angsana New" w:hAnsi="Angsana New"/>
          <w:sz w:val="32"/>
          <w:szCs w:val="32"/>
          <w:cs/>
        </w:rPr>
        <w:t>งบการเป</w:t>
      </w:r>
      <w:r w:rsidRPr="00617A84">
        <w:rPr>
          <w:rFonts w:ascii="Angsana New" w:hAnsi="Angsana New" w:hint="cs"/>
          <w:sz w:val="32"/>
          <w:szCs w:val="32"/>
          <w:cs/>
        </w:rPr>
        <w:t>ลี่</w:t>
      </w:r>
      <w:r w:rsidRPr="00617A84">
        <w:rPr>
          <w:rFonts w:ascii="Angsana New" w:hAnsi="Angsana New"/>
          <w:sz w:val="32"/>
          <w:szCs w:val="32"/>
          <w:cs/>
        </w:rPr>
        <w:t>ยนแปลงส่วนของ</w:t>
      </w:r>
      <w:r w:rsidRPr="00617A84">
        <w:rPr>
          <w:rFonts w:ascii="Angsana New" w:hAnsi="Angsana New" w:hint="cs"/>
          <w:sz w:val="32"/>
          <w:szCs w:val="32"/>
          <w:cs/>
        </w:rPr>
        <w:t>ผู้</w:t>
      </w:r>
      <w:r w:rsidRPr="00617A84">
        <w:rPr>
          <w:rFonts w:ascii="Angsana New" w:hAnsi="Angsana New"/>
          <w:sz w:val="32"/>
          <w:szCs w:val="32"/>
          <w:cs/>
        </w:rPr>
        <w:t>ถือ</w:t>
      </w:r>
      <w:r w:rsidRPr="00617A84">
        <w:rPr>
          <w:rFonts w:ascii="Angsana New" w:hAnsi="Angsana New" w:hint="cs"/>
          <w:sz w:val="32"/>
          <w:szCs w:val="32"/>
          <w:cs/>
        </w:rPr>
        <w:t>หุ้</w:t>
      </w:r>
      <w:r w:rsidRPr="00617A84">
        <w:rPr>
          <w:rFonts w:ascii="Angsana New" w:hAnsi="Angsana New"/>
          <w:sz w:val="32"/>
          <w:szCs w:val="32"/>
          <w:cs/>
        </w:rPr>
        <w:t>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="006D7F0A">
        <w:rPr>
          <w:rFonts w:ascii="Angsana New" w:hAnsi="Angsana New"/>
          <w:sz w:val="32"/>
          <w:szCs w:val="32"/>
        </w:rPr>
        <w:t xml:space="preserve"> </w:t>
      </w:r>
      <w:r w:rsidRPr="00617A84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Pr="009F1942">
        <w:rPr>
          <w:rFonts w:ascii="Angsana New" w:hAnsi="Angsana New"/>
          <w:sz w:val="32"/>
          <w:szCs w:val="32"/>
          <w:cs/>
        </w:rPr>
        <w:t>สำหรับ</w:t>
      </w:r>
      <w:r w:rsidR="00C04D80" w:rsidRPr="009F1942">
        <w:rPr>
          <w:rFonts w:ascii="Angsana New" w:hAnsi="Angsana New" w:hint="cs"/>
          <w:sz w:val="32"/>
          <w:szCs w:val="32"/>
          <w:cs/>
        </w:rPr>
        <w:t>งวด</w:t>
      </w:r>
      <w:r w:rsidR="00603588">
        <w:rPr>
          <w:rFonts w:ascii="Angsana New" w:hAnsi="Angsana New" w:hint="cs"/>
          <w:sz w:val="32"/>
          <w:szCs w:val="32"/>
          <w:cs/>
        </w:rPr>
        <w:t>เก้า</w:t>
      </w:r>
      <w:r w:rsidR="008E4931" w:rsidRPr="009F1942">
        <w:rPr>
          <w:rFonts w:ascii="Angsana New" w:hAnsi="Angsana New" w:hint="cs"/>
          <w:sz w:val="32"/>
          <w:szCs w:val="32"/>
          <w:cs/>
        </w:rPr>
        <w:t>เดือน</w:t>
      </w:r>
      <w:r w:rsidRPr="009F1942">
        <w:rPr>
          <w:rFonts w:ascii="Angsana New" w:hAnsi="Angsana New" w:hint="cs"/>
          <w:sz w:val="32"/>
          <w:szCs w:val="32"/>
          <w:cs/>
        </w:rPr>
        <w:t>สิ้</w:t>
      </w:r>
      <w:r w:rsidRPr="009F1942">
        <w:rPr>
          <w:rFonts w:ascii="Angsana New" w:hAnsi="Angsana New"/>
          <w:sz w:val="32"/>
          <w:szCs w:val="32"/>
          <w:cs/>
        </w:rPr>
        <w:t>นสุด</w:t>
      </w:r>
      <w:r w:rsidR="0032265F" w:rsidRPr="009F194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252AA9">
        <w:rPr>
          <w:rFonts w:ascii="Angsana New" w:hAnsi="Angsana New" w:hint="cs"/>
          <w:sz w:val="32"/>
          <w:szCs w:val="32"/>
          <w:cs/>
        </w:rPr>
        <w:t xml:space="preserve"> </w:t>
      </w:r>
      <w:r w:rsidR="0032265F" w:rsidRPr="00617A84">
        <w:rPr>
          <w:rFonts w:ascii="Angsana New" w:hAnsi="Angsana New"/>
          <w:sz w:val="32"/>
          <w:szCs w:val="32"/>
          <w:cs/>
        </w:rPr>
        <w:t>แล</w:t>
      </w:r>
      <w:r w:rsidR="0032265F" w:rsidRPr="00617A84">
        <w:rPr>
          <w:rFonts w:ascii="Angsana New" w:hAnsi="Angsana New" w:hint="cs"/>
          <w:sz w:val="32"/>
          <w:szCs w:val="32"/>
          <w:cs/>
        </w:rPr>
        <w:t>ะ</w:t>
      </w:r>
      <w:r w:rsidRPr="00617A84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="00861858" w:rsidRPr="00617A8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17A84">
        <w:rPr>
          <w:rFonts w:ascii="Angsana New" w:hAnsi="Angsana New"/>
          <w:sz w:val="32"/>
          <w:szCs w:val="32"/>
          <w:cs/>
        </w:rPr>
        <w:t>แบบย่อ</w:t>
      </w:r>
      <w:r w:rsidR="006D7F0A">
        <w:rPr>
          <w:rFonts w:ascii="Angsana New" w:hAnsi="Angsana New"/>
          <w:sz w:val="32"/>
          <w:szCs w:val="32"/>
        </w:rPr>
        <w:t xml:space="preserve"> </w:t>
      </w:r>
      <w:r w:rsidRPr="0036745B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คาร์มาร์ท</w:t>
      </w:r>
      <w:r w:rsidRPr="0036745B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</w:t>
      </w:r>
      <w:r w:rsidR="004F35B6">
        <w:rPr>
          <w:rFonts w:ascii="Angsana New" w:hAnsi="Angsana New" w:hint="cs"/>
          <w:sz w:val="32"/>
          <w:szCs w:val="32"/>
          <w:cs/>
        </w:rPr>
        <w:t xml:space="preserve"> </w:t>
      </w:r>
      <w:r w:rsidR="00861858">
        <w:rPr>
          <w:rFonts w:ascii="Angsana New" w:hAnsi="Angsana New"/>
          <w:sz w:val="32"/>
          <w:szCs w:val="32"/>
        </w:rPr>
        <w:t>(</w:t>
      </w:r>
      <w:r w:rsidR="00861858">
        <w:rPr>
          <w:rFonts w:ascii="Angsana New" w:hAnsi="Angsana New" w:hint="cs"/>
          <w:sz w:val="32"/>
          <w:szCs w:val="32"/>
          <w:cs/>
        </w:rPr>
        <w:t>รวมเรียกว่า “ข้อมูลทางการเงินระหว่างกาล”)</w:t>
      </w:r>
      <w:r w:rsidR="009E6BFD">
        <w:rPr>
          <w:rFonts w:ascii="Angsana New" w:hAnsi="Angsana New" w:hint="cs"/>
          <w:sz w:val="32"/>
          <w:szCs w:val="32"/>
          <w:cs/>
        </w:rPr>
        <w:t xml:space="preserve"> </w:t>
      </w:r>
      <w:r w:rsidRPr="0036745B">
        <w:rPr>
          <w:rFonts w:ascii="Angsana New" w:hAnsi="Angsana New" w:hint="cs"/>
          <w:sz w:val="32"/>
          <w:szCs w:val="32"/>
          <w:cs/>
        </w:rPr>
        <w:t>ซึ่</w:t>
      </w:r>
      <w:r w:rsidRPr="0036745B">
        <w:rPr>
          <w:rFonts w:ascii="Angsana New" w:hAnsi="Angsana New"/>
          <w:sz w:val="32"/>
          <w:szCs w:val="32"/>
          <w:cs/>
        </w:rPr>
        <w:t>ง</w:t>
      </w:r>
      <w:r w:rsidRPr="0036745B">
        <w:rPr>
          <w:rFonts w:ascii="Angsana New" w:hAnsi="Angsana New" w:hint="cs"/>
          <w:sz w:val="32"/>
          <w:szCs w:val="32"/>
          <w:cs/>
        </w:rPr>
        <w:t>ผู้</w:t>
      </w:r>
      <w:r w:rsidRPr="0036745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36745B">
        <w:rPr>
          <w:rFonts w:ascii="Angsana New" w:hAnsi="Angsana New" w:hint="cs"/>
          <w:sz w:val="32"/>
          <w:szCs w:val="32"/>
          <w:cs/>
        </w:rPr>
        <w:t>นผู้</w:t>
      </w:r>
      <w:r w:rsidRPr="0036745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36745B">
        <w:rPr>
          <w:rFonts w:ascii="Angsana New" w:hAnsi="Angsana New" w:hint="cs"/>
          <w:sz w:val="32"/>
          <w:szCs w:val="32"/>
          <w:cs/>
        </w:rPr>
        <w:t>นี้</w:t>
      </w:r>
      <w:r w:rsidRPr="0036745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F25C98">
        <w:rPr>
          <w:rFonts w:ascii="Angsana New" w:hAnsi="Angsana New" w:hint="cs"/>
          <w:sz w:val="32"/>
          <w:szCs w:val="32"/>
          <w:cs/>
        </w:rPr>
        <w:t>ชี</w:t>
      </w:r>
      <w:r w:rsidRPr="0036745B">
        <w:rPr>
          <w:rFonts w:ascii="Angsana New" w:hAnsi="Angsana New"/>
          <w:sz w:val="32"/>
          <w:szCs w:val="32"/>
          <w:cs/>
        </w:rPr>
        <w:t>ฉบับ</w:t>
      </w:r>
      <w:r w:rsidRPr="0036745B">
        <w:rPr>
          <w:rFonts w:ascii="Angsana New" w:hAnsi="Angsana New" w:hint="cs"/>
          <w:sz w:val="32"/>
          <w:szCs w:val="32"/>
          <w:cs/>
        </w:rPr>
        <w:t>ที่</w:t>
      </w:r>
      <w:r w:rsidRPr="0036745B">
        <w:rPr>
          <w:rFonts w:ascii="Angsana New" w:hAnsi="Angsana New"/>
          <w:sz w:val="32"/>
          <w:szCs w:val="32"/>
          <w:cs/>
        </w:rPr>
        <w:t xml:space="preserve"> </w:t>
      </w:r>
      <w:r w:rsidRPr="0036745B">
        <w:rPr>
          <w:rFonts w:ascii="Angsana New" w:hAnsi="Angsana New"/>
          <w:sz w:val="32"/>
          <w:szCs w:val="32"/>
        </w:rPr>
        <w:t>34</w:t>
      </w:r>
      <w:r w:rsidRPr="0036745B">
        <w:rPr>
          <w:rFonts w:ascii="Angsana New" w:hAnsi="Angsana New" w:hint="cs"/>
          <w:sz w:val="32"/>
          <w:szCs w:val="32"/>
          <w:cs/>
        </w:rPr>
        <w:t xml:space="preserve"> </w:t>
      </w:r>
      <w:r w:rsidRPr="0036745B">
        <w:rPr>
          <w:rFonts w:ascii="Angsana New" w:hAnsi="Angsana New"/>
          <w:sz w:val="32"/>
          <w:szCs w:val="32"/>
          <w:cs/>
        </w:rPr>
        <w:t>เ</w:t>
      </w:r>
      <w:r w:rsidRPr="0036745B">
        <w:rPr>
          <w:rFonts w:ascii="Angsana New" w:hAnsi="Angsana New" w:hint="cs"/>
          <w:sz w:val="32"/>
          <w:szCs w:val="32"/>
          <w:cs/>
        </w:rPr>
        <w:t>รื่</w:t>
      </w:r>
      <w:r w:rsidRPr="0036745B">
        <w:rPr>
          <w:rFonts w:ascii="Angsana New" w:hAnsi="Angsana New"/>
          <w:sz w:val="32"/>
          <w:szCs w:val="32"/>
          <w:cs/>
        </w:rPr>
        <w:t xml:space="preserve">อง </w:t>
      </w:r>
      <w:r w:rsidR="00ED636B">
        <w:rPr>
          <w:rFonts w:ascii="Angsana New" w:hAnsi="Angsana New" w:hint="cs"/>
          <w:sz w:val="32"/>
          <w:szCs w:val="32"/>
          <w:cs/>
        </w:rPr>
        <w:t>การ</w:t>
      </w:r>
      <w:r w:rsidR="00BF47F4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="0032265F">
        <w:rPr>
          <w:rFonts w:ascii="Angsana New" w:hAnsi="Angsana New"/>
          <w:sz w:val="32"/>
          <w:szCs w:val="32"/>
          <w:cs/>
        </w:rPr>
        <w:t xml:space="preserve"> ส่วนข้าพเจ้าเป็</w:t>
      </w:r>
      <w:r w:rsidR="00D043B0">
        <w:rPr>
          <w:rFonts w:ascii="Angsana New" w:hAnsi="Angsana New" w:hint="cs"/>
          <w:sz w:val="32"/>
          <w:szCs w:val="32"/>
          <w:cs/>
        </w:rPr>
        <w:t>น</w:t>
      </w:r>
      <w:r w:rsidRPr="0036745B">
        <w:rPr>
          <w:rFonts w:ascii="Angsana New" w:hAnsi="Angsana New" w:hint="cs"/>
          <w:sz w:val="32"/>
          <w:szCs w:val="32"/>
          <w:cs/>
        </w:rPr>
        <w:t>ผู้</w:t>
      </w:r>
      <w:r w:rsidRPr="0036745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36745B">
        <w:rPr>
          <w:rFonts w:ascii="Angsana New" w:hAnsi="Angsana New" w:hint="cs"/>
          <w:sz w:val="32"/>
          <w:szCs w:val="32"/>
          <w:cs/>
        </w:rPr>
        <w:t>กี่</w:t>
      </w:r>
      <w:r w:rsidRPr="0036745B">
        <w:rPr>
          <w:rFonts w:ascii="Angsana New" w:hAnsi="Angsana New"/>
          <w:sz w:val="32"/>
          <w:szCs w:val="32"/>
          <w:cs/>
        </w:rPr>
        <w:t>ยวกับข้อมูล</w:t>
      </w:r>
      <w:r w:rsidR="00387F47">
        <w:rPr>
          <w:rFonts w:ascii="Angsana New" w:hAnsi="Angsana New" w:hint="cs"/>
          <w:sz w:val="32"/>
          <w:szCs w:val="32"/>
          <w:cs/>
        </w:rPr>
        <w:t>ท</w:t>
      </w:r>
      <w:r w:rsidRPr="0036745B">
        <w:rPr>
          <w:rFonts w:ascii="Angsana New" w:hAnsi="Angsana New"/>
          <w:sz w:val="32"/>
          <w:szCs w:val="32"/>
          <w:cs/>
        </w:rPr>
        <w:t xml:space="preserve">างการเงินระหว่างกาลดังกล่าวจากผลการสอบทานของข้าพเจ้า </w:t>
      </w:r>
    </w:p>
    <w:p w14:paraId="7139C99E" w14:textId="77777777" w:rsidR="001538D0" w:rsidRPr="001538D0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1538D0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B81FDD1" w14:textId="77777777" w:rsidR="0032265F" w:rsidRPr="00B366AC" w:rsidRDefault="0032265F" w:rsidP="000358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9091D">
        <w:rPr>
          <w:rFonts w:ascii="Angsana New" w:hAnsi="Angsana New" w:cs="Angsana New"/>
          <w:sz w:val="32"/>
          <w:szCs w:val="32"/>
        </w:rPr>
        <w:t>2410</w:t>
      </w:r>
      <w:r w:rsidR="00A240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="Angsana New" w:hAnsi="Angsana New" w:cs="Angsana New"/>
          <w:sz w:val="32"/>
          <w:szCs w:val="32"/>
          <w:cs/>
        </w:rPr>
        <w:t>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0C76F2BE" w14:textId="77777777" w:rsidR="001538D0" w:rsidRPr="001538D0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8F478AE" w14:textId="77777777" w:rsidR="00A07130" w:rsidRDefault="0036745B" w:rsidP="00035805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36745B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45B">
        <w:rPr>
          <w:rFonts w:ascii="Angsana New" w:hAnsi="Angsana New" w:hint="cs"/>
          <w:sz w:val="32"/>
          <w:szCs w:val="32"/>
          <w:cs/>
        </w:rPr>
        <w:t>ที่</w:t>
      </w:r>
      <w:r w:rsidRPr="0036745B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45B">
        <w:rPr>
          <w:rFonts w:ascii="Angsana New" w:hAnsi="Angsana New" w:hint="cs"/>
          <w:sz w:val="32"/>
          <w:szCs w:val="32"/>
          <w:cs/>
        </w:rPr>
        <w:t>ี</w:t>
      </w:r>
      <w:r w:rsidRPr="0036745B">
        <w:rPr>
          <w:rFonts w:ascii="Angsana New" w:hAnsi="Angsana New"/>
          <w:sz w:val="32"/>
          <w:szCs w:val="32"/>
          <w:cs/>
        </w:rPr>
        <w:t xml:space="preserve">ฉบับที่ </w:t>
      </w:r>
      <w:r w:rsidR="0049091D">
        <w:rPr>
          <w:rFonts w:ascii="Angsana New" w:hAnsi="Angsana New"/>
          <w:sz w:val="32"/>
          <w:szCs w:val="32"/>
        </w:rPr>
        <w:t>34</w:t>
      </w:r>
      <w:r w:rsidRPr="0036745B">
        <w:rPr>
          <w:rFonts w:ascii="Angsana New" w:hAnsi="Angsana New"/>
          <w:sz w:val="32"/>
          <w:szCs w:val="32"/>
          <w:cs/>
        </w:rPr>
        <w:t xml:space="preserve"> เรื่อง </w:t>
      </w:r>
      <w:r w:rsidR="00FB5B2F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45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7416971" w14:textId="77777777" w:rsidR="00C94A41" w:rsidRPr="00C71AAA" w:rsidRDefault="00C94A41" w:rsidP="00C94A41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 w:rsidRPr="00C71AAA">
        <w:rPr>
          <w:rFonts w:hint="cs"/>
          <w:sz w:val="32"/>
          <w:szCs w:val="32"/>
          <w:cs/>
        </w:rPr>
        <w:t>ชยพล ศุภเศรษฐนนท์</w:t>
      </w:r>
    </w:p>
    <w:p w14:paraId="54F82F40" w14:textId="77777777" w:rsidR="00906E54" w:rsidRPr="00A07130" w:rsidRDefault="00906E54" w:rsidP="00035805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A071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94A41">
        <w:rPr>
          <w:rFonts w:ascii="Angsana New" w:hAnsi="Angsana New"/>
          <w:sz w:val="32"/>
          <w:szCs w:val="32"/>
        </w:rPr>
        <w:t>3972</w:t>
      </w:r>
    </w:p>
    <w:p w14:paraId="229978B5" w14:textId="77777777" w:rsidR="001E12C5" w:rsidRPr="00A07130" w:rsidRDefault="001E12C5" w:rsidP="00035805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  <w:cs/>
        </w:rPr>
      </w:pPr>
      <w:r w:rsidRPr="00A07130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1F9A4C2" w14:textId="5F28D1D2" w:rsidR="00900CA2" w:rsidRPr="00906E54" w:rsidRDefault="00906E54" w:rsidP="00035805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A136F1">
        <w:rPr>
          <w:rFonts w:ascii="Angsana New" w:hAnsi="Angsana New"/>
          <w:sz w:val="32"/>
          <w:szCs w:val="32"/>
          <w:cs/>
        </w:rPr>
        <w:t>กรุงเทพฯ</w:t>
      </w:r>
      <w:r w:rsidRPr="00A72F6C">
        <w:rPr>
          <w:rFonts w:ascii="Angsana New" w:hAnsi="Angsana New"/>
          <w:sz w:val="32"/>
          <w:szCs w:val="32"/>
        </w:rPr>
        <w:t>:</w:t>
      </w:r>
      <w:r w:rsidR="0060607E" w:rsidRPr="00A72F6C">
        <w:rPr>
          <w:rFonts w:ascii="Angsana New" w:hAnsi="Angsana New"/>
          <w:sz w:val="32"/>
          <w:szCs w:val="32"/>
          <w:cs/>
        </w:rPr>
        <w:t xml:space="preserve"> </w:t>
      </w:r>
      <w:r w:rsidR="00A3544B">
        <w:rPr>
          <w:rFonts w:ascii="Angsana New" w:hAnsi="Angsana New"/>
          <w:sz w:val="32"/>
          <w:szCs w:val="32"/>
        </w:rPr>
        <w:t>13</w:t>
      </w:r>
      <w:r w:rsidR="00603588">
        <w:rPr>
          <w:rFonts w:ascii="Angsana New" w:hAnsi="Angsana New"/>
          <w:sz w:val="32"/>
          <w:szCs w:val="32"/>
        </w:rPr>
        <w:t xml:space="preserve"> </w:t>
      </w:r>
      <w:r w:rsidR="00603588">
        <w:rPr>
          <w:rFonts w:ascii="Angsana New" w:hAnsi="Angsana New" w:hint="cs"/>
          <w:sz w:val="32"/>
          <w:szCs w:val="32"/>
          <w:cs/>
        </w:rPr>
        <w:t>พฤศจิกายน</w:t>
      </w:r>
      <w:r w:rsidR="008E4931" w:rsidRPr="00706D09">
        <w:rPr>
          <w:rFonts w:ascii="Angsana New" w:hAnsi="Angsana New"/>
          <w:sz w:val="32"/>
          <w:szCs w:val="32"/>
          <w:cs/>
        </w:rPr>
        <w:t xml:space="preserve"> </w:t>
      </w:r>
      <w:r w:rsidR="00CC1D85">
        <w:rPr>
          <w:rFonts w:ascii="Angsana New" w:hAnsi="Angsana New"/>
          <w:sz w:val="32"/>
          <w:szCs w:val="32"/>
        </w:rPr>
        <w:t>2567</w:t>
      </w:r>
    </w:p>
    <w:sectPr w:rsidR="00900CA2" w:rsidRPr="00906E54" w:rsidSect="00CD55C9">
      <w:footerReference w:type="first" r:id="rId16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B6C7B" w14:textId="77777777" w:rsidR="00DF5EE6" w:rsidRDefault="00DF5EE6" w:rsidP="004F4BBB">
      <w:r>
        <w:separator/>
      </w:r>
    </w:p>
  </w:endnote>
  <w:endnote w:type="continuationSeparator" w:id="0">
    <w:p w14:paraId="02EB378F" w14:textId="77777777" w:rsidR="00DF5EE6" w:rsidRDefault="00DF5EE6" w:rsidP="004F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28121" w14:textId="77777777" w:rsidR="000414E5" w:rsidRDefault="000414E5" w:rsidP="00D525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D0B940D" w14:textId="77777777" w:rsidR="000414E5" w:rsidRDefault="000414E5" w:rsidP="00803D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3D3EC" w14:textId="77777777" w:rsidR="00373479" w:rsidRDefault="00373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4BA1D" w14:textId="77777777" w:rsidR="000414E5" w:rsidRDefault="000414E5" w:rsidP="00DE0C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B94D5A5" w14:textId="77777777" w:rsidR="000414E5" w:rsidRDefault="000414E5" w:rsidP="00D52515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7B00A" w14:textId="77777777" w:rsidR="00035805" w:rsidRPr="00C94A41" w:rsidRDefault="00035805" w:rsidP="00C94A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9BBE3" w14:textId="77777777" w:rsidR="00DF5EE6" w:rsidRDefault="00DF5EE6" w:rsidP="004F4BBB">
      <w:r>
        <w:separator/>
      </w:r>
    </w:p>
  </w:footnote>
  <w:footnote w:type="continuationSeparator" w:id="0">
    <w:p w14:paraId="41C8F396" w14:textId="77777777" w:rsidR="00DF5EE6" w:rsidRDefault="00DF5EE6" w:rsidP="004F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AFD9C" w14:textId="77777777" w:rsidR="00373479" w:rsidRDefault="00373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61E4C" w14:textId="77777777" w:rsidR="00373479" w:rsidRDefault="003734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A809" w14:textId="77777777" w:rsidR="00373479" w:rsidRDefault="00373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54"/>
    <w:rsid w:val="000011DF"/>
    <w:rsid w:val="000013DE"/>
    <w:rsid w:val="00001C18"/>
    <w:rsid w:val="00003E3D"/>
    <w:rsid w:val="000060F3"/>
    <w:rsid w:val="00006627"/>
    <w:rsid w:val="00006970"/>
    <w:rsid w:val="00011AE2"/>
    <w:rsid w:val="00011B3E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0BC"/>
    <w:rsid w:val="00024C6F"/>
    <w:rsid w:val="0002610D"/>
    <w:rsid w:val="00026C4B"/>
    <w:rsid w:val="000272CA"/>
    <w:rsid w:val="00027332"/>
    <w:rsid w:val="00027A45"/>
    <w:rsid w:val="000306EB"/>
    <w:rsid w:val="0003126C"/>
    <w:rsid w:val="000320F1"/>
    <w:rsid w:val="0003333F"/>
    <w:rsid w:val="00034250"/>
    <w:rsid w:val="00035401"/>
    <w:rsid w:val="00035805"/>
    <w:rsid w:val="00035B02"/>
    <w:rsid w:val="0004069A"/>
    <w:rsid w:val="000410D2"/>
    <w:rsid w:val="000414E5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46C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67B3C"/>
    <w:rsid w:val="00070FFC"/>
    <w:rsid w:val="00072DB4"/>
    <w:rsid w:val="00073082"/>
    <w:rsid w:val="000736FE"/>
    <w:rsid w:val="000758C0"/>
    <w:rsid w:val="00076952"/>
    <w:rsid w:val="00077B56"/>
    <w:rsid w:val="000805D8"/>
    <w:rsid w:val="0008095F"/>
    <w:rsid w:val="00081294"/>
    <w:rsid w:val="00081F68"/>
    <w:rsid w:val="00083464"/>
    <w:rsid w:val="00086EC7"/>
    <w:rsid w:val="00087B56"/>
    <w:rsid w:val="00087E33"/>
    <w:rsid w:val="00090166"/>
    <w:rsid w:val="0009034F"/>
    <w:rsid w:val="000905FD"/>
    <w:rsid w:val="00093351"/>
    <w:rsid w:val="000934F6"/>
    <w:rsid w:val="00093D85"/>
    <w:rsid w:val="0009487C"/>
    <w:rsid w:val="00094A3D"/>
    <w:rsid w:val="00094E73"/>
    <w:rsid w:val="000958A4"/>
    <w:rsid w:val="000958E6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203E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B85"/>
    <w:rsid w:val="000F238A"/>
    <w:rsid w:val="000F471B"/>
    <w:rsid w:val="000F6FA8"/>
    <w:rsid w:val="00100D53"/>
    <w:rsid w:val="00101224"/>
    <w:rsid w:val="00101687"/>
    <w:rsid w:val="00101A79"/>
    <w:rsid w:val="00101CAB"/>
    <w:rsid w:val="00102786"/>
    <w:rsid w:val="0010340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957"/>
    <w:rsid w:val="00116479"/>
    <w:rsid w:val="0011648E"/>
    <w:rsid w:val="00117291"/>
    <w:rsid w:val="001175C9"/>
    <w:rsid w:val="00117941"/>
    <w:rsid w:val="00117C69"/>
    <w:rsid w:val="00117E3B"/>
    <w:rsid w:val="00120DB9"/>
    <w:rsid w:val="00122A61"/>
    <w:rsid w:val="00122E46"/>
    <w:rsid w:val="0012466A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1ECE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128A"/>
    <w:rsid w:val="00142528"/>
    <w:rsid w:val="001445D3"/>
    <w:rsid w:val="00147CD5"/>
    <w:rsid w:val="00151A24"/>
    <w:rsid w:val="001522AC"/>
    <w:rsid w:val="001531B4"/>
    <w:rsid w:val="001538D0"/>
    <w:rsid w:val="00153E1C"/>
    <w:rsid w:val="001548A8"/>
    <w:rsid w:val="00156030"/>
    <w:rsid w:val="00156E27"/>
    <w:rsid w:val="001578F8"/>
    <w:rsid w:val="00160D48"/>
    <w:rsid w:val="00160EE7"/>
    <w:rsid w:val="001625E8"/>
    <w:rsid w:val="0016389B"/>
    <w:rsid w:val="00164AE2"/>
    <w:rsid w:val="00164AFE"/>
    <w:rsid w:val="0016639F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5E6F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31F"/>
    <w:rsid w:val="001A05B5"/>
    <w:rsid w:val="001A2362"/>
    <w:rsid w:val="001A31F2"/>
    <w:rsid w:val="001A33B5"/>
    <w:rsid w:val="001A493A"/>
    <w:rsid w:val="001A4980"/>
    <w:rsid w:val="001A53D2"/>
    <w:rsid w:val="001A55A8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607D"/>
    <w:rsid w:val="001D451D"/>
    <w:rsid w:val="001D474B"/>
    <w:rsid w:val="001D4851"/>
    <w:rsid w:val="001D49D8"/>
    <w:rsid w:val="001D5204"/>
    <w:rsid w:val="001D522C"/>
    <w:rsid w:val="001D5430"/>
    <w:rsid w:val="001D765B"/>
    <w:rsid w:val="001D7FE3"/>
    <w:rsid w:val="001E07AC"/>
    <w:rsid w:val="001E0C1C"/>
    <w:rsid w:val="001E1144"/>
    <w:rsid w:val="001E12C5"/>
    <w:rsid w:val="001E22AB"/>
    <w:rsid w:val="001E2536"/>
    <w:rsid w:val="001E429C"/>
    <w:rsid w:val="001E5531"/>
    <w:rsid w:val="001E684A"/>
    <w:rsid w:val="001E7312"/>
    <w:rsid w:val="001E7DD1"/>
    <w:rsid w:val="001F011E"/>
    <w:rsid w:val="001F2068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022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FD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5F33"/>
    <w:rsid w:val="002369CC"/>
    <w:rsid w:val="0024225D"/>
    <w:rsid w:val="002427B0"/>
    <w:rsid w:val="00242AEE"/>
    <w:rsid w:val="00243E76"/>
    <w:rsid w:val="00243EB4"/>
    <w:rsid w:val="00244DA2"/>
    <w:rsid w:val="002465D3"/>
    <w:rsid w:val="00246A5D"/>
    <w:rsid w:val="00251BE1"/>
    <w:rsid w:val="00252AA9"/>
    <w:rsid w:val="00252F0B"/>
    <w:rsid w:val="0025402A"/>
    <w:rsid w:val="0025443D"/>
    <w:rsid w:val="002548A7"/>
    <w:rsid w:val="00254DE7"/>
    <w:rsid w:val="0025500A"/>
    <w:rsid w:val="00255412"/>
    <w:rsid w:val="00255942"/>
    <w:rsid w:val="00255968"/>
    <w:rsid w:val="002606CD"/>
    <w:rsid w:val="00260AC5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190"/>
    <w:rsid w:val="00285272"/>
    <w:rsid w:val="0028527A"/>
    <w:rsid w:val="0028697D"/>
    <w:rsid w:val="00286E86"/>
    <w:rsid w:val="00287BB1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BDF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2B"/>
    <w:rsid w:val="002D088D"/>
    <w:rsid w:val="002D0932"/>
    <w:rsid w:val="002D3F78"/>
    <w:rsid w:val="002D4825"/>
    <w:rsid w:val="002D55F2"/>
    <w:rsid w:val="002D5C1E"/>
    <w:rsid w:val="002D6166"/>
    <w:rsid w:val="002D6311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3D09"/>
    <w:rsid w:val="002F5450"/>
    <w:rsid w:val="002F5EFA"/>
    <w:rsid w:val="002F5F19"/>
    <w:rsid w:val="002F618C"/>
    <w:rsid w:val="002F627C"/>
    <w:rsid w:val="002F638F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17F6F"/>
    <w:rsid w:val="003205AE"/>
    <w:rsid w:val="003212CC"/>
    <w:rsid w:val="00321488"/>
    <w:rsid w:val="00321E3E"/>
    <w:rsid w:val="0032265F"/>
    <w:rsid w:val="003232E7"/>
    <w:rsid w:val="003246D7"/>
    <w:rsid w:val="003249C4"/>
    <w:rsid w:val="00325873"/>
    <w:rsid w:val="00325CC4"/>
    <w:rsid w:val="00325DCD"/>
    <w:rsid w:val="00326180"/>
    <w:rsid w:val="0033061A"/>
    <w:rsid w:val="003308C7"/>
    <w:rsid w:val="00330EA4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487"/>
    <w:rsid w:val="003438A5"/>
    <w:rsid w:val="003438F0"/>
    <w:rsid w:val="00344132"/>
    <w:rsid w:val="00344B38"/>
    <w:rsid w:val="003452D7"/>
    <w:rsid w:val="00346DAC"/>
    <w:rsid w:val="00347CD2"/>
    <w:rsid w:val="00350373"/>
    <w:rsid w:val="00351210"/>
    <w:rsid w:val="00351CC6"/>
    <w:rsid w:val="003526F1"/>
    <w:rsid w:val="00353CA1"/>
    <w:rsid w:val="00354A0B"/>
    <w:rsid w:val="003565A5"/>
    <w:rsid w:val="00357565"/>
    <w:rsid w:val="0035791C"/>
    <w:rsid w:val="003579E4"/>
    <w:rsid w:val="0036249F"/>
    <w:rsid w:val="00362787"/>
    <w:rsid w:val="00362E32"/>
    <w:rsid w:val="00364613"/>
    <w:rsid w:val="00364EC9"/>
    <w:rsid w:val="0036526F"/>
    <w:rsid w:val="0036724A"/>
    <w:rsid w:val="0036745B"/>
    <w:rsid w:val="00370141"/>
    <w:rsid w:val="00371202"/>
    <w:rsid w:val="00371B89"/>
    <w:rsid w:val="00372AEF"/>
    <w:rsid w:val="00372EFC"/>
    <w:rsid w:val="0037314D"/>
    <w:rsid w:val="00373479"/>
    <w:rsid w:val="003734F1"/>
    <w:rsid w:val="0037535F"/>
    <w:rsid w:val="00375752"/>
    <w:rsid w:val="00375B55"/>
    <w:rsid w:val="003762BB"/>
    <w:rsid w:val="003762F1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47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97F"/>
    <w:rsid w:val="003A17B7"/>
    <w:rsid w:val="003A344B"/>
    <w:rsid w:val="003A39BE"/>
    <w:rsid w:val="003A6829"/>
    <w:rsid w:val="003A6E05"/>
    <w:rsid w:val="003A71A1"/>
    <w:rsid w:val="003A7FE5"/>
    <w:rsid w:val="003B09BE"/>
    <w:rsid w:val="003B1E2B"/>
    <w:rsid w:val="003B1E69"/>
    <w:rsid w:val="003B26C1"/>
    <w:rsid w:val="003B2A89"/>
    <w:rsid w:val="003B43D8"/>
    <w:rsid w:val="003B5BD2"/>
    <w:rsid w:val="003B5BF9"/>
    <w:rsid w:val="003B6E82"/>
    <w:rsid w:val="003C04E8"/>
    <w:rsid w:val="003C0AA8"/>
    <w:rsid w:val="003C17F5"/>
    <w:rsid w:val="003C1C9F"/>
    <w:rsid w:val="003C1F16"/>
    <w:rsid w:val="003C50D0"/>
    <w:rsid w:val="003C5CA4"/>
    <w:rsid w:val="003C62F2"/>
    <w:rsid w:val="003C7408"/>
    <w:rsid w:val="003C79B0"/>
    <w:rsid w:val="003C7B1A"/>
    <w:rsid w:val="003C7D46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4E4E"/>
    <w:rsid w:val="003E55E5"/>
    <w:rsid w:val="003E5607"/>
    <w:rsid w:val="003E5617"/>
    <w:rsid w:val="003E592C"/>
    <w:rsid w:val="003E7539"/>
    <w:rsid w:val="003E764C"/>
    <w:rsid w:val="003F0628"/>
    <w:rsid w:val="003F0E2F"/>
    <w:rsid w:val="003F2846"/>
    <w:rsid w:val="003F3676"/>
    <w:rsid w:val="003F40C1"/>
    <w:rsid w:val="003F4861"/>
    <w:rsid w:val="003F5BCD"/>
    <w:rsid w:val="003F5E11"/>
    <w:rsid w:val="003F760B"/>
    <w:rsid w:val="00401029"/>
    <w:rsid w:val="0040129C"/>
    <w:rsid w:val="00402BAC"/>
    <w:rsid w:val="00403153"/>
    <w:rsid w:val="0040469B"/>
    <w:rsid w:val="004048CE"/>
    <w:rsid w:val="004049E7"/>
    <w:rsid w:val="00405756"/>
    <w:rsid w:val="00406756"/>
    <w:rsid w:val="004067CB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7416"/>
    <w:rsid w:val="00430ECE"/>
    <w:rsid w:val="004335C1"/>
    <w:rsid w:val="004341CD"/>
    <w:rsid w:val="00435E50"/>
    <w:rsid w:val="0043649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0F3"/>
    <w:rsid w:val="004656B2"/>
    <w:rsid w:val="00466D9A"/>
    <w:rsid w:val="00473B25"/>
    <w:rsid w:val="00474A5E"/>
    <w:rsid w:val="00474DFD"/>
    <w:rsid w:val="004777E6"/>
    <w:rsid w:val="00481207"/>
    <w:rsid w:val="0048224C"/>
    <w:rsid w:val="00482AF0"/>
    <w:rsid w:val="004839C9"/>
    <w:rsid w:val="004862E9"/>
    <w:rsid w:val="00486C8D"/>
    <w:rsid w:val="004902FF"/>
    <w:rsid w:val="0049053D"/>
    <w:rsid w:val="0049091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6A8"/>
    <w:rsid w:val="004A2E9E"/>
    <w:rsid w:val="004A31BD"/>
    <w:rsid w:val="004A3218"/>
    <w:rsid w:val="004A3764"/>
    <w:rsid w:val="004A3D7B"/>
    <w:rsid w:val="004A3EF9"/>
    <w:rsid w:val="004A64F2"/>
    <w:rsid w:val="004A657C"/>
    <w:rsid w:val="004A6928"/>
    <w:rsid w:val="004B071B"/>
    <w:rsid w:val="004B0827"/>
    <w:rsid w:val="004B24CA"/>
    <w:rsid w:val="004B2F2E"/>
    <w:rsid w:val="004B31D4"/>
    <w:rsid w:val="004B3ECC"/>
    <w:rsid w:val="004B41B3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3D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0F8"/>
    <w:rsid w:val="004F0B5C"/>
    <w:rsid w:val="004F138C"/>
    <w:rsid w:val="004F321F"/>
    <w:rsid w:val="004F35B6"/>
    <w:rsid w:val="004F4BBB"/>
    <w:rsid w:val="004F7F27"/>
    <w:rsid w:val="00500894"/>
    <w:rsid w:val="00501AB6"/>
    <w:rsid w:val="00502011"/>
    <w:rsid w:val="005025E9"/>
    <w:rsid w:val="005051D7"/>
    <w:rsid w:val="00505F54"/>
    <w:rsid w:val="00506141"/>
    <w:rsid w:val="005061EA"/>
    <w:rsid w:val="00506256"/>
    <w:rsid w:val="00506808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EB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69C"/>
    <w:rsid w:val="00544AB6"/>
    <w:rsid w:val="00544D17"/>
    <w:rsid w:val="00546F5C"/>
    <w:rsid w:val="005471FD"/>
    <w:rsid w:val="005518BE"/>
    <w:rsid w:val="00551A1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1AE"/>
    <w:rsid w:val="005847BC"/>
    <w:rsid w:val="0058552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C6F6A"/>
    <w:rsid w:val="005D024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588"/>
    <w:rsid w:val="00604C4C"/>
    <w:rsid w:val="00605B06"/>
    <w:rsid w:val="0060607E"/>
    <w:rsid w:val="00606DC2"/>
    <w:rsid w:val="00611400"/>
    <w:rsid w:val="00613638"/>
    <w:rsid w:val="00613917"/>
    <w:rsid w:val="00613FA3"/>
    <w:rsid w:val="006151F2"/>
    <w:rsid w:val="0061535D"/>
    <w:rsid w:val="00616C66"/>
    <w:rsid w:val="0061761C"/>
    <w:rsid w:val="00617A84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200D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EF6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92B"/>
    <w:rsid w:val="00663A08"/>
    <w:rsid w:val="00663A94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B08"/>
    <w:rsid w:val="00671E1B"/>
    <w:rsid w:val="00672838"/>
    <w:rsid w:val="00672FBB"/>
    <w:rsid w:val="0067491E"/>
    <w:rsid w:val="00674B7C"/>
    <w:rsid w:val="006752FA"/>
    <w:rsid w:val="00676A42"/>
    <w:rsid w:val="00676B6D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97E18"/>
    <w:rsid w:val="006A158E"/>
    <w:rsid w:val="006A1960"/>
    <w:rsid w:val="006A1D0D"/>
    <w:rsid w:val="006A255C"/>
    <w:rsid w:val="006A37D1"/>
    <w:rsid w:val="006A3FDE"/>
    <w:rsid w:val="006A43BE"/>
    <w:rsid w:val="006A5209"/>
    <w:rsid w:val="006A5BE4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EDF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F0A"/>
    <w:rsid w:val="006E15EE"/>
    <w:rsid w:val="006E1875"/>
    <w:rsid w:val="006E3D90"/>
    <w:rsid w:val="006E4453"/>
    <w:rsid w:val="006E452F"/>
    <w:rsid w:val="006E4D7E"/>
    <w:rsid w:val="006E559B"/>
    <w:rsid w:val="006E68BA"/>
    <w:rsid w:val="006F0F0B"/>
    <w:rsid w:val="006F12E4"/>
    <w:rsid w:val="006F14C4"/>
    <w:rsid w:val="006F1506"/>
    <w:rsid w:val="006F36C0"/>
    <w:rsid w:val="006F3908"/>
    <w:rsid w:val="006F41A0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D09"/>
    <w:rsid w:val="00707D89"/>
    <w:rsid w:val="00707F1A"/>
    <w:rsid w:val="00710061"/>
    <w:rsid w:val="007101B0"/>
    <w:rsid w:val="00710908"/>
    <w:rsid w:val="00711D11"/>
    <w:rsid w:val="00711D27"/>
    <w:rsid w:val="00712510"/>
    <w:rsid w:val="0071291F"/>
    <w:rsid w:val="007135B9"/>
    <w:rsid w:val="00713A28"/>
    <w:rsid w:val="00713C64"/>
    <w:rsid w:val="007141D7"/>
    <w:rsid w:val="00714692"/>
    <w:rsid w:val="00714BFC"/>
    <w:rsid w:val="00715A03"/>
    <w:rsid w:val="00717030"/>
    <w:rsid w:val="007170C4"/>
    <w:rsid w:val="007170C9"/>
    <w:rsid w:val="00720F0F"/>
    <w:rsid w:val="007226B7"/>
    <w:rsid w:val="00725308"/>
    <w:rsid w:val="00725351"/>
    <w:rsid w:val="0072575D"/>
    <w:rsid w:val="00726EFD"/>
    <w:rsid w:val="0073063A"/>
    <w:rsid w:val="007313EA"/>
    <w:rsid w:val="00733A79"/>
    <w:rsid w:val="0073568C"/>
    <w:rsid w:val="00737955"/>
    <w:rsid w:val="00737B8E"/>
    <w:rsid w:val="00737D8B"/>
    <w:rsid w:val="0074043F"/>
    <w:rsid w:val="007409E1"/>
    <w:rsid w:val="00740CEC"/>
    <w:rsid w:val="0074103B"/>
    <w:rsid w:val="00741635"/>
    <w:rsid w:val="0074256B"/>
    <w:rsid w:val="00742E37"/>
    <w:rsid w:val="00744220"/>
    <w:rsid w:val="00744D86"/>
    <w:rsid w:val="0074623A"/>
    <w:rsid w:val="00746297"/>
    <w:rsid w:val="00746F2E"/>
    <w:rsid w:val="007472C6"/>
    <w:rsid w:val="007523AE"/>
    <w:rsid w:val="00752769"/>
    <w:rsid w:val="00752E43"/>
    <w:rsid w:val="00753DE1"/>
    <w:rsid w:val="0075493F"/>
    <w:rsid w:val="00755B5B"/>
    <w:rsid w:val="00762780"/>
    <w:rsid w:val="00762AB4"/>
    <w:rsid w:val="00762B2A"/>
    <w:rsid w:val="0076468F"/>
    <w:rsid w:val="00764A70"/>
    <w:rsid w:val="00764EE6"/>
    <w:rsid w:val="00767C1D"/>
    <w:rsid w:val="00771527"/>
    <w:rsid w:val="00772DE5"/>
    <w:rsid w:val="00774A8C"/>
    <w:rsid w:val="00774AA9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6C01"/>
    <w:rsid w:val="007872D8"/>
    <w:rsid w:val="00787B77"/>
    <w:rsid w:val="00792100"/>
    <w:rsid w:val="00792CED"/>
    <w:rsid w:val="0079305E"/>
    <w:rsid w:val="00793F5E"/>
    <w:rsid w:val="00794ABC"/>
    <w:rsid w:val="0079740F"/>
    <w:rsid w:val="007A0271"/>
    <w:rsid w:val="007A0B35"/>
    <w:rsid w:val="007A0EE1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674"/>
    <w:rsid w:val="007B443D"/>
    <w:rsid w:val="007B5455"/>
    <w:rsid w:val="007B635C"/>
    <w:rsid w:val="007B69F2"/>
    <w:rsid w:val="007B7C63"/>
    <w:rsid w:val="007B7DA1"/>
    <w:rsid w:val="007C001D"/>
    <w:rsid w:val="007C00AC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0E37"/>
    <w:rsid w:val="007E2EF8"/>
    <w:rsid w:val="007E5EB7"/>
    <w:rsid w:val="007E639F"/>
    <w:rsid w:val="007E6749"/>
    <w:rsid w:val="007E75EB"/>
    <w:rsid w:val="007F0A2A"/>
    <w:rsid w:val="007F0EA9"/>
    <w:rsid w:val="007F16D8"/>
    <w:rsid w:val="007F22F9"/>
    <w:rsid w:val="007F3274"/>
    <w:rsid w:val="007F4134"/>
    <w:rsid w:val="007F52C6"/>
    <w:rsid w:val="007F593E"/>
    <w:rsid w:val="007F6566"/>
    <w:rsid w:val="007F7153"/>
    <w:rsid w:val="007F71B8"/>
    <w:rsid w:val="007F7DDC"/>
    <w:rsid w:val="00802BED"/>
    <w:rsid w:val="00802E54"/>
    <w:rsid w:val="00803CD6"/>
    <w:rsid w:val="00803CE8"/>
    <w:rsid w:val="00803DD0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D20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35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858"/>
    <w:rsid w:val="00861F56"/>
    <w:rsid w:val="00864B7E"/>
    <w:rsid w:val="00864E1B"/>
    <w:rsid w:val="008675A7"/>
    <w:rsid w:val="0087005A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32DB"/>
    <w:rsid w:val="00894163"/>
    <w:rsid w:val="008943AC"/>
    <w:rsid w:val="0089445E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610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664"/>
    <w:rsid w:val="008D09E9"/>
    <w:rsid w:val="008D0CA3"/>
    <w:rsid w:val="008D0E91"/>
    <w:rsid w:val="008D2296"/>
    <w:rsid w:val="008D59F7"/>
    <w:rsid w:val="008D64AF"/>
    <w:rsid w:val="008E180F"/>
    <w:rsid w:val="008E187B"/>
    <w:rsid w:val="008E358B"/>
    <w:rsid w:val="008E3D7C"/>
    <w:rsid w:val="008E3E21"/>
    <w:rsid w:val="008E4931"/>
    <w:rsid w:val="008E4DD6"/>
    <w:rsid w:val="008E582C"/>
    <w:rsid w:val="008E5A57"/>
    <w:rsid w:val="008E6E05"/>
    <w:rsid w:val="008F0100"/>
    <w:rsid w:val="008F29C2"/>
    <w:rsid w:val="008F31FD"/>
    <w:rsid w:val="008F5F19"/>
    <w:rsid w:val="008F6A9A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3BDC"/>
    <w:rsid w:val="00905009"/>
    <w:rsid w:val="0090514B"/>
    <w:rsid w:val="00905BE0"/>
    <w:rsid w:val="00906883"/>
    <w:rsid w:val="00906E54"/>
    <w:rsid w:val="00907D57"/>
    <w:rsid w:val="009121C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35A"/>
    <w:rsid w:val="009351EC"/>
    <w:rsid w:val="009375EB"/>
    <w:rsid w:val="009378E2"/>
    <w:rsid w:val="00941D8F"/>
    <w:rsid w:val="00942025"/>
    <w:rsid w:val="009422FD"/>
    <w:rsid w:val="009427C7"/>
    <w:rsid w:val="00943302"/>
    <w:rsid w:val="00943984"/>
    <w:rsid w:val="00945CA3"/>
    <w:rsid w:val="00945E21"/>
    <w:rsid w:val="00947660"/>
    <w:rsid w:val="0094773D"/>
    <w:rsid w:val="00947E2A"/>
    <w:rsid w:val="00947F62"/>
    <w:rsid w:val="00950882"/>
    <w:rsid w:val="00950E30"/>
    <w:rsid w:val="009515A1"/>
    <w:rsid w:val="009524B9"/>
    <w:rsid w:val="009535E7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3018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6B4"/>
    <w:rsid w:val="00990BBC"/>
    <w:rsid w:val="00991B6B"/>
    <w:rsid w:val="00992769"/>
    <w:rsid w:val="009935FC"/>
    <w:rsid w:val="009936FD"/>
    <w:rsid w:val="00993890"/>
    <w:rsid w:val="00995271"/>
    <w:rsid w:val="0099593F"/>
    <w:rsid w:val="00995A6B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31D"/>
    <w:rsid w:val="009A2637"/>
    <w:rsid w:val="009A361D"/>
    <w:rsid w:val="009A4054"/>
    <w:rsid w:val="009A4A70"/>
    <w:rsid w:val="009A75D7"/>
    <w:rsid w:val="009A7FBB"/>
    <w:rsid w:val="009B097D"/>
    <w:rsid w:val="009B0F10"/>
    <w:rsid w:val="009B1208"/>
    <w:rsid w:val="009B14AA"/>
    <w:rsid w:val="009B4384"/>
    <w:rsid w:val="009B450C"/>
    <w:rsid w:val="009B5167"/>
    <w:rsid w:val="009B5A2A"/>
    <w:rsid w:val="009C020A"/>
    <w:rsid w:val="009C3C1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45D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BFD"/>
    <w:rsid w:val="009F074A"/>
    <w:rsid w:val="009F07D8"/>
    <w:rsid w:val="009F150E"/>
    <w:rsid w:val="009F1942"/>
    <w:rsid w:val="009F1C8A"/>
    <w:rsid w:val="009F246A"/>
    <w:rsid w:val="009F2C0D"/>
    <w:rsid w:val="009F2DE0"/>
    <w:rsid w:val="009F3CAE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130"/>
    <w:rsid w:val="00A07324"/>
    <w:rsid w:val="00A0748F"/>
    <w:rsid w:val="00A10589"/>
    <w:rsid w:val="00A105EA"/>
    <w:rsid w:val="00A1080D"/>
    <w:rsid w:val="00A11C5E"/>
    <w:rsid w:val="00A136F1"/>
    <w:rsid w:val="00A14298"/>
    <w:rsid w:val="00A17213"/>
    <w:rsid w:val="00A17311"/>
    <w:rsid w:val="00A1733D"/>
    <w:rsid w:val="00A17C89"/>
    <w:rsid w:val="00A17ECF"/>
    <w:rsid w:val="00A20421"/>
    <w:rsid w:val="00A208AE"/>
    <w:rsid w:val="00A217A0"/>
    <w:rsid w:val="00A21F4A"/>
    <w:rsid w:val="00A22708"/>
    <w:rsid w:val="00A23D2D"/>
    <w:rsid w:val="00A2409A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2E65"/>
    <w:rsid w:val="00A3353A"/>
    <w:rsid w:val="00A34413"/>
    <w:rsid w:val="00A3544B"/>
    <w:rsid w:val="00A36E45"/>
    <w:rsid w:val="00A374DE"/>
    <w:rsid w:val="00A376E9"/>
    <w:rsid w:val="00A4044C"/>
    <w:rsid w:val="00A40E01"/>
    <w:rsid w:val="00A42F3E"/>
    <w:rsid w:val="00A43A1B"/>
    <w:rsid w:val="00A43A51"/>
    <w:rsid w:val="00A44759"/>
    <w:rsid w:val="00A4645B"/>
    <w:rsid w:val="00A46D10"/>
    <w:rsid w:val="00A47290"/>
    <w:rsid w:val="00A4758C"/>
    <w:rsid w:val="00A478E2"/>
    <w:rsid w:val="00A47BCD"/>
    <w:rsid w:val="00A50301"/>
    <w:rsid w:val="00A5100B"/>
    <w:rsid w:val="00A5175B"/>
    <w:rsid w:val="00A5306B"/>
    <w:rsid w:val="00A53D99"/>
    <w:rsid w:val="00A53DBB"/>
    <w:rsid w:val="00A5553B"/>
    <w:rsid w:val="00A566C1"/>
    <w:rsid w:val="00A56E7F"/>
    <w:rsid w:val="00A57062"/>
    <w:rsid w:val="00A57C7A"/>
    <w:rsid w:val="00A60A9C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F6C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A7174"/>
    <w:rsid w:val="00AB136A"/>
    <w:rsid w:val="00AB1A45"/>
    <w:rsid w:val="00AB1F72"/>
    <w:rsid w:val="00AB2072"/>
    <w:rsid w:val="00AB208E"/>
    <w:rsid w:val="00AB2933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432"/>
    <w:rsid w:val="00AC4F2B"/>
    <w:rsid w:val="00AC5DC7"/>
    <w:rsid w:val="00AC660A"/>
    <w:rsid w:val="00AC79E4"/>
    <w:rsid w:val="00AD061B"/>
    <w:rsid w:val="00AD0659"/>
    <w:rsid w:val="00AD1D7C"/>
    <w:rsid w:val="00AD25A2"/>
    <w:rsid w:val="00AD4798"/>
    <w:rsid w:val="00AD5A99"/>
    <w:rsid w:val="00AD76C7"/>
    <w:rsid w:val="00AE1A0D"/>
    <w:rsid w:val="00AE3466"/>
    <w:rsid w:val="00AE3975"/>
    <w:rsid w:val="00AE3E96"/>
    <w:rsid w:val="00AE4A5E"/>
    <w:rsid w:val="00AE6135"/>
    <w:rsid w:val="00AF21BA"/>
    <w:rsid w:val="00AF23E0"/>
    <w:rsid w:val="00AF3719"/>
    <w:rsid w:val="00AF56BD"/>
    <w:rsid w:val="00AF7710"/>
    <w:rsid w:val="00AF7D78"/>
    <w:rsid w:val="00B00B0D"/>
    <w:rsid w:val="00B02579"/>
    <w:rsid w:val="00B04AD9"/>
    <w:rsid w:val="00B054A6"/>
    <w:rsid w:val="00B061FB"/>
    <w:rsid w:val="00B063D0"/>
    <w:rsid w:val="00B069D1"/>
    <w:rsid w:val="00B069FD"/>
    <w:rsid w:val="00B07C85"/>
    <w:rsid w:val="00B10E42"/>
    <w:rsid w:val="00B11EAA"/>
    <w:rsid w:val="00B13211"/>
    <w:rsid w:val="00B133F5"/>
    <w:rsid w:val="00B1344A"/>
    <w:rsid w:val="00B13E51"/>
    <w:rsid w:val="00B140CA"/>
    <w:rsid w:val="00B15A59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BC9"/>
    <w:rsid w:val="00B32CEA"/>
    <w:rsid w:val="00B34721"/>
    <w:rsid w:val="00B348CA"/>
    <w:rsid w:val="00B34FED"/>
    <w:rsid w:val="00B357BE"/>
    <w:rsid w:val="00B3601B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C19"/>
    <w:rsid w:val="00B565CE"/>
    <w:rsid w:val="00B579CE"/>
    <w:rsid w:val="00B60977"/>
    <w:rsid w:val="00B60A65"/>
    <w:rsid w:val="00B62201"/>
    <w:rsid w:val="00B626F4"/>
    <w:rsid w:val="00B62DBF"/>
    <w:rsid w:val="00B63C45"/>
    <w:rsid w:val="00B63D61"/>
    <w:rsid w:val="00B647C3"/>
    <w:rsid w:val="00B649FE"/>
    <w:rsid w:val="00B64FED"/>
    <w:rsid w:val="00B65910"/>
    <w:rsid w:val="00B66AFD"/>
    <w:rsid w:val="00B66DA0"/>
    <w:rsid w:val="00B67A9C"/>
    <w:rsid w:val="00B72CBF"/>
    <w:rsid w:val="00B732FC"/>
    <w:rsid w:val="00B73E26"/>
    <w:rsid w:val="00B7451C"/>
    <w:rsid w:val="00B74B26"/>
    <w:rsid w:val="00B74F54"/>
    <w:rsid w:val="00B7588C"/>
    <w:rsid w:val="00B75CCC"/>
    <w:rsid w:val="00B75D50"/>
    <w:rsid w:val="00B76B3E"/>
    <w:rsid w:val="00B76B93"/>
    <w:rsid w:val="00B8056F"/>
    <w:rsid w:val="00B8098D"/>
    <w:rsid w:val="00B810FA"/>
    <w:rsid w:val="00B82C9E"/>
    <w:rsid w:val="00B83331"/>
    <w:rsid w:val="00B83F46"/>
    <w:rsid w:val="00B84BAC"/>
    <w:rsid w:val="00B865B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40AE"/>
    <w:rsid w:val="00BB6D58"/>
    <w:rsid w:val="00BB6F28"/>
    <w:rsid w:val="00BB738F"/>
    <w:rsid w:val="00BC156F"/>
    <w:rsid w:val="00BC1591"/>
    <w:rsid w:val="00BC2D5F"/>
    <w:rsid w:val="00BC340D"/>
    <w:rsid w:val="00BC38B1"/>
    <w:rsid w:val="00BC3B62"/>
    <w:rsid w:val="00BC4876"/>
    <w:rsid w:val="00BC4A10"/>
    <w:rsid w:val="00BC4BC8"/>
    <w:rsid w:val="00BC5A30"/>
    <w:rsid w:val="00BC6AC2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3EF4"/>
    <w:rsid w:val="00BE40F3"/>
    <w:rsid w:val="00BE542C"/>
    <w:rsid w:val="00BF0532"/>
    <w:rsid w:val="00BF1C4F"/>
    <w:rsid w:val="00BF1C56"/>
    <w:rsid w:val="00BF2C32"/>
    <w:rsid w:val="00BF338A"/>
    <w:rsid w:val="00BF47F4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D80"/>
    <w:rsid w:val="00C058F6"/>
    <w:rsid w:val="00C05E3C"/>
    <w:rsid w:val="00C063A7"/>
    <w:rsid w:val="00C064A1"/>
    <w:rsid w:val="00C06518"/>
    <w:rsid w:val="00C06EE3"/>
    <w:rsid w:val="00C11764"/>
    <w:rsid w:val="00C12827"/>
    <w:rsid w:val="00C134A0"/>
    <w:rsid w:val="00C13BA1"/>
    <w:rsid w:val="00C14959"/>
    <w:rsid w:val="00C15125"/>
    <w:rsid w:val="00C15316"/>
    <w:rsid w:val="00C16C6C"/>
    <w:rsid w:val="00C16EED"/>
    <w:rsid w:val="00C1712D"/>
    <w:rsid w:val="00C1733B"/>
    <w:rsid w:val="00C17466"/>
    <w:rsid w:val="00C206DC"/>
    <w:rsid w:val="00C20F64"/>
    <w:rsid w:val="00C2104F"/>
    <w:rsid w:val="00C2158D"/>
    <w:rsid w:val="00C21F4F"/>
    <w:rsid w:val="00C233FC"/>
    <w:rsid w:val="00C2623D"/>
    <w:rsid w:val="00C268F2"/>
    <w:rsid w:val="00C269BC"/>
    <w:rsid w:val="00C26BFC"/>
    <w:rsid w:val="00C27C28"/>
    <w:rsid w:val="00C31213"/>
    <w:rsid w:val="00C31BE1"/>
    <w:rsid w:val="00C32083"/>
    <w:rsid w:val="00C328C6"/>
    <w:rsid w:val="00C32D70"/>
    <w:rsid w:val="00C33878"/>
    <w:rsid w:val="00C34BFA"/>
    <w:rsid w:val="00C35824"/>
    <w:rsid w:val="00C37DD2"/>
    <w:rsid w:val="00C42C90"/>
    <w:rsid w:val="00C43375"/>
    <w:rsid w:val="00C43905"/>
    <w:rsid w:val="00C44A01"/>
    <w:rsid w:val="00C46030"/>
    <w:rsid w:val="00C461AC"/>
    <w:rsid w:val="00C46B66"/>
    <w:rsid w:val="00C50AD5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0317"/>
    <w:rsid w:val="00C822E6"/>
    <w:rsid w:val="00C843B8"/>
    <w:rsid w:val="00C849CD"/>
    <w:rsid w:val="00C84C28"/>
    <w:rsid w:val="00C856B3"/>
    <w:rsid w:val="00C858FF"/>
    <w:rsid w:val="00C87804"/>
    <w:rsid w:val="00C9391F"/>
    <w:rsid w:val="00C94A41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0F1"/>
    <w:rsid w:val="00CC1D85"/>
    <w:rsid w:val="00CC1F75"/>
    <w:rsid w:val="00CC220E"/>
    <w:rsid w:val="00CC4F2F"/>
    <w:rsid w:val="00CC5DAC"/>
    <w:rsid w:val="00CC6633"/>
    <w:rsid w:val="00CC6C0D"/>
    <w:rsid w:val="00CC7733"/>
    <w:rsid w:val="00CD0EAD"/>
    <w:rsid w:val="00CD1E38"/>
    <w:rsid w:val="00CD21A8"/>
    <w:rsid w:val="00CD4B32"/>
    <w:rsid w:val="00CD55C9"/>
    <w:rsid w:val="00CD68A7"/>
    <w:rsid w:val="00CD6E0B"/>
    <w:rsid w:val="00CD7204"/>
    <w:rsid w:val="00CD7BAC"/>
    <w:rsid w:val="00CE1C00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403"/>
    <w:rsid w:val="00D03FB7"/>
    <w:rsid w:val="00D043B0"/>
    <w:rsid w:val="00D04488"/>
    <w:rsid w:val="00D05398"/>
    <w:rsid w:val="00D05839"/>
    <w:rsid w:val="00D05EA9"/>
    <w:rsid w:val="00D067BD"/>
    <w:rsid w:val="00D06BD1"/>
    <w:rsid w:val="00D07846"/>
    <w:rsid w:val="00D131A4"/>
    <w:rsid w:val="00D13E72"/>
    <w:rsid w:val="00D144CF"/>
    <w:rsid w:val="00D14B6F"/>
    <w:rsid w:val="00D14D31"/>
    <w:rsid w:val="00D14DC5"/>
    <w:rsid w:val="00D166B9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666"/>
    <w:rsid w:val="00D32C18"/>
    <w:rsid w:val="00D32D98"/>
    <w:rsid w:val="00D334BB"/>
    <w:rsid w:val="00D34125"/>
    <w:rsid w:val="00D342F4"/>
    <w:rsid w:val="00D347BF"/>
    <w:rsid w:val="00D35468"/>
    <w:rsid w:val="00D35537"/>
    <w:rsid w:val="00D37904"/>
    <w:rsid w:val="00D40F81"/>
    <w:rsid w:val="00D414C0"/>
    <w:rsid w:val="00D41567"/>
    <w:rsid w:val="00D4384C"/>
    <w:rsid w:val="00D4431A"/>
    <w:rsid w:val="00D444FE"/>
    <w:rsid w:val="00D459A5"/>
    <w:rsid w:val="00D46DCD"/>
    <w:rsid w:val="00D504DB"/>
    <w:rsid w:val="00D52515"/>
    <w:rsid w:val="00D55155"/>
    <w:rsid w:val="00D60F34"/>
    <w:rsid w:val="00D61161"/>
    <w:rsid w:val="00D62321"/>
    <w:rsid w:val="00D62ADF"/>
    <w:rsid w:val="00D634B9"/>
    <w:rsid w:val="00D63AAF"/>
    <w:rsid w:val="00D675F2"/>
    <w:rsid w:val="00D706EF"/>
    <w:rsid w:val="00D74390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68D1"/>
    <w:rsid w:val="00D92040"/>
    <w:rsid w:val="00D931D2"/>
    <w:rsid w:val="00D94C02"/>
    <w:rsid w:val="00D94F1F"/>
    <w:rsid w:val="00D95621"/>
    <w:rsid w:val="00D95BB5"/>
    <w:rsid w:val="00D95F95"/>
    <w:rsid w:val="00DA0A21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2189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CDC"/>
    <w:rsid w:val="00DE103F"/>
    <w:rsid w:val="00DE1F1D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5EE6"/>
    <w:rsid w:val="00DF6144"/>
    <w:rsid w:val="00DF7C2F"/>
    <w:rsid w:val="00E01D44"/>
    <w:rsid w:val="00E02416"/>
    <w:rsid w:val="00E03DD5"/>
    <w:rsid w:val="00E03E98"/>
    <w:rsid w:val="00E047E7"/>
    <w:rsid w:val="00E0585C"/>
    <w:rsid w:val="00E05DB0"/>
    <w:rsid w:val="00E06CDB"/>
    <w:rsid w:val="00E070A5"/>
    <w:rsid w:val="00E0757F"/>
    <w:rsid w:val="00E10267"/>
    <w:rsid w:val="00E1033A"/>
    <w:rsid w:val="00E106DB"/>
    <w:rsid w:val="00E12AF7"/>
    <w:rsid w:val="00E12D4E"/>
    <w:rsid w:val="00E13642"/>
    <w:rsid w:val="00E15401"/>
    <w:rsid w:val="00E1735D"/>
    <w:rsid w:val="00E173AF"/>
    <w:rsid w:val="00E20AD5"/>
    <w:rsid w:val="00E20C66"/>
    <w:rsid w:val="00E219A7"/>
    <w:rsid w:val="00E22355"/>
    <w:rsid w:val="00E22408"/>
    <w:rsid w:val="00E22E19"/>
    <w:rsid w:val="00E24BD2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1C9C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31"/>
    <w:rsid w:val="00E467DF"/>
    <w:rsid w:val="00E50002"/>
    <w:rsid w:val="00E51956"/>
    <w:rsid w:val="00E525EA"/>
    <w:rsid w:val="00E52B8D"/>
    <w:rsid w:val="00E53293"/>
    <w:rsid w:val="00E533C6"/>
    <w:rsid w:val="00E53865"/>
    <w:rsid w:val="00E53E84"/>
    <w:rsid w:val="00E56809"/>
    <w:rsid w:val="00E5723D"/>
    <w:rsid w:val="00E57C53"/>
    <w:rsid w:val="00E600CF"/>
    <w:rsid w:val="00E60BA5"/>
    <w:rsid w:val="00E61814"/>
    <w:rsid w:val="00E620BF"/>
    <w:rsid w:val="00E6285A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5F1"/>
    <w:rsid w:val="00E76A51"/>
    <w:rsid w:val="00E77C30"/>
    <w:rsid w:val="00E82A61"/>
    <w:rsid w:val="00E82C6D"/>
    <w:rsid w:val="00E85D7A"/>
    <w:rsid w:val="00E85DE7"/>
    <w:rsid w:val="00E8773E"/>
    <w:rsid w:val="00E905A8"/>
    <w:rsid w:val="00E9202A"/>
    <w:rsid w:val="00E92867"/>
    <w:rsid w:val="00E93AF2"/>
    <w:rsid w:val="00E9446A"/>
    <w:rsid w:val="00E956F3"/>
    <w:rsid w:val="00E9629E"/>
    <w:rsid w:val="00E96C7E"/>
    <w:rsid w:val="00EA03A0"/>
    <w:rsid w:val="00EA0A56"/>
    <w:rsid w:val="00EA1C20"/>
    <w:rsid w:val="00EA5307"/>
    <w:rsid w:val="00EA58D1"/>
    <w:rsid w:val="00EA5A75"/>
    <w:rsid w:val="00EA5D6E"/>
    <w:rsid w:val="00EA6E05"/>
    <w:rsid w:val="00EB026D"/>
    <w:rsid w:val="00EB133B"/>
    <w:rsid w:val="00EB4385"/>
    <w:rsid w:val="00EB4467"/>
    <w:rsid w:val="00EB483B"/>
    <w:rsid w:val="00EB4955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36B"/>
    <w:rsid w:val="00ED6861"/>
    <w:rsid w:val="00ED6FB5"/>
    <w:rsid w:val="00ED7086"/>
    <w:rsid w:val="00ED78B7"/>
    <w:rsid w:val="00ED79B7"/>
    <w:rsid w:val="00ED7E83"/>
    <w:rsid w:val="00EE1044"/>
    <w:rsid w:val="00EE2639"/>
    <w:rsid w:val="00EE2C91"/>
    <w:rsid w:val="00EE4ECD"/>
    <w:rsid w:val="00EE58E0"/>
    <w:rsid w:val="00EE65A2"/>
    <w:rsid w:val="00EE7440"/>
    <w:rsid w:val="00EF12BB"/>
    <w:rsid w:val="00EF14AB"/>
    <w:rsid w:val="00EF1B7E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C98"/>
    <w:rsid w:val="00F25DF1"/>
    <w:rsid w:val="00F26F88"/>
    <w:rsid w:val="00F30469"/>
    <w:rsid w:val="00F3063B"/>
    <w:rsid w:val="00F31A69"/>
    <w:rsid w:val="00F32C47"/>
    <w:rsid w:val="00F33531"/>
    <w:rsid w:val="00F33935"/>
    <w:rsid w:val="00F33996"/>
    <w:rsid w:val="00F33E4A"/>
    <w:rsid w:val="00F34950"/>
    <w:rsid w:val="00F3506D"/>
    <w:rsid w:val="00F3586B"/>
    <w:rsid w:val="00F36379"/>
    <w:rsid w:val="00F36DFA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868"/>
    <w:rsid w:val="00F474C7"/>
    <w:rsid w:val="00F47A5D"/>
    <w:rsid w:val="00F52554"/>
    <w:rsid w:val="00F52810"/>
    <w:rsid w:val="00F52A6D"/>
    <w:rsid w:val="00F52DC3"/>
    <w:rsid w:val="00F53C90"/>
    <w:rsid w:val="00F5424A"/>
    <w:rsid w:val="00F553B3"/>
    <w:rsid w:val="00F553C6"/>
    <w:rsid w:val="00F55B83"/>
    <w:rsid w:val="00F5640F"/>
    <w:rsid w:val="00F5650C"/>
    <w:rsid w:val="00F57AAC"/>
    <w:rsid w:val="00F57CBE"/>
    <w:rsid w:val="00F621FA"/>
    <w:rsid w:val="00F62963"/>
    <w:rsid w:val="00F62BB9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43BD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CF5"/>
    <w:rsid w:val="00F84D19"/>
    <w:rsid w:val="00F85FC3"/>
    <w:rsid w:val="00F90D6B"/>
    <w:rsid w:val="00F91C29"/>
    <w:rsid w:val="00F93156"/>
    <w:rsid w:val="00F9368F"/>
    <w:rsid w:val="00F948B1"/>
    <w:rsid w:val="00F94DC7"/>
    <w:rsid w:val="00F950F2"/>
    <w:rsid w:val="00F95CD4"/>
    <w:rsid w:val="00F95E08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D0A"/>
    <w:rsid w:val="00FA5FA1"/>
    <w:rsid w:val="00FA6238"/>
    <w:rsid w:val="00FA746C"/>
    <w:rsid w:val="00FA7B33"/>
    <w:rsid w:val="00FB171A"/>
    <w:rsid w:val="00FB2250"/>
    <w:rsid w:val="00FB3813"/>
    <w:rsid w:val="00FB470E"/>
    <w:rsid w:val="00FB5B2F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727"/>
    <w:rsid w:val="00FD6028"/>
    <w:rsid w:val="00FD73D9"/>
    <w:rsid w:val="00FE2028"/>
    <w:rsid w:val="00FE2D1C"/>
    <w:rsid w:val="00FE5F08"/>
    <w:rsid w:val="00FE6BC2"/>
    <w:rsid w:val="00FF1673"/>
    <w:rsid w:val="00FF1C46"/>
    <w:rsid w:val="00FF462A"/>
    <w:rsid w:val="00FF4CF7"/>
    <w:rsid w:val="00FF5064"/>
    <w:rsid w:val="1A4D271B"/>
    <w:rsid w:val="3BC19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0ECC73"/>
  <w15:chartTrackingRefBased/>
  <w15:docId w15:val="{95D984C5-991A-40BA-A8B7-B1F677C4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803D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03DD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3DD0"/>
  </w:style>
  <w:style w:type="paragraph" w:styleId="BalloonText">
    <w:name w:val="Balloon Text"/>
    <w:basedOn w:val="Normal"/>
    <w:semiHidden/>
    <w:rsid w:val="00343487"/>
    <w:rPr>
      <w:rFonts w:ascii="Tahoma" w:hAnsi="Tahoma"/>
      <w:sz w:val="16"/>
      <w:szCs w:val="18"/>
    </w:rPr>
  </w:style>
  <w:style w:type="paragraph" w:customStyle="1" w:styleId="Default">
    <w:name w:val="Default"/>
    <w:rsid w:val="0036745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customStyle="1" w:styleId="CM2">
    <w:name w:val="CM2"/>
    <w:basedOn w:val="Default"/>
    <w:next w:val="Default"/>
    <w:uiPriority w:val="99"/>
    <w:rsid w:val="0036745B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A5D6E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7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over%20audit%20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5" ma:contentTypeDescription="สร้างเอกสารใหม่" ma:contentTypeScope="" ma:versionID="381f81c1e2ca45cbe4c558ea3ddb3c11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cfc3a0443c9b28ca773dbf9c80dcc5c7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9e28e3-377a-4f41-8ba9-eeb3b5fb149b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9E5A9E88-ED20-4315-86E1-9D6EDCC0D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11DEBF-4B1D-47F4-B0F3-ABC936728F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307C9-B60C-41E2-8AFC-A0FADDAE3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1D659F-3E3B-4F62-84E0-E56E5FCE5202}">
  <ds:schemaRefs>
    <ds:schemaRef ds:uri="http://schemas.microsoft.com/office/2006/metadata/properties"/>
    <ds:schemaRef ds:uri="http://schemas.microsoft.com/office/infopath/2007/PartnerControls"/>
    <ds:schemaRef ds:uri="d09e28e3-377a-4f41-8ba9-eeb3b5fb149b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Cover audit template1.dot</Template>
  <TotalTime>2</TotalTime>
  <Pages>2</Pages>
  <Words>399</Words>
  <Characters>1574</Characters>
  <Application>Microsoft Office Word</Application>
  <DocSecurity>0</DocSecurity>
  <Lines>13</Lines>
  <Paragraphs>3</Paragraphs>
  <ScaleCrop>false</ScaleCrop>
  <Company>Ernst &amp; Young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YourNameHere</dc:creator>
  <cp:keywords/>
  <cp:lastModifiedBy>Darika Tongprapai</cp:lastModifiedBy>
  <cp:revision>8</cp:revision>
  <cp:lastPrinted>2024-08-06T05:20:00Z</cp:lastPrinted>
  <dcterms:created xsi:type="dcterms:W3CDTF">2024-07-31T08:58:00Z</dcterms:created>
  <dcterms:modified xsi:type="dcterms:W3CDTF">2024-10-31T01:27:00Z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0x0101007F72EE7E379F3D4298B9BCB8E30225F3</vt:lpwstr>
  </property>
</Properties>
</file>