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3364AC" w:rsidRPr="0008263F" w14:paraId="630EF785" w14:textId="77777777" w:rsidTr="0087157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9976648" w14:textId="77777777" w:rsidR="003364AC" w:rsidRPr="00FA7A4A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7A4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3BA81A" w14:textId="77777777" w:rsidR="003364AC" w:rsidRPr="00FA7A4A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BACE661" w14:textId="77777777" w:rsidR="003364AC" w:rsidRPr="00FA7A4A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7A4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3364AC" w:rsidRPr="00711FB8" w14:paraId="4C5AD609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3A92E4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20C0B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34EC52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364AC" w:rsidRPr="0008263F" w14:paraId="12B2F8E9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D205B7" w14:textId="3FF48937" w:rsidR="003364AC" w:rsidRPr="0008263F" w:rsidRDefault="00F8779A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320D48" w14:textId="77777777" w:rsidR="003364AC" w:rsidRPr="0008263F" w:rsidRDefault="003364AC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3447CB" w14:textId="77777777" w:rsidR="003364AC" w:rsidRPr="0008263F" w:rsidRDefault="003364AC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364AC" w:rsidRPr="0008263F" w14:paraId="2F6A3A6E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03C507" w14:textId="4740EC2E" w:rsidR="003364AC" w:rsidRPr="00D94F60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6AA9B32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10BE88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364AC" w:rsidRPr="0008263F" w14:paraId="6A875D8D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504B54" w14:textId="23EB6B87" w:rsidR="003364AC" w:rsidRPr="0008263F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66A64A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063761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364AC" w:rsidRPr="0008263F" w14:paraId="0DCC4585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1CD7D7" w14:textId="2B4A763A" w:rsidR="003364AC" w:rsidRPr="0008263F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914957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B78093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364AC" w:rsidRPr="0008263F" w14:paraId="219B3DBC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93C90B" w14:textId="33B37D20" w:rsidR="003364AC" w:rsidRPr="0008263F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094A101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F1A6DE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3364AC" w:rsidRPr="0008263F" w14:paraId="76F1357E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9C19C8" w14:textId="5DD6BC07" w:rsidR="003364AC" w:rsidRPr="0008263F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E95E83F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FB8384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72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24222" w:rsidRPr="0008263F" w14:paraId="041DB98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1A71FE" w14:textId="45FD481B" w:rsidR="00324222" w:rsidRPr="009C33E0" w:rsidRDefault="005F7A7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293BDA4" w14:textId="77777777" w:rsidR="00324222" w:rsidRPr="0008263F" w:rsidRDefault="00324222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DF2866" w14:textId="3B2169CC" w:rsidR="00324222" w:rsidRPr="003772AA" w:rsidRDefault="00324222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16C3B" w:rsidRPr="0008263F" w14:paraId="08E528F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9E1B1C" w14:textId="1AEB2200" w:rsidR="00416C3B" w:rsidRPr="00FD22F8" w:rsidRDefault="005F7A7A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282D039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7AE662" w14:textId="7733A09E" w:rsidR="00416C3B" w:rsidRPr="003772AA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16C3B" w:rsidRPr="0008263F" w14:paraId="5D6FC57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61BD76" w14:textId="63B51A3F" w:rsidR="00416C3B" w:rsidRPr="0008263F" w:rsidRDefault="005F7A7A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2AE2C02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DB4842" w14:textId="7B5D9AD4" w:rsidR="00416C3B" w:rsidRPr="003664C6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5F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16C3B" w:rsidRPr="0008263F" w14:paraId="795A95EB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F68C78" w14:textId="0E7D4FB2" w:rsidR="00416C3B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79A34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63A916" w14:textId="1E6B06AC" w:rsidR="00416C3B" w:rsidRPr="00DB5F19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16C3B" w:rsidRPr="0008263F" w14:paraId="0FC4B023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364BEA" w14:textId="5BD53476" w:rsidR="00416C3B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B0714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1B7783" w14:textId="1D4A6E22" w:rsidR="00416C3B" w:rsidRPr="00DB5F19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16C3B" w:rsidRPr="0008263F" w14:paraId="4D4CD58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A5F680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E406E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2A6AB7" w14:textId="77777777" w:rsidR="00416C3B" w:rsidRPr="0008263F" w:rsidRDefault="00416C3B" w:rsidP="00416C3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16C3B" w:rsidRPr="0008263F" w14:paraId="1270E897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A7ACB4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92C04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3A58E4" w14:textId="77777777" w:rsidR="00416C3B" w:rsidRPr="0008263F" w:rsidRDefault="00416C3B" w:rsidP="00416C3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6C3B" w:rsidRPr="0008263F" w14:paraId="26B9EC6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97A075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35371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D4CC99" w14:textId="77777777" w:rsidR="00416C3B" w:rsidRPr="0008263F" w:rsidRDefault="00416C3B" w:rsidP="00416C3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5AF6863" w14:textId="77777777" w:rsidR="003364AC" w:rsidRPr="006E4B1C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5447B8C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5F44A50A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677C6226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29CE2CC3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65981053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15B7380A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30EDA316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27965976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4DF2CEDF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76F71407" w14:textId="77777777" w:rsidR="003364AC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FC85AA2" w14:textId="77777777" w:rsidR="003364AC" w:rsidRDefault="003364AC" w:rsidP="006A3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14:paraId="4449F010" w14:textId="77777777" w:rsidR="003364AC" w:rsidRPr="006F159D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4F6">
        <w:rPr>
          <w:rFonts w:ascii="Angsana New" w:hAnsi="Angsana New"/>
          <w:sz w:val="30"/>
          <w:szCs w:val="30"/>
        </w:rPr>
        <w:br w:type="page"/>
      </w:r>
      <w:r w:rsidRPr="004969BE">
        <w:rPr>
          <w:rFonts w:ascii="Angsana New" w:hAnsi="Angsana New"/>
          <w:sz w:val="30"/>
          <w:szCs w:val="30"/>
          <w:cs/>
        </w:rPr>
        <w:t>หมายเหตุ</w:t>
      </w:r>
      <w:r w:rsidRPr="006F159D">
        <w:rPr>
          <w:rFonts w:ascii="Angsana New" w:hAnsi="Angsana New"/>
          <w:sz w:val="30"/>
          <w:szCs w:val="30"/>
          <w:cs/>
        </w:rPr>
        <w:t>ประกอบงบการเงินเป็นส่วนหนึ่งของงบการเงินระหว่างกาลนี้</w:t>
      </w:r>
    </w:p>
    <w:p w14:paraId="638B6F5A" w14:textId="77777777" w:rsidR="003364AC" w:rsidRPr="006F159D" w:rsidRDefault="003364AC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773BABDB" w14:textId="4AB5D026" w:rsidR="003364AC" w:rsidRPr="006F159D" w:rsidRDefault="003364AC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6F159D">
        <w:rPr>
          <w:rFonts w:ascii="Angsana New" w:hAnsi="Angsana New" w:hint="cs"/>
          <w:sz w:val="30"/>
          <w:szCs w:val="30"/>
          <w:cs/>
        </w:rPr>
        <w:t>คณะ</w:t>
      </w:r>
      <w:r w:rsidRPr="006F159D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A17E03">
        <w:rPr>
          <w:rFonts w:ascii="Angsana New" w:hAnsi="Angsana New"/>
          <w:sz w:val="30"/>
          <w:szCs w:val="30"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1</w:t>
      </w:r>
      <w:r w:rsidR="006D5D21">
        <w:rPr>
          <w:rFonts w:ascii="Angsana New" w:hAnsi="Angsana New"/>
          <w:sz w:val="30"/>
          <w:szCs w:val="30"/>
        </w:rPr>
        <w:t>1</w:t>
      </w:r>
      <w:r w:rsidR="00CD766C">
        <w:rPr>
          <w:rFonts w:ascii="Angsana New" w:hAnsi="Angsana New" w:hint="cs"/>
          <w:sz w:val="30"/>
          <w:szCs w:val="30"/>
          <w:cs/>
        </w:rPr>
        <w:t xml:space="preserve"> </w:t>
      </w:r>
      <w:r w:rsidR="007953A9">
        <w:rPr>
          <w:rFonts w:ascii="Angsana New" w:hAnsi="Angsana New" w:hint="cs"/>
          <w:sz w:val="30"/>
          <w:szCs w:val="30"/>
          <w:cs/>
        </w:rPr>
        <w:t>พฤศจิกายน</w:t>
      </w:r>
      <w:r w:rsidR="00B2659C">
        <w:rPr>
          <w:rFonts w:ascii="Angsana New" w:hAnsi="Angsana New" w:hint="cs"/>
          <w:sz w:val="30"/>
          <w:szCs w:val="30"/>
          <w:cs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2567</w:t>
      </w:r>
    </w:p>
    <w:p w14:paraId="473CDA6F" w14:textId="77777777" w:rsidR="003364AC" w:rsidRPr="006F159D" w:rsidRDefault="003364AC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0494A121" w14:textId="77777777" w:rsidR="003364AC" w:rsidRPr="006F159D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4F6296E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2A054E1" w14:textId="77777777" w:rsidR="003364AC" w:rsidRPr="006F159D" w:rsidRDefault="003364AC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บริษัทดำเนินธุรกิจหลักเกี่ยวกับการผลิตและจำหน่ายท่อทองแดงไร้ตะเข็บชนิดต่าง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ๆ ซึ่งเป็นส่วนประกอบที่สำคัญที่จะนำไปใช้ในอุตสาหกรรมการผลิตเครื่องปรับอากาศและตู้เย็น </w:t>
      </w:r>
    </w:p>
    <w:p w14:paraId="5BE4EF23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78B702C8" w14:textId="19CE288B" w:rsidR="003364AC" w:rsidRPr="006F159D" w:rsidRDefault="005E7387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E7387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ผู้ถือหุ้นรายใหญ่ในระหว่างปีได้แก่ บริษัท </w:t>
      </w:r>
      <w:r w:rsidRPr="005E7387">
        <w:rPr>
          <w:rFonts w:ascii="Angsana New" w:hAnsi="Angsana New"/>
          <w:sz w:val="30"/>
          <w:szCs w:val="30"/>
        </w:rPr>
        <w:t>CTJ Holdings</w:t>
      </w:r>
      <w:r w:rsidR="00F8779A" w:rsidRPr="00F8779A">
        <w:rPr>
          <w:rFonts w:ascii="Angsana New" w:hAnsi="Angsana New"/>
          <w:sz w:val="30"/>
          <w:szCs w:val="30"/>
        </w:rPr>
        <w:t>2</w:t>
      </w:r>
      <w:r w:rsidRPr="005E7387">
        <w:rPr>
          <w:rFonts w:ascii="Angsana New" w:hAnsi="Angsana New"/>
          <w:sz w:val="30"/>
          <w:szCs w:val="30"/>
        </w:rPr>
        <w:t>, Ltd. (</w:t>
      </w:r>
      <w:r w:rsidRPr="005E7387">
        <w:rPr>
          <w:rFonts w:ascii="Angsana New" w:hAnsi="Angsana New"/>
          <w:sz w:val="30"/>
          <w:szCs w:val="30"/>
          <w:cs/>
        </w:rPr>
        <w:t>ถือหุ้นร้อยละ</w:t>
      </w:r>
      <w:r w:rsidR="00125710">
        <w:rPr>
          <w:rFonts w:ascii="Angsana New" w:hAnsi="Angsana New"/>
          <w:sz w:val="30"/>
          <w:szCs w:val="30"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42</w:t>
      </w:r>
      <w:r w:rsidR="00125710">
        <w:rPr>
          <w:rFonts w:ascii="Angsana New" w:hAnsi="Angsana New"/>
          <w:sz w:val="30"/>
          <w:szCs w:val="30"/>
        </w:rPr>
        <w:t>.</w:t>
      </w:r>
      <w:r w:rsidR="00F8779A" w:rsidRPr="00F8779A">
        <w:rPr>
          <w:rFonts w:ascii="Angsana New" w:hAnsi="Angsana New"/>
          <w:sz w:val="30"/>
          <w:szCs w:val="30"/>
        </w:rPr>
        <w:t>25</w:t>
      </w:r>
      <w:r w:rsidRPr="005E7387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ซึ่งเป็นนิติบุคคลที่จัดตั้งขึ้นในประเทศญี่ปุ่น</w:t>
      </w:r>
    </w:p>
    <w:p w14:paraId="1FF2A72C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B0407D8" w14:textId="77777777" w:rsidR="003364AC" w:rsidRPr="006F159D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24ADC08A" w14:textId="77777777" w:rsidR="003364AC" w:rsidRPr="006F159D" w:rsidRDefault="003364AC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38C02428" w14:textId="658E54B4" w:rsidR="003364AC" w:rsidRPr="006F159D" w:rsidRDefault="003364AC" w:rsidP="002E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 w:hint="cs"/>
          <w:sz w:val="30"/>
          <w:szCs w:val="30"/>
          <w:cs/>
        </w:rPr>
        <w:t>งบ</w:t>
      </w:r>
      <w:r w:rsidRPr="006F159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6F159D">
        <w:rPr>
          <w:rFonts w:ascii="Angsana New" w:hAnsi="Angsana New" w:hint="cs"/>
          <w:sz w:val="30"/>
          <w:szCs w:val="30"/>
          <w:cs/>
        </w:rPr>
        <w:t>แบบย่อ</w:t>
      </w:r>
      <w:r w:rsidRPr="006F159D">
        <w:rPr>
          <w:rFonts w:ascii="Angsana New" w:hAnsi="Angsana New"/>
          <w:sz w:val="30"/>
          <w:szCs w:val="30"/>
          <w:cs/>
        </w:rPr>
        <w:t>นี้</w:t>
      </w:r>
      <w:r w:rsidRPr="006F159D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6F159D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6F159D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6F159D">
        <w:rPr>
          <w:rFonts w:ascii="Angsana New" w:hAnsi="Angsana New"/>
          <w:sz w:val="30"/>
          <w:szCs w:val="30"/>
          <w:cs/>
        </w:rPr>
        <w:t>จัดทำ</w:t>
      </w:r>
      <w:r w:rsidRPr="006F159D">
        <w:rPr>
          <w:rFonts w:ascii="Angsana New" w:hAnsi="Angsana New"/>
          <w:sz w:val="30"/>
          <w:szCs w:val="30"/>
          <w:cs/>
        </w:rPr>
        <w:br/>
      </w:r>
      <w:r w:rsidRPr="006F159D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6F159D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6F159D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(“งบการเงินระหว่างกาล”) </w:t>
      </w:r>
      <w:r w:rsidRPr="006F159D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34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เรื่อง </w:t>
      </w:r>
      <w:r w:rsidRPr="006F159D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การเงิ</w:t>
      </w:r>
      <w:r w:rsidRPr="006F159D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F159D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กฎระเบียบและประกาศ</w:t>
      </w:r>
      <w:r w:rsidRPr="006F159D">
        <w:rPr>
          <w:rFonts w:ascii="Angsana New" w:hAnsi="Angsana New"/>
          <w:spacing w:val="6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F8779A" w:rsidRPr="00F8779A">
        <w:rPr>
          <w:rFonts w:ascii="Angsana New" w:hAnsi="Angsana New"/>
          <w:sz w:val="30"/>
          <w:szCs w:val="30"/>
        </w:rPr>
        <w:t>31</w:t>
      </w:r>
      <w:r w:rsidRPr="006F159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8779A" w:rsidRPr="00F8779A">
        <w:rPr>
          <w:rFonts w:ascii="Angsana New" w:hAnsi="Angsana New"/>
          <w:sz w:val="30"/>
          <w:szCs w:val="30"/>
        </w:rPr>
        <w:t>2566</w:t>
      </w:r>
    </w:p>
    <w:p w14:paraId="3E37EAF2" w14:textId="77777777" w:rsidR="003364AC" w:rsidRPr="006F159D" w:rsidRDefault="003364AC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023D2CA5" w14:textId="5A6383CA" w:rsidR="003364AC" w:rsidRDefault="003364AC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</w:t>
      </w:r>
      <w:r w:rsidRPr="00D637E7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F8779A" w:rsidRPr="00F8779A">
        <w:rPr>
          <w:rFonts w:ascii="Angsana New" w:hAnsi="Angsana New"/>
          <w:sz w:val="30"/>
          <w:szCs w:val="30"/>
        </w:rPr>
        <w:t>31</w:t>
      </w:r>
      <w:r w:rsidRPr="00D637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8779A" w:rsidRPr="00F8779A">
        <w:rPr>
          <w:rFonts w:ascii="Angsana New" w:hAnsi="Angsana New"/>
          <w:sz w:val="30"/>
          <w:szCs w:val="30"/>
        </w:rPr>
        <w:t>2566</w:t>
      </w:r>
    </w:p>
    <w:p w14:paraId="7FE66A8A" w14:textId="45B989F1" w:rsidR="003364AC" w:rsidRPr="00AD05E4" w:rsidRDefault="003364AC" w:rsidP="002E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2CF2D89" w14:textId="1079892C" w:rsidR="005230B1" w:rsidRDefault="005230B1" w:rsidP="005F7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_Hlk156239716"/>
      <w:r>
        <w:rPr>
          <w:rFonts w:ascii="Angsana New" w:hAnsi="Angsana New"/>
          <w:sz w:val="30"/>
          <w:szCs w:val="30"/>
          <w:cs/>
        </w:rPr>
        <w:br w:type="page"/>
      </w:r>
    </w:p>
    <w:bookmarkEnd w:id="0"/>
    <w:p w14:paraId="45921D9B" w14:textId="79EDB0EC" w:rsidR="003364AC" w:rsidRPr="00AF10A0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AF10A0">
        <w:rPr>
          <w:rFonts w:ascii="Angsana New" w:hAnsi="Angsana New"/>
          <w:b/>
          <w:bCs/>
          <w:sz w:val="30"/>
          <w:szCs w:val="30"/>
          <w:cs/>
        </w:rPr>
        <w:t>บุคคล</w:t>
      </w:r>
      <w:r w:rsidRPr="00AF10A0">
        <w:rPr>
          <w:rFonts w:ascii="Angsana New" w:hAnsi="Angsana New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14:paraId="11869C40" w14:textId="77777777" w:rsidR="003364AC" w:rsidRPr="00515333" w:rsidRDefault="003364AC" w:rsidP="00467021">
      <w:pPr>
        <w:pStyle w:val="FSBlank"/>
      </w:pPr>
    </w:p>
    <w:p w14:paraId="0198AAF5" w14:textId="167C3F44" w:rsidR="00CD5685" w:rsidRPr="00DD3A60" w:rsidRDefault="00CD5685" w:rsidP="00CD5685">
      <w:pPr>
        <w:pStyle w:val="FSContent"/>
      </w:pPr>
      <w:r w:rsidRPr="00DD3A60">
        <w:rPr>
          <w:cs/>
        </w:rPr>
        <w:t>รายการที่สำคัญกับบุคคลหรือกิจการที่เกี่ยวข้องกัน</w:t>
      </w:r>
      <w:r w:rsidRPr="006F159D">
        <w:rPr>
          <w:cs/>
        </w:rPr>
        <w:t>สำหรับ</w:t>
      </w:r>
      <w:r w:rsidRPr="006F159D">
        <w:rPr>
          <w:rFonts w:hint="cs"/>
          <w:cs/>
        </w:rPr>
        <w:t>งวด</w:t>
      </w:r>
      <w:r>
        <w:rPr>
          <w:rFonts w:hint="cs"/>
          <w:cs/>
        </w:rPr>
        <w:t>สามเดือนและ</w:t>
      </w:r>
      <w:r w:rsidR="00A70610">
        <w:rPr>
          <w:rFonts w:hint="cs"/>
          <w:cs/>
        </w:rPr>
        <w:t>เก้า</w:t>
      </w:r>
      <w:r w:rsidRPr="006F159D">
        <w:rPr>
          <w:rFonts w:hint="cs"/>
          <w:cs/>
        </w:rPr>
        <w:t>เดือน</w:t>
      </w:r>
      <w:r w:rsidRPr="006F159D">
        <w:rPr>
          <w:cs/>
        </w:rPr>
        <w:t xml:space="preserve">สิ้นสุดวันที่ </w:t>
      </w:r>
      <w:r w:rsidR="00F8779A" w:rsidRPr="00F8779A">
        <w:t>30</w:t>
      </w:r>
      <w:r>
        <w:t xml:space="preserve"> </w:t>
      </w:r>
      <w:r w:rsidR="00A70610">
        <w:rPr>
          <w:rFonts w:hint="cs"/>
          <w:cs/>
        </w:rPr>
        <w:t>กันยายน</w:t>
      </w:r>
      <w:r w:rsidR="00A70610">
        <w:rPr>
          <w:cs/>
        </w:rPr>
        <w:br/>
      </w:r>
      <w:r w:rsidRPr="00DD3A60">
        <w:rPr>
          <w:cs/>
        </w:rPr>
        <w:t>สรุปได้ดังนี้</w:t>
      </w:r>
    </w:p>
    <w:p w14:paraId="4C980705" w14:textId="17080DA6" w:rsidR="003364AC" w:rsidRDefault="003364AC" w:rsidP="00463C1E">
      <w:pPr>
        <w:pStyle w:val="FSContent"/>
        <w:rPr>
          <w:sz w:val="20"/>
          <w:szCs w:val="20"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0"/>
        <w:gridCol w:w="1354"/>
        <w:gridCol w:w="236"/>
        <w:gridCol w:w="1279"/>
      </w:tblGrid>
      <w:tr w:rsidR="00C43E59" w:rsidRPr="00D5409B" w14:paraId="449360E5" w14:textId="77777777" w:rsidTr="00E82A73">
        <w:trPr>
          <w:tblHeader/>
        </w:trPr>
        <w:tc>
          <w:tcPr>
            <w:tcW w:w="6290" w:type="dxa"/>
          </w:tcPr>
          <w:p w14:paraId="10E6E595" w14:textId="3DDF43C5" w:rsidR="00C43E59" w:rsidRPr="00D5409B" w:rsidRDefault="00C43E5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8779A" w:rsidRPr="00F877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CD56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706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4" w:type="dxa"/>
          </w:tcPr>
          <w:p w14:paraId="05024545" w14:textId="33375910" w:rsidR="00C43E59" w:rsidRPr="00D5409B" w:rsidRDefault="00F8779A" w:rsidP="00E82A73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79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3282E20" w14:textId="77777777" w:rsidR="00C43E59" w:rsidRPr="00D5409B" w:rsidRDefault="00C43E59" w:rsidP="00E82A73">
            <w:pPr>
              <w:tabs>
                <w:tab w:val="decimal" w:pos="1062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77E5518" w14:textId="60DC5AA2" w:rsidR="00C43E59" w:rsidRPr="00D5409B" w:rsidRDefault="00F8779A" w:rsidP="00E82A73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79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43E59" w:rsidRPr="00D5409B" w14:paraId="1288C361" w14:textId="77777777" w:rsidTr="00E82A73">
        <w:trPr>
          <w:tblHeader/>
        </w:trPr>
        <w:tc>
          <w:tcPr>
            <w:tcW w:w="6290" w:type="dxa"/>
          </w:tcPr>
          <w:p w14:paraId="64F90FAD" w14:textId="77777777" w:rsidR="00C43E59" w:rsidRPr="00D5409B" w:rsidRDefault="00C43E5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9" w:type="dxa"/>
            <w:gridSpan w:val="3"/>
          </w:tcPr>
          <w:p w14:paraId="41DB3B8F" w14:textId="77777777" w:rsidR="00C43E59" w:rsidRPr="00D5409B" w:rsidRDefault="00C43E59" w:rsidP="00E82A73">
            <w:pPr>
              <w:spacing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3E59" w:rsidRPr="0037579F" w14:paraId="7691854B" w14:textId="77777777" w:rsidTr="00E82A73">
        <w:tc>
          <w:tcPr>
            <w:tcW w:w="6290" w:type="dxa"/>
          </w:tcPr>
          <w:p w14:paraId="23BC1F54" w14:textId="77777777" w:rsidR="00C43E59" w:rsidRPr="0037579F" w:rsidRDefault="00C43E5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4" w:type="dxa"/>
          </w:tcPr>
          <w:p w14:paraId="030AB11C" w14:textId="77777777" w:rsidR="00C43E59" w:rsidRPr="0037579F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393F9C" w14:textId="77777777" w:rsidR="00C43E59" w:rsidRPr="0037579F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B4A259B" w14:textId="77777777" w:rsidR="00C43E59" w:rsidRPr="0037579F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610" w:rsidRPr="0037579F" w14:paraId="367CA700" w14:textId="77777777" w:rsidTr="00E82A73">
        <w:tc>
          <w:tcPr>
            <w:tcW w:w="6290" w:type="dxa"/>
          </w:tcPr>
          <w:p w14:paraId="47B39438" w14:textId="77777777" w:rsidR="00A70610" w:rsidRPr="0037579F" w:rsidRDefault="00A70610" w:rsidP="00A70610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37579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4F49F97E" w14:textId="440BB2E5" w:rsidR="00A70610" w:rsidRPr="00FF4314" w:rsidRDefault="00F8779A" w:rsidP="00A70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1214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F29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236" w:type="dxa"/>
          </w:tcPr>
          <w:p w14:paraId="63F525BF" w14:textId="77777777" w:rsidR="00A70610" w:rsidRPr="00FF4314" w:rsidRDefault="00A70610" w:rsidP="00A7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EB5FB75" w14:textId="26CFDC82" w:rsidR="00A70610" w:rsidRPr="00FF4314" w:rsidRDefault="00F8779A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="00A706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</w:tr>
      <w:tr w:rsidR="00A70610" w:rsidRPr="0037579F" w14:paraId="6BA8C88C" w14:textId="77777777" w:rsidTr="00E82A73">
        <w:tc>
          <w:tcPr>
            <w:tcW w:w="6290" w:type="dxa"/>
          </w:tcPr>
          <w:p w14:paraId="4B557B2A" w14:textId="4F2B6572" w:rsidR="00A70610" w:rsidRPr="0037579F" w:rsidRDefault="00A70610" w:rsidP="00A70610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354" w:type="dxa"/>
          </w:tcPr>
          <w:p w14:paraId="2962E602" w14:textId="0E5729DB" w:rsidR="00A70610" w:rsidRPr="00372144" w:rsidRDefault="00F8779A" w:rsidP="00A70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F29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236" w:type="dxa"/>
          </w:tcPr>
          <w:p w14:paraId="521E95D8" w14:textId="77777777" w:rsidR="00A70610" w:rsidRPr="00FF4314" w:rsidRDefault="00A70610" w:rsidP="00A7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A67655E" w14:textId="26FCB999" w:rsidR="00A70610" w:rsidRDefault="00F8779A" w:rsidP="00A7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706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</w:tr>
      <w:tr w:rsidR="00A70610" w:rsidRPr="0037579F" w14:paraId="76B9E6E0" w14:textId="77777777" w:rsidTr="00E82A73">
        <w:tc>
          <w:tcPr>
            <w:tcW w:w="6290" w:type="dxa"/>
          </w:tcPr>
          <w:p w14:paraId="4A83C9A1" w14:textId="77777777" w:rsidR="00A70610" w:rsidRPr="0037579F" w:rsidRDefault="00A70610" w:rsidP="00A70610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4" w:type="dxa"/>
          </w:tcPr>
          <w:p w14:paraId="3CDB1090" w14:textId="796FE90A" w:rsidR="00A70610" w:rsidRPr="00FF4314" w:rsidRDefault="00F8779A" w:rsidP="00A7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F29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236" w:type="dxa"/>
          </w:tcPr>
          <w:p w14:paraId="3B172D71" w14:textId="77777777" w:rsidR="00A70610" w:rsidRPr="00FF4314" w:rsidRDefault="00A70610" w:rsidP="00A7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3372CAF" w14:textId="58F78AB1" w:rsidR="00A70610" w:rsidRPr="00FF4314" w:rsidRDefault="00F8779A" w:rsidP="00A7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706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</w:tr>
      <w:tr w:rsidR="00A70610" w:rsidRPr="0037579F" w14:paraId="43689BBE" w14:textId="77777777" w:rsidTr="00E82A73">
        <w:tc>
          <w:tcPr>
            <w:tcW w:w="6290" w:type="dxa"/>
          </w:tcPr>
          <w:p w14:paraId="54DB0D25" w14:textId="77777777" w:rsidR="00A70610" w:rsidRPr="0037579F" w:rsidRDefault="00A70610" w:rsidP="00A70610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54" w:type="dxa"/>
          </w:tcPr>
          <w:p w14:paraId="72943940" w14:textId="64D4DB6C" w:rsidR="00A70610" w:rsidRPr="00FF4314" w:rsidRDefault="00F8779A" w:rsidP="00A70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236" w:type="dxa"/>
          </w:tcPr>
          <w:p w14:paraId="3B655345" w14:textId="77777777" w:rsidR="00A70610" w:rsidRPr="00FF4314" w:rsidRDefault="00A70610" w:rsidP="00A7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9386432" w14:textId="7B956D7E" w:rsidR="00A70610" w:rsidRPr="00FF4314" w:rsidRDefault="00F8779A" w:rsidP="00A7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06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</w:tr>
      <w:tr w:rsidR="005230B1" w:rsidRPr="0037579F" w14:paraId="66B16980" w14:textId="77777777" w:rsidTr="00E82A73">
        <w:tc>
          <w:tcPr>
            <w:tcW w:w="6290" w:type="dxa"/>
          </w:tcPr>
          <w:p w14:paraId="54452786" w14:textId="77777777" w:rsidR="005230B1" w:rsidRPr="0037579F" w:rsidRDefault="005230B1" w:rsidP="00A70610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7C0A3397" w14:textId="77777777" w:rsidR="005230B1" w:rsidRPr="007C2A2D" w:rsidRDefault="005230B1" w:rsidP="00A70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E6A27FC" w14:textId="77777777" w:rsidR="005230B1" w:rsidRPr="00FF4314" w:rsidRDefault="005230B1" w:rsidP="00A7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98CB967" w14:textId="77777777" w:rsidR="005230B1" w:rsidRDefault="005230B1" w:rsidP="00A7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610" w:rsidRPr="0037579F" w14:paraId="124D7E36" w14:textId="77777777" w:rsidTr="00E82A73">
        <w:trPr>
          <w:trHeight w:val="281"/>
        </w:trPr>
        <w:tc>
          <w:tcPr>
            <w:tcW w:w="6290" w:type="dxa"/>
          </w:tcPr>
          <w:p w14:paraId="20C08292" w14:textId="77777777" w:rsidR="00A70610" w:rsidRPr="0037579F" w:rsidRDefault="00A70610" w:rsidP="00A70610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4" w:type="dxa"/>
          </w:tcPr>
          <w:p w14:paraId="145DD81C" w14:textId="77777777" w:rsidR="00A70610" w:rsidRPr="00FF4314" w:rsidRDefault="00A70610" w:rsidP="00A7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385F12" w14:textId="77777777" w:rsidR="00A70610" w:rsidRPr="00FF4314" w:rsidRDefault="00A70610" w:rsidP="00A7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0A41885" w14:textId="77777777" w:rsidR="00A70610" w:rsidRPr="00FF4314" w:rsidRDefault="00A70610" w:rsidP="00A7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610" w:rsidRPr="0037579F" w14:paraId="22062E78" w14:textId="77777777" w:rsidTr="00E82A73">
        <w:tc>
          <w:tcPr>
            <w:tcW w:w="6290" w:type="dxa"/>
          </w:tcPr>
          <w:p w14:paraId="41EF9391" w14:textId="77777777" w:rsidR="00A70610" w:rsidRPr="0037579F" w:rsidRDefault="00A70610" w:rsidP="00A70610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4" w:type="dxa"/>
          </w:tcPr>
          <w:p w14:paraId="1EFCF320" w14:textId="77777777" w:rsidR="00A70610" w:rsidRPr="00FF4314" w:rsidRDefault="00A70610" w:rsidP="00A7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07D71B" w14:textId="77777777" w:rsidR="00A70610" w:rsidRPr="00FF4314" w:rsidRDefault="00A70610" w:rsidP="00A7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CD427C2" w14:textId="77777777" w:rsidR="00A70610" w:rsidRPr="00FF4314" w:rsidRDefault="00A70610" w:rsidP="00A7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610" w:rsidRPr="0037579F" w14:paraId="239BC916" w14:textId="77777777" w:rsidTr="00E82A73">
        <w:tc>
          <w:tcPr>
            <w:tcW w:w="6290" w:type="dxa"/>
          </w:tcPr>
          <w:p w14:paraId="62318822" w14:textId="77777777" w:rsidR="00A70610" w:rsidRPr="0037579F" w:rsidRDefault="00A70610" w:rsidP="00A70610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4" w:type="dxa"/>
          </w:tcPr>
          <w:p w14:paraId="214078B0" w14:textId="611439CD" w:rsidR="00A70610" w:rsidRPr="00FF4314" w:rsidRDefault="00F8779A" w:rsidP="00A70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F29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236" w:type="dxa"/>
          </w:tcPr>
          <w:p w14:paraId="4162C6D6" w14:textId="77777777" w:rsidR="00A70610" w:rsidRPr="00FF4314" w:rsidRDefault="00A70610" w:rsidP="00A7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572E3DA" w14:textId="5AF91D05" w:rsidR="00A70610" w:rsidRPr="00FF4314" w:rsidRDefault="00F8779A" w:rsidP="00A7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706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</w:tr>
      <w:tr w:rsidR="00A70610" w:rsidRPr="0037579F" w14:paraId="29572CF5" w14:textId="77777777" w:rsidTr="00E82A73">
        <w:tc>
          <w:tcPr>
            <w:tcW w:w="6290" w:type="dxa"/>
          </w:tcPr>
          <w:p w14:paraId="2A7E0EE2" w14:textId="77777777" w:rsidR="00A70610" w:rsidRPr="0037579F" w:rsidRDefault="00A70610" w:rsidP="00A70610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4" w:type="dxa"/>
          </w:tcPr>
          <w:p w14:paraId="410DCF4A" w14:textId="768F74C2" w:rsidR="00A70610" w:rsidRPr="00FF4314" w:rsidRDefault="00DF29F1" w:rsidP="00A7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D625E5" w14:textId="77777777" w:rsidR="00A70610" w:rsidRPr="00FF4314" w:rsidRDefault="00A70610" w:rsidP="00A7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7789E21" w14:textId="2279F81D" w:rsidR="00A70610" w:rsidRPr="00FF4314" w:rsidRDefault="00F8779A" w:rsidP="00A7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A70610" w:rsidRPr="0037579F" w14:paraId="7BD0A94B" w14:textId="77777777" w:rsidTr="00E82A73">
        <w:tc>
          <w:tcPr>
            <w:tcW w:w="6290" w:type="dxa"/>
          </w:tcPr>
          <w:p w14:paraId="10648C19" w14:textId="77777777" w:rsidR="00A70610" w:rsidRPr="0037579F" w:rsidRDefault="00A70610" w:rsidP="00A70610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C5F4D6E" w14:textId="1E3894E2" w:rsidR="00A70610" w:rsidRPr="00FF4314" w:rsidRDefault="00F8779A" w:rsidP="00A70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DF29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516</w:t>
            </w:r>
          </w:p>
        </w:tc>
        <w:tc>
          <w:tcPr>
            <w:tcW w:w="236" w:type="dxa"/>
          </w:tcPr>
          <w:p w14:paraId="6F2A778F" w14:textId="77777777" w:rsidR="00A70610" w:rsidRPr="00FF4314" w:rsidRDefault="00A70610" w:rsidP="00A7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4B3999DE" w14:textId="0E3F9E6F" w:rsidR="00A70610" w:rsidRPr="00FF4314" w:rsidRDefault="00F8779A" w:rsidP="00A7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A706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997</w:t>
            </w:r>
          </w:p>
        </w:tc>
      </w:tr>
    </w:tbl>
    <w:p w14:paraId="0EFBA5AC" w14:textId="287700B4" w:rsidR="00C43E59" w:rsidRDefault="00C43E59" w:rsidP="00C43E59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0"/>
        <w:gridCol w:w="1354"/>
        <w:gridCol w:w="236"/>
        <w:gridCol w:w="1279"/>
      </w:tblGrid>
      <w:tr w:rsidR="00175BA2" w:rsidRPr="00D5409B" w14:paraId="5B604987" w14:textId="77777777" w:rsidTr="000B1892">
        <w:trPr>
          <w:tblHeader/>
        </w:trPr>
        <w:tc>
          <w:tcPr>
            <w:tcW w:w="6290" w:type="dxa"/>
          </w:tcPr>
          <w:p w14:paraId="4575C6AC" w14:textId="52A1CF01" w:rsidR="00175BA2" w:rsidRPr="00D5409B" w:rsidRDefault="00175BA2" w:rsidP="000B1892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2920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8779A" w:rsidRPr="00F877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920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4" w:type="dxa"/>
          </w:tcPr>
          <w:p w14:paraId="52539F68" w14:textId="5352B543" w:rsidR="00175BA2" w:rsidRPr="00D5409B" w:rsidRDefault="00F8779A" w:rsidP="000B189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79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D173A56" w14:textId="77777777" w:rsidR="00175BA2" w:rsidRPr="00D5409B" w:rsidRDefault="00175BA2" w:rsidP="000B1892">
            <w:pPr>
              <w:tabs>
                <w:tab w:val="decimal" w:pos="1062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F25E21D" w14:textId="38071E2C" w:rsidR="00175BA2" w:rsidRPr="00D5409B" w:rsidRDefault="00F8779A" w:rsidP="000B189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79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75BA2" w:rsidRPr="00D5409B" w14:paraId="5085D1C5" w14:textId="77777777" w:rsidTr="000B1892">
        <w:trPr>
          <w:tblHeader/>
        </w:trPr>
        <w:tc>
          <w:tcPr>
            <w:tcW w:w="6290" w:type="dxa"/>
          </w:tcPr>
          <w:p w14:paraId="17F19577" w14:textId="77777777" w:rsidR="00175BA2" w:rsidRPr="00D5409B" w:rsidRDefault="00175BA2" w:rsidP="000B1892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9" w:type="dxa"/>
            <w:gridSpan w:val="3"/>
          </w:tcPr>
          <w:p w14:paraId="29FFAC68" w14:textId="77777777" w:rsidR="00175BA2" w:rsidRPr="00D5409B" w:rsidRDefault="00175BA2" w:rsidP="000B1892">
            <w:pPr>
              <w:spacing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5BA2" w:rsidRPr="0037579F" w14:paraId="35A1B07C" w14:textId="77777777" w:rsidTr="000B1892">
        <w:tc>
          <w:tcPr>
            <w:tcW w:w="6290" w:type="dxa"/>
          </w:tcPr>
          <w:p w14:paraId="38CD510D" w14:textId="77777777" w:rsidR="00175BA2" w:rsidRPr="0037579F" w:rsidRDefault="00175BA2" w:rsidP="000B1892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4" w:type="dxa"/>
          </w:tcPr>
          <w:p w14:paraId="37AB3B70" w14:textId="77777777" w:rsidR="00175BA2" w:rsidRPr="0037579F" w:rsidRDefault="00175BA2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3F7C0" w14:textId="77777777" w:rsidR="00175BA2" w:rsidRPr="0037579F" w:rsidRDefault="00175BA2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C146633" w14:textId="77777777" w:rsidR="00175BA2" w:rsidRPr="0037579F" w:rsidRDefault="00175BA2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20BD" w:rsidRPr="00FF4314" w14:paraId="440EC04D" w14:textId="77777777" w:rsidTr="000B1892">
        <w:tc>
          <w:tcPr>
            <w:tcW w:w="6290" w:type="dxa"/>
          </w:tcPr>
          <w:p w14:paraId="16FC4590" w14:textId="77777777" w:rsidR="002920BD" w:rsidRPr="0037579F" w:rsidRDefault="002920BD" w:rsidP="002920BD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37579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670567D9" w14:textId="59E20F72" w:rsidR="002920BD" w:rsidRPr="00FF4314" w:rsidRDefault="00F8779A" w:rsidP="00292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29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</w:rPr>
              <w:t>039</w:t>
            </w:r>
            <w:r w:rsidR="00DF29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236" w:type="dxa"/>
          </w:tcPr>
          <w:p w14:paraId="556DD50F" w14:textId="77777777" w:rsidR="002920BD" w:rsidRPr="00FF4314" w:rsidRDefault="002920BD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193897F" w14:textId="07C21288" w:rsidR="002920BD" w:rsidRPr="00FF4314" w:rsidRDefault="00F8779A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20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</w:rPr>
              <w:t>014</w:t>
            </w:r>
            <w:r w:rsidR="002920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</w:tr>
      <w:tr w:rsidR="002920BD" w:rsidRPr="00FF4314" w14:paraId="3030C866" w14:textId="77777777" w:rsidTr="007C2A2D">
        <w:trPr>
          <w:trHeight w:val="263"/>
        </w:trPr>
        <w:tc>
          <w:tcPr>
            <w:tcW w:w="6290" w:type="dxa"/>
          </w:tcPr>
          <w:p w14:paraId="17DA1612" w14:textId="552F08DB" w:rsidR="002920BD" w:rsidRPr="0037579F" w:rsidRDefault="002920BD" w:rsidP="002920BD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2A2D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354" w:type="dxa"/>
          </w:tcPr>
          <w:p w14:paraId="248D673D" w14:textId="296B16B8" w:rsidR="002920BD" w:rsidRPr="00FF4314" w:rsidRDefault="00F8779A" w:rsidP="00292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DF29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236" w:type="dxa"/>
          </w:tcPr>
          <w:p w14:paraId="5FBE5990" w14:textId="77777777" w:rsidR="002920BD" w:rsidRPr="00FF4314" w:rsidRDefault="002920BD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47ED151" w14:textId="4168F7C6" w:rsidR="002920BD" w:rsidRDefault="00F8779A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920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</w:tr>
      <w:tr w:rsidR="002920BD" w:rsidRPr="00FF4314" w14:paraId="371D5032" w14:textId="77777777" w:rsidTr="000B1892">
        <w:tc>
          <w:tcPr>
            <w:tcW w:w="6290" w:type="dxa"/>
          </w:tcPr>
          <w:p w14:paraId="04F42ADC" w14:textId="77777777" w:rsidR="002920BD" w:rsidRPr="0037579F" w:rsidRDefault="002920BD" w:rsidP="002920BD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4" w:type="dxa"/>
          </w:tcPr>
          <w:p w14:paraId="261CE814" w14:textId="7658EE37" w:rsidR="002920BD" w:rsidRPr="00FF4314" w:rsidRDefault="00F8779A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F29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236" w:type="dxa"/>
          </w:tcPr>
          <w:p w14:paraId="3E001CE9" w14:textId="77777777" w:rsidR="002920BD" w:rsidRPr="00FF4314" w:rsidRDefault="002920BD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561E1BA" w14:textId="73EEF2BF" w:rsidR="002920BD" w:rsidRPr="00FF4314" w:rsidRDefault="00F8779A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920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</w:tr>
      <w:tr w:rsidR="002920BD" w:rsidRPr="00FF4314" w14:paraId="5D82CFD1" w14:textId="77777777" w:rsidTr="000B1892">
        <w:tc>
          <w:tcPr>
            <w:tcW w:w="6290" w:type="dxa"/>
          </w:tcPr>
          <w:p w14:paraId="7A9A6DC5" w14:textId="77777777" w:rsidR="002920BD" w:rsidRPr="0037579F" w:rsidRDefault="002920BD" w:rsidP="002920BD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54" w:type="dxa"/>
          </w:tcPr>
          <w:p w14:paraId="11721615" w14:textId="10AE160E" w:rsidR="002920BD" w:rsidRPr="00FF4314" w:rsidRDefault="00F8779A" w:rsidP="00292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F29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</w:rPr>
              <w:t>077</w:t>
            </w:r>
          </w:p>
        </w:tc>
        <w:tc>
          <w:tcPr>
            <w:tcW w:w="236" w:type="dxa"/>
          </w:tcPr>
          <w:p w14:paraId="60C5CC50" w14:textId="77777777" w:rsidR="002920BD" w:rsidRPr="00FF4314" w:rsidRDefault="002920BD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F3C0B1B" w14:textId="6B3C8174" w:rsidR="002920BD" w:rsidRPr="00FF4314" w:rsidRDefault="00F8779A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920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</w:tr>
      <w:tr w:rsidR="002920BD" w:rsidRPr="00FF4314" w14:paraId="6D842C74" w14:textId="77777777" w:rsidTr="000B1892">
        <w:tc>
          <w:tcPr>
            <w:tcW w:w="6290" w:type="dxa"/>
          </w:tcPr>
          <w:p w14:paraId="7E6B69ED" w14:textId="77777777" w:rsidR="002920BD" w:rsidRPr="00515333" w:rsidRDefault="002920BD" w:rsidP="002920BD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4" w:type="dxa"/>
          </w:tcPr>
          <w:p w14:paraId="79CBA39A" w14:textId="77777777" w:rsidR="002920BD" w:rsidRPr="00FF4314" w:rsidRDefault="002920BD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504A8D" w14:textId="77777777" w:rsidR="002920BD" w:rsidRPr="00FF4314" w:rsidRDefault="002920BD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748C396" w14:textId="77777777" w:rsidR="002920BD" w:rsidRPr="00FF4314" w:rsidRDefault="002920BD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0BD" w:rsidRPr="00FF4314" w14:paraId="1E0D32CB" w14:textId="77777777" w:rsidTr="000B1892">
        <w:trPr>
          <w:trHeight w:val="281"/>
        </w:trPr>
        <w:tc>
          <w:tcPr>
            <w:tcW w:w="6290" w:type="dxa"/>
          </w:tcPr>
          <w:p w14:paraId="02AA4B9D" w14:textId="77777777" w:rsidR="002920BD" w:rsidRPr="0037579F" w:rsidRDefault="002920BD" w:rsidP="002920BD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4" w:type="dxa"/>
          </w:tcPr>
          <w:p w14:paraId="5A23880C" w14:textId="77777777" w:rsidR="002920BD" w:rsidRPr="00FF4314" w:rsidRDefault="002920BD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270F2D" w14:textId="77777777" w:rsidR="002920BD" w:rsidRPr="00FF4314" w:rsidRDefault="002920BD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57E0186" w14:textId="77777777" w:rsidR="002920BD" w:rsidRPr="00FF4314" w:rsidRDefault="002920BD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0BD" w:rsidRPr="00FF4314" w14:paraId="26FAB5E7" w14:textId="77777777" w:rsidTr="000B1892">
        <w:tc>
          <w:tcPr>
            <w:tcW w:w="6290" w:type="dxa"/>
          </w:tcPr>
          <w:p w14:paraId="7B6269AA" w14:textId="77777777" w:rsidR="002920BD" w:rsidRPr="0037579F" w:rsidRDefault="002920BD" w:rsidP="002920BD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4" w:type="dxa"/>
          </w:tcPr>
          <w:p w14:paraId="097C8962" w14:textId="77777777" w:rsidR="002920BD" w:rsidRPr="00FF4314" w:rsidRDefault="002920BD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AF3A5D" w14:textId="77777777" w:rsidR="002920BD" w:rsidRPr="00FF4314" w:rsidRDefault="002920BD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25EB962" w14:textId="77777777" w:rsidR="002920BD" w:rsidRPr="00FF4314" w:rsidRDefault="002920BD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0BD" w:rsidRPr="00FF4314" w14:paraId="69E3DE2C" w14:textId="77777777" w:rsidTr="000B1892">
        <w:tc>
          <w:tcPr>
            <w:tcW w:w="6290" w:type="dxa"/>
          </w:tcPr>
          <w:p w14:paraId="7B211576" w14:textId="77777777" w:rsidR="002920BD" w:rsidRPr="0037579F" w:rsidRDefault="002920BD" w:rsidP="002920BD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4" w:type="dxa"/>
          </w:tcPr>
          <w:p w14:paraId="3F415910" w14:textId="116B8761" w:rsidR="002920BD" w:rsidRPr="00FF4314" w:rsidRDefault="00F8779A" w:rsidP="00292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DF29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236" w:type="dxa"/>
          </w:tcPr>
          <w:p w14:paraId="490284C4" w14:textId="77777777" w:rsidR="002920BD" w:rsidRPr="00FF4314" w:rsidRDefault="002920BD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0AC37C3" w14:textId="24F12E4B" w:rsidR="002920BD" w:rsidRPr="00FF4314" w:rsidRDefault="00F8779A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2920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</w:tr>
      <w:tr w:rsidR="002920BD" w:rsidRPr="00FF4314" w14:paraId="0526A36F" w14:textId="77777777" w:rsidTr="000B1892">
        <w:tc>
          <w:tcPr>
            <w:tcW w:w="6290" w:type="dxa"/>
          </w:tcPr>
          <w:p w14:paraId="65CF2FE0" w14:textId="77777777" w:rsidR="002920BD" w:rsidRPr="0037579F" w:rsidRDefault="002920BD" w:rsidP="002920BD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4" w:type="dxa"/>
          </w:tcPr>
          <w:p w14:paraId="586C8D46" w14:textId="001FEFC6" w:rsidR="002920BD" w:rsidRPr="00FF4314" w:rsidRDefault="00DF29F1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749BA8" w14:textId="77777777" w:rsidR="002920BD" w:rsidRPr="00FF4314" w:rsidRDefault="002920BD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F846515" w14:textId="47D0ABDE" w:rsidR="002920BD" w:rsidRPr="00FF4314" w:rsidRDefault="00F8779A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</w:tr>
      <w:tr w:rsidR="002920BD" w:rsidRPr="00BF2F20" w14:paraId="3FD9BA32" w14:textId="77777777" w:rsidTr="000B1892">
        <w:tc>
          <w:tcPr>
            <w:tcW w:w="6290" w:type="dxa"/>
          </w:tcPr>
          <w:p w14:paraId="365893C5" w14:textId="77777777" w:rsidR="002920BD" w:rsidRPr="0037579F" w:rsidRDefault="002920BD" w:rsidP="002920BD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F29BA1D" w14:textId="5AD105EA" w:rsidR="002920BD" w:rsidRPr="00FF4314" w:rsidRDefault="00F8779A" w:rsidP="00292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DF29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097</w:t>
            </w:r>
          </w:p>
        </w:tc>
        <w:tc>
          <w:tcPr>
            <w:tcW w:w="236" w:type="dxa"/>
          </w:tcPr>
          <w:p w14:paraId="7ED5EAA9" w14:textId="77777777" w:rsidR="002920BD" w:rsidRPr="00FF4314" w:rsidRDefault="002920BD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6F98469C" w14:textId="75584062" w:rsidR="002920BD" w:rsidRPr="00BF2F20" w:rsidRDefault="00F8779A" w:rsidP="0029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2920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014</w:t>
            </w:r>
          </w:p>
        </w:tc>
      </w:tr>
    </w:tbl>
    <w:p w14:paraId="2B004D15" w14:textId="4599E5D0" w:rsidR="00C43E59" w:rsidRDefault="00C43E59" w:rsidP="00463C1E">
      <w:pPr>
        <w:pStyle w:val="FSContent"/>
        <w:rPr>
          <w:sz w:val="20"/>
          <w:szCs w:val="2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73"/>
        <w:gridCol w:w="1350"/>
        <w:gridCol w:w="239"/>
        <w:gridCol w:w="1309"/>
      </w:tblGrid>
      <w:tr w:rsidR="003364AC" w:rsidRPr="0021502C" w14:paraId="023E58F1" w14:textId="77777777" w:rsidTr="00B2659C">
        <w:trPr>
          <w:tblHeader/>
        </w:trPr>
        <w:tc>
          <w:tcPr>
            <w:tcW w:w="6273" w:type="dxa"/>
          </w:tcPr>
          <w:p w14:paraId="5CE6C0BA" w14:textId="77777777" w:rsidR="003364AC" w:rsidRPr="00B5291A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B7C7BBC" w14:textId="052A4815" w:rsidR="003364AC" w:rsidRPr="00D94F60" w:rsidRDefault="00F8779A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43E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067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11A39ECF" w14:textId="77777777" w:rsidR="003364AC" w:rsidRPr="0021502C" w:rsidRDefault="003364AC" w:rsidP="000E593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</w:tcPr>
          <w:p w14:paraId="4D1037ED" w14:textId="498B21A6" w:rsidR="003364AC" w:rsidRPr="00D94F60" w:rsidRDefault="00F8779A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64A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364AC" w:rsidRPr="0021502C" w14:paraId="5BF587A0" w14:textId="77777777" w:rsidTr="00B2659C">
        <w:trPr>
          <w:tblHeader/>
        </w:trPr>
        <w:tc>
          <w:tcPr>
            <w:tcW w:w="6273" w:type="dxa"/>
          </w:tcPr>
          <w:p w14:paraId="2CE6C0DC" w14:textId="77777777" w:rsidR="003364AC" w:rsidRPr="00B5291A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291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350" w:type="dxa"/>
          </w:tcPr>
          <w:p w14:paraId="2B819151" w14:textId="7BA5FF34" w:rsidR="003364AC" w:rsidRPr="0021502C" w:rsidRDefault="00F8779A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24B08F4B" w14:textId="77777777" w:rsidR="003364AC" w:rsidRPr="0021502C" w:rsidRDefault="003364AC" w:rsidP="000E593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</w:tcPr>
          <w:p w14:paraId="2475F2EF" w14:textId="601331C3" w:rsidR="003364AC" w:rsidRPr="0021502C" w:rsidRDefault="00F8779A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364AC" w:rsidRPr="0021502C" w14:paraId="405D6FB7" w14:textId="77777777" w:rsidTr="000E593E">
        <w:trPr>
          <w:tblHeader/>
        </w:trPr>
        <w:tc>
          <w:tcPr>
            <w:tcW w:w="6273" w:type="dxa"/>
          </w:tcPr>
          <w:p w14:paraId="7560E5EE" w14:textId="77777777" w:rsidR="003364AC" w:rsidRPr="0021502C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8" w:type="dxa"/>
            <w:gridSpan w:val="3"/>
          </w:tcPr>
          <w:p w14:paraId="2161CF61" w14:textId="77777777" w:rsidR="003364AC" w:rsidRPr="0021502C" w:rsidRDefault="003364AC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4AC" w:rsidRPr="0021502C" w14:paraId="3F1C622D" w14:textId="77777777" w:rsidTr="000E593E">
        <w:tc>
          <w:tcPr>
            <w:tcW w:w="6273" w:type="dxa"/>
          </w:tcPr>
          <w:p w14:paraId="5B939127" w14:textId="77777777" w:rsidR="003364AC" w:rsidRPr="0021502C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98" w:type="dxa"/>
            <w:gridSpan w:val="3"/>
          </w:tcPr>
          <w:p w14:paraId="47345E8F" w14:textId="77777777" w:rsidR="003364AC" w:rsidRPr="0021502C" w:rsidRDefault="003364AC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683C" w:rsidRPr="0021502C" w14:paraId="3EB24E63" w14:textId="77777777" w:rsidTr="00B2659C">
        <w:tc>
          <w:tcPr>
            <w:tcW w:w="6273" w:type="dxa"/>
            <w:vAlign w:val="bottom"/>
          </w:tcPr>
          <w:p w14:paraId="3EEF241A" w14:textId="77777777" w:rsidR="0040683C" w:rsidRPr="0021502C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748C56B" w14:textId="654EDC0A" w:rsidR="0040683C" w:rsidRPr="00DF29F1" w:rsidRDefault="00F8779A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877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</w:t>
            </w:r>
            <w:r w:rsidR="00DF29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877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286</w:t>
            </w:r>
          </w:p>
        </w:tc>
        <w:tc>
          <w:tcPr>
            <w:tcW w:w="239" w:type="dxa"/>
            <w:vAlign w:val="bottom"/>
          </w:tcPr>
          <w:p w14:paraId="3DCAA11E" w14:textId="77777777" w:rsidR="0040683C" w:rsidRPr="0021502C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2193D07F" w14:textId="1AA75909" w:rsidR="0040683C" w:rsidRPr="0021502C" w:rsidRDefault="00F8779A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779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269</w:t>
            </w:r>
            <w:r w:rsidR="0040683C" w:rsidRPr="00B22D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8779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842</w:t>
            </w:r>
          </w:p>
        </w:tc>
      </w:tr>
      <w:tr w:rsidR="00995F96" w:rsidRPr="0021502C" w14:paraId="730944A1" w14:textId="77777777" w:rsidTr="00E52C15">
        <w:tc>
          <w:tcPr>
            <w:tcW w:w="6273" w:type="dxa"/>
          </w:tcPr>
          <w:p w14:paraId="7D90A204" w14:textId="77777777" w:rsidR="00995F96" w:rsidRPr="001C3F7E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0A45D1A" w14:textId="77777777" w:rsidR="00995F96" w:rsidRPr="001C3F7E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2C948CC8" w14:textId="77777777" w:rsidR="00995F96" w:rsidRPr="001C3F7E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59E9A26E" w14:textId="77777777" w:rsidR="00995F96" w:rsidRPr="001C3F7E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5F96" w:rsidRPr="0021502C" w14:paraId="455A69C8" w14:textId="77777777" w:rsidTr="00E52C15">
        <w:tc>
          <w:tcPr>
            <w:tcW w:w="6273" w:type="dxa"/>
            <w:vAlign w:val="bottom"/>
          </w:tcPr>
          <w:p w14:paraId="459AB931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1350" w:type="dxa"/>
            <w:vAlign w:val="bottom"/>
          </w:tcPr>
          <w:p w14:paraId="5BBF6B6F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59896AF9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07D9B0A5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683C" w:rsidRPr="0021502C" w14:paraId="424224A0" w14:textId="77777777" w:rsidTr="00E52C15">
        <w:tc>
          <w:tcPr>
            <w:tcW w:w="6273" w:type="dxa"/>
            <w:vAlign w:val="bottom"/>
          </w:tcPr>
          <w:p w14:paraId="3898EE34" w14:textId="77777777" w:rsidR="0040683C" w:rsidRPr="0021502C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DF724D8" w14:textId="42206393" w:rsidR="0040683C" w:rsidRPr="00CA649B" w:rsidRDefault="00F8779A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77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DF29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877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205</w:t>
            </w:r>
          </w:p>
        </w:tc>
        <w:tc>
          <w:tcPr>
            <w:tcW w:w="239" w:type="dxa"/>
            <w:vAlign w:val="bottom"/>
          </w:tcPr>
          <w:p w14:paraId="6D4D5825" w14:textId="77777777" w:rsidR="0040683C" w:rsidRPr="0021502C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4B3B6FF0" w14:textId="260D7290" w:rsidR="0040683C" w:rsidRPr="0021502C" w:rsidRDefault="00F8779A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</w:tr>
      <w:tr w:rsidR="00EC761E" w:rsidRPr="0021502C" w14:paraId="26AFB2FC" w14:textId="77777777" w:rsidTr="001C3F7E">
        <w:tc>
          <w:tcPr>
            <w:tcW w:w="6273" w:type="dxa"/>
          </w:tcPr>
          <w:p w14:paraId="09204F29" w14:textId="77777777" w:rsidR="00EC761E" w:rsidRPr="001C3F7E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789999C" w14:textId="77777777" w:rsidR="00EC761E" w:rsidRPr="001C3F7E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34D6B49D" w14:textId="77777777" w:rsidR="00EC761E" w:rsidRPr="001C3F7E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2BDBB4B1" w14:textId="77777777" w:rsidR="00EC761E" w:rsidRPr="001C3F7E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A649B" w:rsidRPr="00515333" w14:paraId="02DD55CD" w14:textId="77777777" w:rsidTr="00B2659C">
        <w:tc>
          <w:tcPr>
            <w:tcW w:w="6273" w:type="dxa"/>
          </w:tcPr>
          <w:p w14:paraId="21A2B28F" w14:textId="44E2C6CE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79A8E679" w14:textId="77777777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5F9E9795" w14:textId="77777777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09" w:type="dxa"/>
          </w:tcPr>
          <w:p w14:paraId="622A110F" w14:textId="77777777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0683C" w:rsidRPr="00515333" w14:paraId="61DA9F88" w14:textId="77777777" w:rsidTr="00682226">
        <w:tc>
          <w:tcPr>
            <w:tcW w:w="6273" w:type="dxa"/>
          </w:tcPr>
          <w:p w14:paraId="59A9C17E" w14:textId="7BF76211" w:rsidR="0040683C" w:rsidRPr="00515333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070EAAB" w14:textId="6B626736" w:rsidR="0040683C" w:rsidRPr="00B2659C" w:rsidRDefault="00F8779A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877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DF29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877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824</w:t>
            </w:r>
          </w:p>
        </w:tc>
        <w:tc>
          <w:tcPr>
            <w:tcW w:w="239" w:type="dxa"/>
          </w:tcPr>
          <w:p w14:paraId="66E7918A" w14:textId="77777777" w:rsidR="0040683C" w:rsidRPr="00515333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5CC738CB" w14:textId="5BC78479" w:rsidR="0040683C" w:rsidRPr="00515333" w:rsidRDefault="00F8779A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8779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40683C" w:rsidRPr="00B22D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8779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116</w:t>
            </w:r>
          </w:p>
        </w:tc>
      </w:tr>
    </w:tbl>
    <w:p w14:paraId="72D13BE6" w14:textId="77777777" w:rsidR="000435B3" w:rsidRDefault="000435B3" w:rsidP="00662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98F4718" w14:textId="4DC3FEFA" w:rsidR="003364AC" w:rsidRPr="000E593E" w:rsidRDefault="003364AC" w:rsidP="002150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593E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58A723C8" w14:textId="77777777" w:rsidR="003364AC" w:rsidRPr="000E593E" w:rsidRDefault="003364AC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1" w:type="dxa"/>
        <w:tblInd w:w="450" w:type="dxa"/>
        <w:tblLook w:val="0000" w:firstRow="0" w:lastRow="0" w:firstColumn="0" w:lastColumn="0" w:noHBand="0" w:noVBand="0"/>
      </w:tblPr>
      <w:tblGrid>
        <w:gridCol w:w="5324"/>
        <w:gridCol w:w="927"/>
        <w:gridCol w:w="1341"/>
        <w:gridCol w:w="236"/>
        <w:gridCol w:w="34"/>
        <w:gridCol w:w="1309"/>
      </w:tblGrid>
      <w:tr w:rsidR="003364AC" w:rsidRPr="000E593E" w14:paraId="41950614" w14:textId="77777777" w:rsidTr="0040683C">
        <w:tc>
          <w:tcPr>
            <w:tcW w:w="5324" w:type="dxa"/>
            <w:shd w:val="clear" w:color="auto" w:fill="auto"/>
          </w:tcPr>
          <w:p w14:paraId="1F14951D" w14:textId="77777777" w:rsidR="003364AC" w:rsidRPr="000E593E" w:rsidRDefault="003364AC" w:rsidP="0021502C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73A92AC3" w14:textId="77777777" w:rsidR="003364AC" w:rsidRPr="000E593E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-86" w:firstLine="3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3BDA61A4" w14:textId="0A24FD0A" w:rsidR="003364AC" w:rsidRPr="000E593E" w:rsidRDefault="00F8779A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06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067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43E0B282" w14:textId="77777777" w:rsidR="003364AC" w:rsidRPr="000E593E" w:rsidRDefault="003364AC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1E2D0E94" w14:textId="16D54ADC" w:rsidR="003364AC" w:rsidRPr="000E593E" w:rsidRDefault="00F8779A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64AC" w:rsidRPr="000E593E" w14:paraId="29842BE2" w14:textId="77777777" w:rsidTr="0040683C">
        <w:tc>
          <w:tcPr>
            <w:tcW w:w="5324" w:type="dxa"/>
            <w:shd w:val="clear" w:color="auto" w:fill="auto"/>
          </w:tcPr>
          <w:p w14:paraId="0D16FD98" w14:textId="77777777" w:rsidR="003364AC" w:rsidRPr="000E593E" w:rsidRDefault="003364AC" w:rsidP="0021502C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0B58E8" w14:textId="77777777" w:rsidR="003364AC" w:rsidRPr="000E593E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41" w:type="dxa"/>
            <w:shd w:val="clear" w:color="auto" w:fill="auto"/>
          </w:tcPr>
          <w:p w14:paraId="3C5E87F6" w14:textId="5083D97B" w:rsidR="003364AC" w:rsidRPr="000E593E" w:rsidRDefault="00F8779A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1192AD61" w14:textId="77777777" w:rsidR="003364AC" w:rsidRPr="000E593E" w:rsidRDefault="003364AC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431220E1" w14:textId="037A38E4" w:rsidR="003364AC" w:rsidRPr="000E593E" w:rsidRDefault="00F8779A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364AC" w:rsidRPr="000E593E" w14:paraId="19F3647C" w14:textId="77777777" w:rsidTr="00B2659C">
        <w:tc>
          <w:tcPr>
            <w:tcW w:w="5324" w:type="dxa"/>
            <w:shd w:val="clear" w:color="auto" w:fill="auto"/>
          </w:tcPr>
          <w:p w14:paraId="4E945644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BBE4E63" w14:textId="77777777" w:rsidR="003364AC" w:rsidRPr="000E593E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20" w:type="dxa"/>
            <w:gridSpan w:val="4"/>
            <w:shd w:val="clear" w:color="auto" w:fill="auto"/>
          </w:tcPr>
          <w:p w14:paraId="3ED20415" w14:textId="77777777" w:rsidR="003364AC" w:rsidRPr="000E593E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364AC" w:rsidRPr="000E593E" w14:paraId="778CB012" w14:textId="77777777" w:rsidTr="0040683C">
        <w:tc>
          <w:tcPr>
            <w:tcW w:w="5324" w:type="dxa"/>
            <w:shd w:val="clear" w:color="auto" w:fill="auto"/>
          </w:tcPr>
          <w:p w14:paraId="2962AE22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927" w:type="dxa"/>
            <w:shd w:val="clear" w:color="auto" w:fill="auto"/>
          </w:tcPr>
          <w:p w14:paraId="49BF13F6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426D9464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0E299DF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1035B5D0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0683C" w:rsidRPr="000E593E" w14:paraId="0B0F444E" w14:textId="77777777" w:rsidTr="0040683C">
        <w:tc>
          <w:tcPr>
            <w:tcW w:w="5324" w:type="dxa"/>
            <w:shd w:val="clear" w:color="auto" w:fill="auto"/>
          </w:tcPr>
          <w:p w14:paraId="6B4BA121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4F715783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4A37256A" w14:textId="67CC3B0C" w:rsidR="0040683C" w:rsidRPr="000E593E" w:rsidRDefault="00F8779A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  <w:r w:rsidR="00DF29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0A331C5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4FB9195F" w14:textId="69166A23" w:rsidR="0040683C" w:rsidRPr="000E593E" w:rsidRDefault="00F8779A" w:rsidP="0052067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79A">
              <w:rPr>
                <w:rFonts w:ascii="Angsana New" w:hAnsi="Angsana New" w:cs="Angsana New"/>
                <w:sz w:val="30"/>
                <w:szCs w:val="30"/>
                <w:lang w:val="en-US"/>
              </w:rPr>
              <w:t>269</w:t>
            </w:r>
            <w:r w:rsidR="0040683C" w:rsidRPr="0028215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8779A">
              <w:rPr>
                <w:rFonts w:ascii="Angsana New" w:hAnsi="Angsana New" w:cs="Angsana New"/>
                <w:sz w:val="30"/>
                <w:szCs w:val="30"/>
                <w:lang w:val="en-US"/>
              </w:rPr>
              <w:t>842</w:t>
            </w:r>
          </w:p>
        </w:tc>
      </w:tr>
      <w:tr w:rsidR="00DF29F1" w:rsidRPr="000E593E" w14:paraId="48E4817C" w14:textId="77777777" w:rsidTr="0040683C">
        <w:tc>
          <w:tcPr>
            <w:tcW w:w="5324" w:type="dxa"/>
            <w:shd w:val="clear" w:color="auto" w:fill="auto"/>
          </w:tcPr>
          <w:p w14:paraId="19A1FE80" w14:textId="06B20222" w:rsidR="00DF29F1" w:rsidRPr="000E593E" w:rsidRDefault="00DF29F1" w:rsidP="00DF29F1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76AD3A41" w14:textId="77777777" w:rsidR="00DF29F1" w:rsidRPr="000E593E" w:rsidRDefault="00DF29F1" w:rsidP="00DF29F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6EA0D3EF" w14:textId="77777777" w:rsidR="00DF29F1" w:rsidRDefault="00DF29F1" w:rsidP="00DF29F1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AEF6FA3" w14:textId="77777777" w:rsidR="00DF29F1" w:rsidRPr="000E593E" w:rsidRDefault="00DF29F1" w:rsidP="00DF29F1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3E9A84C6" w14:textId="77777777" w:rsidR="00DF29F1" w:rsidRPr="0028215B" w:rsidRDefault="00DF29F1" w:rsidP="00DF29F1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F29F1" w:rsidRPr="000E593E" w14:paraId="5BC6EB70" w14:textId="77777777" w:rsidTr="0040683C">
        <w:tc>
          <w:tcPr>
            <w:tcW w:w="5324" w:type="dxa"/>
            <w:shd w:val="clear" w:color="auto" w:fill="auto"/>
          </w:tcPr>
          <w:p w14:paraId="0ADD115C" w14:textId="45EC2213" w:rsidR="00DF29F1" w:rsidRPr="000E593E" w:rsidRDefault="00DF29F1" w:rsidP="00DF29F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F8779A"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0E59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593E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5DEFB3A3" w14:textId="77777777" w:rsidR="00DF29F1" w:rsidRPr="000E593E" w:rsidRDefault="00DF29F1" w:rsidP="00DF29F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4FCB5D6A" w14:textId="71983993" w:rsidR="00DF29F1" w:rsidRDefault="00F8779A" w:rsidP="00DF29F1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CB863F" w14:textId="77777777" w:rsidR="00DF29F1" w:rsidRPr="000E593E" w:rsidRDefault="00DF29F1" w:rsidP="00DF29F1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65E9F773" w14:textId="26E5FCA2" w:rsidR="00DF29F1" w:rsidRPr="0028215B" w:rsidRDefault="004B7695" w:rsidP="004B769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54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0683C" w:rsidRPr="000E593E" w14:paraId="6B475777" w14:textId="77777777" w:rsidTr="0040683C">
        <w:tc>
          <w:tcPr>
            <w:tcW w:w="5324" w:type="dxa"/>
            <w:shd w:val="clear" w:color="auto" w:fill="auto"/>
          </w:tcPr>
          <w:p w14:paraId="63BC224D" w14:textId="7777777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37CC621" w14:textId="0E7D4A2C" w:rsidR="0040683C" w:rsidRPr="000E593E" w:rsidRDefault="00F8779A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F8779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9B7E2" w14:textId="1EB3E73F" w:rsidR="0040683C" w:rsidRPr="000E593E" w:rsidRDefault="00F8779A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77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</w:t>
            </w:r>
            <w:r w:rsidR="00DF29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877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9A00F0C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E372C" w14:textId="5FDD6EC5" w:rsidR="0040683C" w:rsidRPr="000E593E" w:rsidRDefault="00F8779A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779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269</w:t>
            </w:r>
            <w:r w:rsidR="0040683C" w:rsidRPr="0028215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F8779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842</w:t>
            </w:r>
          </w:p>
        </w:tc>
      </w:tr>
      <w:tr w:rsidR="0040683C" w:rsidRPr="000E593E" w14:paraId="5C5E0433" w14:textId="77777777" w:rsidTr="0040683C">
        <w:tc>
          <w:tcPr>
            <w:tcW w:w="5324" w:type="dxa"/>
            <w:shd w:val="clear" w:color="auto" w:fill="auto"/>
          </w:tcPr>
          <w:p w14:paraId="2AF3712F" w14:textId="7777777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5849E2C7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258DC9CE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B83B1B0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16447C37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40683C" w:rsidRPr="000E593E" w14:paraId="3E046693" w14:textId="77777777" w:rsidTr="0040683C">
        <w:tc>
          <w:tcPr>
            <w:tcW w:w="5324" w:type="dxa"/>
            <w:shd w:val="clear" w:color="auto" w:fill="auto"/>
          </w:tcPr>
          <w:p w14:paraId="1DD3F78A" w14:textId="7777777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บุคคลหรือกิจการที่ไม่เกี่ยวข้องกัน  </w:t>
            </w:r>
          </w:p>
        </w:tc>
        <w:tc>
          <w:tcPr>
            <w:tcW w:w="927" w:type="dxa"/>
            <w:shd w:val="clear" w:color="auto" w:fill="auto"/>
          </w:tcPr>
          <w:p w14:paraId="67CC28E5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1E49C923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FB6056E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54FB0BE6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0683C" w:rsidRPr="000E593E" w14:paraId="4C081FD4" w14:textId="77777777" w:rsidTr="0040683C">
        <w:tc>
          <w:tcPr>
            <w:tcW w:w="5324" w:type="dxa"/>
            <w:shd w:val="clear" w:color="auto" w:fill="auto"/>
          </w:tcPr>
          <w:p w14:paraId="49DFDE15" w14:textId="7777777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27" w:type="dxa"/>
            <w:shd w:val="clear" w:color="auto" w:fill="auto"/>
          </w:tcPr>
          <w:p w14:paraId="2C57ACD0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3A8D7198" w14:textId="41017F46" w:rsidR="0040683C" w:rsidRPr="000E593E" w:rsidRDefault="00F8779A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F29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  <w:r w:rsidR="00DF29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4B9960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7247EAD0" w14:textId="510C47FC" w:rsidR="0040683C" w:rsidRPr="000E593E" w:rsidRDefault="00F8779A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79A">
              <w:rPr>
                <w:rFonts w:ascii="Angsana New" w:hAnsi="Angsana New" w:cs="Angsana New"/>
                <w:sz w:val="30"/>
                <w:szCs w:val="30"/>
                <w:lang w:val="en-US"/>
              </w:rPr>
              <w:t>854</w:t>
            </w:r>
            <w:r w:rsidR="0040683C" w:rsidRPr="0028215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8779A">
              <w:rPr>
                <w:rFonts w:ascii="Angsana New" w:hAnsi="Angsana New" w:cs="Angsana New"/>
                <w:sz w:val="30"/>
                <w:szCs w:val="30"/>
                <w:lang w:val="en-US"/>
              </w:rPr>
              <w:t>744</w:t>
            </w:r>
          </w:p>
        </w:tc>
      </w:tr>
      <w:tr w:rsidR="0040683C" w:rsidRPr="000E593E" w14:paraId="7E3BD073" w14:textId="77777777" w:rsidTr="0040683C">
        <w:tc>
          <w:tcPr>
            <w:tcW w:w="5324" w:type="dxa"/>
            <w:shd w:val="clear" w:color="auto" w:fill="auto"/>
          </w:tcPr>
          <w:p w14:paraId="6EB9E201" w14:textId="7777777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27" w:type="dxa"/>
            <w:shd w:val="clear" w:color="auto" w:fill="auto"/>
          </w:tcPr>
          <w:p w14:paraId="6C201FF8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2777649B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A5B5D5C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0E195E1A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0683C" w:rsidRPr="000E593E" w14:paraId="4C5EF14E" w14:textId="77777777" w:rsidTr="0040683C">
        <w:tc>
          <w:tcPr>
            <w:tcW w:w="5324" w:type="dxa"/>
            <w:shd w:val="clear" w:color="auto" w:fill="auto"/>
          </w:tcPr>
          <w:p w14:paraId="57B8D725" w14:textId="1555E0D3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F8779A" w:rsidRPr="00F8779A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0E59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593E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27" w:type="dxa"/>
            <w:shd w:val="clear" w:color="auto" w:fill="auto"/>
          </w:tcPr>
          <w:p w14:paraId="69227A95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6AC5A5A8" w14:textId="58E1A298" w:rsidR="0040683C" w:rsidRPr="000E593E" w:rsidRDefault="00F8779A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0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DF29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70FDB7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78C22DAB" w14:textId="40E74801" w:rsidR="0040683C" w:rsidRPr="000E593E" w:rsidRDefault="00F8779A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79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40683C" w:rsidRPr="0028215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8779A">
              <w:rPr>
                <w:rFonts w:ascii="Angsana New" w:hAnsi="Angsana New" w:cs="Angsana New"/>
                <w:sz w:val="30"/>
                <w:szCs w:val="30"/>
                <w:lang w:val="en-US"/>
              </w:rPr>
              <w:t>301</w:t>
            </w:r>
          </w:p>
        </w:tc>
      </w:tr>
      <w:tr w:rsidR="0040683C" w:rsidRPr="000E593E" w14:paraId="7AFE8B1E" w14:textId="77777777" w:rsidTr="0040683C">
        <w:tc>
          <w:tcPr>
            <w:tcW w:w="5324" w:type="dxa"/>
            <w:shd w:val="clear" w:color="auto" w:fill="auto"/>
          </w:tcPr>
          <w:p w14:paraId="715C24A9" w14:textId="7777777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6F753BD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46CAE" w14:textId="7C820884" w:rsidR="0040683C" w:rsidRPr="000E593E" w:rsidRDefault="00F8779A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77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F29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877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225</w:t>
            </w:r>
            <w:r w:rsidR="00DF29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877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6D9FBCC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D7781" w14:textId="7DE7D1C3" w:rsidR="0040683C" w:rsidRPr="000E593E" w:rsidRDefault="00F8779A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779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859</w:t>
            </w:r>
            <w:r w:rsidR="0040683C" w:rsidRPr="0028215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F8779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045</w:t>
            </w:r>
          </w:p>
        </w:tc>
      </w:tr>
      <w:tr w:rsidR="0040683C" w:rsidRPr="000E593E" w14:paraId="7C3F79FC" w14:textId="77777777" w:rsidTr="0040683C">
        <w:tc>
          <w:tcPr>
            <w:tcW w:w="5324" w:type="dxa"/>
            <w:shd w:val="clear" w:color="auto" w:fill="auto"/>
          </w:tcPr>
          <w:p w14:paraId="122BF676" w14:textId="7777777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7" w:type="dxa"/>
            <w:shd w:val="clear" w:color="auto" w:fill="auto"/>
          </w:tcPr>
          <w:p w14:paraId="3B9ACA62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3C52F050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4D9F751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</w:tcPr>
          <w:p w14:paraId="48F1B87D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138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40683C" w:rsidRPr="000E593E" w14:paraId="54D04DC1" w14:textId="77777777" w:rsidTr="0040683C">
        <w:tc>
          <w:tcPr>
            <w:tcW w:w="5324" w:type="dxa"/>
            <w:shd w:val="clear" w:color="auto" w:fill="auto"/>
          </w:tcPr>
          <w:p w14:paraId="2A37ABF0" w14:textId="7777777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7" w:type="dxa"/>
            <w:shd w:val="clear" w:color="auto" w:fill="auto"/>
          </w:tcPr>
          <w:p w14:paraId="34CBE58A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</w:tcPr>
          <w:p w14:paraId="0D31A053" w14:textId="7ED0E881" w:rsidR="0040683C" w:rsidRPr="000E593E" w:rsidRDefault="00F8779A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77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F29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877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597</w:t>
            </w:r>
            <w:r w:rsidR="00DF29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877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3E044AD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</w:tcPr>
          <w:p w14:paraId="0DB7875A" w14:textId="45B07A47" w:rsidR="0040683C" w:rsidRPr="000E593E" w:rsidRDefault="00F8779A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779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40683C" w:rsidRPr="0028215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F8779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128</w:t>
            </w:r>
            <w:r w:rsidR="0040683C" w:rsidRPr="0028215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F8779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887</w:t>
            </w:r>
          </w:p>
        </w:tc>
      </w:tr>
    </w:tbl>
    <w:p w14:paraId="7F5CADA8" w14:textId="77777777" w:rsidR="00E23A9F" w:rsidRDefault="00E23A9F" w:rsidP="00E23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A4AB5B" w14:textId="4143268C" w:rsidR="00227755" w:rsidRDefault="003364AC" w:rsidP="0052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23A9F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F968E3" w:rsidRPr="00E23A9F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F8779A" w:rsidRPr="00F8779A">
        <w:rPr>
          <w:rFonts w:asciiTheme="majorBidi" w:hAnsiTheme="majorBidi" w:cstheme="majorBidi"/>
          <w:sz w:val="30"/>
          <w:szCs w:val="30"/>
        </w:rPr>
        <w:t>30</w:t>
      </w:r>
      <w:r w:rsidR="0040683C" w:rsidRPr="00E23A9F">
        <w:rPr>
          <w:rFonts w:asciiTheme="majorBidi" w:hAnsiTheme="majorBidi" w:cstheme="majorBidi"/>
          <w:sz w:val="30"/>
          <w:szCs w:val="30"/>
        </w:rPr>
        <w:t xml:space="preserve"> </w:t>
      </w:r>
      <w:r w:rsidR="007376F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0683C" w:rsidRPr="00E23A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8779A" w:rsidRPr="00F8779A">
        <w:rPr>
          <w:rFonts w:asciiTheme="majorBidi" w:hAnsiTheme="majorBidi" w:cstheme="majorBidi"/>
          <w:sz w:val="30"/>
          <w:szCs w:val="30"/>
        </w:rPr>
        <w:t>2567</w:t>
      </w:r>
      <w:r w:rsidRPr="00E23A9F">
        <w:rPr>
          <w:rFonts w:asciiTheme="majorBidi" w:hAnsiTheme="majorBidi" w:cstheme="majorBidi"/>
          <w:sz w:val="30"/>
          <w:szCs w:val="30"/>
        </w:rPr>
        <w:t xml:space="preserve"> </w:t>
      </w:r>
      <w:r w:rsidRPr="00E23A9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F8779A" w:rsidRPr="00F8779A">
        <w:rPr>
          <w:rFonts w:asciiTheme="majorBidi" w:hAnsiTheme="majorBidi" w:cstheme="majorBidi"/>
          <w:sz w:val="30"/>
          <w:szCs w:val="30"/>
        </w:rPr>
        <w:t>31</w:t>
      </w:r>
      <w:r w:rsidRPr="00E23A9F">
        <w:rPr>
          <w:rFonts w:asciiTheme="majorBidi" w:hAnsiTheme="majorBidi" w:cstheme="majorBidi"/>
          <w:sz w:val="30"/>
          <w:szCs w:val="30"/>
        </w:rPr>
        <w:t xml:space="preserve"> </w:t>
      </w:r>
      <w:r w:rsidRPr="00E23A9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F8779A" w:rsidRPr="00F8779A">
        <w:rPr>
          <w:rFonts w:asciiTheme="majorBidi" w:hAnsiTheme="majorBidi" w:cstheme="majorBidi"/>
          <w:sz w:val="30"/>
          <w:szCs w:val="30"/>
        </w:rPr>
        <w:t>2566</w:t>
      </w:r>
      <w:r w:rsidRPr="00E23A9F">
        <w:rPr>
          <w:rFonts w:asciiTheme="majorBidi" w:hAnsiTheme="majorBidi" w:cstheme="majorBidi"/>
          <w:sz w:val="30"/>
          <w:szCs w:val="30"/>
        </w:rPr>
        <w:t xml:space="preserve"> </w:t>
      </w:r>
      <w:r w:rsidRPr="00DF29F1">
        <w:rPr>
          <w:rFonts w:asciiTheme="majorBidi" w:hAnsiTheme="majorBidi" w:cstheme="majorBidi" w:hint="cs"/>
          <w:sz w:val="30"/>
          <w:szCs w:val="30"/>
          <w:cs/>
        </w:rPr>
        <w:t>บริษั</w:t>
      </w:r>
      <w:r w:rsidR="0040683C" w:rsidRPr="00DF29F1">
        <w:rPr>
          <w:rFonts w:asciiTheme="majorBidi" w:hAnsiTheme="majorBidi" w:cstheme="majorBidi" w:hint="cs"/>
          <w:sz w:val="30"/>
          <w:szCs w:val="30"/>
          <w:cs/>
        </w:rPr>
        <w:t>ท</w:t>
      </w:r>
      <w:r w:rsidR="000435B3" w:rsidRPr="00DF29F1">
        <w:rPr>
          <w:rFonts w:ascii="Angsana New" w:hAnsi="Angsana New"/>
          <w:sz w:val="30"/>
          <w:szCs w:val="30"/>
          <w:cs/>
        </w:rPr>
        <w:t>ไม่มีผลขาดทุนจากการด้อยค่าของลูกหนี้การค้า</w:t>
      </w:r>
    </w:p>
    <w:p w14:paraId="50F70A8F" w14:textId="77777777" w:rsidR="005230B1" w:rsidRDefault="005230B1" w:rsidP="0052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D73F522" w14:textId="53C89488" w:rsidR="003364AC" w:rsidRPr="00227755" w:rsidRDefault="003364AC" w:rsidP="0052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227755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สัญญาขายลดลูกหนี้</w:t>
      </w:r>
    </w:p>
    <w:p w14:paraId="548FDD89" w14:textId="77777777" w:rsidR="003364AC" w:rsidRPr="000E593E" w:rsidRDefault="003364A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033B2" w14:textId="1920CBBD" w:rsidR="008F1624" w:rsidRPr="00150C20" w:rsidRDefault="008F1624" w:rsidP="00150C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05668F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F8779A" w:rsidRPr="00F8779A">
        <w:rPr>
          <w:rFonts w:asciiTheme="majorBidi" w:hAnsiTheme="majorBidi" w:cstheme="majorBidi"/>
          <w:sz w:val="30"/>
          <w:szCs w:val="30"/>
        </w:rPr>
        <w:t>30</w:t>
      </w:r>
      <w:r w:rsidR="002669FF">
        <w:rPr>
          <w:rFonts w:asciiTheme="majorBidi" w:hAnsiTheme="majorBidi" w:cstheme="majorBidi"/>
          <w:sz w:val="30"/>
          <w:szCs w:val="30"/>
        </w:rPr>
        <w:t xml:space="preserve"> </w:t>
      </w:r>
      <w:r w:rsidR="0005668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8779A" w:rsidRPr="00F8779A">
        <w:rPr>
          <w:rFonts w:asciiTheme="majorBidi" w:hAnsiTheme="majorBidi" w:cstheme="majorBidi"/>
          <w:sz w:val="30"/>
          <w:szCs w:val="30"/>
        </w:rPr>
        <w:t>2567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>บริษัทได้โอนสิทธิเรียกร้องที่จะได้รับชำระหนี้จากลูกหนี้จำนวน</w:t>
      </w:r>
      <w:r w:rsidR="00DF29F1">
        <w:rPr>
          <w:rFonts w:asciiTheme="majorBidi" w:hAnsiTheme="majorBidi" w:cstheme="majorBidi"/>
          <w:sz w:val="30"/>
          <w:szCs w:val="30"/>
        </w:rPr>
        <w:t xml:space="preserve"> </w:t>
      </w:r>
      <w:r w:rsidR="00F8779A" w:rsidRPr="00F8779A">
        <w:rPr>
          <w:rFonts w:asciiTheme="majorBidi" w:hAnsiTheme="majorBidi" w:cstheme="majorBidi"/>
          <w:sz w:val="30"/>
          <w:szCs w:val="30"/>
        </w:rPr>
        <w:t>984</w:t>
      </w:r>
      <w:r w:rsidR="00DF29F1">
        <w:rPr>
          <w:rFonts w:asciiTheme="majorBidi" w:hAnsiTheme="majorBidi" w:cstheme="majorBidi"/>
          <w:sz w:val="30"/>
          <w:szCs w:val="30"/>
        </w:rPr>
        <w:t>.</w:t>
      </w:r>
      <w:r w:rsidR="00F8779A" w:rsidRPr="00F8779A">
        <w:rPr>
          <w:rFonts w:asciiTheme="majorBidi" w:hAnsiTheme="majorBidi" w:cstheme="majorBidi"/>
          <w:sz w:val="30"/>
          <w:szCs w:val="30"/>
        </w:rPr>
        <w:t>1</w:t>
      </w:r>
      <w:r w:rsidR="00DF29F1">
        <w:rPr>
          <w:rFonts w:asciiTheme="majorBidi" w:hAnsiTheme="majorBidi" w:cstheme="majorBidi"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8779A" w:rsidRPr="00F8779A">
        <w:rPr>
          <w:rFonts w:ascii="Angsana New" w:hAnsi="Angsana New"/>
          <w:i/>
          <w:iCs/>
          <w:sz w:val="30"/>
          <w:szCs w:val="30"/>
        </w:rPr>
        <w:t>1</w:t>
      </w:r>
      <w:r w:rsidRPr="008F1624">
        <w:rPr>
          <w:rFonts w:ascii="Angsana New" w:hAnsi="Angsana New"/>
          <w:i/>
          <w:iCs/>
          <w:sz w:val="30"/>
          <w:szCs w:val="30"/>
        </w:rPr>
        <w:t>,</w:t>
      </w:r>
      <w:r w:rsidR="00F8779A" w:rsidRPr="00F8779A">
        <w:rPr>
          <w:rFonts w:ascii="Angsana New" w:hAnsi="Angsana New"/>
          <w:i/>
          <w:iCs/>
          <w:sz w:val="30"/>
          <w:szCs w:val="30"/>
        </w:rPr>
        <w:t>236</w:t>
      </w:r>
      <w:r w:rsidRPr="008F1624">
        <w:rPr>
          <w:rFonts w:ascii="Angsana New" w:hAnsi="Angsana New"/>
          <w:i/>
          <w:iCs/>
          <w:sz w:val="30"/>
          <w:szCs w:val="30"/>
        </w:rPr>
        <w:t>.</w:t>
      </w:r>
      <w:r w:rsidR="00F8779A" w:rsidRPr="00F8779A">
        <w:rPr>
          <w:rFonts w:ascii="Angsana New" w:hAnsi="Angsana New"/>
          <w:i/>
          <w:iCs/>
          <w:sz w:val="30"/>
          <w:szCs w:val="30"/>
        </w:rPr>
        <w:t>9</w:t>
      </w:r>
      <w:r w:rsidRPr="008F1624">
        <w:rPr>
          <w:rFonts w:ascii="Angsana New" w:hAnsi="Angsana New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ล้านบาท)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>ให้แก่สถาบันการเงินแห่งหนึ่งตามสัญญาขายลดลูกหนี้</w:t>
      </w:r>
      <w:r w:rsidR="003364AC" w:rsidRPr="000E593E">
        <w:rPr>
          <w:rFonts w:asciiTheme="majorBidi" w:hAnsiTheme="majorBidi" w:cstheme="majorBidi"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>โดยบริษัทได้รับเงินจากสถาบันการเงิน</w:t>
      </w:r>
      <w:r w:rsidR="00DF29F1">
        <w:rPr>
          <w:rFonts w:asciiTheme="majorBidi" w:hAnsiTheme="majorBidi" w:cstheme="majorBidi"/>
          <w:sz w:val="30"/>
          <w:szCs w:val="30"/>
        </w:rPr>
        <w:t xml:space="preserve"> </w:t>
      </w:r>
      <w:r w:rsidR="00F8779A" w:rsidRPr="00F8779A">
        <w:rPr>
          <w:rFonts w:asciiTheme="majorBidi" w:hAnsiTheme="majorBidi" w:cstheme="majorBidi"/>
          <w:sz w:val="30"/>
          <w:szCs w:val="30"/>
        </w:rPr>
        <w:t>962</w:t>
      </w:r>
      <w:r w:rsidR="00DF29F1">
        <w:rPr>
          <w:rFonts w:asciiTheme="majorBidi" w:hAnsiTheme="majorBidi" w:cstheme="majorBidi"/>
          <w:sz w:val="30"/>
          <w:szCs w:val="30"/>
        </w:rPr>
        <w:t>.</w:t>
      </w:r>
      <w:r w:rsidR="00F8779A" w:rsidRPr="00F8779A">
        <w:rPr>
          <w:rFonts w:asciiTheme="majorBidi" w:hAnsiTheme="majorBidi" w:cstheme="majorBidi"/>
          <w:sz w:val="30"/>
          <w:szCs w:val="30"/>
        </w:rPr>
        <w:t>7</w:t>
      </w:r>
      <w:r w:rsidR="00DF29F1">
        <w:rPr>
          <w:rFonts w:asciiTheme="majorBidi" w:hAnsiTheme="majorBidi" w:cstheme="majorBidi"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8779A" w:rsidRPr="00F8779A">
        <w:rPr>
          <w:rFonts w:ascii="Angsana New" w:hAnsi="Angsana New"/>
          <w:i/>
          <w:iCs/>
          <w:sz w:val="30"/>
          <w:szCs w:val="30"/>
        </w:rPr>
        <w:t>1</w:t>
      </w:r>
      <w:r w:rsidRPr="008F1624">
        <w:rPr>
          <w:rFonts w:ascii="Angsana New" w:hAnsi="Angsana New"/>
          <w:i/>
          <w:iCs/>
          <w:sz w:val="30"/>
          <w:szCs w:val="30"/>
        </w:rPr>
        <w:t>,</w:t>
      </w:r>
      <w:r w:rsidR="00F8779A" w:rsidRPr="00F8779A">
        <w:rPr>
          <w:rFonts w:ascii="Angsana New" w:hAnsi="Angsana New"/>
          <w:i/>
          <w:iCs/>
          <w:sz w:val="30"/>
          <w:szCs w:val="30"/>
        </w:rPr>
        <w:t>217</w:t>
      </w:r>
      <w:r w:rsidRPr="008F1624">
        <w:rPr>
          <w:rFonts w:ascii="Angsana New" w:hAnsi="Angsana New"/>
          <w:i/>
          <w:iCs/>
          <w:sz w:val="30"/>
          <w:szCs w:val="30"/>
        </w:rPr>
        <w:t>.</w:t>
      </w:r>
      <w:r w:rsidR="00F8779A" w:rsidRPr="00F8779A">
        <w:rPr>
          <w:rFonts w:ascii="Angsana New" w:hAnsi="Angsana New"/>
          <w:i/>
          <w:iCs/>
          <w:sz w:val="30"/>
          <w:szCs w:val="30"/>
        </w:rPr>
        <w:t>0</w:t>
      </w:r>
      <w:r w:rsidRPr="008F1624">
        <w:rPr>
          <w:rFonts w:ascii="Angsana New" w:hAnsi="Angsana New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 xml:space="preserve"> ทั้งนี้ การโอนสิทธิดังกล่าวหากสถาบันการเงินซึ่งเป็นผู้รับโอนไม่สามารถเรียกเก็บหนี้จากลูกหนี้ที่บริษัทโอนสิทธิได้สถาบันการเงินดังกล่าวก็ไม่สามารถเรียกเก็บหนี้จากบริษัทได้อีกในภายหลัง</w:t>
      </w:r>
    </w:p>
    <w:p w14:paraId="27DC2D14" w14:textId="23CB4160" w:rsidR="005230B1" w:rsidRDefault="0052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737B8F4" w14:textId="4632D9D9" w:rsidR="003364AC" w:rsidRPr="000E593E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593E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2FBF6F10" w14:textId="77777777" w:rsidR="003364AC" w:rsidRPr="000E593E" w:rsidRDefault="003364AC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01" w:type="dxa"/>
        <w:tblInd w:w="450" w:type="dxa"/>
        <w:tblLook w:val="0000" w:firstRow="0" w:lastRow="0" w:firstColumn="0" w:lastColumn="0" w:noHBand="0" w:noVBand="0"/>
      </w:tblPr>
      <w:tblGrid>
        <w:gridCol w:w="6300"/>
        <w:gridCol w:w="1347"/>
        <w:gridCol w:w="270"/>
        <w:gridCol w:w="1284"/>
      </w:tblGrid>
      <w:tr w:rsidR="003364AC" w:rsidRPr="00422193" w14:paraId="43C804F2" w14:textId="77777777" w:rsidTr="001C187C">
        <w:tc>
          <w:tcPr>
            <w:tcW w:w="6300" w:type="dxa"/>
          </w:tcPr>
          <w:p w14:paraId="5E148D8E" w14:textId="77777777" w:rsidR="003364AC" w:rsidRPr="00DE07C8" w:rsidRDefault="003364AC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7" w:type="dxa"/>
          </w:tcPr>
          <w:p w14:paraId="55876B22" w14:textId="65D7881A" w:rsidR="003364AC" w:rsidRPr="00FF5AEA" w:rsidRDefault="00F8779A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558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E69F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725DC6E" w14:textId="77777777" w:rsidR="003364AC" w:rsidRPr="00FF5AEA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12864314" w14:textId="7F1F7407" w:rsidR="003364AC" w:rsidRPr="00FF5AEA" w:rsidRDefault="00F8779A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 w:rsidRPr="00FF5A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64AC" w:rsidRPr="00422193" w14:paraId="368E31C8" w14:textId="77777777" w:rsidTr="001C187C">
        <w:tc>
          <w:tcPr>
            <w:tcW w:w="6300" w:type="dxa"/>
          </w:tcPr>
          <w:p w14:paraId="6B7297F8" w14:textId="77777777" w:rsidR="003364AC" w:rsidRDefault="003364AC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</w:tcPr>
          <w:p w14:paraId="263D000E" w14:textId="0FBC44D6" w:rsidR="003364AC" w:rsidRPr="00FF5AEA" w:rsidRDefault="00F8779A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D37CF6A" w14:textId="77777777" w:rsidR="003364AC" w:rsidRPr="00FF5AEA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311CBD12" w14:textId="5DAED09B" w:rsidR="003364AC" w:rsidRPr="00FF5AEA" w:rsidRDefault="00F8779A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364AC" w:rsidRPr="00F17C44" w14:paraId="6D4C04C2" w14:textId="77777777" w:rsidTr="001C187C">
        <w:tc>
          <w:tcPr>
            <w:tcW w:w="6300" w:type="dxa"/>
          </w:tcPr>
          <w:p w14:paraId="0818A21F" w14:textId="77777777" w:rsidR="003364AC" w:rsidRPr="00A345D5" w:rsidRDefault="003364AC" w:rsidP="009F4393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1" w:type="dxa"/>
            <w:gridSpan w:val="3"/>
          </w:tcPr>
          <w:p w14:paraId="34103849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7C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4AC" w:rsidRPr="00F17C44" w14:paraId="7A1E6868" w14:textId="77777777" w:rsidTr="001C187C">
        <w:tc>
          <w:tcPr>
            <w:tcW w:w="6300" w:type="dxa"/>
          </w:tcPr>
          <w:p w14:paraId="185F882E" w14:textId="77777777" w:rsidR="003364AC" w:rsidRPr="008B589C" w:rsidRDefault="003364AC" w:rsidP="0082287F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58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47" w:type="dxa"/>
          </w:tcPr>
          <w:p w14:paraId="23F81060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8E72C" w14:textId="77777777" w:rsidR="003364AC" w:rsidRPr="00F17C44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4AE97AF2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4AC" w:rsidRPr="00F17C44" w14:paraId="72E9F3BD" w14:textId="77777777" w:rsidTr="001C187C">
        <w:tc>
          <w:tcPr>
            <w:tcW w:w="6300" w:type="dxa"/>
          </w:tcPr>
          <w:p w14:paraId="7B985D75" w14:textId="77777777" w:rsidR="003364AC" w:rsidRPr="008B589C" w:rsidRDefault="003364AC" w:rsidP="009F4393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58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47" w:type="dxa"/>
          </w:tcPr>
          <w:p w14:paraId="1F463F20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F07E92" w14:textId="77777777" w:rsidR="003364AC" w:rsidRPr="00F17C44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79349FF8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1624" w:rsidRPr="00F17C44" w14:paraId="7C2015E3" w14:textId="77777777" w:rsidTr="001C187C">
        <w:trPr>
          <w:cantSplit/>
        </w:trPr>
        <w:tc>
          <w:tcPr>
            <w:tcW w:w="6300" w:type="dxa"/>
          </w:tcPr>
          <w:p w14:paraId="1438833D" w14:textId="77777777" w:rsidR="008F1624" w:rsidRPr="00096CAA" w:rsidRDefault="008F1624" w:rsidP="008F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6CA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570F6C16" w14:textId="4E20E8EF" w:rsidR="008F1624" w:rsidRPr="002B1215" w:rsidRDefault="00F8779A" w:rsidP="008F162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8779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DF29F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F8779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350</w:t>
            </w:r>
            <w:r w:rsidR="00DF29F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F8779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5B2794A" w14:textId="77777777" w:rsidR="008F1624" w:rsidRPr="00656B08" w:rsidRDefault="008F1624" w:rsidP="008F1624">
            <w:pPr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2AE3B193" w14:textId="37D805C5" w:rsidR="008F1624" w:rsidRPr="00656B08" w:rsidRDefault="00F8779A" w:rsidP="008F162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700</w:t>
            </w:r>
            <w:r w:rsidR="008F1624" w:rsidRPr="00BA50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8779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5F49C39" w14:textId="77777777" w:rsidR="003364AC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1A332A" w14:textId="77777777" w:rsidR="003364AC" w:rsidRPr="006F159D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15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3C29A0DC" w14:textId="77777777" w:rsidR="003364AC" w:rsidRPr="006F159D" w:rsidRDefault="003364AC" w:rsidP="00F17C44">
      <w:pPr>
        <w:pStyle w:val="FSBlank"/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40CE028" w14:textId="6C82214F" w:rsidR="003364AC" w:rsidRPr="006F159D" w:rsidRDefault="003364AC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2669FF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F8779A" w:rsidRPr="00F8779A">
        <w:rPr>
          <w:rFonts w:ascii="Angsana New" w:hAnsi="Angsana New"/>
          <w:spacing w:val="-2"/>
          <w:sz w:val="30"/>
          <w:szCs w:val="30"/>
        </w:rPr>
        <w:t>30</w:t>
      </w:r>
      <w:r w:rsidR="00F968E3" w:rsidRPr="002669FF">
        <w:rPr>
          <w:rFonts w:ascii="Angsana New" w:hAnsi="Angsana New"/>
          <w:spacing w:val="-2"/>
          <w:sz w:val="30"/>
          <w:szCs w:val="30"/>
        </w:rPr>
        <w:t xml:space="preserve"> </w:t>
      </w:r>
      <w:r w:rsidR="005E69FD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C43E59" w:rsidRPr="002669F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8779A" w:rsidRPr="00F8779A">
        <w:rPr>
          <w:rFonts w:ascii="Angsana New" w:hAnsi="Angsana New"/>
          <w:spacing w:val="-2"/>
          <w:sz w:val="30"/>
          <w:szCs w:val="30"/>
        </w:rPr>
        <w:t>2567</w:t>
      </w:r>
      <w:r w:rsidRPr="002669FF">
        <w:rPr>
          <w:rFonts w:ascii="Angsana New" w:hAnsi="Angsana New"/>
          <w:spacing w:val="-2"/>
          <w:sz w:val="30"/>
          <w:szCs w:val="30"/>
        </w:rPr>
        <w:t xml:space="preserve"> </w:t>
      </w:r>
      <w:r w:rsidRPr="002669FF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เงินกู้ยืมระยะสั้นจากสถาบันการเงินจำนวน</w:t>
      </w:r>
      <w:r w:rsidRPr="002669F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8779A" w:rsidRPr="00F8779A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DF29F1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F8779A" w:rsidRPr="00F8779A">
        <w:rPr>
          <w:rFonts w:asciiTheme="majorBidi" w:hAnsiTheme="majorBidi" w:cstheme="majorBidi"/>
          <w:spacing w:val="-2"/>
          <w:sz w:val="30"/>
          <w:szCs w:val="30"/>
        </w:rPr>
        <w:t>350</w:t>
      </w:r>
      <w:r w:rsidR="00DF29F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669FF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BB0E5E" w:rsidRPr="002669F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B0E5E" w:rsidRPr="002669F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F8779A" w:rsidRPr="00F8779A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BB0E5E"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BB0E5E" w:rsidRPr="002669F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F8779A" w:rsidRPr="00F8779A">
        <w:rPr>
          <w:rFonts w:asciiTheme="majorBidi" w:hAnsiTheme="majorBidi" w:cstheme="majorBidi"/>
          <w:i/>
          <w:iCs/>
          <w:spacing w:val="-2"/>
          <w:sz w:val="30"/>
          <w:szCs w:val="30"/>
        </w:rPr>
        <w:t>2566</w:t>
      </w:r>
      <w:r w:rsidR="00BB0E5E"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F8779A" w:rsidRPr="00F8779A">
        <w:rPr>
          <w:rFonts w:asciiTheme="majorBidi" w:hAnsiTheme="majorBidi"/>
          <w:i/>
          <w:iCs/>
          <w:spacing w:val="-2"/>
          <w:sz w:val="30"/>
          <w:szCs w:val="30"/>
        </w:rPr>
        <w:t>700</w:t>
      </w:r>
      <w:r w:rsidR="00BB0E5E" w:rsidRPr="002669FF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ล้านบาท</w:t>
      </w:r>
      <w:r w:rsidR="00BB0E5E" w:rsidRPr="002669F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="00367CE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669FF">
        <w:rPr>
          <w:rFonts w:asciiTheme="majorBidi" w:hAnsiTheme="majorBidi" w:cstheme="majorBidi"/>
          <w:spacing w:val="-2"/>
          <w:sz w:val="30"/>
          <w:szCs w:val="30"/>
          <w:cs/>
        </w:rPr>
        <w:t>มีกำหนดชำระคืน</w:t>
      </w:r>
      <w:r w:rsidRPr="002669FF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เมื่อทวงถาม</w:t>
      </w:r>
      <w:r w:rsidRPr="002669F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ซึ่งเงินกู้ยืมดังกล่าวมีดอกเบี้ยในอัตราร้อยล</w:t>
      </w:r>
      <w:r w:rsidRPr="002669F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ะ </w:t>
      </w:r>
      <w:r w:rsidR="00F8779A" w:rsidRPr="00F8779A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DF29F1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F8779A" w:rsidRPr="00F8779A">
        <w:rPr>
          <w:rFonts w:asciiTheme="majorBidi" w:hAnsiTheme="majorBidi" w:cstheme="majorBidi"/>
          <w:spacing w:val="-2"/>
          <w:sz w:val="30"/>
          <w:szCs w:val="30"/>
        </w:rPr>
        <w:t>08</w:t>
      </w:r>
      <w:r w:rsidR="00991DD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F8779A">
        <w:rPr>
          <w:rFonts w:asciiTheme="majorBidi" w:hAnsiTheme="majorBidi" w:cstheme="majorBidi"/>
          <w:spacing w:val="-2"/>
          <w:sz w:val="30"/>
          <w:szCs w:val="30"/>
        </w:rPr>
        <w:t>-</w:t>
      </w:r>
      <w:r w:rsidR="00367CE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8779A" w:rsidRPr="00F8779A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DF29F1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F8779A" w:rsidRPr="00F8779A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991DD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2669FF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="00A013D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F8779A" w:rsidRPr="00F8779A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F8779A" w:rsidRPr="00F8779A">
        <w:rPr>
          <w:rFonts w:asciiTheme="majorBidi" w:hAnsiTheme="majorBidi" w:cstheme="majorBidi"/>
          <w:i/>
          <w:iCs/>
          <w:spacing w:val="-2"/>
          <w:sz w:val="30"/>
          <w:szCs w:val="30"/>
        </w:rPr>
        <w:t>2566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Pr="002669F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อัตราร้อยละ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F8779A" w:rsidRPr="00F8779A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8F1624" w:rsidRPr="002669FF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F8779A" w:rsidRPr="00F8779A">
        <w:rPr>
          <w:rFonts w:ascii="Angsana New" w:hAnsi="Angsana New"/>
          <w:i/>
          <w:iCs/>
          <w:spacing w:val="-2"/>
          <w:sz w:val="30"/>
          <w:szCs w:val="30"/>
        </w:rPr>
        <w:t>83</w:t>
      </w:r>
      <w:r w:rsidR="008F1624" w:rsidRPr="002669FF">
        <w:rPr>
          <w:rFonts w:ascii="Angsana New" w:hAnsi="Angsana New"/>
          <w:i/>
          <w:iCs/>
          <w:spacing w:val="-2"/>
          <w:sz w:val="30"/>
          <w:szCs w:val="30"/>
        </w:rPr>
        <w:t xml:space="preserve"> - </w:t>
      </w:r>
      <w:r w:rsidR="00F8779A" w:rsidRPr="00F8779A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8F1624" w:rsidRPr="002669FF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F8779A" w:rsidRPr="00F8779A">
        <w:rPr>
          <w:rFonts w:ascii="Angsana New" w:hAnsi="Angsana New"/>
          <w:i/>
          <w:iCs/>
          <w:spacing w:val="-2"/>
          <w:sz w:val="30"/>
          <w:szCs w:val="30"/>
        </w:rPr>
        <w:t>30</w:t>
      </w:r>
      <w:r w:rsidR="008F1624" w:rsidRPr="002669FF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2669F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ต่อปี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1D0015E8" w14:textId="77777777" w:rsidR="003364AC" w:rsidRPr="006F159D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5521AD" w14:textId="77777777" w:rsidR="003364AC" w:rsidRPr="006F159D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15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6FD5A38B" w14:textId="77777777" w:rsidR="000E593E" w:rsidRDefault="000E593E" w:rsidP="0078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0ED3CABA" w14:textId="4DE1F0EE" w:rsidR="000E593E" w:rsidRDefault="003364AC" w:rsidP="0078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669FF">
        <w:rPr>
          <w:rFonts w:asciiTheme="majorBidi" w:hAnsiTheme="majorBidi" w:cstheme="majorBidi"/>
          <w:spacing w:val="6"/>
          <w:sz w:val="30"/>
          <w:szCs w:val="30"/>
          <w:cs/>
        </w:rPr>
        <w:t xml:space="preserve">ณ วันที่ </w:t>
      </w:r>
      <w:r w:rsidR="00F8779A" w:rsidRPr="00F8779A">
        <w:rPr>
          <w:rFonts w:ascii="Angsana New" w:hAnsi="Angsana New"/>
          <w:spacing w:val="-2"/>
          <w:sz w:val="30"/>
          <w:szCs w:val="30"/>
        </w:rPr>
        <w:t>30</w:t>
      </w:r>
      <w:r w:rsidR="008F1624" w:rsidRPr="002669FF">
        <w:rPr>
          <w:rFonts w:ascii="Angsana New" w:hAnsi="Angsana New"/>
          <w:spacing w:val="-2"/>
          <w:sz w:val="30"/>
          <w:szCs w:val="30"/>
        </w:rPr>
        <w:t xml:space="preserve"> </w:t>
      </w:r>
      <w:r w:rsidR="005E69FD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8F1624" w:rsidRPr="002669F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8779A" w:rsidRPr="00F8779A">
        <w:rPr>
          <w:rFonts w:ascii="Angsana New" w:hAnsi="Angsana New"/>
          <w:spacing w:val="-2"/>
          <w:sz w:val="30"/>
          <w:szCs w:val="30"/>
        </w:rPr>
        <w:t>2567</w:t>
      </w:r>
      <w:r w:rsidRPr="002669FF">
        <w:rPr>
          <w:rFonts w:ascii="Angsana New" w:hAnsi="Angsana New"/>
          <w:sz w:val="30"/>
          <w:szCs w:val="30"/>
        </w:rPr>
        <w:t xml:space="preserve"> </w:t>
      </w:r>
      <w:r w:rsidRPr="002669FF">
        <w:rPr>
          <w:rFonts w:asciiTheme="majorBidi" w:hAnsiTheme="majorBidi" w:cstheme="majorBidi"/>
          <w:spacing w:val="6"/>
          <w:sz w:val="30"/>
          <w:szCs w:val="30"/>
          <w:cs/>
        </w:rPr>
        <w:t>บริษัทมีวงเงินสินเชื่อที่ยังไม่ได้เบิกใช้จำนวนเงิน</w:t>
      </w:r>
      <w:r w:rsidR="00367CE7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F8779A" w:rsidRPr="00F8779A">
        <w:rPr>
          <w:rFonts w:asciiTheme="majorBidi" w:hAnsiTheme="majorBidi" w:cstheme="majorBidi"/>
          <w:spacing w:val="6"/>
          <w:sz w:val="30"/>
          <w:szCs w:val="30"/>
        </w:rPr>
        <w:t>6</w:t>
      </w:r>
      <w:r w:rsidRPr="002669FF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2669FF">
        <w:rPr>
          <w:rFonts w:asciiTheme="majorBidi" w:hAnsiTheme="majorBidi" w:cstheme="majorBidi"/>
          <w:spacing w:val="6"/>
          <w:sz w:val="30"/>
          <w:szCs w:val="30"/>
          <w:cs/>
        </w:rPr>
        <w:t>ล้านเหรียญสหรัฐอเมริกา และ</w:t>
      </w:r>
      <w:r w:rsidRPr="002669FF">
        <w:rPr>
          <w:rFonts w:asciiTheme="majorBidi" w:hAnsiTheme="majorBidi" w:cstheme="majorBidi"/>
          <w:sz w:val="30"/>
          <w:szCs w:val="30"/>
        </w:rPr>
        <w:t xml:space="preserve"> </w:t>
      </w:r>
      <w:r w:rsidR="00F8779A" w:rsidRPr="00F8779A">
        <w:rPr>
          <w:rFonts w:asciiTheme="majorBidi" w:hAnsiTheme="majorBidi" w:cstheme="majorBidi"/>
          <w:sz w:val="30"/>
          <w:szCs w:val="30"/>
        </w:rPr>
        <w:t>1</w:t>
      </w:r>
      <w:r w:rsidR="00DF29F1">
        <w:rPr>
          <w:rFonts w:asciiTheme="majorBidi" w:hAnsiTheme="majorBidi" w:cstheme="majorBidi"/>
          <w:sz w:val="30"/>
          <w:szCs w:val="30"/>
        </w:rPr>
        <w:t>,</w:t>
      </w:r>
      <w:r w:rsidR="00F8779A" w:rsidRPr="00F8779A">
        <w:rPr>
          <w:rFonts w:asciiTheme="majorBidi" w:hAnsiTheme="majorBidi" w:cstheme="majorBidi"/>
          <w:sz w:val="30"/>
          <w:szCs w:val="30"/>
        </w:rPr>
        <w:t>010</w:t>
      </w:r>
      <w:r w:rsidRPr="002669FF">
        <w:rPr>
          <w:rFonts w:asciiTheme="majorBidi" w:hAnsiTheme="majorBidi" w:cstheme="majorBidi"/>
          <w:sz w:val="30"/>
          <w:szCs w:val="30"/>
        </w:rPr>
        <w:t xml:space="preserve"> </w:t>
      </w:r>
      <w:r w:rsidRPr="002669F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669F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669F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669F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2669F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8F1624" w:rsidRPr="002669F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F1624" w:rsidRPr="002669FF">
        <w:rPr>
          <w:rFonts w:asciiTheme="majorBidi" w:hAnsiTheme="majorBidi"/>
          <w:i/>
          <w:iCs/>
          <w:sz w:val="30"/>
          <w:szCs w:val="30"/>
          <w:cs/>
        </w:rPr>
        <w:t xml:space="preserve">ล้านเหรียญสหรัฐอเมริกา และ 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8F1624" w:rsidRPr="002669FF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660</w:t>
      </w:r>
      <w:r w:rsidR="008F1624" w:rsidRPr="002669F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F1624" w:rsidRPr="002669FF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Pr="002669FF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35687AC4" w14:textId="77777777" w:rsidR="000E593E" w:rsidRDefault="000E593E" w:rsidP="0078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8D8F85" w14:textId="6E14F784" w:rsidR="003364AC" w:rsidRPr="00785B2C" w:rsidRDefault="003364AC" w:rsidP="0078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159D">
        <w:rPr>
          <w:rFonts w:asciiTheme="majorBidi" w:hAnsiTheme="majorBidi" w:cstheme="majorBidi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1FF4EBF" w14:textId="7C8C5709" w:rsidR="005F5D82" w:rsidRDefault="003364AC" w:rsidP="0065582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5036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2EF3FA05" w14:textId="77777777" w:rsidR="00655820" w:rsidRPr="00655820" w:rsidRDefault="00655820" w:rsidP="00655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Spec="right" w:tblpY="-52"/>
        <w:tblW w:w="9195" w:type="dxa"/>
        <w:tblLayout w:type="fixed"/>
        <w:tblLook w:val="04A0" w:firstRow="1" w:lastRow="0" w:firstColumn="1" w:lastColumn="0" w:noHBand="0" w:noVBand="1"/>
      </w:tblPr>
      <w:tblGrid>
        <w:gridCol w:w="3993"/>
        <w:gridCol w:w="1107"/>
        <w:gridCol w:w="268"/>
        <w:gridCol w:w="1096"/>
        <w:gridCol w:w="268"/>
        <w:gridCol w:w="1107"/>
        <w:gridCol w:w="254"/>
        <w:gridCol w:w="1102"/>
      </w:tblGrid>
      <w:tr w:rsidR="00655820" w:rsidRPr="00B57B3A" w14:paraId="6EE264D7" w14:textId="77777777" w:rsidTr="000B1892">
        <w:tc>
          <w:tcPr>
            <w:tcW w:w="2171" w:type="pct"/>
          </w:tcPr>
          <w:p w14:paraId="7024536F" w14:textId="77777777" w:rsidR="00655820" w:rsidRPr="00860C33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4" w:type="pct"/>
            <w:gridSpan w:val="3"/>
            <w:hideMark/>
          </w:tcPr>
          <w:p w14:paraId="3CA1C435" w14:textId="77777777" w:rsidR="00655820" w:rsidRPr="00860C33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46" w:type="pct"/>
          </w:tcPr>
          <w:p w14:paraId="24F0FAE6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hideMark/>
          </w:tcPr>
          <w:p w14:paraId="4BD614A2" w14:textId="284CF7E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</w:t>
            </w:r>
            <w:r w:rsidR="003149FD">
              <w:rPr>
                <w:rFonts w:ascii="Angsana New" w:hAnsi="Angsana New" w:hint="cs"/>
                <w:b/>
                <w:sz w:val="30"/>
                <w:szCs w:val="30"/>
                <w:cs/>
              </w:rPr>
              <w:t>ดเก้า</w:t>
            </w: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เดือนสิ้นสุด</w:t>
            </w:r>
          </w:p>
        </w:tc>
      </w:tr>
      <w:tr w:rsidR="00655820" w:rsidRPr="00B57B3A" w14:paraId="2748F872" w14:textId="77777777" w:rsidTr="000B1892">
        <w:tc>
          <w:tcPr>
            <w:tcW w:w="2171" w:type="pct"/>
          </w:tcPr>
          <w:p w14:paraId="7E436BB6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pct"/>
            <w:gridSpan w:val="3"/>
            <w:hideMark/>
          </w:tcPr>
          <w:p w14:paraId="7B881CA0" w14:textId="0D1B8291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F8779A" w:rsidRPr="00F8779A">
              <w:rPr>
                <w:rFonts w:asciiTheme="majorBidi" w:eastAsia="MS Mincho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="003149FD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2FBF1B8A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hideMark/>
          </w:tcPr>
          <w:p w14:paraId="519048E2" w14:textId="2CC8F754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F8779A" w:rsidRPr="00F8779A">
              <w:rPr>
                <w:rFonts w:asciiTheme="majorBidi" w:eastAsia="MS Mincho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="003149FD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655820" w:rsidRPr="00B57B3A" w14:paraId="2C87F4D1" w14:textId="77777777" w:rsidTr="000B1892">
        <w:tc>
          <w:tcPr>
            <w:tcW w:w="2171" w:type="pct"/>
          </w:tcPr>
          <w:p w14:paraId="356FE7EF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hideMark/>
          </w:tcPr>
          <w:p w14:paraId="21219058" w14:textId="31CC37D4" w:rsidR="00655820" w:rsidRPr="00B57B3A" w:rsidRDefault="00F8779A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eastAsia="MS Mincho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1FAB559D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hideMark/>
          </w:tcPr>
          <w:p w14:paraId="0B00331E" w14:textId="6D618E08" w:rsidR="00655820" w:rsidRPr="00B57B3A" w:rsidRDefault="00F8779A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eastAsia="MS Mincho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21B5B987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hideMark/>
          </w:tcPr>
          <w:p w14:paraId="539B294A" w14:textId="013C3310" w:rsidR="00655820" w:rsidRPr="00B57B3A" w:rsidRDefault="00F8779A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eastAsia="MS Mincho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" w:type="pct"/>
          </w:tcPr>
          <w:p w14:paraId="028BCD09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hideMark/>
          </w:tcPr>
          <w:p w14:paraId="48457AE1" w14:textId="79F53C96" w:rsidR="00655820" w:rsidRPr="00B57B3A" w:rsidRDefault="00F8779A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eastAsia="MS Mincho" w:hAnsiTheme="majorBidi" w:cstheme="majorBidi"/>
                <w:sz w:val="30"/>
                <w:szCs w:val="30"/>
              </w:rPr>
              <w:t>2566</w:t>
            </w:r>
          </w:p>
        </w:tc>
      </w:tr>
      <w:tr w:rsidR="00655820" w:rsidRPr="00B57B3A" w14:paraId="169D58B7" w14:textId="77777777" w:rsidTr="000B1892">
        <w:tc>
          <w:tcPr>
            <w:tcW w:w="2171" w:type="pct"/>
          </w:tcPr>
          <w:p w14:paraId="76C7AFB1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9" w:type="pct"/>
            <w:gridSpan w:val="7"/>
            <w:hideMark/>
          </w:tcPr>
          <w:p w14:paraId="65AC1B39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eastAsia="MS Mincho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57B3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55820" w:rsidRPr="00B57B3A" w14:paraId="3AF4E4F3" w14:textId="77777777" w:rsidTr="000B1892">
        <w:trPr>
          <w:trHeight w:val="74"/>
        </w:trPr>
        <w:tc>
          <w:tcPr>
            <w:tcW w:w="2171" w:type="pct"/>
          </w:tcPr>
          <w:p w14:paraId="2D611363" w14:textId="77777777" w:rsidR="00655820" w:rsidRPr="0037579F" w:rsidRDefault="00655820" w:rsidP="000B18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B08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02" w:type="pct"/>
            <w:vAlign w:val="bottom"/>
          </w:tcPr>
          <w:p w14:paraId="00318B92" w14:textId="77777777" w:rsidR="00655820" w:rsidRPr="00B57B3A" w:rsidRDefault="00655820" w:rsidP="000B189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07C401E9" w14:textId="77777777" w:rsidR="00655820" w:rsidRPr="00B57B3A" w:rsidRDefault="00655820" w:rsidP="000B189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0589FF06" w14:textId="77777777" w:rsidR="00655820" w:rsidRPr="00B57B3A" w:rsidRDefault="00655820" w:rsidP="000B189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1A092D97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6D26A8B6" w14:textId="77777777" w:rsidR="00655820" w:rsidRPr="00B57B3A" w:rsidRDefault="00655820" w:rsidP="000B189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7F234387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</w:tcPr>
          <w:p w14:paraId="06E2842A" w14:textId="77777777" w:rsidR="00655820" w:rsidRPr="00B57B3A" w:rsidRDefault="00655820" w:rsidP="000B189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5820" w:rsidRPr="00B57B3A" w14:paraId="7C63FB4A" w14:textId="77777777" w:rsidTr="000B1892">
        <w:trPr>
          <w:trHeight w:val="74"/>
        </w:trPr>
        <w:tc>
          <w:tcPr>
            <w:tcW w:w="2171" w:type="pct"/>
          </w:tcPr>
          <w:p w14:paraId="5FFFFFC3" w14:textId="77777777" w:rsidR="00655820" w:rsidRPr="0037579F" w:rsidRDefault="00655820" w:rsidP="000B18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602" w:type="pct"/>
            <w:vAlign w:val="bottom"/>
          </w:tcPr>
          <w:p w14:paraId="7B03D299" w14:textId="77777777" w:rsidR="00655820" w:rsidRPr="00B57B3A" w:rsidRDefault="00655820" w:rsidP="000B189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5CB333F6" w14:textId="77777777" w:rsidR="00655820" w:rsidRPr="00B57B3A" w:rsidRDefault="00655820" w:rsidP="000B189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61DD5249" w14:textId="77777777" w:rsidR="00655820" w:rsidRPr="00B57B3A" w:rsidRDefault="00655820" w:rsidP="000B189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02AAA645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67B9602F" w14:textId="77777777" w:rsidR="00655820" w:rsidRPr="00B57B3A" w:rsidRDefault="00655820" w:rsidP="000B189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4DABD0FB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</w:tcPr>
          <w:p w14:paraId="537CF8DC" w14:textId="77777777" w:rsidR="00655820" w:rsidRPr="00B57B3A" w:rsidRDefault="00655820" w:rsidP="000B189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49FD" w:rsidRPr="00695508" w14:paraId="3B839207" w14:textId="77777777" w:rsidTr="003149FD">
        <w:trPr>
          <w:trHeight w:val="74"/>
        </w:trPr>
        <w:tc>
          <w:tcPr>
            <w:tcW w:w="2171" w:type="pct"/>
            <w:vAlign w:val="bottom"/>
            <w:hideMark/>
          </w:tcPr>
          <w:p w14:paraId="22AC5140" w14:textId="77777777" w:rsidR="003149FD" w:rsidRPr="00B57B3A" w:rsidRDefault="003149FD" w:rsidP="003149FD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2" w:type="pct"/>
            <w:vAlign w:val="bottom"/>
          </w:tcPr>
          <w:p w14:paraId="47B5D865" w14:textId="44B3C4ED" w:rsidR="003149FD" w:rsidRPr="00695508" w:rsidRDefault="00F8779A" w:rsidP="003149FD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999</w:t>
            </w:r>
            <w:r w:rsidR="00DF29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146" w:type="pct"/>
            <w:vAlign w:val="bottom"/>
          </w:tcPr>
          <w:p w14:paraId="263B73DC" w14:textId="77777777" w:rsidR="003149FD" w:rsidRPr="00695508" w:rsidRDefault="003149FD" w:rsidP="003149F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51D8783E" w14:textId="681071C8" w:rsidR="003149FD" w:rsidRPr="00695508" w:rsidRDefault="00F8779A" w:rsidP="003149FD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788</w:t>
            </w:r>
            <w:r w:rsidR="003149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146" w:type="pct"/>
            <w:vAlign w:val="bottom"/>
          </w:tcPr>
          <w:p w14:paraId="7889BAA3" w14:textId="77777777" w:rsidR="003149FD" w:rsidRPr="00695508" w:rsidRDefault="003149FD" w:rsidP="0031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56C9F06E" w14:textId="0BAEF54A" w:rsidR="003149FD" w:rsidRPr="00695508" w:rsidRDefault="00F8779A" w:rsidP="003149FD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F29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</w:t>
            </w:r>
            <w:r w:rsidR="00DF29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  <w:tc>
          <w:tcPr>
            <w:tcW w:w="138" w:type="pct"/>
            <w:vAlign w:val="bottom"/>
          </w:tcPr>
          <w:p w14:paraId="1C19977C" w14:textId="77777777" w:rsidR="003149FD" w:rsidRPr="00695508" w:rsidRDefault="003149FD" w:rsidP="003149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</w:tcPr>
          <w:p w14:paraId="1CD53CA0" w14:textId="00A7E957" w:rsidR="003149FD" w:rsidRPr="00695508" w:rsidRDefault="00F8779A" w:rsidP="003149FD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149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  <w:r w:rsidR="003149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456</w:t>
            </w:r>
          </w:p>
        </w:tc>
      </w:tr>
      <w:tr w:rsidR="003149FD" w:rsidRPr="00695508" w14:paraId="0EDC5506" w14:textId="77777777" w:rsidTr="003149FD">
        <w:tc>
          <w:tcPr>
            <w:tcW w:w="2171" w:type="pct"/>
            <w:vAlign w:val="bottom"/>
            <w:hideMark/>
          </w:tcPr>
          <w:p w14:paraId="3C4B3087" w14:textId="77777777" w:rsidR="003149FD" w:rsidRPr="00B57B3A" w:rsidRDefault="003149FD" w:rsidP="003149FD">
            <w:pPr>
              <w:ind w:left="163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602" w:type="pct"/>
            <w:vAlign w:val="bottom"/>
          </w:tcPr>
          <w:p w14:paraId="2B917B11" w14:textId="18AB81C9" w:rsidR="003149FD" w:rsidRPr="00695508" w:rsidRDefault="00F8779A" w:rsidP="003149FD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  <w:r w:rsidR="00DF29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852</w:t>
            </w:r>
          </w:p>
        </w:tc>
        <w:tc>
          <w:tcPr>
            <w:tcW w:w="146" w:type="pct"/>
            <w:vAlign w:val="bottom"/>
          </w:tcPr>
          <w:p w14:paraId="072B14B8" w14:textId="77777777" w:rsidR="003149FD" w:rsidRPr="00695508" w:rsidRDefault="003149FD" w:rsidP="003149F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AC68CA5" w14:textId="1306F28F" w:rsidR="003149FD" w:rsidRPr="00695508" w:rsidRDefault="00F8779A" w:rsidP="003149FD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  <w:r w:rsidR="003149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146" w:type="pct"/>
            <w:vAlign w:val="bottom"/>
          </w:tcPr>
          <w:p w14:paraId="4E0E5974" w14:textId="77777777" w:rsidR="003149FD" w:rsidRPr="00695508" w:rsidRDefault="003149FD" w:rsidP="0031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178A83DF" w14:textId="39769132" w:rsidR="003149FD" w:rsidRPr="00695508" w:rsidRDefault="00F8779A" w:rsidP="003149FD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  <w:r w:rsidR="00DF29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</w:p>
        </w:tc>
        <w:tc>
          <w:tcPr>
            <w:tcW w:w="138" w:type="pct"/>
            <w:vAlign w:val="bottom"/>
          </w:tcPr>
          <w:p w14:paraId="37F1B57D" w14:textId="77777777" w:rsidR="003149FD" w:rsidRPr="00695508" w:rsidRDefault="003149FD" w:rsidP="0031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</w:tcPr>
          <w:p w14:paraId="4ECC4E15" w14:textId="4261484E" w:rsidR="003149FD" w:rsidRPr="00695508" w:rsidRDefault="00F8779A" w:rsidP="008660C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  <w:r w:rsidR="003149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</w:tr>
      <w:tr w:rsidR="003149FD" w:rsidRPr="00695508" w14:paraId="1CD1D19E" w14:textId="77777777" w:rsidTr="003149FD">
        <w:tc>
          <w:tcPr>
            <w:tcW w:w="2171" w:type="pct"/>
            <w:vAlign w:val="bottom"/>
            <w:hideMark/>
          </w:tcPr>
          <w:p w14:paraId="4185F075" w14:textId="77777777" w:rsidR="003149FD" w:rsidRPr="00B57B3A" w:rsidRDefault="003149FD" w:rsidP="003149FD">
            <w:pPr>
              <w:ind w:left="163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602" w:type="pct"/>
            <w:vAlign w:val="bottom"/>
          </w:tcPr>
          <w:p w14:paraId="4A669125" w14:textId="1D817405" w:rsidR="003149FD" w:rsidRPr="00695508" w:rsidRDefault="00F8779A" w:rsidP="003149FD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  <w:r w:rsidR="00DF29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809</w:t>
            </w:r>
          </w:p>
        </w:tc>
        <w:tc>
          <w:tcPr>
            <w:tcW w:w="146" w:type="pct"/>
            <w:vAlign w:val="bottom"/>
          </w:tcPr>
          <w:p w14:paraId="5BDB0DB5" w14:textId="77777777" w:rsidR="003149FD" w:rsidRPr="00695508" w:rsidRDefault="003149FD" w:rsidP="003149F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7DA9CDB7" w14:textId="790AE336" w:rsidR="003149FD" w:rsidRPr="00695508" w:rsidRDefault="00F8779A" w:rsidP="003149FD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 w:rsidR="003149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318</w:t>
            </w:r>
          </w:p>
        </w:tc>
        <w:tc>
          <w:tcPr>
            <w:tcW w:w="146" w:type="pct"/>
            <w:vAlign w:val="bottom"/>
          </w:tcPr>
          <w:p w14:paraId="7645D412" w14:textId="77777777" w:rsidR="003149FD" w:rsidRPr="00695508" w:rsidRDefault="003149FD" w:rsidP="0031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6FE5BAA3" w14:textId="36FBCDEE" w:rsidR="003149FD" w:rsidRPr="00695508" w:rsidRDefault="00F8779A" w:rsidP="003149FD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318</w:t>
            </w:r>
            <w:r w:rsidR="00DF29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</w:t>
            </w:r>
          </w:p>
        </w:tc>
        <w:tc>
          <w:tcPr>
            <w:tcW w:w="138" w:type="pct"/>
            <w:vAlign w:val="bottom"/>
          </w:tcPr>
          <w:p w14:paraId="5B35E20B" w14:textId="77777777" w:rsidR="003149FD" w:rsidRPr="00695508" w:rsidRDefault="003149FD" w:rsidP="0031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</w:tcPr>
          <w:p w14:paraId="3D2DB050" w14:textId="40F9DF36" w:rsidR="003149FD" w:rsidRPr="00695508" w:rsidRDefault="00F8779A" w:rsidP="003149FD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</w:t>
            </w:r>
            <w:r w:rsidR="003149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</w:p>
        </w:tc>
      </w:tr>
      <w:tr w:rsidR="003149FD" w:rsidRPr="00695508" w14:paraId="68D3F405" w14:textId="77777777" w:rsidTr="003149FD">
        <w:tc>
          <w:tcPr>
            <w:tcW w:w="2171" w:type="pct"/>
            <w:vAlign w:val="bottom"/>
            <w:hideMark/>
          </w:tcPr>
          <w:p w14:paraId="6E51DC75" w14:textId="77777777" w:rsidR="003149FD" w:rsidRPr="00B57B3A" w:rsidRDefault="003149FD" w:rsidP="003149FD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3741B" w14:textId="4B9A3C77" w:rsidR="003149FD" w:rsidRPr="00695508" w:rsidRDefault="00F8779A" w:rsidP="003149FD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</w:t>
            </w:r>
            <w:r w:rsidR="00DF29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</w:p>
        </w:tc>
        <w:tc>
          <w:tcPr>
            <w:tcW w:w="146" w:type="pct"/>
          </w:tcPr>
          <w:p w14:paraId="2F0A1689" w14:textId="77777777" w:rsidR="003149FD" w:rsidRPr="00695508" w:rsidRDefault="003149FD" w:rsidP="003149F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0F60BC" w14:textId="538C482A" w:rsidR="003149FD" w:rsidRPr="00695508" w:rsidRDefault="00F8779A" w:rsidP="003149FD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 w:rsidR="003149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317</w:t>
            </w:r>
          </w:p>
        </w:tc>
        <w:tc>
          <w:tcPr>
            <w:tcW w:w="146" w:type="pct"/>
            <w:vAlign w:val="bottom"/>
          </w:tcPr>
          <w:p w14:paraId="35FED368" w14:textId="77777777" w:rsidR="003149FD" w:rsidRPr="00695508" w:rsidRDefault="003149FD" w:rsidP="0031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0FEB9" w14:textId="02B3A648" w:rsidR="003149FD" w:rsidRPr="00695508" w:rsidRDefault="00F8779A" w:rsidP="003149FD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374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971</w:t>
            </w:r>
            <w:r w:rsidR="002374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</w:p>
        </w:tc>
        <w:tc>
          <w:tcPr>
            <w:tcW w:w="138" w:type="pct"/>
          </w:tcPr>
          <w:p w14:paraId="1D38ACB1" w14:textId="77777777" w:rsidR="003149FD" w:rsidRPr="00695508" w:rsidRDefault="003149FD" w:rsidP="0031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5BF98" w14:textId="7105BCE5" w:rsidR="003149FD" w:rsidRPr="00695508" w:rsidRDefault="00F8779A" w:rsidP="003149FD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149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  <w:r w:rsidR="003149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574</w:t>
            </w:r>
          </w:p>
        </w:tc>
      </w:tr>
      <w:tr w:rsidR="003149FD" w:rsidRPr="00695508" w14:paraId="55354A43" w14:textId="77777777" w:rsidTr="003149FD">
        <w:tc>
          <w:tcPr>
            <w:tcW w:w="2171" w:type="pct"/>
            <w:vAlign w:val="bottom"/>
            <w:hideMark/>
          </w:tcPr>
          <w:p w14:paraId="264560CC" w14:textId="77777777" w:rsidR="003149FD" w:rsidRPr="00B57B3A" w:rsidRDefault="003149FD" w:rsidP="003149FD">
            <w:pPr>
              <w:tabs>
                <w:tab w:val="left" w:pos="16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9F4B0C" w14:textId="425E5804" w:rsidR="003149FD" w:rsidRPr="00695508" w:rsidRDefault="00F8779A" w:rsidP="003149FD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F8779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F29F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F8779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947</w:t>
            </w:r>
            <w:r w:rsidR="00DF29F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F8779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924</w:t>
            </w:r>
          </w:p>
        </w:tc>
        <w:tc>
          <w:tcPr>
            <w:tcW w:w="146" w:type="pct"/>
            <w:vAlign w:val="bottom"/>
          </w:tcPr>
          <w:p w14:paraId="500EFC80" w14:textId="77777777" w:rsidR="003149FD" w:rsidRPr="00695508" w:rsidRDefault="003149FD" w:rsidP="0031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F99EFA" w14:textId="67BFDCF2" w:rsidR="003149FD" w:rsidRPr="00695508" w:rsidRDefault="00F8779A" w:rsidP="003149FD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F8779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149F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F8779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431</w:t>
            </w:r>
            <w:r w:rsidR="003149F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F8779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317</w:t>
            </w:r>
          </w:p>
        </w:tc>
        <w:tc>
          <w:tcPr>
            <w:tcW w:w="146" w:type="pct"/>
            <w:vAlign w:val="bottom"/>
          </w:tcPr>
          <w:p w14:paraId="2854CCEA" w14:textId="77777777" w:rsidR="003149FD" w:rsidRPr="00695508" w:rsidRDefault="003149FD" w:rsidP="0031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45FCA8" w14:textId="5BB78CEC" w:rsidR="003149FD" w:rsidRPr="00695508" w:rsidRDefault="00F8779A" w:rsidP="003149FD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F8779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237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F8779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783</w:t>
            </w:r>
            <w:r w:rsidR="00237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F8779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381</w:t>
            </w:r>
          </w:p>
        </w:tc>
        <w:tc>
          <w:tcPr>
            <w:tcW w:w="138" w:type="pct"/>
            <w:vAlign w:val="bottom"/>
          </w:tcPr>
          <w:p w14:paraId="0FFA9618" w14:textId="77777777" w:rsidR="003149FD" w:rsidRPr="00695508" w:rsidRDefault="003149FD" w:rsidP="0031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5CE120" w14:textId="6D269221" w:rsidR="003149FD" w:rsidRPr="00695508" w:rsidRDefault="00F8779A" w:rsidP="003149FD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F8779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3149F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F8779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352</w:t>
            </w:r>
            <w:r w:rsidR="003149F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F8779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799</w:t>
            </w:r>
          </w:p>
        </w:tc>
      </w:tr>
    </w:tbl>
    <w:p w14:paraId="0F0DBE54" w14:textId="3C7CA7CA" w:rsidR="003364AC" w:rsidRDefault="00655820" w:rsidP="009D3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  <w:r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         </w:t>
      </w:r>
      <w:r w:rsidR="003364AC">
        <w:rPr>
          <w:rFonts w:asciiTheme="majorBidi" w:hAnsiTheme="majorBidi" w:cstheme="majorBidi" w:hint="cs"/>
          <w:spacing w:val="6"/>
          <w:sz w:val="30"/>
          <w:szCs w:val="30"/>
          <w:cs/>
        </w:rPr>
        <w:t>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</w:p>
    <w:p w14:paraId="686087CC" w14:textId="77777777" w:rsidR="00324222" w:rsidRDefault="00324222" w:rsidP="008C0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8F42296" w14:textId="622D0728" w:rsidR="000B5A71" w:rsidRPr="00440DDF" w:rsidRDefault="000B5A71" w:rsidP="00AF12A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440DDF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68DF89FD" w14:textId="77777777" w:rsidR="000B5A71" w:rsidRDefault="000B5A71" w:rsidP="000B5A71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</w:pPr>
    </w:p>
    <w:p w14:paraId="62BDA346" w14:textId="77777777" w:rsidR="000B5A71" w:rsidRDefault="000B5A71" w:rsidP="000B5A71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24"/>
          <w:szCs w:val="24"/>
        </w:rPr>
        <w:tab/>
      </w:r>
      <w:r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202D91A5" w14:textId="77777777" w:rsidR="000B5A71" w:rsidRDefault="000B5A71" w:rsidP="000B5A71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864"/>
        <w:gridCol w:w="1890"/>
        <w:gridCol w:w="1379"/>
        <w:gridCol w:w="234"/>
        <w:gridCol w:w="1717"/>
      </w:tblGrid>
      <w:tr w:rsidR="000B5A71" w14:paraId="340CDAB9" w14:textId="77777777" w:rsidTr="00554919">
        <w:tc>
          <w:tcPr>
            <w:tcW w:w="2070" w:type="dxa"/>
          </w:tcPr>
          <w:p w14:paraId="0F3918EC" w14:textId="77777777" w:rsidR="000B5A71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64" w:type="dxa"/>
            <w:vAlign w:val="bottom"/>
            <w:hideMark/>
          </w:tcPr>
          <w:p w14:paraId="1C7DCF22" w14:textId="77777777" w:rsidR="000B5A71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วันที่อนุมัติ</w:t>
            </w:r>
          </w:p>
        </w:tc>
        <w:tc>
          <w:tcPr>
            <w:tcW w:w="1890" w:type="dxa"/>
            <w:vAlign w:val="bottom"/>
            <w:hideMark/>
          </w:tcPr>
          <w:p w14:paraId="21800413" w14:textId="77777777" w:rsidR="000B5A71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กำหนดจ่าย</w:t>
            </w:r>
          </w:p>
          <w:p w14:paraId="472913A2" w14:textId="77777777" w:rsidR="000B5A71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  <w:tc>
          <w:tcPr>
            <w:tcW w:w="1379" w:type="dxa"/>
            <w:vAlign w:val="bottom"/>
            <w:hideMark/>
          </w:tcPr>
          <w:p w14:paraId="0DE319AD" w14:textId="77777777" w:rsidR="000B5A71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อัตราเงินปันผลต่อหุ้น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4" w:type="dxa"/>
            <w:vAlign w:val="bottom"/>
          </w:tcPr>
          <w:p w14:paraId="5C5CC3EF" w14:textId="77777777" w:rsidR="000B5A71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  <w:hideMark/>
          </w:tcPr>
          <w:p w14:paraId="6DD5899A" w14:textId="77777777" w:rsidR="000B5A71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</w:tr>
      <w:tr w:rsidR="000B5A71" w14:paraId="661E4FBD" w14:textId="77777777" w:rsidTr="00554919">
        <w:tc>
          <w:tcPr>
            <w:tcW w:w="2070" w:type="dxa"/>
          </w:tcPr>
          <w:p w14:paraId="6C2FB5C2" w14:textId="77777777" w:rsidR="000B5A71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4" w:type="dxa"/>
            <w:vAlign w:val="bottom"/>
          </w:tcPr>
          <w:p w14:paraId="7D5CC969" w14:textId="77777777" w:rsidR="000B5A71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BA7BDBF" w14:textId="77777777" w:rsidR="000B5A71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  <w:hideMark/>
          </w:tcPr>
          <w:p w14:paraId="1D274B4A" w14:textId="77777777" w:rsidR="000B5A71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4" w:type="dxa"/>
            <w:vAlign w:val="bottom"/>
          </w:tcPr>
          <w:p w14:paraId="078015F3" w14:textId="77777777" w:rsidR="000B5A71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  <w:hideMark/>
          </w:tcPr>
          <w:p w14:paraId="57D6CA5E" w14:textId="77777777" w:rsidR="000B5A71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0B5A71" w14:paraId="4D63B677" w14:textId="77777777" w:rsidTr="00554919">
        <w:tc>
          <w:tcPr>
            <w:tcW w:w="2070" w:type="dxa"/>
            <w:shd w:val="clear" w:color="auto" w:fill="auto"/>
            <w:vAlign w:val="bottom"/>
            <w:hideMark/>
          </w:tcPr>
          <w:p w14:paraId="33E5EC76" w14:textId="77777777" w:rsidR="000B5A71" w:rsidRPr="002669FF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877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Pr="00F8779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64" w:type="dxa"/>
            <w:shd w:val="clear" w:color="auto" w:fill="auto"/>
            <w:vAlign w:val="bottom"/>
          </w:tcPr>
          <w:p w14:paraId="16AD4CCD" w14:textId="77777777" w:rsidR="000B5A71" w:rsidRPr="002669FF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1681776" w14:textId="77777777" w:rsidR="000B5A71" w:rsidRPr="002669FF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158CC2D" w14:textId="77777777" w:rsidR="000B5A71" w:rsidRPr="002669FF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269DD109" w14:textId="77777777" w:rsidR="000B5A71" w:rsidRPr="002669FF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shd w:val="clear" w:color="auto" w:fill="auto"/>
            <w:vAlign w:val="bottom"/>
          </w:tcPr>
          <w:p w14:paraId="0F691552" w14:textId="77777777" w:rsidR="000B5A71" w:rsidRPr="002669FF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5A71" w14:paraId="084726EE" w14:textId="77777777" w:rsidTr="00554919">
        <w:tc>
          <w:tcPr>
            <w:tcW w:w="2070" w:type="dxa"/>
            <w:shd w:val="clear" w:color="auto" w:fill="auto"/>
            <w:hideMark/>
          </w:tcPr>
          <w:p w14:paraId="055BDE9B" w14:textId="77777777" w:rsidR="000B5A71" w:rsidRPr="002669FF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69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เงินปันผลประจำปี </w:t>
            </w:r>
            <w:r w:rsidRPr="00F8779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Pr="00F8779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64" w:type="dxa"/>
            <w:shd w:val="clear" w:color="auto" w:fill="auto"/>
            <w:vAlign w:val="bottom"/>
            <w:hideMark/>
          </w:tcPr>
          <w:p w14:paraId="30779EF3" w14:textId="77777777" w:rsidR="000B5A71" w:rsidRPr="002669FF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779A"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F8779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F877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14:paraId="7819A46B" w14:textId="77777777" w:rsidR="000B5A71" w:rsidRPr="002669FF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69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พฤษภาคม </w:t>
            </w:r>
            <w:r w:rsidRPr="00F8779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F877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7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C59C67" w14:textId="77777777" w:rsidR="000B5A71" w:rsidRPr="002669FF" w:rsidRDefault="000B5A71" w:rsidP="00554919">
            <w:pPr>
              <w:pStyle w:val="block"/>
              <w:tabs>
                <w:tab w:val="left" w:pos="780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F506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A0DD4E3" w14:textId="77777777" w:rsidR="000B5A71" w:rsidRPr="002669FF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ACEE84" w14:textId="77777777" w:rsidR="000B5A71" w:rsidRPr="002669FF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1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  <w:r w:rsidRPr="00F506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0B5A71" w14:paraId="1AFB3887" w14:textId="77777777" w:rsidTr="00554919">
        <w:tc>
          <w:tcPr>
            <w:tcW w:w="2070" w:type="dxa"/>
          </w:tcPr>
          <w:p w14:paraId="2CAD3E4C" w14:textId="77777777" w:rsidR="000B5A71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4" w:type="dxa"/>
            <w:vAlign w:val="bottom"/>
          </w:tcPr>
          <w:p w14:paraId="0D3BA82E" w14:textId="77777777" w:rsidR="000B5A71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4AF9386" w14:textId="77777777" w:rsidR="000B5A71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BB58F8" w14:textId="77777777" w:rsidR="000B5A71" w:rsidRPr="0080487C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450DB0B" w14:textId="77777777" w:rsidR="000B5A71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EFEA44" w14:textId="77777777" w:rsidR="000B5A71" w:rsidRPr="0080487C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5A71" w14:paraId="25021BFB" w14:textId="77777777" w:rsidTr="00554919">
        <w:tc>
          <w:tcPr>
            <w:tcW w:w="2070" w:type="dxa"/>
            <w:vAlign w:val="bottom"/>
            <w:hideMark/>
          </w:tcPr>
          <w:p w14:paraId="32B45668" w14:textId="77777777" w:rsidR="000B5A71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877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Pr="00F8779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64" w:type="dxa"/>
            <w:vAlign w:val="bottom"/>
          </w:tcPr>
          <w:p w14:paraId="4B639292" w14:textId="77777777" w:rsidR="000B5A71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5FACD1F" w14:textId="77777777" w:rsidR="000B5A71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419BEF2F" w14:textId="77777777" w:rsidR="000B5A71" w:rsidRPr="0080487C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633BE83" w14:textId="77777777" w:rsidR="000B5A71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</w:tcPr>
          <w:p w14:paraId="5A20524C" w14:textId="77777777" w:rsidR="000B5A71" w:rsidRPr="0080487C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5A71" w14:paraId="7EAE5BC4" w14:textId="77777777" w:rsidTr="00554919">
        <w:tc>
          <w:tcPr>
            <w:tcW w:w="2070" w:type="dxa"/>
            <w:hideMark/>
          </w:tcPr>
          <w:p w14:paraId="5CF83503" w14:textId="77777777" w:rsidR="000B5A71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69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เงินปันผลประจำปี </w:t>
            </w:r>
            <w:r w:rsidRPr="00F8779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64" w:type="dxa"/>
            <w:vAlign w:val="bottom"/>
            <w:hideMark/>
          </w:tcPr>
          <w:p w14:paraId="3916A336" w14:textId="77777777" w:rsidR="000B5A71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8779A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F8779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F877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90" w:type="dxa"/>
            <w:vAlign w:val="bottom"/>
            <w:hideMark/>
          </w:tcPr>
          <w:p w14:paraId="34801068" w14:textId="77777777" w:rsidR="000B5A71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69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พฤษภาคม </w:t>
            </w:r>
            <w:r w:rsidRPr="00F8779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F877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022BB1" w14:textId="77777777" w:rsidR="000B5A71" w:rsidRPr="0080487C" w:rsidRDefault="000B5A71" w:rsidP="00554919">
            <w:pPr>
              <w:pStyle w:val="block"/>
              <w:tabs>
                <w:tab w:val="left" w:pos="780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2669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234" w:type="dxa"/>
            <w:vAlign w:val="bottom"/>
          </w:tcPr>
          <w:p w14:paraId="5E52EAD5" w14:textId="77777777" w:rsidR="000B5A71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07DCCC" w14:textId="77777777" w:rsidR="000B5A71" w:rsidRPr="0080487C" w:rsidRDefault="000B5A71" w:rsidP="005549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1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  <w:r w:rsidRPr="002669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</w:tbl>
    <w:p w14:paraId="5A918873" w14:textId="77777777" w:rsidR="00324222" w:rsidRDefault="00324222" w:rsidP="00324222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</w:pPr>
    </w:p>
    <w:p w14:paraId="75E0F9C5" w14:textId="77777777" w:rsidR="00324222" w:rsidRDefault="00324222" w:rsidP="00324222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57DEAA65" w14:textId="5D10CB9F" w:rsidR="00324222" w:rsidRPr="001B71D9" w:rsidRDefault="00324222" w:rsidP="008C0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324222" w:rsidRPr="001B71D9" w:rsidSect="00392CE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72"/>
        </w:sectPr>
      </w:pPr>
    </w:p>
    <w:p w14:paraId="143BC0B5" w14:textId="3906BD17" w:rsidR="003364AC" w:rsidRPr="00440DDF" w:rsidRDefault="003364AC" w:rsidP="00440DD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bookmarkStart w:id="3" w:name="_Hlk14918793"/>
      <w:r w:rsidRPr="00440DDF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440DDF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14:paraId="535C9554" w14:textId="77777777" w:rsidR="003364AC" w:rsidRPr="007C3D64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2"/>
          <w:szCs w:val="12"/>
          <w:cs/>
          <w:lang w:val="en-GB"/>
        </w:rPr>
      </w:pPr>
    </w:p>
    <w:p w14:paraId="21D98C7D" w14:textId="77777777" w:rsidR="003364AC" w:rsidRPr="00E8622D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8622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1EF4A23" w14:textId="77777777" w:rsidR="003364AC" w:rsidRPr="007C3D64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12"/>
          <w:szCs w:val="12"/>
        </w:rPr>
      </w:pPr>
    </w:p>
    <w:p w14:paraId="43FBF96E" w14:textId="54001B58" w:rsidR="003364AC" w:rsidRDefault="003364AC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484D24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E8622D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ค่าด้วย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ราคาทุนตัดจำหน่าย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8622D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</w:p>
    <w:p w14:paraId="349CCD33" w14:textId="77777777" w:rsidR="003364AC" w:rsidRPr="00426768" w:rsidRDefault="003364AC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236"/>
        <w:gridCol w:w="1294"/>
        <w:gridCol w:w="236"/>
        <w:gridCol w:w="1384"/>
        <w:gridCol w:w="236"/>
        <w:gridCol w:w="1294"/>
        <w:gridCol w:w="236"/>
        <w:gridCol w:w="1474"/>
      </w:tblGrid>
      <w:tr w:rsidR="00BB0E5E" w:rsidRPr="001D5F0D" w14:paraId="16D9E78F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7E78E801" w14:textId="77777777" w:rsidR="00BB0E5E" w:rsidRPr="001D5F0D" w:rsidRDefault="00BB0E5E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758122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82E602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154" w:type="dxa"/>
            <w:gridSpan w:val="7"/>
            <w:vAlign w:val="bottom"/>
          </w:tcPr>
          <w:p w14:paraId="762C26D0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B0E5E" w:rsidRPr="001D5F0D" w14:paraId="1FE8AF67" w14:textId="77777777" w:rsidTr="00BB0E5E">
        <w:trPr>
          <w:trHeight w:val="261"/>
          <w:tblHeader/>
        </w:trPr>
        <w:tc>
          <w:tcPr>
            <w:tcW w:w="6120" w:type="dxa"/>
            <w:vAlign w:val="bottom"/>
            <w:hideMark/>
          </w:tcPr>
          <w:p w14:paraId="4095254D" w14:textId="4FBDC77A" w:rsidR="00BB0E5E" w:rsidRPr="001D5F0D" w:rsidRDefault="00BB0E5E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2B9AA50D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Pr="001D5F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</w:t>
            </w:r>
            <w:r w:rsidRPr="001D5F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56C24BB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76E048BB" w14:textId="734AE3E5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15531B2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30468742" w14:textId="0536FBD5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1CBFB6C3" w14:textId="77777777" w:rsidR="00BB0E5E" w:rsidRPr="001D5F0D" w:rsidRDefault="00BB0E5E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01D30AC5" w14:textId="0353DE22" w:rsidR="00BB0E5E" w:rsidRPr="001D5F0D" w:rsidRDefault="00BB0E5E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1850D65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703AEED1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B0E5E" w:rsidRPr="001D5F0D" w14:paraId="7F2CF338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3C9DD66A" w14:textId="07BC74B1" w:rsidR="00BB0E5E" w:rsidRPr="001D5F0D" w:rsidRDefault="00BB0E5E" w:rsidP="001C187C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8779A" w:rsidRPr="00F8779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3149F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F8779A" w:rsidRPr="00F8779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7920" w:type="dxa"/>
            <w:gridSpan w:val="9"/>
          </w:tcPr>
          <w:p w14:paraId="0E376BBD" w14:textId="378603E2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BB0E5E" w:rsidRPr="001D5F0D" w14:paraId="223847FC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7A7BA912" w14:textId="77777777" w:rsidR="00BB0E5E" w:rsidRPr="001D5F0D" w:rsidRDefault="00BB0E5E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75120FF2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A11713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A30C40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BDC850D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5E91504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9D83DBB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7C4EB67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887984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4EA7932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42D06216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642E59B3" w14:textId="2C2D9FC6" w:rsidR="00BB0E5E" w:rsidRPr="007E3201" w:rsidRDefault="00BB0E5E" w:rsidP="001C187C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E3201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613408FC" w14:textId="4F43B9FA" w:rsidR="00BB0E5E" w:rsidRPr="001D5F0D" w:rsidRDefault="00F8779A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2374E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587</w:t>
            </w:r>
          </w:p>
        </w:tc>
        <w:tc>
          <w:tcPr>
            <w:tcW w:w="236" w:type="dxa"/>
          </w:tcPr>
          <w:p w14:paraId="0CB78BA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7874E598" w14:textId="2E2A9514" w:rsidR="00BB0E5E" w:rsidRPr="001D5F0D" w:rsidRDefault="002374E4" w:rsidP="001C187C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7990250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03FA87EA" w14:textId="39531BF1" w:rsidR="00BB0E5E" w:rsidRPr="001D5F0D" w:rsidRDefault="00F8779A" w:rsidP="001C187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2374E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587</w:t>
            </w:r>
          </w:p>
        </w:tc>
        <w:tc>
          <w:tcPr>
            <w:tcW w:w="236" w:type="dxa"/>
          </w:tcPr>
          <w:p w14:paraId="3D3CCF1C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0E23A5D" w14:textId="55F36D34" w:rsidR="00BB0E5E" w:rsidRPr="001D5F0D" w:rsidRDefault="002374E4" w:rsidP="001C187C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E5EFC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D2C9802" w14:textId="446828DC" w:rsidR="00BB0E5E" w:rsidRPr="001D5F0D" w:rsidRDefault="00F8779A" w:rsidP="001C187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2374E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587</w:t>
            </w:r>
          </w:p>
        </w:tc>
      </w:tr>
      <w:tr w:rsidR="00BB0E5E" w:rsidRPr="001D5F0D" w14:paraId="5647455B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4F4FCC45" w14:textId="437C39B2" w:rsidR="00BB0E5E" w:rsidRPr="007E3201" w:rsidRDefault="00BB0E5E" w:rsidP="001C187C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E3201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35C4A95" w14:textId="3BA89990" w:rsidR="00BB0E5E" w:rsidRPr="001D5F0D" w:rsidRDefault="00F8779A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  <w:r w:rsidR="002374E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348</w:t>
            </w:r>
          </w:p>
        </w:tc>
        <w:tc>
          <w:tcPr>
            <w:tcW w:w="236" w:type="dxa"/>
          </w:tcPr>
          <w:p w14:paraId="6B9A4D8E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99E3002" w14:textId="32A5F6CF" w:rsidR="00BB0E5E" w:rsidRPr="001D5F0D" w:rsidRDefault="002374E4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4A47419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1406C5D7" w14:textId="0A82BDBD" w:rsidR="00BB0E5E" w:rsidRPr="001D5F0D" w:rsidRDefault="00F8779A" w:rsidP="001C187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  <w:r w:rsidR="002374E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348</w:t>
            </w:r>
          </w:p>
        </w:tc>
        <w:tc>
          <w:tcPr>
            <w:tcW w:w="236" w:type="dxa"/>
          </w:tcPr>
          <w:p w14:paraId="62E08C04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B685729" w14:textId="76B15781" w:rsidR="00BB0E5E" w:rsidRPr="001D5F0D" w:rsidRDefault="002374E4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E4945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781B9C47" w14:textId="5B68483A" w:rsidR="00BB0E5E" w:rsidRPr="001D5F0D" w:rsidRDefault="00F8779A" w:rsidP="001C187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  <w:r w:rsidR="002374E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348</w:t>
            </w:r>
          </w:p>
        </w:tc>
      </w:tr>
      <w:tr w:rsidR="00BB0E5E" w:rsidRPr="001D5F0D" w14:paraId="0D48BA40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073C8DC0" w14:textId="77777777" w:rsidR="00BB0E5E" w:rsidRPr="001D5F0D" w:rsidRDefault="00BB0E5E" w:rsidP="001C187C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916C27C" w14:textId="20FFC9DE" w:rsidR="00BB0E5E" w:rsidRPr="001D5F0D" w:rsidRDefault="00F8779A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877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</w:t>
            </w:r>
            <w:r w:rsidR="002374E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F877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935</w:t>
            </w:r>
          </w:p>
        </w:tc>
        <w:tc>
          <w:tcPr>
            <w:tcW w:w="236" w:type="dxa"/>
          </w:tcPr>
          <w:p w14:paraId="1E5F234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42D8DB51" w14:textId="77777777" w:rsidR="00BB0E5E" w:rsidRPr="001D5F0D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46296A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253B6C67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3BA6110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02AA51D" w14:textId="77777777" w:rsidR="00BB0E5E" w:rsidRPr="001D5F0D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F0D1E9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055AF3D4" w14:textId="77777777" w:rsidR="00BB0E5E" w:rsidRPr="001D5F0D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4E33CA03" w14:textId="77777777" w:rsidTr="00BB0E5E">
        <w:trPr>
          <w:trHeight w:val="141"/>
          <w:tblHeader/>
        </w:trPr>
        <w:tc>
          <w:tcPr>
            <w:tcW w:w="6120" w:type="dxa"/>
            <w:vAlign w:val="bottom"/>
          </w:tcPr>
          <w:p w14:paraId="3A1DDF80" w14:textId="77777777" w:rsidR="00BB0E5E" w:rsidRPr="001D5F0D" w:rsidRDefault="00BB0E5E" w:rsidP="001C187C">
            <w:pPr>
              <w:spacing w:line="240" w:lineRule="auto"/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713F87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AB67C3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5C78CB0" w14:textId="77777777" w:rsidR="00BB0E5E" w:rsidRPr="001D5F0D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36D25C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6D506949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0E415B9" w14:textId="77777777" w:rsidR="00BB0E5E" w:rsidRPr="001D5F0D" w:rsidRDefault="00BB0E5E" w:rsidP="001C187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9222BF5" w14:textId="77777777" w:rsidR="00BB0E5E" w:rsidRPr="001D5F0D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EFD0FF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D5B9A1B" w14:textId="77777777" w:rsidR="00BB0E5E" w:rsidRPr="001D5F0D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49214A03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33D9A484" w14:textId="77777777" w:rsidR="00BB0E5E" w:rsidRPr="001D5F0D" w:rsidRDefault="00BB0E5E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3F89241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F98280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B44149F" w14:textId="77777777" w:rsidR="00BB0E5E" w:rsidRPr="001D5F0D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DD7D23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BA808CD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866A099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42BFECD" w14:textId="77777777" w:rsidR="00BB0E5E" w:rsidRPr="001D5F0D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6DAC3A1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18FEA6E" w14:textId="77777777" w:rsidR="00BB0E5E" w:rsidRPr="001D5F0D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60658A90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D213CF1" w14:textId="0D62B38B" w:rsidR="00BB0E5E" w:rsidRPr="001D5F0D" w:rsidRDefault="00BB0E5E" w:rsidP="00720DB1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1F2BB9F3" w14:textId="64C26C0B" w:rsidR="00BB0E5E" w:rsidRPr="001D5F0D" w:rsidRDefault="002374E4" w:rsidP="00720DB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764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5A46C443" w14:textId="77777777" w:rsidR="00BB0E5E" w:rsidRPr="001D5F0D" w:rsidRDefault="00BB0E5E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67E419C0" w14:textId="23FA352C" w:rsidR="00BB0E5E" w:rsidRPr="001D5F0D" w:rsidRDefault="002374E4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4BCCBAB" w14:textId="77777777" w:rsidR="00BB0E5E" w:rsidRPr="001D5F0D" w:rsidRDefault="00BB0E5E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49DE2EB2" w14:textId="526B5E5E" w:rsidR="00BB0E5E" w:rsidRPr="00BB0E5E" w:rsidRDefault="002374E4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BB238C1" w14:textId="77777777" w:rsidR="00BB0E5E" w:rsidRPr="001D5F0D" w:rsidRDefault="00BB0E5E" w:rsidP="00720DB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F383901" w14:textId="0C76D41F" w:rsidR="00BB0E5E" w:rsidRPr="001D5F0D" w:rsidRDefault="002374E4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EF9CA1" w14:textId="77777777" w:rsidR="00BB0E5E" w:rsidRPr="001D5F0D" w:rsidRDefault="00BB0E5E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755887FA" w14:textId="1219A636" w:rsidR="00BB0E5E" w:rsidRPr="001D5F0D" w:rsidRDefault="002374E4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764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BB0E5E" w:rsidRPr="001D5F0D" w14:paraId="43ABA296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3281A32F" w14:textId="5D8B7E14" w:rsidR="00BB0E5E" w:rsidRPr="001D5F0D" w:rsidRDefault="00BB0E5E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325E18FE" w14:textId="5D320B2A" w:rsidR="00BB0E5E" w:rsidRPr="001D5F0D" w:rsidRDefault="002374E4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087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7676532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46105F7" w14:textId="50D6A7E2" w:rsidR="00BB0E5E" w:rsidRPr="001D5F0D" w:rsidRDefault="002374E4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92EA5E2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5D9E77B6" w14:textId="2005D58D" w:rsidR="00BB0E5E" w:rsidRPr="00BB0E5E" w:rsidRDefault="002374E4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3636C31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83A5CEE" w14:textId="45B45E3C" w:rsidR="00BB0E5E" w:rsidRPr="001D5F0D" w:rsidRDefault="002374E4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0BFB1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10AC7906" w14:textId="5E39D219" w:rsidR="00BB0E5E" w:rsidRPr="001D5F0D" w:rsidRDefault="002374E4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087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BB0E5E" w:rsidRPr="001D5F0D" w14:paraId="54F091AD" w14:textId="77777777" w:rsidTr="00BB0E5E">
        <w:trPr>
          <w:trHeight w:val="254"/>
          <w:tblHeader/>
        </w:trPr>
        <w:tc>
          <w:tcPr>
            <w:tcW w:w="6120" w:type="dxa"/>
            <w:vAlign w:val="bottom"/>
          </w:tcPr>
          <w:p w14:paraId="2A89324E" w14:textId="77777777" w:rsidR="00BB0E5E" w:rsidRPr="001D5F0D" w:rsidRDefault="00BB0E5E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5B9DB2" w14:textId="40F22100" w:rsidR="00BB0E5E" w:rsidRPr="001D5F0D" w:rsidRDefault="002374E4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F8779A" w:rsidRPr="00F877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F8779A" w:rsidRPr="00F877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851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18EB0724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B7DB10B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FFDB8FA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3AE41A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F1AC1F1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08F45FE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37CFC76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7CEE16E0" w14:textId="77777777" w:rsidR="00BB0E5E" w:rsidRPr="001D5F0D" w:rsidRDefault="00BB0E5E" w:rsidP="001C187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bookmarkEnd w:id="3"/>
    </w:tbl>
    <w:p w14:paraId="2C116EE5" w14:textId="77777777" w:rsidR="003364AC" w:rsidRDefault="003364AC" w:rsidP="002E1453"/>
    <w:p w14:paraId="33D800E3" w14:textId="77777777" w:rsidR="003364AC" w:rsidRPr="007C3D64" w:rsidRDefault="003364AC" w:rsidP="007C3D64">
      <w:pPr>
        <w:sectPr w:rsidR="003364AC" w:rsidRPr="007C3D64" w:rsidSect="00C43E59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237"/>
        <w:gridCol w:w="1293"/>
        <w:gridCol w:w="236"/>
        <w:gridCol w:w="1384"/>
        <w:gridCol w:w="270"/>
        <w:gridCol w:w="1260"/>
        <w:gridCol w:w="270"/>
        <w:gridCol w:w="1440"/>
      </w:tblGrid>
      <w:tr w:rsidR="00BB0E5E" w:rsidRPr="001D5F0D" w14:paraId="3E7F86A9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00A6D910" w14:textId="77777777" w:rsidR="00BB0E5E" w:rsidRPr="001D5F0D" w:rsidRDefault="00BB0E5E" w:rsidP="00BB0E5E">
            <w:pPr>
              <w:spacing w:line="340" w:lineRule="exact"/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81654AA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237" w:type="dxa"/>
          </w:tcPr>
          <w:p w14:paraId="45E9B9C5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-86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153" w:type="dxa"/>
            <w:gridSpan w:val="7"/>
          </w:tcPr>
          <w:p w14:paraId="3288A06F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BB0E5E" w:rsidRPr="001D5F0D" w14:paraId="49D20EF9" w14:textId="77777777" w:rsidTr="00B42DA6">
        <w:trPr>
          <w:trHeight w:val="992"/>
          <w:tblHeader/>
        </w:trPr>
        <w:tc>
          <w:tcPr>
            <w:tcW w:w="6120" w:type="dxa"/>
            <w:vAlign w:val="bottom"/>
            <w:hideMark/>
          </w:tcPr>
          <w:p w14:paraId="3D5DCE0C" w14:textId="37936F22" w:rsidR="00BB0E5E" w:rsidRPr="001D5F0D" w:rsidRDefault="00BB0E5E">
            <w:pPr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0211A857" w14:textId="15BF6D70" w:rsidR="00B42DA6" w:rsidRDefault="00BB0E5E" w:rsidP="00B42DA6">
            <w:pPr>
              <w:pStyle w:val="acctfourfigures"/>
              <w:tabs>
                <w:tab w:val="left" w:pos="720"/>
              </w:tabs>
              <w:spacing w:line="34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34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เครื่องมือที่ใช้</w:t>
            </w:r>
          </w:p>
          <w:p w14:paraId="78FCCFDE" w14:textId="77777777" w:rsidR="00B42DA6" w:rsidRDefault="00BB0E5E" w:rsidP="00B42DA6">
            <w:pPr>
              <w:pStyle w:val="acctfourfigures"/>
              <w:tabs>
                <w:tab w:val="left" w:pos="720"/>
              </w:tabs>
              <w:spacing w:line="34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344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ในการป้องกัน</w:t>
            </w:r>
          </w:p>
          <w:p w14:paraId="14155DBE" w14:textId="442921A7" w:rsidR="00BB0E5E" w:rsidRPr="00F53344" w:rsidRDefault="00BB0E5E" w:rsidP="00B42DA6">
            <w:pPr>
              <w:pStyle w:val="acctfourfigures"/>
              <w:tabs>
                <w:tab w:val="left" w:pos="720"/>
              </w:tabs>
              <w:spacing w:line="34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3344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37" w:type="dxa"/>
          </w:tcPr>
          <w:p w14:paraId="3B91D950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  <w:hideMark/>
          </w:tcPr>
          <w:p w14:paraId="654A9905" w14:textId="60566B0D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 w:bidi="ar-SA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 w:bidi="ar-SA"/>
              </w:rPr>
              <w:t xml:space="preserve"> </w:t>
            </w:r>
            <w:r w:rsidR="00F8779A" w:rsidRPr="00F8779A">
              <w:rPr>
                <w:rFonts w:ascii="Angsana New" w:eastAsia="MS Mincho" w:hAnsi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236" w:type="dxa"/>
          </w:tcPr>
          <w:p w14:paraId="79DD2F2D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  <w:hideMark/>
          </w:tcPr>
          <w:p w14:paraId="3567D3CC" w14:textId="656C7979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 w:bidi="ar-SA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 w:bidi="ar-SA"/>
              </w:rPr>
              <w:t xml:space="preserve"> </w:t>
            </w:r>
            <w:r w:rsidR="00F8779A" w:rsidRPr="00F8779A">
              <w:rPr>
                <w:rFonts w:ascii="Angsana New" w:eastAsia="MS Mincho" w:hAnsi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270" w:type="dxa"/>
          </w:tcPr>
          <w:p w14:paraId="6B351C16" w14:textId="77777777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6F83762B" w14:textId="67669BEC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="00F8779A" w:rsidRPr="00F8779A">
              <w:rPr>
                <w:rFonts w:ascii="Angsana New" w:eastAsia="MS Mincho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1594B54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9ABAB28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0E5E" w:rsidRPr="001D5F0D" w14:paraId="1349CC1D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A954099" w14:textId="27776C04" w:rsidR="00BB0E5E" w:rsidRPr="001D5F0D" w:rsidRDefault="00BB0E5E">
            <w:pPr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8779A" w:rsidRPr="00F8779A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F8779A" w:rsidRPr="00F8779A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7920" w:type="dxa"/>
            <w:gridSpan w:val="9"/>
          </w:tcPr>
          <w:p w14:paraId="6ADBF4C3" w14:textId="1D2BC9D1" w:rsidR="00BB0E5E" w:rsidRPr="001D5F0D" w:rsidRDefault="00BB0E5E" w:rsidP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463"/>
              </w:tabs>
              <w:ind w:left="-43" w:right="-86"/>
              <w:jc w:val="center"/>
              <w:rPr>
                <w:rFonts w:ascii="Angsana New" w:eastAsia="MS Mincho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 w:hint="cs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BB0E5E" w:rsidRPr="001D5F0D" w14:paraId="69161C5A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1281DF9" w14:textId="77777777" w:rsidR="00BB0E5E" w:rsidRPr="001D5F0D" w:rsidRDefault="00BB0E5E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 w:hint="cs"/>
                <w:b/>
                <w:bCs/>
                <w:i/>
                <w:iCs/>
                <w:sz w:val="26"/>
                <w:szCs w:val="26"/>
                <w:cs/>
              </w:rPr>
              <w:t>สิ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น</w:t>
            </w:r>
            <w:r w:rsidRPr="001D5F0D">
              <w:rPr>
                <w:rFonts w:ascii="Angsana New" w:eastAsia="MS Mincho" w:hAnsi="Angsana New" w:hint="cs"/>
                <w:b/>
                <w:bCs/>
                <w:i/>
                <w:iCs/>
                <w:sz w:val="26"/>
                <w:szCs w:val="26"/>
                <w:cs/>
              </w:rPr>
              <w:t>ทรัพย์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4B129E17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39F6ABB6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72648D9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22C57D9B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D7075CF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E643927" w14:textId="77777777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F1546C" w14:textId="77777777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640A979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B25290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</w:tr>
      <w:tr w:rsidR="00BB0E5E" w:rsidRPr="001D5F0D" w14:paraId="61C7E0E9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7C8F910" w14:textId="59C46288" w:rsidR="00BB0E5E" w:rsidRPr="00BB0E5E" w:rsidRDefault="00BB0E5E" w:rsidP="007E3201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530" w:type="dxa"/>
          </w:tcPr>
          <w:p w14:paraId="0157B9A5" w14:textId="28255216" w:rsidR="00BB0E5E" w:rsidRPr="00962EDB" w:rsidRDefault="00F8779A" w:rsidP="009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8779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B0E5E" w:rsidRPr="00962E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779A">
              <w:rPr>
                <w:rFonts w:asciiTheme="majorBidi" w:hAnsiTheme="majorBidi" w:cstheme="majorBidi"/>
                <w:sz w:val="26"/>
                <w:szCs w:val="26"/>
              </w:rPr>
              <w:t>461</w:t>
            </w:r>
          </w:p>
        </w:tc>
        <w:tc>
          <w:tcPr>
            <w:tcW w:w="237" w:type="dxa"/>
          </w:tcPr>
          <w:p w14:paraId="0CEC817F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6830A69F" w14:textId="22154CFD" w:rsidR="00BB0E5E" w:rsidRPr="00BB0E5E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D751886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03AA2B4" w14:textId="130416B9" w:rsidR="00BB0E5E" w:rsidRPr="00BB0E5E" w:rsidRDefault="00F8779A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BB0E5E" w:rsidRPr="00BB0E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461</w:t>
            </w:r>
          </w:p>
        </w:tc>
        <w:tc>
          <w:tcPr>
            <w:tcW w:w="270" w:type="dxa"/>
          </w:tcPr>
          <w:p w14:paraId="64807495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0563E1" w14:textId="3CE2B29C" w:rsidR="00BB0E5E" w:rsidRPr="00BB0E5E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D5783D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72C3A2" w14:textId="55EFA622" w:rsidR="00BB0E5E" w:rsidRPr="00BB0E5E" w:rsidRDefault="00F8779A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BB0E5E"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461</w:t>
            </w:r>
          </w:p>
        </w:tc>
      </w:tr>
      <w:tr w:rsidR="00BB0E5E" w:rsidRPr="001D5F0D" w14:paraId="0C88A0F7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4C0C3A4A" w14:textId="7E89149C" w:rsidR="00BB0E5E" w:rsidRPr="001D5F0D" w:rsidRDefault="00BB0E5E" w:rsidP="007E3201">
            <w:pPr>
              <w:ind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สัญญาซื้อขายทองแดงล่วงหน้า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C24F517" w14:textId="1C72F2FC" w:rsidR="00BB0E5E" w:rsidRPr="00962EDB" w:rsidRDefault="00F8779A" w:rsidP="00962EDB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</w:t>
            </w:r>
            <w:r w:rsidR="00BB0E5E" w:rsidRPr="00962E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498</w:t>
            </w:r>
          </w:p>
        </w:tc>
        <w:tc>
          <w:tcPr>
            <w:tcW w:w="237" w:type="dxa"/>
          </w:tcPr>
          <w:p w14:paraId="25647163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195EB35E" w14:textId="63CBBF40" w:rsidR="00BB0E5E" w:rsidRPr="00BB0E5E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113CCCD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</w:tcPr>
          <w:p w14:paraId="4FA4C264" w14:textId="3A4D5C7C" w:rsidR="00BB0E5E" w:rsidRPr="00BB0E5E" w:rsidRDefault="00F8779A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</w:t>
            </w:r>
            <w:r w:rsidR="00BB0E5E" w:rsidRPr="00BB0E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498</w:t>
            </w:r>
          </w:p>
        </w:tc>
        <w:tc>
          <w:tcPr>
            <w:tcW w:w="270" w:type="dxa"/>
          </w:tcPr>
          <w:p w14:paraId="7EC26212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395463" w14:textId="3CE31A8F" w:rsidR="00BB0E5E" w:rsidRPr="00BB0E5E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671994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A4D24C6" w14:textId="23B76038" w:rsidR="00BB0E5E" w:rsidRPr="00BB0E5E" w:rsidRDefault="00F8779A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</w:t>
            </w:r>
            <w:r w:rsidR="00BB0E5E"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498</w:t>
            </w:r>
          </w:p>
        </w:tc>
      </w:tr>
      <w:tr w:rsidR="00BB0E5E" w:rsidRPr="001D5F0D" w14:paraId="69DAFDAF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7093DFD2" w14:textId="77777777" w:rsidR="00BB0E5E" w:rsidRPr="001D5F0D" w:rsidRDefault="00BB0E5E" w:rsidP="00416C3B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สิ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น</w:t>
            </w:r>
            <w:r w:rsidRPr="001D5F0D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ทรัพย์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3FE6F0D" w14:textId="4CCCD9E4" w:rsidR="00BB0E5E" w:rsidRPr="00962EDB" w:rsidRDefault="00F8779A" w:rsidP="00962EDB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877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75</w:t>
            </w:r>
            <w:r w:rsidR="00BB0E5E" w:rsidRPr="00962E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F877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959</w:t>
            </w:r>
          </w:p>
        </w:tc>
        <w:tc>
          <w:tcPr>
            <w:tcW w:w="237" w:type="dxa"/>
          </w:tcPr>
          <w:p w14:paraId="2B590E0E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127CF49F" w14:textId="77777777" w:rsidR="00BB0E5E" w:rsidRPr="00BB0E5E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EC140D1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36E06F96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5B25A947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EDBF630" w14:textId="77777777" w:rsidR="00BB0E5E" w:rsidRPr="00BB0E5E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78070C4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5730D88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B0E5E" w:rsidRPr="001D5F0D" w14:paraId="37F14A53" w14:textId="77777777" w:rsidTr="00BB0E5E">
        <w:trPr>
          <w:trHeight w:hRule="exact" w:val="216"/>
          <w:tblHeader/>
        </w:trPr>
        <w:tc>
          <w:tcPr>
            <w:tcW w:w="6120" w:type="dxa"/>
            <w:vAlign w:val="bottom"/>
          </w:tcPr>
          <w:p w14:paraId="11431644" w14:textId="77777777" w:rsidR="00BB0E5E" w:rsidRPr="001D5F0D" w:rsidRDefault="00BB0E5E" w:rsidP="00416C3B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5B9F390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427CC3E3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773A292" w14:textId="77777777" w:rsidR="00BB0E5E" w:rsidRPr="00BB0E5E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A30A357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76F71472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7FD8636E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6B6348" w14:textId="77777777" w:rsidR="00BB0E5E" w:rsidRPr="00BB0E5E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1CC7F6C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D4129E7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B0E5E" w:rsidRPr="001D5F0D" w14:paraId="20081E16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3EBD2FF7" w14:textId="77777777" w:rsidR="00BB0E5E" w:rsidRPr="001D5F0D" w:rsidRDefault="00BB0E5E" w:rsidP="00416C3B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7AE5DA16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44E51CA4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2488A6E8" w14:textId="77777777" w:rsidR="00BB0E5E" w:rsidRPr="00BB0E5E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977D844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75B07534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0D8D3731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8B0A78" w14:textId="77777777" w:rsidR="00BB0E5E" w:rsidRPr="00BB0E5E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A1D9C39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CFF0FA6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B0E5E" w:rsidRPr="001D5F0D" w14:paraId="01C61731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57E62BE6" w14:textId="5701576F" w:rsidR="00BB0E5E" w:rsidRPr="00BB0E5E" w:rsidRDefault="00BB0E5E" w:rsidP="007E3201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530" w:type="dxa"/>
          </w:tcPr>
          <w:p w14:paraId="0C01F3BD" w14:textId="66C9FC30" w:rsidR="00BB0E5E" w:rsidRPr="00962EDB" w:rsidRDefault="00BB0E5E" w:rsidP="009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2E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62E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</w:rPr>
              <w:t>936</w:t>
            </w:r>
            <w:r w:rsidRPr="00962E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0EADCC30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3C7F0BC7" w14:textId="7FE00104" w:rsidR="00BB0E5E" w:rsidRPr="00BB0E5E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0F3AFED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4FB100BF" w14:textId="43ACC491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BB0E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936</w:t>
            </w:r>
            <w:r w:rsidRPr="00BB0E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4767DB8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C1EFFB" w14:textId="6E7EE149" w:rsidR="00BB0E5E" w:rsidRPr="00BB0E5E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205EDB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E3B5E5" w14:textId="04A33A63" w:rsidR="00BB0E5E" w:rsidRPr="00BB0E5E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936</w:t>
            </w: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BB0E5E" w:rsidRPr="001D5F0D" w14:paraId="57181865" w14:textId="77777777" w:rsidTr="00BB0E5E">
        <w:trPr>
          <w:trHeight w:val="254"/>
          <w:tblHeader/>
        </w:trPr>
        <w:tc>
          <w:tcPr>
            <w:tcW w:w="6120" w:type="dxa"/>
            <w:vAlign w:val="bottom"/>
          </w:tcPr>
          <w:p w14:paraId="2774762A" w14:textId="0D45633E" w:rsidR="00BB0E5E" w:rsidRPr="001D5F0D" w:rsidRDefault="00BB0E5E" w:rsidP="00416C3B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สัญญาซื้อขายทองแดงล่วงหน้า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9E5E80D" w14:textId="7646D188" w:rsidR="00BB0E5E" w:rsidRPr="00962EDB" w:rsidRDefault="00BB0E5E" w:rsidP="009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2E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962E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</w:rPr>
              <w:t>373</w:t>
            </w:r>
            <w:r w:rsidRPr="00962E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303F1C48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002CCA15" w14:textId="0CE90998" w:rsidR="00BB0E5E" w:rsidRPr="00BB0E5E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1512586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311971BB" w14:textId="7CA62A0A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</w:t>
            </w:r>
            <w:r w:rsidRPr="00BB0E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373</w:t>
            </w:r>
            <w:r w:rsidRPr="00BB0E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82CD1F3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7F27E7" w14:textId="76C24A0E" w:rsidR="00BB0E5E" w:rsidRPr="00BB0E5E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2A8D7A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8262E0" w14:textId="785699F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</w:t>
            </w: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373</w:t>
            </w: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BB0E5E" w:rsidRPr="001D5F0D" w14:paraId="625C1053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526CBF8B" w14:textId="77777777" w:rsidR="00BB0E5E" w:rsidRPr="001D5F0D" w:rsidRDefault="00BB0E5E" w:rsidP="00416C3B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0FD2412" w14:textId="7A06030D" w:rsidR="00BB0E5E" w:rsidRPr="00962EDB" w:rsidRDefault="00BB0E5E" w:rsidP="009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2E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8779A" w:rsidRPr="00F877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</w:t>
            </w:r>
            <w:r w:rsidRPr="00962E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F8779A" w:rsidRPr="00F877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309</w:t>
            </w:r>
            <w:r w:rsidRPr="00962E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50FAC9FE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023FA5A" w14:textId="77777777" w:rsidR="00BB0E5E" w:rsidRPr="00BB0E5E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F4829CF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4E78BF3E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94D8D96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3D61B8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0DAD2D1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5D68940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</w:tr>
      <w:tr w:rsidR="00BB0E5E" w:rsidRPr="001D5F0D" w14:paraId="7B48E5BA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6BB6B96" w14:textId="77777777" w:rsidR="00BB0E5E" w:rsidRPr="001D5F0D" w:rsidRDefault="00BB0E5E" w:rsidP="00416C3B">
            <w:pPr>
              <w:ind w:left="-19" w:right="-90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F1B18F5" w14:textId="77777777" w:rsidR="00BB0E5E" w:rsidRPr="000810E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5F66E7A1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09D0E555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2DFA9930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1D39FD5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EA7563E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A45447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420AC7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A425BE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</w:tr>
    </w:tbl>
    <w:p w14:paraId="00EB2336" w14:textId="77777777" w:rsidR="003364AC" w:rsidRDefault="003364AC" w:rsidP="00E8622D">
      <w:pPr>
        <w:pStyle w:val="FSBlank"/>
        <w:ind w:left="0"/>
        <w:rPr>
          <w:b/>
          <w:bCs/>
          <w:sz w:val="30"/>
          <w:szCs w:val="30"/>
          <w:cs/>
        </w:rPr>
        <w:sectPr w:rsidR="003364AC" w:rsidSect="00C43E59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7B28709" w14:textId="59294EE2" w:rsidR="003364AC" w:rsidRPr="00505C0C" w:rsidRDefault="003364AC" w:rsidP="00546F86">
      <w:pPr>
        <w:pStyle w:val="FSContent"/>
        <w:ind w:left="540"/>
        <w:rPr>
          <w:cs/>
        </w:rPr>
      </w:pPr>
      <w:r w:rsidRPr="00505C0C">
        <w:rPr>
          <w:rFonts w:hint="cs"/>
          <w:cs/>
        </w:rPr>
        <w:t>ตาราง</w:t>
      </w:r>
      <w:r>
        <w:rPr>
          <w:rFonts w:hint="cs"/>
          <w:cs/>
        </w:rPr>
        <w:t>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>
        <w:br/>
      </w:r>
      <w:r w:rsidR="00CD766C">
        <w:rPr>
          <w:rFonts w:hint="cs"/>
          <w:cs/>
        </w:rPr>
        <w:t>งบฐานะการเงิน</w:t>
      </w:r>
    </w:p>
    <w:p w14:paraId="76F35BDA" w14:textId="77777777" w:rsidR="003364AC" w:rsidRPr="006F159D" w:rsidRDefault="003364AC" w:rsidP="00546F86">
      <w:pPr>
        <w:pStyle w:val="FSContent"/>
        <w:ind w:left="540"/>
      </w:pPr>
    </w:p>
    <w:tbl>
      <w:tblPr>
        <w:tblStyle w:val="TableGrid"/>
        <w:tblW w:w="9090" w:type="dxa"/>
        <w:tblInd w:w="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36"/>
        <w:gridCol w:w="6514"/>
      </w:tblGrid>
      <w:tr w:rsidR="003364AC" w:rsidRPr="005D08DD" w14:paraId="4C7413F1" w14:textId="77777777" w:rsidTr="006D4B2C">
        <w:trPr>
          <w:tblHeader/>
        </w:trPr>
        <w:tc>
          <w:tcPr>
            <w:tcW w:w="2340" w:type="dxa"/>
          </w:tcPr>
          <w:p w14:paraId="7117C1F6" w14:textId="77777777" w:rsidR="003364AC" w:rsidRPr="00A41284" w:rsidRDefault="003364AC" w:rsidP="006D4B2C">
            <w:pPr>
              <w:pStyle w:val="block"/>
              <w:spacing w:after="0" w:line="240" w:lineRule="atLeast"/>
              <w:ind w:left="-8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778FFAA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7F4FBFE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364AC" w:rsidRPr="005D08DD" w14:paraId="61FD6DE9" w14:textId="77777777" w:rsidTr="006D4B2C">
        <w:tc>
          <w:tcPr>
            <w:tcW w:w="2340" w:type="dxa"/>
          </w:tcPr>
          <w:p w14:paraId="1C2DE822" w14:textId="77777777" w:rsidR="003364AC" w:rsidRPr="00A41284" w:rsidRDefault="003364AC" w:rsidP="005F67DF">
            <w:pPr>
              <w:pStyle w:val="block"/>
              <w:tabs>
                <w:tab w:val="left" w:pos="277"/>
              </w:tabs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236" w:type="dxa"/>
          </w:tcPr>
          <w:p w14:paraId="282F2330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365C32D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2F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A412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3364AC" w:rsidRPr="005D08DD" w14:paraId="254A17B0" w14:textId="77777777" w:rsidTr="006D4B2C">
        <w:tc>
          <w:tcPr>
            <w:tcW w:w="2340" w:type="dxa"/>
          </w:tcPr>
          <w:p w14:paraId="526E784F" w14:textId="77777777" w:rsidR="003364AC" w:rsidRPr="00A41284" w:rsidRDefault="003364AC" w:rsidP="00A41284">
            <w:pPr>
              <w:pStyle w:val="block"/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730A416B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514" w:type="dxa"/>
          </w:tcPr>
          <w:p w14:paraId="6B7C9417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962FF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A41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มูลค่ายุติธรรมอ้างอิงราคาเสนอซื้อขายจาก</w:t>
            </w:r>
            <w:r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นายหน้า สัญญาแบบเดียวกันที่มีการซื้อขายในตลาดที่มีสภาพคล่องและราคเสนอ</w:t>
            </w:r>
            <w:r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267B92FB" w14:textId="77777777" w:rsidR="003364AC" w:rsidRPr="00C0675D" w:rsidRDefault="003364AC" w:rsidP="007C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6DC26B11" w14:textId="39F30C71" w:rsidR="003364AC" w:rsidRPr="00440DDF" w:rsidRDefault="003364AC" w:rsidP="00440DD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440DDF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6925ABE" w14:textId="77777777" w:rsidR="003364AC" w:rsidRPr="006F159D" w:rsidRDefault="003364AC" w:rsidP="003153C0">
      <w:pPr>
        <w:pStyle w:val="FSBlank"/>
        <w:rPr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830"/>
        <w:gridCol w:w="1314"/>
      </w:tblGrid>
      <w:tr w:rsidR="00DF59CD" w:rsidRPr="00484F1E" w14:paraId="618B7082" w14:textId="77777777" w:rsidTr="000B1892">
        <w:trPr>
          <w:tblHeader/>
        </w:trPr>
        <w:tc>
          <w:tcPr>
            <w:tcW w:w="7830" w:type="dxa"/>
          </w:tcPr>
          <w:p w14:paraId="6FA16475" w14:textId="77777777" w:rsidR="00DF59CD" w:rsidRPr="00484F1E" w:rsidRDefault="00DF59CD" w:rsidP="000B1892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D97BF1D" w14:textId="1CE57905" w:rsidR="00DF59CD" w:rsidRPr="00484F1E" w:rsidRDefault="00F8779A" w:rsidP="000B189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F59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49F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DF59CD" w:rsidRPr="00484F1E" w14:paraId="121002B8" w14:textId="77777777" w:rsidTr="000B1892">
        <w:trPr>
          <w:tblHeader/>
        </w:trPr>
        <w:tc>
          <w:tcPr>
            <w:tcW w:w="7830" w:type="dxa"/>
          </w:tcPr>
          <w:p w14:paraId="3D68152D" w14:textId="77777777" w:rsidR="00DF59CD" w:rsidRPr="00484F1E" w:rsidRDefault="00DF59CD" w:rsidP="000B1892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D01330B" w14:textId="53925692" w:rsidR="00DF59CD" w:rsidRPr="00484F1E" w:rsidRDefault="00F8779A" w:rsidP="000B189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F8779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F59CD" w:rsidRPr="00484F1E" w14:paraId="2AD152A1" w14:textId="77777777" w:rsidTr="000B1892">
        <w:trPr>
          <w:cantSplit/>
          <w:tblHeader/>
        </w:trPr>
        <w:tc>
          <w:tcPr>
            <w:tcW w:w="7830" w:type="dxa"/>
          </w:tcPr>
          <w:p w14:paraId="0B44F888" w14:textId="77777777" w:rsidR="00DF59CD" w:rsidRPr="00484F1E" w:rsidRDefault="00DF59CD" w:rsidP="000B1892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FFF28E8" w14:textId="77777777" w:rsidR="00DF59CD" w:rsidRPr="00484F1E" w:rsidRDefault="00DF59CD" w:rsidP="000B1892">
            <w:pPr>
              <w:tabs>
                <w:tab w:val="left" w:pos="645"/>
                <w:tab w:val="center" w:pos="1267"/>
              </w:tabs>
              <w:spacing w:line="240" w:lineRule="auto"/>
              <w:ind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4F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59CD" w:rsidRPr="00484F1E" w14:paraId="06F0B48B" w14:textId="77777777" w:rsidTr="000B1892">
        <w:tc>
          <w:tcPr>
            <w:tcW w:w="7830" w:type="dxa"/>
          </w:tcPr>
          <w:p w14:paraId="3B5BB831" w14:textId="77777777" w:rsidR="00DF59CD" w:rsidRPr="00484F1E" w:rsidRDefault="00DF59CD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314" w:type="dxa"/>
          </w:tcPr>
          <w:p w14:paraId="48B5F123" w14:textId="77777777" w:rsidR="00DF59CD" w:rsidRPr="00484F1E" w:rsidRDefault="00DF59CD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59CD" w:rsidRPr="00484F1E" w14:paraId="29E00FEE" w14:textId="77777777" w:rsidTr="000B1892">
        <w:tc>
          <w:tcPr>
            <w:tcW w:w="7830" w:type="dxa"/>
          </w:tcPr>
          <w:p w14:paraId="5B4AF064" w14:textId="77777777" w:rsidR="00DF59CD" w:rsidRPr="00484F1E" w:rsidRDefault="00DF59CD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ภาระผูกพันตามสัญญาเช่าระยะสั้นและสัญญาเช่าสินทรัพย์ที่มีมูลค่าต่ำ</w:t>
            </w:r>
          </w:p>
        </w:tc>
        <w:tc>
          <w:tcPr>
            <w:tcW w:w="1314" w:type="dxa"/>
          </w:tcPr>
          <w:p w14:paraId="64F5197F" w14:textId="36D030AA" w:rsidR="00DF59CD" w:rsidRPr="00484F1E" w:rsidRDefault="00F8779A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F8779A">
              <w:rPr>
                <w:rFonts w:ascii="Angsana New" w:hAnsi="Angsana New"/>
                <w:sz w:val="30"/>
                <w:szCs w:val="30"/>
              </w:rPr>
              <w:t>1</w:t>
            </w:r>
            <w:r w:rsidR="002374E4">
              <w:rPr>
                <w:rFonts w:ascii="Angsana New" w:hAnsi="Angsana New"/>
                <w:sz w:val="30"/>
                <w:szCs w:val="30"/>
              </w:rPr>
              <w:t>,</w:t>
            </w:r>
            <w:r w:rsidR="00383D87"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  <w:tr w:rsidR="00DF59CD" w:rsidRPr="00484F1E" w14:paraId="32D2B201" w14:textId="77777777" w:rsidTr="000B1892">
        <w:tc>
          <w:tcPr>
            <w:tcW w:w="7830" w:type="dxa"/>
          </w:tcPr>
          <w:p w14:paraId="13CFDB6E" w14:textId="77777777" w:rsidR="00DF59CD" w:rsidRPr="00484F1E" w:rsidRDefault="00DF59CD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</w:t>
            </w: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รเพื่อค้ำประกันการใช้ไฟฟ้า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821C6C1" w14:textId="72C83F02" w:rsidR="00DF59CD" w:rsidRPr="00484F1E" w:rsidRDefault="00F8779A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F8779A">
              <w:rPr>
                <w:rFonts w:ascii="Angsana New" w:hAnsi="Angsana New"/>
                <w:sz w:val="30"/>
                <w:szCs w:val="30"/>
              </w:rPr>
              <w:t>14</w:t>
            </w:r>
            <w:r w:rsidR="002374E4">
              <w:rPr>
                <w:rFonts w:ascii="Angsana New" w:hAnsi="Angsana New"/>
                <w:sz w:val="30"/>
                <w:szCs w:val="30"/>
              </w:rPr>
              <w:t>,</w:t>
            </w:r>
            <w:r w:rsidRPr="00F8779A">
              <w:rPr>
                <w:rFonts w:ascii="Angsana New" w:hAnsi="Angsana New"/>
                <w:sz w:val="30"/>
                <w:szCs w:val="30"/>
              </w:rPr>
              <w:t>761</w:t>
            </w:r>
          </w:p>
        </w:tc>
      </w:tr>
      <w:tr w:rsidR="00DF59CD" w:rsidRPr="00484F1E" w14:paraId="5D3D3A18" w14:textId="77777777" w:rsidTr="000B1892">
        <w:tc>
          <w:tcPr>
            <w:tcW w:w="7830" w:type="dxa"/>
          </w:tcPr>
          <w:p w14:paraId="5803ACAC" w14:textId="77777777" w:rsidR="00DF59CD" w:rsidRPr="00484F1E" w:rsidRDefault="00DF59CD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0043A4C" w14:textId="1C8135C4" w:rsidR="00DF59CD" w:rsidRPr="00484F1E" w:rsidRDefault="00F8779A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79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83D8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2374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83D87"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</w:p>
        </w:tc>
      </w:tr>
    </w:tbl>
    <w:p w14:paraId="4DC0C348" w14:textId="076C6E5B" w:rsidR="003364AC" w:rsidRDefault="00336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</w:p>
    <w:p w14:paraId="74590CA6" w14:textId="7AF4DA63" w:rsidR="00E02C91" w:rsidRDefault="00E02C91" w:rsidP="009E6429">
      <w:pPr>
        <w:pStyle w:val="FSBlank"/>
        <w:rPr>
          <w:sz w:val="30"/>
          <w:szCs w:val="30"/>
          <w:cs/>
        </w:rPr>
      </w:pPr>
    </w:p>
    <w:sectPr w:rsidR="00E02C91" w:rsidSect="00C43E59">
      <w:headerReference w:type="default" r:id="rId21"/>
      <w:footerReference w:type="default" r:id="rId22"/>
      <w:headerReference w:type="first" r:id="rId23"/>
      <w:footerReference w:type="first" r:id="rId24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02CDB" w14:textId="77777777" w:rsidR="003C54C6" w:rsidRDefault="003C54C6">
      <w:r>
        <w:separator/>
      </w:r>
    </w:p>
  </w:endnote>
  <w:endnote w:type="continuationSeparator" w:id="0">
    <w:p w14:paraId="29912813" w14:textId="77777777" w:rsidR="003C54C6" w:rsidRDefault="003C54C6">
      <w:r>
        <w:continuationSeparator/>
      </w:r>
    </w:p>
  </w:endnote>
  <w:endnote w:type="continuationNotice" w:id="1">
    <w:p w14:paraId="64967892" w14:textId="77777777" w:rsidR="003C54C6" w:rsidRDefault="003C54C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4E78B" w14:textId="77777777" w:rsidR="003364AC" w:rsidRDefault="003364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53853" w14:textId="4A18B666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F8779A" w:rsidRPr="00F8779A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49954" w14:textId="77777777" w:rsidR="003364AC" w:rsidRDefault="003364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36F49" w14:textId="0B3A28DA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F8779A" w:rsidRPr="00F8779A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C9347" w14:textId="73302508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F8779A" w:rsidRPr="00F8779A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F9CE2" w14:textId="016FA843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F8779A" w:rsidRPr="00F8779A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A425E18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1978" w14:textId="626C5CF7" w:rsidR="00FC13B3" w:rsidRPr="001E2748" w:rsidRDefault="00FC13B3" w:rsidP="00CD1287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="00F8779A" w:rsidRPr="00F8779A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5827F1B3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CD66E" w14:textId="77777777" w:rsidR="003C54C6" w:rsidRDefault="003C54C6">
      <w:r>
        <w:separator/>
      </w:r>
    </w:p>
  </w:footnote>
  <w:footnote w:type="continuationSeparator" w:id="0">
    <w:p w14:paraId="035147F8" w14:textId="77777777" w:rsidR="003C54C6" w:rsidRDefault="003C54C6">
      <w:r>
        <w:continuationSeparator/>
      </w:r>
    </w:p>
  </w:footnote>
  <w:footnote w:type="continuationNotice" w:id="1">
    <w:p w14:paraId="7AD63D5A" w14:textId="77777777" w:rsidR="003C54C6" w:rsidRDefault="003C54C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4B139" w14:textId="77777777" w:rsidR="003364AC" w:rsidRDefault="003364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70097" w14:textId="77777777" w:rsidR="003364AC" w:rsidRPr="00A81676" w:rsidRDefault="003364AC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bookmarkStart w:id="1" w:name="_Hlk68857696"/>
    <w:bookmarkStart w:id="2" w:name="_Hlk68857697"/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FFE7048" w14:textId="77777777" w:rsidR="003364AC" w:rsidRPr="006C5D17" w:rsidRDefault="003364AC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bookmarkEnd w:id="1"/>
  <w:bookmarkEnd w:id="2"/>
  <w:p w14:paraId="21E76CD4" w14:textId="53797FB9" w:rsidR="009C2C0F" w:rsidRPr="00A86E49" w:rsidRDefault="009C2C0F" w:rsidP="009C2C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B90227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="00F8779A" w:rsidRPr="00F8779A">
      <w:rPr>
        <w:rFonts w:ascii="Angsana New" w:hAnsi="Angsana New"/>
        <w:b/>
        <w:bCs/>
        <w:sz w:val="32"/>
        <w:szCs w:val="32"/>
      </w:rPr>
      <w:t>30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 w:rsidR="00B90227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8779A" w:rsidRPr="00F8779A">
      <w:rPr>
        <w:rFonts w:ascii="Angsana New" w:hAnsi="Angsana New"/>
        <w:b/>
        <w:bCs/>
        <w:sz w:val="32"/>
        <w:szCs w:val="32"/>
      </w:rPr>
      <w:t>2567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9CACDD4" w14:textId="77777777" w:rsidR="003364AC" w:rsidRPr="00AB510F" w:rsidRDefault="003364AC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71CDC" w14:textId="77777777" w:rsidR="003364AC" w:rsidRDefault="003364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C3CEF" w14:textId="77777777" w:rsidR="00C43E59" w:rsidRPr="00A81676" w:rsidRDefault="00C43E59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5DCA6F05" w14:textId="77777777" w:rsidR="00C43E59" w:rsidRPr="006C5D17" w:rsidRDefault="00C43E59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5564145A" w14:textId="7E246C40" w:rsidR="00655820" w:rsidRPr="00A86E49" w:rsidRDefault="00655820" w:rsidP="0065582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DD5059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="00F8779A" w:rsidRPr="00F8779A">
      <w:rPr>
        <w:rFonts w:ascii="Angsana New" w:hAnsi="Angsana New"/>
        <w:b/>
        <w:bCs/>
        <w:sz w:val="32"/>
        <w:szCs w:val="32"/>
      </w:rPr>
      <w:t>30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 w:rsidR="00DD5059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8779A" w:rsidRPr="00F8779A">
      <w:rPr>
        <w:rFonts w:ascii="Angsana New" w:hAnsi="Angsana New"/>
        <w:b/>
        <w:bCs/>
        <w:sz w:val="32"/>
        <w:szCs w:val="32"/>
      </w:rPr>
      <w:t>2567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E2F0980" w14:textId="77777777" w:rsidR="00C43E59" w:rsidRPr="00AB510F" w:rsidRDefault="00C43E59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453BE" w14:textId="77777777" w:rsidR="003364AC" w:rsidRPr="00A81676" w:rsidRDefault="003364AC" w:rsidP="00E862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2D5D7957" w14:textId="77777777" w:rsidR="003364AC" w:rsidRPr="006C5D17" w:rsidRDefault="003364AC" w:rsidP="00FF61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4F00F438" w14:textId="4E6562A5" w:rsidR="00BC7501" w:rsidRPr="00A86E49" w:rsidRDefault="00BC7501" w:rsidP="00BC75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DD5059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="00F8779A" w:rsidRPr="00F8779A">
      <w:rPr>
        <w:rFonts w:ascii="Angsana New" w:hAnsi="Angsana New"/>
        <w:b/>
        <w:bCs/>
        <w:sz w:val="32"/>
        <w:szCs w:val="32"/>
      </w:rPr>
      <w:t>30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 w:rsidR="00DD5059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8779A" w:rsidRPr="00F8779A">
      <w:rPr>
        <w:rFonts w:ascii="Angsana New" w:hAnsi="Angsana New"/>
        <w:b/>
        <w:bCs/>
        <w:sz w:val="32"/>
        <w:szCs w:val="32"/>
      </w:rPr>
      <w:t>2567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0277F29" w14:textId="77777777" w:rsidR="003364AC" w:rsidRPr="00AB510F" w:rsidRDefault="003364AC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59DF8" w14:textId="2F26FB1E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B1A0777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FF8D6E3" w14:textId="14209A98" w:rsidR="00416C3B" w:rsidRPr="00A86E49" w:rsidRDefault="00416C3B" w:rsidP="00416C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="00F8779A" w:rsidRPr="00F8779A">
      <w:rPr>
        <w:rFonts w:ascii="Angsana New" w:hAnsi="Angsana New"/>
        <w:b/>
        <w:bCs/>
        <w:sz w:val="32"/>
        <w:szCs w:val="32"/>
      </w:rPr>
      <w:t>31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F8779A" w:rsidRPr="00F8779A">
      <w:rPr>
        <w:rFonts w:ascii="Angsana New" w:hAnsi="Angsana New"/>
        <w:b/>
        <w:bCs/>
        <w:sz w:val="32"/>
        <w:szCs w:val="32"/>
      </w:rPr>
      <w:t>2567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11F582" w14:textId="77777777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8AE9F" w14:textId="30361729" w:rsidR="00FC13B3" w:rsidRPr="00A81676" w:rsidRDefault="00FC13B3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71F0077D" w14:textId="77777777" w:rsidR="00FC13B3" w:rsidRPr="006C5D17" w:rsidRDefault="00FC13B3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2A5EAB9" w14:textId="014F1062" w:rsidR="00BC7501" w:rsidRPr="00A86E49" w:rsidRDefault="00BC7501" w:rsidP="00BC75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DD5059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="00F8779A" w:rsidRPr="00F8779A">
      <w:rPr>
        <w:rFonts w:ascii="Angsana New" w:hAnsi="Angsana New"/>
        <w:b/>
        <w:bCs/>
        <w:sz w:val="32"/>
        <w:szCs w:val="32"/>
      </w:rPr>
      <w:t>30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 w:rsidR="00DD5059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8779A" w:rsidRPr="00F8779A">
      <w:rPr>
        <w:rFonts w:ascii="Angsana New" w:hAnsi="Angsana New"/>
        <w:b/>
        <w:bCs/>
        <w:sz w:val="32"/>
        <w:szCs w:val="32"/>
      </w:rPr>
      <w:t>2567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DE2D43C" w14:textId="77777777" w:rsidR="00FC13B3" w:rsidRPr="00AB510F" w:rsidRDefault="00FC13B3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99129F4"/>
    <w:multiLevelType w:val="hybridMultilevel"/>
    <w:tmpl w:val="9CC233FA"/>
    <w:lvl w:ilvl="0" w:tplc="E3AE1352">
      <w:start w:val="10"/>
      <w:numFmt w:val="decimal"/>
      <w:lvlText w:val="%1.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8242B38"/>
    <w:multiLevelType w:val="hybridMultilevel"/>
    <w:tmpl w:val="56CA0B86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6CF24873"/>
    <w:multiLevelType w:val="hybridMultilevel"/>
    <w:tmpl w:val="8A289EE8"/>
    <w:lvl w:ilvl="0" w:tplc="216EE8A4">
      <w:start w:val="8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20487"/>
    <w:multiLevelType w:val="hybridMultilevel"/>
    <w:tmpl w:val="5E0A4454"/>
    <w:lvl w:ilvl="0" w:tplc="EC30A932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989807">
    <w:abstractNumId w:val="6"/>
  </w:num>
  <w:num w:numId="2" w16cid:durableId="634024576">
    <w:abstractNumId w:val="5"/>
  </w:num>
  <w:num w:numId="3" w16cid:durableId="890530908">
    <w:abstractNumId w:val="9"/>
  </w:num>
  <w:num w:numId="4" w16cid:durableId="850411896">
    <w:abstractNumId w:val="7"/>
  </w:num>
  <w:num w:numId="5" w16cid:durableId="1005354987">
    <w:abstractNumId w:val="8"/>
  </w:num>
  <w:num w:numId="6" w16cid:durableId="271860376">
    <w:abstractNumId w:val="3"/>
  </w:num>
  <w:num w:numId="7" w16cid:durableId="528760270">
    <w:abstractNumId w:val="2"/>
  </w:num>
  <w:num w:numId="8" w16cid:durableId="1860853606">
    <w:abstractNumId w:val="0"/>
  </w:num>
  <w:num w:numId="9" w16cid:durableId="799613197">
    <w:abstractNumId w:val="1"/>
  </w:num>
  <w:num w:numId="10" w16cid:durableId="848789145">
    <w:abstractNumId w:val="4"/>
  </w:num>
  <w:num w:numId="11" w16cid:durableId="1002969067">
    <w:abstractNumId w:val="18"/>
  </w:num>
  <w:num w:numId="12" w16cid:durableId="1660814258">
    <w:abstractNumId w:val="13"/>
  </w:num>
  <w:num w:numId="13" w16cid:durableId="1419792250">
    <w:abstractNumId w:val="24"/>
  </w:num>
  <w:num w:numId="14" w16cid:durableId="781337936">
    <w:abstractNumId w:val="16"/>
  </w:num>
  <w:num w:numId="15" w16cid:durableId="2045519833">
    <w:abstractNumId w:val="19"/>
  </w:num>
  <w:num w:numId="16" w16cid:durableId="523980739">
    <w:abstractNumId w:val="25"/>
  </w:num>
  <w:num w:numId="17" w16cid:durableId="268784572">
    <w:abstractNumId w:val="22"/>
  </w:num>
  <w:num w:numId="18" w16cid:durableId="1865090183">
    <w:abstractNumId w:val="12"/>
  </w:num>
  <w:num w:numId="19" w16cid:durableId="284701111">
    <w:abstractNumId w:val="23"/>
  </w:num>
  <w:num w:numId="20" w16cid:durableId="1036275408">
    <w:abstractNumId w:val="27"/>
  </w:num>
  <w:num w:numId="21" w16cid:durableId="1578830517">
    <w:abstractNumId w:val="21"/>
  </w:num>
  <w:num w:numId="22" w16cid:durableId="936521719">
    <w:abstractNumId w:val="10"/>
  </w:num>
  <w:num w:numId="23" w16cid:durableId="2026976559">
    <w:abstractNumId w:val="29"/>
  </w:num>
  <w:num w:numId="24" w16cid:durableId="608120305">
    <w:abstractNumId w:val="20"/>
  </w:num>
  <w:num w:numId="25" w16cid:durableId="2060198974">
    <w:abstractNumId w:val="15"/>
  </w:num>
  <w:num w:numId="26" w16cid:durableId="825240911">
    <w:abstractNumId w:val="11"/>
  </w:num>
  <w:num w:numId="27" w16cid:durableId="1820461213">
    <w:abstractNumId w:val="14"/>
  </w:num>
  <w:num w:numId="28" w16cid:durableId="556933505">
    <w:abstractNumId w:val="26"/>
  </w:num>
  <w:num w:numId="29" w16cid:durableId="1615209940">
    <w:abstractNumId w:val="28"/>
  </w:num>
  <w:num w:numId="30" w16cid:durableId="1433358120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E08"/>
    <w:rsid w:val="00000FE3"/>
    <w:rsid w:val="00002832"/>
    <w:rsid w:val="00003228"/>
    <w:rsid w:val="00003982"/>
    <w:rsid w:val="00003A59"/>
    <w:rsid w:val="00005588"/>
    <w:rsid w:val="00005A66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4F66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27FD3"/>
    <w:rsid w:val="000304E9"/>
    <w:rsid w:val="000309A0"/>
    <w:rsid w:val="00033861"/>
    <w:rsid w:val="00033AF2"/>
    <w:rsid w:val="00033DF3"/>
    <w:rsid w:val="00034C0B"/>
    <w:rsid w:val="00034F62"/>
    <w:rsid w:val="000368AE"/>
    <w:rsid w:val="00036B01"/>
    <w:rsid w:val="00036E7D"/>
    <w:rsid w:val="000370D8"/>
    <w:rsid w:val="0004030D"/>
    <w:rsid w:val="00041C50"/>
    <w:rsid w:val="00042EA6"/>
    <w:rsid w:val="000435B3"/>
    <w:rsid w:val="0004416A"/>
    <w:rsid w:val="0004661D"/>
    <w:rsid w:val="000466BA"/>
    <w:rsid w:val="000500C4"/>
    <w:rsid w:val="00050A84"/>
    <w:rsid w:val="00050DC1"/>
    <w:rsid w:val="00051891"/>
    <w:rsid w:val="00051A71"/>
    <w:rsid w:val="000523D2"/>
    <w:rsid w:val="000525CD"/>
    <w:rsid w:val="000532AC"/>
    <w:rsid w:val="000532E2"/>
    <w:rsid w:val="00053469"/>
    <w:rsid w:val="0005668F"/>
    <w:rsid w:val="000576E6"/>
    <w:rsid w:val="00057AAB"/>
    <w:rsid w:val="000608FA"/>
    <w:rsid w:val="0006092B"/>
    <w:rsid w:val="00060CE2"/>
    <w:rsid w:val="00061710"/>
    <w:rsid w:val="00061BCB"/>
    <w:rsid w:val="00061F90"/>
    <w:rsid w:val="00062052"/>
    <w:rsid w:val="00063B16"/>
    <w:rsid w:val="00063FF1"/>
    <w:rsid w:val="0006447D"/>
    <w:rsid w:val="000668DC"/>
    <w:rsid w:val="00066FBA"/>
    <w:rsid w:val="00067EFA"/>
    <w:rsid w:val="00071855"/>
    <w:rsid w:val="00071E99"/>
    <w:rsid w:val="00072380"/>
    <w:rsid w:val="00073E81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87FE4"/>
    <w:rsid w:val="00090CC0"/>
    <w:rsid w:val="00090F00"/>
    <w:rsid w:val="000918A8"/>
    <w:rsid w:val="00091AB6"/>
    <w:rsid w:val="000922B5"/>
    <w:rsid w:val="0009235A"/>
    <w:rsid w:val="00094EC6"/>
    <w:rsid w:val="00095E87"/>
    <w:rsid w:val="00096CAA"/>
    <w:rsid w:val="000972AC"/>
    <w:rsid w:val="00097439"/>
    <w:rsid w:val="000A00CD"/>
    <w:rsid w:val="000A2D59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026A"/>
    <w:rsid w:val="000B1FA2"/>
    <w:rsid w:val="000B20D1"/>
    <w:rsid w:val="000B3534"/>
    <w:rsid w:val="000B3BFB"/>
    <w:rsid w:val="000B3FFC"/>
    <w:rsid w:val="000B475A"/>
    <w:rsid w:val="000B4FD4"/>
    <w:rsid w:val="000B5036"/>
    <w:rsid w:val="000B5A71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6DD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184"/>
    <w:rsid w:val="000E4A1A"/>
    <w:rsid w:val="000E4A30"/>
    <w:rsid w:val="000E4ED5"/>
    <w:rsid w:val="000E5717"/>
    <w:rsid w:val="000E5895"/>
    <w:rsid w:val="000E593E"/>
    <w:rsid w:val="000E5CBD"/>
    <w:rsid w:val="000E6E07"/>
    <w:rsid w:val="000E7313"/>
    <w:rsid w:val="000E7ABC"/>
    <w:rsid w:val="000E7F8B"/>
    <w:rsid w:val="000F0333"/>
    <w:rsid w:val="000F0C4F"/>
    <w:rsid w:val="000F1F25"/>
    <w:rsid w:val="000F2184"/>
    <w:rsid w:val="000F28C4"/>
    <w:rsid w:val="000F2D99"/>
    <w:rsid w:val="000F306F"/>
    <w:rsid w:val="000F3096"/>
    <w:rsid w:val="000F5165"/>
    <w:rsid w:val="000F52B5"/>
    <w:rsid w:val="000F5E2D"/>
    <w:rsid w:val="000F6799"/>
    <w:rsid w:val="000F6D15"/>
    <w:rsid w:val="000F71A0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4B2"/>
    <w:rsid w:val="0012169E"/>
    <w:rsid w:val="00121E13"/>
    <w:rsid w:val="00121E85"/>
    <w:rsid w:val="0012210F"/>
    <w:rsid w:val="00122C6C"/>
    <w:rsid w:val="00124E71"/>
    <w:rsid w:val="00125096"/>
    <w:rsid w:val="00125710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09EC"/>
    <w:rsid w:val="00150C20"/>
    <w:rsid w:val="00151465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BC4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5BA2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869E2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487C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4E89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3F7E"/>
    <w:rsid w:val="001C4A2C"/>
    <w:rsid w:val="001C5800"/>
    <w:rsid w:val="001C5867"/>
    <w:rsid w:val="001C592A"/>
    <w:rsid w:val="001C5EF2"/>
    <w:rsid w:val="001C721C"/>
    <w:rsid w:val="001C7372"/>
    <w:rsid w:val="001C7EF9"/>
    <w:rsid w:val="001D0858"/>
    <w:rsid w:val="001D36AD"/>
    <w:rsid w:val="001D4659"/>
    <w:rsid w:val="001D4C7C"/>
    <w:rsid w:val="001D4C9B"/>
    <w:rsid w:val="001D4CB2"/>
    <w:rsid w:val="001D55B5"/>
    <w:rsid w:val="001D5F0D"/>
    <w:rsid w:val="001D5FA7"/>
    <w:rsid w:val="001D60D1"/>
    <w:rsid w:val="001D6492"/>
    <w:rsid w:val="001D64EF"/>
    <w:rsid w:val="001E11D2"/>
    <w:rsid w:val="001E13C8"/>
    <w:rsid w:val="001E2524"/>
    <w:rsid w:val="001E2748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2DD6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10BD"/>
    <w:rsid w:val="00212ED2"/>
    <w:rsid w:val="00213D20"/>
    <w:rsid w:val="00214BF1"/>
    <w:rsid w:val="0021502C"/>
    <w:rsid w:val="00215617"/>
    <w:rsid w:val="00217969"/>
    <w:rsid w:val="00217BC6"/>
    <w:rsid w:val="00220B16"/>
    <w:rsid w:val="0022154F"/>
    <w:rsid w:val="00222B8D"/>
    <w:rsid w:val="00223D92"/>
    <w:rsid w:val="002253C8"/>
    <w:rsid w:val="002255A6"/>
    <w:rsid w:val="00227755"/>
    <w:rsid w:val="00227BB7"/>
    <w:rsid w:val="00230B7E"/>
    <w:rsid w:val="00230C71"/>
    <w:rsid w:val="00231232"/>
    <w:rsid w:val="00231412"/>
    <w:rsid w:val="002325AE"/>
    <w:rsid w:val="0023466A"/>
    <w:rsid w:val="00234F79"/>
    <w:rsid w:val="00235652"/>
    <w:rsid w:val="00235A08"/>
    <w:rsid w:val="00235C8C"/>
    <w:rsid w:val="002374E4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1D54"/>
    <w:rsid w:val="00252A26"/>
    <w:rsid w:val="00253599"/>
    <w:rsid w:val="002544AA"/>
    <w:rsid w:val="0025523F"/>
    <w:rsid w:val="00255A7B"/>
    <w:rsid w:val="00255C9D"/>
    <w:rsid w:val="00255FDB"/>
    <w:rsid w:val="002573C1"/>
    <w:rsid w:val="002607D0"/>
    <w:rsid w:val="00261303"/>
    <w:rsid w:val="00261D31"/>
    <w:rsid w:val="0026204C"/>
    <w:rsid w:val="0026254C"/>
    <w:rsid w:val="002632F3"/>
    <w:rsid w:val="002640A8"/>
    <w:rsid w:val="002669FF"/>
    <w:rsid w:val="00266F77"/>
    <w:rsid w:val="00267138"/>
    <w:rsid w:val="002676CB"/>
    <w:rsid w:val="00267E32"/>
    <w:rsid w:val="002717D0"/>
    <w:rsid w:val="00271CB6"/>
    <w:rsid w:val="00271D80"/>
    <w:rsid w:val="002724C5"/>
    <w:rsid w:val="00272E6A"/>
    <w:rsid w:val="00272EB5"/>
    <w:rsid w:val="002731A3"/>
    <w:rsid w:val="00275527"/>
    <w:rsid w:val="00275719"/>
    <w:rsid w:val="00275A15"/>
    <w:rsid w:val="002763EE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0BD"/>
    <w:rsid w:val="00292367"/>
    <w:rsid w:val="00292AB1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57B3"/>
    <w:rsid w:val="002A5FEC"/>
    <w:rsid w:val="002A68BC"/>
    <w:rsid w:val="002A7624"/>
    <w:rsid w:val="002B0713"/>
    <w:rsid w:val="002B08A7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D7F9C"/>
    <w:rsid w:val="002E0835"/>
    <w:rsid w:val="002E1130"/>
    <w:rsid w:val="002E1453"/>
    <w:rsid w:val="002E1A20"/>
    <w:rsid w:val="002E1E38"/>
    <w:rsid w:val="002E23E1"/>
    <w:rsid w:val="002E3646"/>
    <w:rsid w:val="002E480D"/>
    <w:rsid w:val="002E4C8C"/>
    <w:rsid w:val="002E5674"/>
    <w:rsid w:val="002E56C0"/>
    <w:rsid w:val="002E6AC7"/>
    <w:rsid w:val="002E6CD3"/>
    <w:rsid w:val="002E7AC9"/>
    <w:rsid w:val="002F1DD9"/>
    <w:rsid w:val="002F2094"/>
    <w:rsid w:val="002F303B"/>
    <w:rsid w:val="002F49B3"/>
    <w:rsid w:val="002F5C14"/>
    <w:rsid w:val="002F730D"/>
    <w:rsid w:val="002F76DC"/>
    <w:rsid w:val="002F7DD3"/>
    <w:rsid w:val="003004BD"/>
    <w:rsid w:val="00300F7C"/>
    <w:rsid w:val="00301165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9FD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222"/>
    <w:rsid w:val="00324867"/>
    <w:rsid w:val="00325572"/>
    <w:rsid w:val="003256E1"/>
    <w:rsid w:val="00326634"/>
    <w:rsid w:val="00326CD8"/>
    <w:rsid w:val="00326CE2"/>
    <w:rsid w:val="003304D6"/>
    <w:rsid w:val="00330632"/>
    <w:rsid w:val="00331006"/>
    <w:rsid w:val="00331221"/>
    <w:rsid w:val="0033324C"/>
    <w:rsid w:val="00333C6D"/>
    <w:rsid w:val="003351AC"/>
    <w:rsid w:val="003355D7"/>
    <w:rsid w:val="00335B4E"/>
    <w:rsid w:val="00335EB8"/>
    <w:rsid w:val="003364AC"/>
    <w:rsid w:val="00336E21"/>
    <w:rsid w:val="00336EA8"/>
    <w:rsid w:val="0033724F"/>
    <w:rsid w:val="0033795A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46203"/>
    <w:rsid w:val="00346F05"/>
    <w:rsid w:val="0035090A"/>
    <w:rsid w:val="003509E9"/>
    <w:rsid w:val="00351628"/>
    <w:rsid w:val="0035193E"/>
    <w:rsid w:val="00352FCA"/>
    <w:rsid w:val="00352FE2"/>
    <w:rsid w:val="00353363"/>
    <w:rsid w:val="00353E7C"/>
    <w:rsid w:val="00354682"/>
    <w:rsid w:val="0035630D"/>
    <w:rsid w:val="00357055"/>
    <w:rsid w:val="00360ABC"/>
    <w:rsid w:val="00360B81"/>
    <w:rsid w:val="00363746"/>
    <w:rsid w:val="0036490C"/>
    <w:rsid w:val="0036497D"/>
    <w:rsid w:val="00364FA2"/>
    <w:rsid w:val="00365C05"/>
    <w:rsid w:val="003664C6"/>
    <w:rsid w:val="003669C0"/>
    <w:rsid w:val="00367951"/>
    <w:rsid w:val="00367B7E"/>
    <w:rsid w:val="00367CE7"/>
    <w:rsid w:val="00370104"/>
    <w:rsid w:val="0037055C"/>
    <w:rsid w:val="00372144"/>
    <w:rsid w:val="0037365C"/>
    <w:rsid w:val="00374B43"/>
    <w:rsid w:val="003757A2"/>
    <w:rsid w:val="00375D12"/>
    <w:rsid w:val="00375DA7"/>
    <w:rsid w:val="003762C4"/>
    <w:rsid w:val="003768E9"/>
    <w:rsid w:val="003772AA"/>
    <w:rsid w:val="00377A88"/>
    <w:rsid w:val="00377EA8"/>
    <w:rsid w:val="003814A6"/>
    <w:rsid w:val="00381505"/>
    <w:rsid w:val="003824DF"/>
    <w:rsid w:val="0038287C"/>
    <w:rsid w:val="00383D87"/>
    <w:rsid w:val="00384E79"/>
    <w:rsid w:val="003850B5"/>
    <w:rsid w:val="00391D68"/>
    <w:rsid w:val="00391FFC"/>
    <w:rsid w:val="00392CED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1F24"/>
    <w:rsid w:val="003C25D9"/>
    <w:rsid w:val="003C2C10"/>
    <w:rsid w:val="003C3F97"/>
    <w:rsid w:val="003C42BE"/>
    <w:rsid w:val="003C460C"/>
    <w:rsid w:val="003C4AB7"/>
    <w:rsid w:val="003C546B"/>
    <w:rsid w:val="003C54C6"/>
    <w:rsid w:val="003D09F9"/>
    <w:rsid w:val="003D0FF1"/>
    <w:rsid w:val="003D147D"/>
    <w:rsid w:val="003D3976"/>
    <w:rsid w:val="003D3E63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215F"/>
    <w:rsid w:val="003F3071"/>
    <w:rsid w:val="003F45D8"/>
    <w:rsid w:val="003F4AD8"/>
    <w:rsid w:val="003F4BBE"/>
    <w:rsid w:val="003F5EF5"/>
    <w:rsid w:val="003F6830"/>
    <w:rsid w:val="003F68F2"/>
    <w:rsid w:val="003F7301"/>
    <w:rsid w:val="003F73C3"/>
    <w:rsid w:val="003F76D6"/>
    <w:rsid w:val="003F7C08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0683C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6C3B"/>
    <w:rsid w:val="00417561"/>
    <w:rsid w:val="00420B7B"/>
    <w:rsid w:val="0042195F"/>
    <w:rsid w:val="00423A25"/>
    <w:rsid w:val="00423B6F"/>
    <w:rsid w:val="00423D00"/>
    <w:rsid w:val="00424550"/>
    <w:rsid w:val="00425859"/>
    <w:rsid w:val="004259D8"/>
    <w:rsid w:val="004262B0"/>
    <w:rsid w:val="00426768"/>
    <w:rsid w:val="00427483"/>
    <w:rsid w:val="00427981"/>
    <w:rsid w:val="00427BFE"/>
    <w:rsid w:val="0043017C"/>
    <w:rsid w:val="00430BF6"/>
    <w:rsid w:val="004322CC"/>
    <w:rsid w:val="00432BC9"/>
    <w:rsid w:val="0043380A"/>
    <w:rsid w:val="00433B82"/>
    <w:rsid w:val="00433D92"/>
    <w:rsid w:val="00434752"/>
    <w:rsid w:val="004353EB"/>
    <w:rsid w:val="0043541E"/>
    <w:rsid w:val="0043573C"/>
    <w:rsid w:val="00435877"/>
    <w:rsid w:val="00436CFE"/>
    <w:rsid w:val="00437AF5"/>
    <w:rsid w:val="00437DF7"/>
    <w:rsid w:val="00440D6F"/>
    <w:rsid w:val="00440DDF"/>
    <w:rsid w:val="00441471"/>
    <w:rsid w:val="00442BD3"/>
    <w:rsid w:val="004430C8"/>
    <w:rsid w:val="0044478C"/>
    <w:rsid w:val="00444C25"/>
    <w:rsid w:val="00446E5E"/>
    <w:rsid w:val="00446F0F"/>
    <w:rsid w:val="0045089E"/>
    <w:rsid w:val="0045242F"/>
    <w:rsid w:val="00452728"/>
    <w:rsid w:val="00452908"/>
    <w:rsid w:val="00453FFF"/>
    <w:rsid w:val="0045400C"/>
    <w:rsid w:val="004546C3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3D6"/>
    <w:rsid w:val="00480547"/>
    <w:rsid w:val="00480910"/>
    <w:rsid w:val="00480944"/>
    <w:rsid w:val="00480EE8"/>
    <w:rsid w:val="00481110"/>
    <w:rsid w:val="00481B37"/>
    <w:rsid w:val="00481E65"/>
    <w:rsid w:val="00482BC8"/>
    <w:rsid w:val="00484A4A"/>
    <w:rsid w:val="00484A70"/>
    <w:rsid w:val="00484D24"/>
    <w:rsid w:val="00484E04"/>
    <w:rsid w:val="00484F1E"/>
    <w:rsid w:val="004858DE"/>
    <w:rsid w:val="00485930"/>
    <w:rsid w:val="00485D17"/>
    <w:rsid w:val="00486845"/>
    <w:rsid w:val="0049013E"/>
    <w:rsid w:val="0049049D"/>
    <w:rsid w:val="00491767"/>
    <w:rsid w:val="00491AB3"/>
    <w:rsid w:val="0049222C"/>
    <w:rsid w:val="0049370C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019D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3A4"/>
    <w:rsid w:val="004B752F"/>
    <w:rsid w:val="004B7695"/>
    <w:rsid w:val="004B7BD2"/>
    <w:rsid w:val="004C05F6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132B"/>
    <w:rsid w:val="004D25B7"/>
    <w:rsid w:val="004D2D58"/>
    <w:rsid w:val="004D3075"/>
    <w:rsid w:val="004D3109"/>
    <w:rsid w:val="004D3521"/>
    <w:rsid w:val="004D5C72"/>
    <w:rsid w:val="004D5DF8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A7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4F7E2E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729A"/>
    <w:rsid w:val="00507417"/>
    <w:rsid w:val="00507AD9"/>
    <w:rsid w:val="0051062F"/>
    <w:rsid w:val="00510951"/>
    <w:rsid w:val="00510F78"/>
    <w:rsid w:val="005117E9"/>
    <w:rsid w:val="0051199F"/>
    <w:rsid w:val="00511C80"/>
    <w:rsid w:val="005120D2"/>
    <w:rsid w:val="005145A0"/>
    <w:rsid w:val="00515333"/>
    <w:rsid w:val="005163C4"/>
    <w:rsid w:val="005171E8"/>
    <w:rsid w:val="0051797F"/>
    <w:rsid w:val="005205C8"/>
    <w:rsid w:val="00520674"/>
    <w:rsid w:val="00520E53"/>
    <w:rsid w:val="00521487"/>
    <w:rsid w:val="00521EC1"/>
    <w:rsid w:val="00522B8D"/>
    <w:rsid w:val="0052305F"/>
    <w:rsid w:val="005230B1"/>
    <w:rsid w:val="005239D0"/>
    <w:rsid w:val="005243B5"/>
    <w:rsid w:val="00524CE3"/>
    <w:rsid w:val="0052515E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4B3A"/>
    <w:rsid w:val="005754A4"/>
    <w:rsid w:val="00575BAC"/>
    <w:rsid w:val="00576383"/>
    <w:rsid w:val="00576CD1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520"/>
    <w:rsid w:val="00587FAC"/>
    <w:rsid w:val="00590C83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2C7E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6AB3"/>
    <w:rsid w:val="005C7471"/>
    <w:rsid w:val="005C7BD6"/>
    <w:rsid w:val="005C7CEA"/>
    <w:rsid w:val="005D02B1"/>
    <w:rsid w:val="005D05A7"/>
    <w:rsid w:val="005D0C82"/>
    <w:rsid w:val="005D0FE6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E69FD"/>
    <w:rsid w:val="005E7387"/>
    <w:rsid w:val="005F07C9"/>
    <w:rsid w:val="005F0821"/>
    <w:rsid w:val="005F19A5"/>
    <w:rsid w:val="005F1AA8"/>
    <w:rsid w:val="005F38AC"/>
    <w:rsid w:val="005F4458"/>
    <w:rsid w:val="005F4BB4"/>
    <w:rsid w:val="005F5B0C"/>
    <w:rsid w:val="005F5D82"/>
    <w:rsid w:val="005F66C6"/>
    <w:rsid w:val="005F67DF"/>
    <w:rsid w:val="005F70DE"/>
    <w:rsid w:val="005F7A7A"/>
    <w:rsid w:val="00600016"/>
    <w:rsid w:val="00600302"/>
    <w:rsid w:val="006011B9"/>
    <w:rsid w:val="00601363"/>
    <w:rsid w:val="006017E7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32BC"/>
    <w:rsid w:val="006133F5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C26"/>
    <w:rsid w:val="00654F50"/>
    <w:rsid w:val="00655820"/>
    <w:rsid w:val="006569A4"/>
    <w:rsid w:val="00656A03"/>
    <w:rsid w:val="00656B08"/>
    <w:rsid w:val="00656B29"/>
    <w:rsid w:val="00656C6E"/>
    <w:rsid w:val="00656E1D"/>
    <w:rsid w:val="00657657"/>
    <w:rsid w:val="00657A7B"/>
    <w:rsid w:val="00657D03"/>
    <w:rsid w:val="0066016B"/>
    <w:rsid w:val="00660F39"/>
    <w:rsid w:val="00661C6A"/>
    <w:rsid w:val="0066218E"/>
    <w:rsid w:val="00662F19"/>
    <w:rsid w:val="00663C9A"/>
    <w:rsid w:val="00663F2C"/>
    <w:rsid w:val="00663F6E"/>
    <w:rsid w:val="00664F5C"/>
    <w:rsid w:val="00664FD6"/>
    <w:rsid w:val="006651CB"/>
    <w:rsid w:val="0066538A"/>
    <w:rsid w:val="006661C5"/>
    <w:rsid w:val="0066638A"/>
    <w:rsid w:val="00666C95"/>
    <w:rsid w:val="006670B9"/>
    <w:rsid w:val="00670969"/>
    <w:rsid w:val="0067228D"/>
    <w:rsid w:val="00672580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047"/>
    <w:rsid w:val="00690DA4"/>
    <w:rsid w:val="006911B6"/>
    <w:rsid w:val="00692502"/>
    <w:rsid w:val="00692C92"/>
    <w:rsid w:val="00692FA3"/>
    <w:rsid w:val="00693C0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2CF8"/>
    <w:rsid w:val="006C330B"/>
    <w:rsid w:val="006C3C38"/>
    <w:rsid w:val="006C5B00"/>
    <w:rsid w:val="006C5C22"/>
    <w:rsid w:val="006C646D"/>
    <w:rsid w:val="006C64CF"/>
    <w:rsid w:val="006C6A3C"/>
    <w:rsid w:val="006C7525"/>
    <w:rsid w:val="006D07E2"/>
    <w:rsid w:val="006D102C"/>
    <w:rsid w:val="006D2E2C"/>
    <w:rsid w:val="006D2EDA"/>
    <w:rsid w:val="006D4B2C"/>
    <w:rsid w:val="006D5D21"/>
    <w:rsid w:val="006D5D35"/>
    <w:rsid w:val="006D656E"/>
    <w:rsid w:val="006E1434"/>
    <w:rsid w:val="006E165A"/>
    <w:rsid w:val="006E19C5"/>
    <w:rsid w:val="006E23E2"/>
    <w:rsid w:val="006E2BB1"/>
    <w:rsid w:val="006E30E3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59D"/>
    <w:rsid w:val="006F1AEA"/>
    <w:rsid w:val="006F1C2F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0DB1"/>
    <w:rsid w:val="00721C78"/>
    <w:rsid w:val="0072209F"/>
    <w:rsid w:val="00722F8C"/>
    <w:rsid w:val="00724E4F"/>
    <w:rsid w:val="007263BE"/>
    <w:rsid w:val="00727F19"/>
    <w:rsid w:val="00730BBC"/>
    <w:rsid w:val="00730CE2"/>
    <w:rsid w:val="0073220F"/>
    <w:rsid w:val="00732F2F"/>
    <w:rsid w:val="0073344E"/>
    <w:rsid w:val="007340C5"/>
    <w:rsid w:val="00734453"/>
    <w:rsid w:val="00734D75"/>
    <w:rsid w:val="0073533F"/>
    <w:rsid w:val="00735E26"/>
    <w:rsid w:val="007376F8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C72"/>
    <w:rsid w:val="00751ED7"/>
    <w:rsid w:val="007527B6"/>
    <w:rsid w:val="007527B7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1D6"/>
    <w:rsid w:val="0076222E"/>
    <w:rsid w:val="00762466"/>
    <w:rsid w:val="00763EF8"/>
    <w:rsid w:val="00763F89"/>
    <w:rsid w:val="00764021"/>
    <w:rsid w:val="00764B70"/>
    <w:rsid w:val="00764C04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773A0"/>
    <w:rsid w:val="00780D21"/>
    <w:rsid w:val="00780FB0"/>
    <w:rsid w:val="0078151E"/>
    <w:rsid w:val="00783A94"/>
    <w:rsid w:val="0078468B"/>
    <w:rsid w:val="00785B2C"/>
    <w:rsid w:val="0078751A"/>
    <w:rsid w:val="007904F8"/>
    <w:rsid w:val="00791090"/>
    <w:rsid w:val="007911F4"/>
    <w:rsid w:val="0079322D"/>
    <w:rsid w:val="00795067"/>
    <w:rsid w:val="007953A9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B011A"/>
    <w:rsid w:val="007B0462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2A2D"/>
    <w:rsid w:val="007C3D64"/>
    <w:rsid w:val="007C4125"/>
    <w:rsid w:val="007C4E20"/>
    <w:rsid w:val="007C5DF3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201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4EB4"/>
    <w:rsid w:val="00804F53"/>
    <w:rsid w:val="00805250"/>
    <w:rsid w:val="00806443"/>
    <w:rsid w:val="0080651F"/>
    <w:rsid w:val="008074B9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4DA"/>
    <w:rsid w:val="0082287F"/>
    <w:rsid w:val="00822A87"/>
    <w:rsid w:val="00823918"/>
    <w:rsid w:val="0082446D"/>
    <w:rsid w:val="00824615"/>
    <w:rsid w:val="0082783D"/>
    <w:rsid w:val="00827A88"/>
    <w:rsid w:val="00830DED"/>
    <w:rsid w:val="00831E59"/>
    <w:rsid w:val="00832A95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4FD"/>
    <w:rsid w:val="0084593C"/>
    <w:rsid w:val="00845ADB"/>
    <w:rsid w:val="00846C9C"/>
    <w:rsid w:val="008473B2"/>
    <w:rsid w:val="00847E53"/>
    <w:rsid w:val="00850520"/>
    <w:rsid w:val="00851395"/>
    <w:rsid w:val="00851E51"/>
    <w:rsid w:val="00853C92"/>
    <w:rsid w:val="00854685"/>
    <w:rsid w:val="00855897"/>
    <w:rsid w:val="008563D6"/>
    <w:rsid w:val="00856649"/>
    <w:rsid w:val="00856A01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35F"/>
    <w:rsid w:val="008655BC"/>
    <w:rsid w:val="008660C0"/>
    <w:rsid w:val="0086788A"/>
    <w:rsid w:val="00870A79"/>
    <w:rsid w:val="00871008"/>
    <w:rsid w:val="008710F9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1636"/>
    <w:rsid w:val="00882EA2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5EC"/>
    <w:rsid w:val="00892633"/>
    <w:rsid w:val="00892715"/>
    <w:rsid w:val="00892A56"/>
    <w:rsid w:val="008958AB"/>
    <w:rsid w:val="00895F77"/>
    <w:rsid w:val="00896984"/>
    <w:rsid w:val="008969FE"/>
    <w:rsid w:val="00896ECB"/>
    <w:rsid w:val="008A0A8D"/>
    <w:rsid w:val="008A0D60"/>
    <w:rsid w:val="008A1477"/>
    <w:rsid w:val="008A1C02"/>
    <w:rsid w:val="008A244F"/>
    <w:rsid w:val="008A30AA"/>
    <w:rsid w:val="008A3710"/>
    <w:rsid w:val="008A3721"/>
    <w:rsid w:val="008A474B"/>
    <w:rsid w:val="008A5843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5AB3"/>
    <w:rsid w:val="008B5E1C"/>
    <w:rsid w:val="008B68F2"/>
    <w:rsid w:val="008B693A"/>
    <w:rsid w:val="008B709E"/>
    <w:rsid w:val="008B710B"/>
    <w:rsid w:val="008C0645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0A9D"/>
    <w:rsid w:val="008D11BF"/>
    <w:rsid w:val="008D159A"/>
    <w:rsid w:val="008D2FA8"/>
    <w:rsid w:val="008D30D9"/>
    <w:rsid w:val="008D3666"/>
    <w:rsid w:val="008D5621"/>
    <w:rsid w:val="008D58DC"/>
    <w:rsid w:val="008D7940"/>
    <w:rsid w:val="008D7ED1"/>
    <w:rsid w:val="008E0174"/>
    <w:rsid w:val="008E028B"/>
    <w:rsid w:val="008E2500"/>
    <w:rsid w:val="008E32A7"/>
    <w:rsid w:val="008E362F"/>
    <w:rsid w:val="008E3C93"/>
    <w:rsid w:val="008E4699"/>
    <w:rsid w:val="008E5479"/>
    <w:rsid w:val="008E6235"/>
    <w:rsid w:val="008E6C73"/>
    <w:rsid w:val="008E7FA2"/>
    <w:rsid w:val="008F0261"/>
    <w:rsid w:val="008F1624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0C9"/>
    <w:rsid w:val="00912D9A"/>
    <w:rsid w:val="00913D65"/>
    <w:rsid w:val="00914D8E"/>
    <w:rsid w:val="009167BB"/>
    <w:rsid w:val="00916A5B"/>
    <w:rsid w:val="00916F5F"/>
    <w:rsid w:val="00916F7E"/>
    <w:rsid w:val="009216D9"/>
    <w:rsid w:val="00921E8A"/>
    <w:rsid w:val="00921F53"/>
    <w:rsid w:val="00923276"/>
    <w:rsid w:val="00924C19"/>
    <w:rsid w:val="009252ED"/>
    <w:rsid w:val="00926194"/>
    <w:rsid w:val="00934055"/>
    <w:rsid w:val="00934134"/>
    <w:rsid w:val="0093424E"/>
    <w:rsid w:val="009365A2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288E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EDB"/>
    <w:rsid w:val="00962FFF"/>
    <w:rsid w:val="00964075"/>
    <w:rsid w:val="009643CA"/>
    <w:rsid w:val="009645E7"/>
    <w:rsid w:val="00965164"/>
    <w:rsid w:val="00965A3B"/>
    <w:rsid w:val="00966116"/>
    <w:rsid w:val="009673F8"/>
    <w:rsid w:val="009703AE"/>
    <w:rsid w:val="009709AD"/>
    <w:rsid w:val="00970BDC"/>
    <w:rsid w:val="00971616"/>
    <w:rsid w:val="00971A51"/>
    <w:rsid w:val="009720C4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3880"/>
    <w:rsid w:val="009838A0"/>
    <w:rsid w:val="009846AE"/>
    <w:rsid w:val="00984A8E"/>
    <w:rsid w:val="00985004"/>
    <w:rsid w:val="00985167"/>
    <w:rsid w:val="009856B6"/>
    <w:rsid w:val="009857AB"/>
    <w:rsid w:val="00985BB6"/>
    <w:rsid w:val="00987A8B"/>
    <w:rsid w:val="00987EE0"/>
    <w:rsid w:val="00990139"/>
    <w:rsid w:val="0099092B"/>
    <w:rsid w:val="00991DD9"/>
    <w:rsid w:val="00992289"/>
    <w:rsid w:val="009923DD"/>
    <w:rsid w:val="009924FF"/>
    <w:rsid w:val="00992580"/>
    <w:rsid w:val="00993384"/>
    <w:rsid w:val="00994CDC"/>
    <w:rsid w:val="00995A0F"/>
    <w:rsid w:val="00995F96"/>
    <w:rsid w:val="00996111"/>
    <w:rsid w:val="009964BF"/>
    <w:rsid w:val="00997789"/>
    <w:rsid w:val="00997E2F"/>
    <w:rsid w:val="00997EA0"/>
    <w:rsid w:val="009A0446"/>
    <w:rsid w:val="009A0F8A"/>
    <w:rsid w:val="009A1F3B"/>
    <w:rsid w:val="009A20EF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2C0F"/>
    <w:rsid w:val="009C33C8"/>
    <w:rsid w:val="009C33E0"/>
    <w:rsid w:val="009C3BFC"/>
    <w:rsid w:val="009C452B"/>
    <w:rsid w:val="009C5045"/>
    <w:rsid w:val="009D0B29"/>
    <w:rsid w:val="009D0CE5"/>
    <w:rsid w:val="009D2616"/>
    <w:rsid w:val="009D3167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64"/>
    <w:rsid w:val="009E0FBA"/>
    <w:rsid w:val="009E135F"/>
    <w:rsid w:val="009E198F"/>
    <w:rsid w:val="009E1D47"/>
    <w:rsid w:val="009E305A"/>
    <w:rsid w:val="009E417F"/>
    <w:rsid w:val="009E53D6"/>
    <w:rsid w:val="009E553B"/>
    <w:rsid w:val="009E6429"/>
    <w:rsid w:val="009E6B99"/>
    <w:rsid w:val="009E6EEE"/>
    <w:rsid w:val="009E7597"/>
    <w:rsid w:val="009E7E13"/>
    <w:rsid w:val="009F0256"/>
    <w:rsid w:val="009F0A78"/>
    <w:rsid w:val="009F0EF1"/>
    <w:rsid w:val="009F2552"/>
    <w:rsid w:val="009F29ED"/>
    <w:rsid w:val="009F3066"/>
    <w:rsid w:val="009F3F38"/>
    <w:rsid w:val="009F4393"/>
    <w:rsid w:val="009F65FA"/>
    <w:rsid w:val="009F676F"/>
    <w:rsid w:val="009F69D9"/>
    <w:rsid w:val="00A00439"/>
    <w:rsid w:val="00A00658"/>
    <w:rsid w:val="00A008C0"/>
    <w:rsid w:val="00A00D29"/>
    <w:rsid w:val="00A013D3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E03"/>
    <w:rsid w:val="00A17F2D"/>
    <w:rsid w:val="00A17F8B"/>
    <w:rsid w:val="00A224B8"/>
    <w:rsid w:val="00A23F5B"/>
    <w:rsid w:val="00A25A65"/>
    <w:rsid w:val="00A26163"/>
    <w:rsid w:val="00A26303"/>
    <w:rsid w:val="00A26CCD"/>
    <w:rsid w:val="00A27410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3BC"/>
    <w:rsid w:val="00A4283B"/>
    <w:rsid w:val="00A4293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0610"/>
    <w:rsid w:val="00A71221"/>
    <w:rsid w:val="00A73227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0C7"/>
    <w:rsid w:val="00A94325"/>
    <w:rsid w:val="00A94C0A"/>
    <w:rsid w:val="00A95BC1"/>
    <w:rsid w:val="00A960F0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5D10"/>
    <w:rsid w:val="00AA64E7"/>
    <w:rsid w:val="00AA6FAF"/>
    <w:rsid w:val="00AA72BE"/>
    <w:rsid w:val="00AB06B6"/>
    <w:rsid w:val="00AB0912"/>
    <w:rsid w:val="00AB1A19"/>
    <w:rsid w:val="00AB1EAB"/>
    <w:rsid w:val="00AB249D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5892"/>
    <w:rsid w:val="00AC6C28"/>
    <w:rsid w:val="00AC7850"/>
    <w:rsid w:val="00AC7C6A"/>
    <w:rsid w:val="00AD05E4"/>
    <w:rsid w:val="00AD0D80"/>
    <w:rsid w:val="00AD0D8A"/>
    <w:rsid w:val="00AD14D5"/>
    <w:rsid w:val="00AD22D0"/>
    <w:rsid w:val="00AD367B"/>
    <w:rsid w:val="00AD3A25"/>
    <w:rsid w:val="00AD449B"/>
    <w:rsid w:val="00AD460C"/>
    <w:rsid w:val="00AD5E84"/>
    <w:rsid w:val="00AD5EC5"/>
    <w:rsid w:val="00AD6540"/>
    <w:rsid w:val="00AD6CFE"/>
    <w:rsid w:val="00AD74FE"/>
    <w:rsid w:val="00AD7929"/>
    <w:rsid w:val="00AD7BEF"/>
    <w:rsid w:val="00AE08C9"/>
    <w:rsid w:val="00AE0A5A"/>
    <w:rsid w:val="00AE1722"/>
    <w:rsid w:val="00AE1DBC"/>
    <w:rsid w:val="00AE2ACC"/>
    <w:rsid w:val="00AE35A7"/>
    <w:rsid w:val="00AE3B67"/>
    <w:rsid w:val="00AE414A"/>
    <w:rsid w:val="00AE53E1"/>
    <w:rsid w:val="00AE616B"/>
    <w:rsid w:val="00AE6DD3"/>
    <w:rsid w:val="00AE7097"/>
    <w:rsid w:val="00AF0169"/>
    <w:rsid w:val="00AF0D13"/>
    <w:rsid w:val="00AF10A0"/>
    <w:rsid w:val="00AF11F7"/>
    <w:rsid w:val="00AF12AC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80"/>
    <w:rsid w:val="00B22830"/>
    <w:rsid w:val="00B24088"/>
    <w:rsid w:val="00B25342"/>
    <w:rsid w:val="00B2624A"/>
    <w:rsid w:val="00B2659C"/>
    <w:rsid w:val="00B2666A"/>
    <w:rsid w:val="00B27BDF"/>
    <w:rsid w:val="00B3080E"/>
    <w:rsid w:val="00B308BA"/>
    <w:rsid w:val="00B32AC4"/>
    <w:rsid w:val="00B33005"/>
    <w:rsid w:val="00B33405"/>
    <w:rsid w:val="00B34662"/>
    <w:rsid w:val="00B34D21"/>
    <w:rsid w:val="00B36C3B"/>
    <w:rsid w:val="00B36EC2"/>
    <w:rsid w:val="00B36F35"/>
    <w:rsid w:val="00B37F05"/>
    <w:rsid w:val="00B404F1"/>
    <w:rsid w:val="00B408D2"/>
    <w:rsid w:val="00B41529"/>
    <w:rsid w:val="00B41F48"/>
    <w:rsid w:val="00B41FFB"/>
    <w:rsid w:val="00B42DA6"/>
    <w:rsid w:val="00B4496C"/>
    <w:rsid w:val="00B44BC0"/>
    <w:rsid w:val="00B46FBD"/>
    <w:rsid w:val="00B47AF5"/>
    <w:rsid w:val="00B501AF"/>
    <w:rsid w:val="00B51262"/>
    <w:rsid w:val="00B51282"/>
    <w:rsid w:val="00B52302"/>
    <w:rsid w:val="00B5291A"/>
    <w:rsid w:val="00B531CF"/>
    <w:rsid w:val="00B57B3A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68A1"/>
    <w:rsid w:val="00B67F8B"/>
    <w:rsid w:val="00B70E51"/>
    <w:rsid w:val="00B71DBA"/>
    <w:rsid w:val="00B72207"/>
    <w:rsid w:val="00B74402"/>
    <w:rsid w:val="00B75CFD"/>
    <w:rsid w:val="00B805A2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0227"/>
    <w:rsid w:val="00B93165"/>
    <w:rsid w:val="00B936BE"/>
    <w:rsid w:val="00B938C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0E5E"/>
    <w:rsid w:val="00BB14D8"/>
    <w:rsid w:val="00BB16B0"/>
    <w:rsid w:val="00BB228D"/>
    <w:rsid w:val="00BB28F5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1BA"/>
    <w:rsid w:val="00BC1285"/>
    <w:rsid w:val="00BC1D30"/>
    <w:rsid w:val="00BC2AB6"/>
    <w:rsid w:val="00BC30AB"/>
    <w:rsid w:val="00BC38B9"/>
    <w:rsid w:val="00BC3D2C"/>
    <w:rsid w:val="00BC6274"/>
    <w:rsid w:val="00BC7501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2624"/>
    <w:rsid w:val="00BE2D02"/>
    <w:rsid w:val="00BE346A"/>
    <w:rsid w:val="00BE3BA5"/>
    <w:rsid w:val="00BE3CB5"/>
    <w:rsid w:val="00BE5491"/>
    <w:rsid w:val="00BE555C"/>
    <w:rsid w:val="00BE60E1"/>
    <w:rsid w:val="00BE78CA"/>
    <w:rsid w:val="00BE7E43"/>
    <w:rsid w:val="00BF0EA1"/>
    <w:rsid w:val="00BF1098"/>
    <w:rsid w:val="00BF1C46"/>
    <w:rsid w:val="00BF1D7D"/>
    <w:rsid w:val="00BF2845"/>
    <w:rsid w:val="00BF2EDE"/>
    <w:rsid w:val="00BF3DAA"/>
    <w:rsid w:val="00BF5085"/>
    <w:rsid w:val="00BF53B5"/>
    <w:rsid w:val="00BF583B"/>
    <w:rsid w:val="00BF59D5"/>
    <w:rsid w:val="00BF66AC"/>
    <w:rsid w:val="00BF6A67"/>
    <w:rsid w:val="00BF7122"/>
    <w:rsid w:val="00C0235E"/>
    <w:rsid w:val="00C03CAA"/>
    <w:rsid w:val="00C048B2"/>
    <w:rsid w:val="00C05576"/>
    <w:rsid w:val="00C055BD"/>
    <w:rsid w:val="00C06118"/>
    <w:rsid w:val="00C0675D"/>
    <w:rsid w:val="00C06D44"/>
    <w:rsid w:val="00C06E3B"/>
    <w:rsid w:val="00C074A1"/>
    <w:rsid w:val="00C07534"/>
    <w:rsid w:val="00C07A00"/>
    <w:rsid w:val="00C07D9F"/>
    <w:rsid w:val="00C10FCA"/>
    <w:rsid w:val="00C111D2"/>
    <w:rsid w:val="00C11B13"/>
    <w:rsid w:val="00C125D4"/>
    <w:rsid w:val="00C1383D"/>
    <w:rsid w:val="00C139CE"/>
    <w:rsid w:val="00C15AA3"/>
    <w:rsid w:val="00C15CBC"/>
    <w:rsid w:val="00C16186"/>
    <w:rsid w:val="00C16AA3"/>
    <w:rsid w:val="00C1752B"/>
    <w:rsid w:val="00C1797A"/>
    <w:rsid w:val="00C1797F"/>
    <w:rsid w:val="00C210E4"/>
    <w:rsid w:val="00C2117E"/>
    <w:rsid w:val="00C21E3C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724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3E59"/>
    <w:rsid w:val="00C45150"/>
    <w:rsid w:val="00C45280"/>
    <w:rsid w:val="00C45DD2"/>
    <w:rsid w:val="00C46059"/>
    <w:rsid w:val="00C472FC"/>
    <w:rsid w:val="00C475EF"/>
    <w:rsid w:val="00C47B54"/>
    <w:rsid w:val="00C47D90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BE5"/>
    <w:rsid w:val="00C57F93"/>
    <w:rsid w:val="00C6123A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188"/>
    <w:rsid w:val="00C838FE"/>
    <w:rsid w:val="00C83B11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6E06"/>
    <w:rsid w:val="00C9785B"/>
    <w:rsid w:val="00C978FE"/>
    <w:rsid w:val="00CA05FC"/>
    <w:rsid w:val="00CA090C"/>
    <w:rsid w:val="00CA17C9"/>
    <w:rsid w:val="00CA1D70"/>
    <w:rsid w:val="00CA358D"/>
    <w:rsid w:val="00CA368E"/>
    <w:rsid w:val="00CA582E"/>
    <w:rsid w:val="00CA649B"/>
    <w:rsid w:val="00CA6715"/>
    <w:rsid w:val="00CA77AF"/>
    <w:rsid w:val="00CB2098"/>
    <w:rsid w:val="00CB28ED"/>
    <w:rsid w:val="00CB39F1"/>
    <w:rsid w:val="00CB51EF"/>
    <w:rsid w:val="00CB5415"/>
    <w:rsid w:val="00CB708D"/>
    <w:rsid w:val="00CB7652"/>
    <w:rsid w:val="00CB7A22"/>
    <w:rsid w:val="00CB7F5C"/>
    <w:rsid w:val="00CC0F9F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C792C"/>
    <w:rsid w:val="00CD041F"/>
    <w:rsid w:val="00CD0F1E"/>
    <w:rsid w:val="00CD1287"/>
    <w:rsid w:val="00CD27B0"/>
    <w:rsid w:val="00CD2DBE"/>
    <w:rsid w:val="00CD50AA"/>
    <w:rsid w:val="00CD5685"/>
    <w:rsid w:val="00CD588F"/>
    <w:rsid w:val="00CD58A5"/>
    <w:rsid w:val="00CD63D0"/>
    <w:rsid w:val="00CD649F"/>
    <w:rsid w:val="00CD766C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896"/>
    <w:rsid w:val="00CF031F"/>
    <w:rsid w:val="00CF05BD"/>
    <w:rsid w:val="00CF0D51"/>
    <w:rsid w:val="00CF12FB"/>
    <w:rsid w:val="00CF1C3E"/>
    <w:rsid w:val="00CF1E9F"/>
    <w:rsid w:val="00CF1F09"/>
    <w:rsid w:val="00CF2625"/>
    <w:rsid w:val="00CF3686"/>
    <w:rsid w:val="00CF4630"/>
    <w:rsid w:val="00CF4C9C"/>
    <w:rsid w:val="00CF6615"/>
    <w:rsid w:val="00CF75FC"/>
    <w:rsid w:val="00CF7B89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21FC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02C1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60C0"/>
    <w:rsid w:val="00D56AD7"/>
    <w:rsid w:val="00D56BE4"/>
    <w:rsid w:val="00D572C1"/>
    <w:rsid w:val="00D60804"/>
    <w:rsid w:val="00D61B1F"/>
    <w:rsid w:val="00D61DA1"/>
    <w:rsid w:val="00D6250B"/>
    <w:rsid w:val="00D62545"/>
    <w:rsid w:val="00D62AC6"/>
    <w:rsid w:val="00D63258"/>
    <w:rsid w:val="00D63520"/>
    <w:rsid w:val="00D637E7"/>
    <w:rsid w:val="00D641A3"/>
    <w:rsid w:val="00D648EE"/>
    <w:rsid w:val="00D64AE2"/>
    <w:rsid w:val="00D64C65"/>
    <w:rsid w:val="00D65400"/>
    <w:rsid w:val="00D658F4"/>
    <w:rsid w:val="00D6596B"/>
    <w:rsid w:val="00D65A0D"/>
    <w:rsid w:val="00D670A1"/>
    <w:rsid w:val="00D67296"/>
    <w:rsid w:val="00D67DB2"/>
    <w:rsid w:val="00D70BF5"/>
    <w:rsid w:val="00D71674"/>
    <w:rsid w:val="00D71B94"/>
    <w:rsid w:val="00D72275"/>
    <w:rsid w:val="00D72647"/>
    <w:rsid w:val="00D7294A"/>
    <w:rsid w:val="00D72A2E"/>
    <w:rsid w:val="00D72DE7"/>
    <w:rsid w:val="00D73090"/>
    <w:rsid w:val="00D738F2"/>
    <w:rsid w:val="00D73D97"/>
    <w:rsid w:val="00D75768"/>
    <w:rsid w:val="00D770E3"/>
    <w:rsid w:val="00D8131E"/>
    <w:rsid w:val="00D813BF"/>
    <w:rsid w:val="00D821D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377"/>
    <w:rsid w:val="00D92B12"/>
    <w:rsid w:val="00D92B56"/>
    <w:rsid w:val="00D92EC0"/>
    <w:rsid w:val="00D93287"/>
    <w:rsid w:val="00D9435A"/>
    <w:rsid w:val="00D9494D"/>
    <w:rsid w:val="00D94F60"/>
    <w:rsid w:val="00D95854"/>
    <w:rsid w:val="00D975CD"/>
    <w:rsid w:val="00D97CC7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4CEE"/>
    <w:rsid w:val="00DB53E0"/>
    <w:rsid w:val="00DB5F19"/>
    <w:rsid w:val="00DB6743"/>
    <w:rsid w:val="00DB7499"/>
    <w:rsid w:val="00DB7E07"/>
    <w:rsid w:val="00DC2064"/>
    <w:rsid w:val="00DC246A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3DBA"/>
    <w:rsid w:val="00DD5059"/>
    <w:rsid w:val="00DD5D97"/>
    <w:rsid w:val="00DE06EB"/>
    <w:rsid w:val="00DE0E99"/>
    <w:rsid w:val="00DE0FB6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9F1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876"/>
    <w:rsid w:val="00DF59CD"/>
    <w:rsid w:val="00DF59D8"/>
    <w:rsid w:val="00DF675C"/>
    <w:rsid w:val="00DF77EF"/>
    <w:rsid w:val="00E00B06"/>
    <w:rsid w:val="00E00DC3"/>
    <w:rsid w:val="00E013FD"/>
    <w:rsid w:val="00E01FCC"/>
    <w:rsid w:val="00E02C91"/>
    <w:rsid w:val="00E03EB3"/>
    <w:rsid w:val="00E0404F"/>
    <w:rsid w:val="00E049BA"/>
    <w:rsid w:val="00E05A35"/>
    <w:rsid w:val="00E05F38"/>
    <w:rsid w:val="00E0603F"/>
    <w:rsid w:val="00E1056E"/>
    <w:rsid w:val="00E10E68"/>
    <w:rsid w:val="00E128C5"/>
    <w:rsid w:val="00E147E8"/>
    <w:rsid w:val="00E158DF"/>
    <w:rsid w:val="00E2007B"/>
    <w:rsid w:val="00E218C0"/>
    <w:rsid w:val="00E21AFA"/>
    <w:rsid w:val="00E22C43"/>
    <w:rsid w:val="00E23A9F"/>
    <w:rsid w:val="00E24A70"/>
    <w:rsid w:val="00E25DBE"/>
    <w:rsid w:val="00E262B1"/>
    <w:rsid w:val="00E26795"/>
    <w:rsid w:val="00E26CE3"/>
    <w:rsid w:val="00E2746A"/>
    <w:rsid w:val="00E278E2"/>
    <w:rsid w:val="00E31409"/>
    <w:rsid w:val="00E31803"/>
    <w:rsid w:val="00E32398"/>
    <w:rsid w:val="00E3348F"/>
    <w:rsid w:val="00E33943"/>
    <w:rsid w:val="00E34160"/>
    <w:rsid w:val="00E34587"/>
    <w:rsid w:val="00E34D4E"/>
    <w:rsid w:val="00E35BAE"/>
    <w:rsid w:val="00E36F27"/>
    <w:rsid w:val="00E3794C"/>
    <w:rsid w:val="00E40F08"/>
    <w:rsid w:val="00E40FC0"/>
    <w:rsid w:val="00E41BC1"/>
    <w:rsid w:val="00E4203B"/>
    <w:rsid w:val="00E42EC7"/>
    <w:rsid w:val="00E45346"/>
    <w:rsid w:val="00E459FB"/>
    <w:rsid w:val="00E46035"/>
    <w:rsid w:val="00E46461"/>
    <w:rsid w:val="00E46493"/>
    <w:rsid w:val="00E46511"/>
    <w:rsid w:val="00E46CBE"/>
    <w:rsid w:val="00E47348"/>
    <w:rsid w:val="00E476C6"/>
    <w:rsid w:val="00E47848"/>
    <w:rsid w:val="00E5036B"/>
    <w:rsid w:val="00E5155C"/>
    <w:rsid w:val="00E52006"/>
    <w:rsid w:val="00E54428"/>
    <w:rsid w:val="00E560A8"/>
    <w:rsid w:val="00E56E07"/>
    <w:rsid w:val="00E56F98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783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0B67"/>
    <w:rsid w:val="00E8157A"/>
    <w:rsid w:val="00E817BF"/>
    <w:rsid w:val="00E82129"/>
    <w:rsid w:val="00E82172"/>
    <w:rsid w:val="00E825A3"/>
    <w:rsid w:val="00E8269E"/>
    <w:rsid w:val="00E831E1"/>
    <w:rsid w:val="00E84539"/>
    <w:rsid w:val="00E85BB8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A7672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249"/>
    <w:rsid w:val="00EB73D8"/>
    <w:rsid w:val="00EB77C7"/>
    <w:rsid w:val="00EC0913"/>
    <w:rsid w:val="00EC0D26"/>
    <w:rsid w:val="00EC153A"/>
    <w:rsid w:val="00EC1966"/>
    <w:rsid w:val="00EC1C8D"/>
    <w:rsid w:val="00EC2E55"/>
    <w:rsid w:val="00EC3952"/>
    <w:rsid w:val="00EC4AD2"/>
    <w:rsid w:val="00EC4EF2"/>
    <w:rsid w:val="00EC5D21"/>
    <w:rsid w:val="00EC6749"/>
    <w:rsid w:val="00EC6AC9"/>
    <w:rsid w:val="00EC724E"/>
    <w:rsid w:val="00EC761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43F"/>
    <w:rsid w:val="00EE4BE0"/>
    <w:rsid w:val="00EE52F4"/>
    <w:rsid w:val="00EE7748"/>
    <w:rsid w:val="00EF074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5E87"/>
    <w:rsid w:val="00EF6276"/>
    <w:rsid w:val="00F00934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4EA"/>
    <w:rsid w:val="00F20572"/>
    <w:rsid w:val="00F205AD"/>
    <w:rsid w:val="00F229C4"/>
    <w:rsid w:val="00F23339"/>
    <w:rsid w:val="00F23E5F"/>
    <w:rsid w:val="00F2467E"/>
    <w:rsid w:val="00F24B13"/>
    <w:rsid w:val="00F25829"/>
    <w:rsid w:val="00F25A43"/>
    <w:rsid w:val="00F26055"/>
    <w:rsid w:val="00F26721"/>
    <w:rsid w:val="00F274BB"/>
    <w:rsid w:val="00F27D8C"/>
    <w:rsid w:val="00F304A9"/>
    <w:rsid w:val="00F3096C"/>
    <w:rsid w:val="00F30C35"/>
    <w:rsid w:val="00F30C5B"/>
    <w:rsid w:val="00F30EF4"/>
    <w:rsid w:val="00F3190D"/>
    <w:rsid w:val="00F31D80"/>
    <w:rsid w:val="00F33099"/>
    <w:rsid w:val="00F34992"/>
    <w:rsid w:val="00F34B8B"/>
    <w:rsid w:val="00F406A7"/>
    <w:rsid w:val="00F410F6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6D5"/>
    <w:rsid w:val="00F50A64"/>
    <w:rsid w:val="00F50EE8"/>
    <w:rsid w:val="00F51723"/>
    <w:rsid w:val="00F520C5"/>
    <w:rsid w:val="00F5245C"/>
    <w:rsid w:val="00F52C74"/>
    <w:rsid w:val="00F52CD9"/>
    <w:rsid w:val="00F53344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1E2C"/>
    <w:rsid w:val="00F622A9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85D50"/>
    <w:rsid w:val="00F8779A"/>
    <w:rsid w:val="00F902D7"/>
    <w:rsid w:val="00F90AA2"/>
    <w:rsid w:val="00F91D52"/>
    <w:rsid w:val="00F91D79"/>
    <w:rsid w:val="00F93008"/>
    <w:rsid w:val="00F95596"/>
    <w:rsid w:val="00F95996"/>
    <w:rsid w:val="00F95C73"/>
    <w:rsid w:val="00F9602C"/>
    <w:rsid w:val="00F968E3"/>
    <w:rsid w:val="00F969D8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A7A4A"/>
    <w:rsid w:val="00FB13F5"/>
    <w:rsid w:val="00FB145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42D"/>
    <w:rsid w:val="00FC6505"/>
    <w:rsid w:val="00FC7209"/>
    <w:rsid w:val="00FC7C6A"/>
    <w:rsid w:val="00FD0569"/>
    <w:rsid w:val="00FD1B10"/>
    <w:rsid w:val="00FD1DA6"/>
    <w:rsid w:val="00FD22F8"/>
    <w:rsid w:val="00FD2329"/>
    <w:rsid w:val="00FD2D2C"/>
    <w:rsid w:val="00FD2E88"/>
    <w:rsid w:val="00FD2F43"/>
    <w:rsid w:val="00FD31C0"/>
    <w:rsid w:val="00FD3474"/>
    <w:rsid w:val="00FD3503"/>
    <w:rsid w:val="00FD4535"/>
    <w:rsid w:val="00FD472D"/>
    <w:rsid w:val="00FD478E"/>
    <w:rsid w:val="00FD4D11"/>
    <w:rsid w:val="00FD4E10"/>
    <w:rsid w:val="00FD5205"/>
    <w:rsid w:val="00FD54AA"/>
    <w:rsid w:val="00FD54BD"/>
    <w:rsid w:val="00FD7822"/>
    <w:rsid w:val="00FE1447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4314"/>
    <w:rsid w:val="00FF580E"/>
    <w:rsid w:val="00FF5AEA"/>
    <w:rsid w:val="00FF618F"/>
    <w:rsid w:val="00FF619A"/>
    <w:rsid w:val="00FF66C3"/>
    <w:rsid w:val="00FF6841"/>
    <w:rsid w:val="00FF6922"/>
    <w:rsid w:val="00FF6E19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D28C13D"/>
  <w15:chartTrackingRefBased/>
  <w15:docId w15:val="{D79B430F-4325-4E10-A8DC-623F37DA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9CEC8F8-90DD-47CF-8F75-EA2CEFC130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7E9CE9-7535-45A8-9CE6-8F1364ABE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C2DC3A-956D-4464-80E0-09C1636E2D0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9</Pages>
  <Words>1524</Words>
  <Characters>6802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Kornsiri, Chongaksorn</cp:lastModifiedBy>
  <cp:revision>4</cp:revision>
  <cp:lastPrinted>2024-10-19T10:30:00Z</cp:lastPrinted>
  <dcterms:created xsi:type="dcterms:W3CDTF">2024-10-31T07:41:00Z</dcterms:created>
  <dcterms:modified xsi:type="dcterms:W3CDTF">2024-11-05T03:40:00Z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