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EF18C5" w14:paraId="0F363CC2" w14:textId="77777777" w:rsidTr="006D5F01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ExtraText"/>
            <w:bookmarkStart w:id="1" w:name="_Hlk68267982"/>
            <w:bookmarkEnd w:id="0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EF18C5" w:rsidRDefault="00152234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EF18C5" w14:paraId="7DBF77DF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0E4024" w14:textId="77777777" w:rsidR="008812C9" w:rsidRPr="00EF18C5" w:rsidRDefault="008812C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72A31" w:rsidRPr="00EF18C5" w14:paraId="418C64D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2EEBB048" w:rsidR="00E72A31" w:rsidRPr="00EF18C5" w:rsidRDefault="00E51C1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FBDDB21" w14:textId="7A37E6D2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52F73" w:rsidRPr="00EF18C5" w14:paraId="14B089D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90E0FC" w14:textId="05F21A0D" w:rsidR="00F52F73" w:rsidRPr="00EF18C5" w:rsidDel="005765CD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C1404CD" w14:textId="77777777" w:rsidR="00F52F73" w:rsidRPr="00EF18C5" w:rsidRDefault="00F52F73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70923D5" w14:textId="35F5D765" w:rsidR="00F52F73" w:rsidRPr="00EF18C5" w:rsidRDefault="00293579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72A31" w:rsidRPr="00EF18C5" w14:paraId="0F70CA13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6FC69CA" w14:textId="11E17C3A" w:rsidR="00E72A31" w:rsidRPr="00EF18C5" w:rsidRDefault="00D95A4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C731086" w14:textId="77777777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054DA99E" w14:textId="651457BC" w:rsidR="00E72A31" w:rsidRPr="00EF18C5" w:rsidRDefault="00E72A3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 บริษัทร่วมและการร่วมค้า</w:t>
            </w:r>
          </w:p>
        </w:tc>
      </w:tr>
      <w:tr w:rsidR="00552A2F" w:rsidRPr="00EF18C5" w14:paraId="4F0DB83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  <w:shd w:val="clear" w:color="auto" w:fill="auto"/>
          </w:tcPr>
          <w:p w14:paraId="00FCD3F5" w14:textId="41548BFB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E5C1FB6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  <w:shd w:val="clear" w:color="auto" w:fill="auto"/>
          </w:tcPr>
          <w:p w14:paraId="2F3994C9" w14:textId="5AC19BCD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552A2F" w:rsidRPr="00EF18C5" w14:paraId="60D0D19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65B6AE38" w:rsidR="00552A2F" w:rsidRPr="00EF18C5" w:rsidRDefault="00552A2F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45EC487" w14:textId="77777777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48E501E8" w:rsidR="00552A2F" w:rsidRPr="00EF18C5" w:rsidRDefault="00552A2F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C5B78" w:rsidRPr="00EF18C5" w14:paraId="0D9BF1BE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2B2D2398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4F241BF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CD11EEB" w14:textId="1859F193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C5B78" w:rsidRPr="00EF18C5" w14:paraId="2B0271D9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1595DB7D" w:rsidR="00BC5B78" w:rsidRPr="00EF18C5" w:rsidRDefault="00BC5B78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38025241" w14:textId="77777777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76B928F4" w:rsidR="00BC5B78" w:rsidRPr="00EF18C5" w:rsidRDefault="00BC5B78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6D5F01" w:rsidRPr="00EF18C5" w14:paraId="3C36229C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568005" w14:textId="1BAA2F1A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279FAF0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C9C88BB" w14:textId="4466B37A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6D5F01" w:rsidRPr="00EF18C5" w14:paraId="7404C5A6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1CD485" w14:textId="3F822987" w:rsidR="006D5F01" w:rsidRPr="00EF18C5" w:rsidRDefault="006D5F01" w:rsidP="00FB6C03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A11A378" w14:textId="77777777" w:rsidR="006D5F01" w:rsidRPr="00EF18C5" w:rsidRDefault="006D5F01" w:rsidP="00FB6C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1B9126D" w14:textId="25D676FC" w:rsidR="006D5F01" w:rsidRPr="00EF18C5" w:rsidRDefault="006D5F01" w:rsidP="00FB6C0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6D5F01" w:rsidRPr="00EF18C5" w14:paraId="0CCD2130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13573EF" w14:textId="60436DC9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AAD6155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87BB4A0" w14:textId="12EEA66B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6D5F01" w:rsidRPr="00EF18C5" w14:paraId="1EFF4625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0E75C362" w:rsidR="006D5F01" w:rsidRPr="00EF18C5" w:rsidRDefault="006D5F01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70D413F" w14:textId="77777777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20EAC3CC" w:rsidR="006D5F01" w:rsidRPr="00EF18C5" w:rsidRDefault="006D5F01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824C3F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CC5532" w:rsidRPr="00EF18C5" w14:paraId="29AF9272" w14:textId="77777777" w:rsidTr="006D5F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719DF4F" w14:textId="5251D421" w:rsidR="00CC5532" w:rsidRPr="00EF18C5" w:rsidRDefault="00CC5532" w:rsidP="003B11D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2698B364" w14:textId="77777777" w:rsidR="00CC5532" w:rsidRPr="00EF18C5" w:rsidRDefault="00CC5532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26C710" w14:textId="21F434F1" w:rsidR="00CC5532" w:rsidRPr="00824C3F" w:rsidRDefault="00CC5532" w:rsidP="003B11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 w:rsidRPr="00CC5532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bookmarkEnd w:id="1"/>
    </w:tbl>
    <w:p w14:paraId="06BAB242" w14:textId="17F04981" w:rsidR="00A96A58" w:rsidRPr="00EF18C5" w:rsidRDefault="00A96A58" w:rsidP="003B11D0">
      <w:pPr>
        <w:rPr>
          <w:rFonts w:asciiTheme="majorBidi" w:hAnsiTheme="majorBidi" w:cstheme="majorBidi"/>
        </w:rPr>
      </w:pPr>
    </w:p>
    <w:p w14:paraId="78409AC0" w14:textId="77777777" w:rsidR="00A96A58" w:rsidRPr="00EF18C5" w:rsidRDefault="00A96A5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EF18C5">
        <w:rPr>
          <w:rFonts w:asciiTheme="majorBidi" w:hAnsiTheme="majorBidi"/>
          <w:cs/>
        </w:rPr>
        <w:br w:type="page"/>
      </w:r>
    </w:p>
    <w:p w14:paraId="70BC26D4" w14:textId="02603664" w:rsidR="001F253B" w:rsidRPr="00EF18C5" w:rsidRDefault="001F253B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EF18C5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7D2A9756" w14:textId="77777777" w:rsidR="001F253B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C6CA42" w14:textId="6672B084" w:rsidR="006417FE" w:rsidRPr="00EF18C5" w:rsidRDefault="001F253B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firstLine="1"/>
        <w:jc w:val="both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7B61EF" w:rsidRPr="00EF18C5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EF472C" w:rsidRPr="00EF18C5">
        <w:rPr>
          <w:rFonts w:asciiTheme="majorBidi" w:hAnsiTheme="majorBidi" w:cstheme="majorBidi"/>
          <w:sz w:val="30"/>
          <w:szCs w:val="30"/>
          <w:cs/>
        </w:rPr>
        <w:t>นี้</w:t>
      </w:r>
      <w:r w:rsidRPr="00EF18C5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EF18C5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EF18C5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EF18C5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EF18C5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EF18C5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EF18C5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EF18C5">
        <w:rPr>
          <w:rFonts w:asciiTheme="majorBidi" w:hAnsiTheme="majorBidi" w:cstheme="majorBidi"/>
          <w:sz w:val="30"/>
          <w:szCs w:val="30"/>
          <w:cs/>
        </w:rPr>
        <w:t>่</w:t>
      </w:r>
      <w:r w:rsidR="00E20CFF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799E">
        <w:rPr>
          <w:rFonts w:asciiTheme="majorBidi" w:hAnsiTheme="majorBidi"/>
          <w:sz w:val="30"/>
          <w:szCs w:val="30"/>
        </w:rPr>
        <w:t>12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0747EB">
        <w:rPr>
          <w:rFonts w:asciiTheme="majorBidi" w:hAnsiTheme="majorBidi" w:cstheme="majorBidi" w:hint="cs"/>
          <w:sz w:val="30"/>
          <w:szCs w:val="30"/>
          <w:cs/>
        </w:rPr>
        <w:t>พฤศจิกายน</w:t>
      </w:r>
      <w:r w:rsidR="00A75AE2">
        <w:rPr>
          <w:rFonts w:asciiTheme="majorBidi" w:hAnsiTheme="majorBidi"/>
          <w:sz w:val="30"/>
          <w:szCs w:val="30"/>
        </w:rPr>
        <w:t xml:space="preserve"> </w:t>
      </w:r>
      <w:r w:rsidR="00A75AE2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A75AE2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20DCA472" w14:textId="6AD24FFA" w:rsidR="00BA5B80" w:rsidRPr="00EF18C5" w:rsidRDefault="00BA5B80" w:rsidP="003B11D0">
      <w:pPr>
        <w:rPr>
          <w:rFonts w:asciiTheme="majorBidi" w:hAnsiTheme="majorBidi" w:cstheme="majorBidi"/>
        </w:rPr>
      </w:pPr>
    </w:p>
    <w:p w14:paraId="364CB11D" w14:textId="28CFCDCF" w:rsidR="001F253B" w:rsidRPr="00EF18C5" w:rsidRDefault="00F8482D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1F253B" w:rsidRPr="00EF18C5">
        <w:rPr>
          <w:rFonts w:asciiTheme="majorBidi" w:hAnsiTheme="majorBidi" w:cstheme="majorBidi"/>
          <w:sz w:val="30"/>
          <w:szCs w:val="30"/>
          <w:u w:val="none"/>
          <w:cs/>
        </w:rPr>
        <w:t>เกณฑ์การจัดทำงบการเงิน</w:t>
      </w:r>
      <w:r w:rsidR="00574C6C" w:rsidRPr="00EF18C5">
        <w:rPr>
          <w:rFonts w:asciiTheme="majorBidi" w:hAnsiTheme="majorBidi" w:cstheme="majorBidi"/>
          <w:sz w:val="30"/>
          <w:szCs w:val="30"/>
          <w:u w:val="none"/>
          <w:cs/>
        </w:rPr>
        <w:t>ระหว่างกาล</w:t>
      </w:r>
    </w:p>
    <w:p w14:paraId="3EDD0FE5" w14:textId="77777777" w:rsidR="007E5536" w:rsidRPr="00EF18C5" w:rsidRDefault="007E553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B0AFC19" w14:textId="6B1FC180" w:rsidR="003646E2" w:rsidRPr="00EF18C5" w:rsidRDefault="003646E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="00777D7D" w:rsidRPr="00EF18C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EF18C5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20CFF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และบริษัทย่อย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และของบริษัท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เบทาโกร จำกัด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มหาชน) 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(“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B5773A" w:rsidRPr="00EF18C5">
        <w:rPr>
          <w:rFonts w:asciiTheme="majorBidi" w:hAnsiTheme="majorBidi"/>
          <w:spacing w:val="-4"/>
          <w:sz w:val="30"/>
          <w:szCs w:val="30"/>
          <w:cs/>
        </w:rPr>
        <w:t>”)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>สำหรับปีสิ้นสุดวันที่</w:t>
      </w:r>
      <w:r w:rsidR="008F05BF" w:rsidRPr="00EF18C5">
        <w:rPr>
          <w:rFonts w:asciiTheme="majorBidi" w:hAnsiTheme="majorBidi" w:cstheme="majorBidi"/>
          <w:spacing w:val="-4"/>
          <w:sz w:val="30"/>
          <w:szCs w:val="30"/>
        </w:rPr>
        <w:br/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E73EB3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E73EB3"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</w:p>
    <w:p w14:paraId="504EF3C3" w14:textId="758F3BCA" w:rsidR="00C72E41" w:rsidRPr="00EF18C5" w:rsidRDefault="00C72E4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E1F35E8" w14:textId="26D2878F" w:rsidR="006C69BA" w:rsidRDefault="00AF7909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</w:t>
      </w:r>
      <w:r w:rsidR="00B5773A" w:rsidRPr="00EF18C5">
        <w:rPr>
          <w:rFonts w:asciiTheme="majorBidi" w:hAnsiTheme="majorBidi" w:cstheme="majorBidi"/>
          <w:spacing w:val="-4"/>
          <w:sz w:val="30"/>
          <w:szCs w:val="30"/>
          <w:cs/>
        </w:rPr>
        <w:t>กลุ่ม</w:t>
      </w:r>
      <w:r w:rsidR="001F7F58" w:rsidRPr="00EF18C5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1F7F58"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</w:t>
      </w:r>
      <w:r w:rsidR="009F66A6" w:rsidRPr="00EF18C5">
        <w:rPr>
          <w:rFonts w:asciiTheme="majorBidi" w:hAnsiTheme="majorBidi" w:cstheme="majorBidi"/>
          <w:spacing w:val="-6"/>
          <w:sz w:val="30"/>
          <w:szCs w:val="30"/>
          <w:cs/>
        </w:rPr>
        <w:t>บ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ปี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EF18C5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E51C18"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F06AA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ยกเว้นตามที่อธิบายด้านล่างนี้</w:t>
      </w:r>
    </w:p>
    <w:p w14:paraId="75A75376" w14:textId="2A47555F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A2D629" w14:textId="6B81EDC1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F06AA3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การเปลี่ยนแปลงนโยบายการบัญชี</w:t>
      </w:r>
    </w:p>
    <w:p w14:paraId="728AF919" w14:textId="58833B2D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</w:p>
    <w:p w14:paraId="3D821A5E" w14:textId="43A81B0A" w:rsidR="00F06AA3" w:rsidRPr="006E421D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กลุ่มบริษัทได้ถือปฏิบัติตามการปรับปรุงมาตรฐานการบัญชีฉบับที่ </w:t>
      </w:r>
      <w:r w:rsidRPr="006E421D">
        <w:rPr>
          <w:rFonts w:asciiTheme="majorBidi" w:hAnsiTheme="majorBidi" w:cstheme="majorBidi"/>
          <w:sz w:val="30"/>
          <w:szCs w:val="30"/>
        </w:rPr>
        <w:t>12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 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 </w:t>
      </w:r>
      <w:r w:rsidRPr="006E421D">
        <w:rPr>
          <w:rFonts w:asciiTheme="majorBidi" w:hAnsiTheme="majorBidi" w:cstheme="majorBidi"/>
          <w:sz w:val="30"/>
          <w:szCs w:val="30"/>
        </w:rPr>
        <w:t xml:space="preserve">1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6E421D">
        <w:rPr>
          <w:rFonts w:asciiTheme="majorBidi" w:hAnsiTheme="majorBidi" w:cstheme="majorBidi"/>
          <w:sz w:val="30"/>
          <w:szCs w:val="30"/>
        </w:rPr>
        <w:t xml:space="preserve">2567 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การปรับปรุงดังกล่าวได</w:t>
      </w:r>
      <w:r w:rsidR="006E421D" w:rsidRPr="006E421D">
        <w:rPr>
          <w:rFonts w:asciiTheme="majorBidi" w:hAnsiTheme="majorBidi" w:cstheme="majorBidi" w:hint="cs"/>
          <w:sz w:val="30"/>
          <w:szCs w:val="30"/>
          <w:cs/>
        </w:rPr>
        <w:t>้</w:t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ลดขอบเขต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ที่เท่ากันและหักกลบกัน เช่น สัญญาเช่าและประมาณการรื้อถอน โดยกลุ่มบริษัทต้องรับรู้สินทรัพย์ภาษีเงินได้รอ</w:t>
      </w:r>
      <w:r w:rsidR="006E421D">
        <w:rPr>
          <w:rFonts w:asciiTheme="majorBidi" w:hAnsiTheme="majorBidi" w:cstheme="majorBidi"/>
          <w:sz w:val="30"/>
          <w:szCs w:val="30"/>
          <w:cs/>
        </w:rPr>
        <w:br/>
      </w:r>
      <w:r w:rsidRPr="006E421D">
        <w:rPr>
          <w:rFonts w:asciiTheme="majorBidi" w:hAnsiTheme="majorBidi" w:cstheme="majorBidi" w:hint="cs"/>
          <w:sz w:val="30"/>
          <w:szCs w:val="30"/>
          <w:cs/>
        </w:rPr>
        <w:t>การตัดบัญชีและหนี้สินเงินได้รอการตัดบัญชีที่เกี่ยวข้องกับสัญญาเช่าและประมาณการค่ารื้อถอนตั้งแต่วันที่เริ่มต้นของ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 ณ วันดังกล่าว 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 โดยก่อนหน้านี้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404FE2A2" w14:textId="53B64302" w:rsidR="00F06AA3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2357B9F" w14:textId="47A2CF70" w:rsidR="00F06AA3" w:rsidRPr="00886866" w:rsidRDefault="00F06AA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lastRenderedPageBreak/>
        <w:t>จากการปรับปรุงดังกล่าว กลุ่มบริษัทรับรู้รายการสินทรัพย์ภาษีเงินได้รอการตัดบัญชีที่เกี่ยวข้องกับหนี้สิน</w:t>
      </w:r>
      <w:r w:rsidR="006E421D" w:rsidRPr="00886866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ตามสัญญาเช่าและหนี้สินภาษีเงินได้รอการตัดบัญชีที่เกี่ยวข้องกับสินทรัพย์สิทธิการใช้แยกจากกัน </w:t>
      </w:r>
      <w:r w:rsidRPr="00886866">
        <w:rPr>
          <w:rFonts w:asciiTheme="majorBidi" w:hAnsiTheme="majorBidi" w:cstheme="majorBidi" w:hint="cs"/>
          <w:spacing w:val="-4"/>
          <w:sz w:val="30"/>
          <w:szCs w:val="30"/>
          <w:cs/>
        </w:rPr>
        <w:t>อย่างไรก็ตาม</w:t>
      </w:r>
      <w:r w:rsidR="006E421D" w:rsidRPr="0088686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86866">
        <w:rPr>
          <w:rFonts w:asciiTheme="majorBidi" w:hAnsiTheme="majorBidi" w:cstheme="majorBidi" w:hint="cs"/>
          <w:spacing w:val="-4"/>
          <w:sz w:val="30"/>
          <w:szCs w:val="30"/>
          <w:cs/>
        </w:rPr>
        <w:t>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มาตรฐานการบัญชี ฉบับที่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12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และการปรับปรุงดังกล่าวไม่มีผลกระทบต่อกำไรสะสมยกมา ณ วันที่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886866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มกราคม </w:t>
      </w:r>
      <w:r w:rsidRPr="00886866">
        <w:rPr>
          <w:rFonts w:asciiTheme="majorBidi" w:hAnsiTheme="majorBidi" w:cstheme="majorBidi"/>
          <w:spacing w:val="-2"/>
          <w:sz w:val="30"/>
          <w:szCs w:val="30"/>
        </w:rPr>
        <w:t>2566</w:t>
      </w:r>
    </w:p>
    <w:p w14:paraId="403EC4C2" w14:textId="35634017" w:rsidR="00D95A4F" w:rsidRPr="00372D49" w:rsidRDefault="00D95A4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  <w:cs/>
        </w:rPr>
      </w:pPr>
    </w:p>
    <w:p w14:paraId="754C28AA" w14:textId="41B0A4E9" w:rsidR="00C70195" w:rsidRPr="00EF18C5" w:rsidRDefault="000026F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632877D2" w14:textId="77777777" w:rsidR="008C3B33" w:rsidRPr="00372D49" w:rsidRDefault="008C3B3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14:paraId="54B39CE3" w14:textId="6745D0C4" w:rsidR="007A078B" w:rsidRPr="00EF18C5" w:rsidRDefault="007A078B" w:rsidP="003B11D0">
      <w:pPr>
        <w:tabs>
          <w:tab w:val="clear" w:pos="454"/>
          <w:tab w:val="left" w:pos="540"/>
        </w:tabs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</w:rPr>
        <w:t>ความสัมพันธ์ที่มีกับบุคคลหรือกิจการที่เกี่ยวข้องกันไม่มีการเปลี่ยนแปลงอย่างมีสาระสำคัญในระหว่างงวด</w:t>
      </w:r>
      <w:r w:rsidR="00D50BDE">
        <w:rPr>
          <w:rFonts w:asciiTheme="majorBidi" w:hAnsiTheme="majorBidi" w:cstheme="majorBidi" w:hint="cs"/>
          <w:spacing w:val="-4"/>
          <w:sz w:val="30"/>
          <w:szCs w:val="30"/>
          <w:cs/>
        </w:rPr>
        <w:t>เก้า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เดือนสิ้นสุดวันที่ </w:t>
      </w:r>
      <w:r w:rsidR="00D50BDE" w:rsidRPr="008457DC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D50BDE">
        <w:rPr>
          <w:rFonts w:asciiTheme="majorBidi" w:hAnsiTheme="majorBidi" w:cstheme="majorBidi"/>
          <w:spacing w:val="-4"/>
          <w:sz w:val="30"/>
          <w:szCs w:val="30"/>
        </w:rPr>
        <w:t>0</w:t>
      </w:r>
      <w:r w:rsidR="00D50BDE" w:rsidRPr="008457DC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0BDE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กันยายน</w:t>
      </w:r>
      <w:r w:rsidR="00FB6C03" w:rsidRPr="008457DC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1D40BE">
        <w:rPr>
          <w:rFonts w:asciiTheme="majorBidi" w:hAnsiTheme="majorBidi" w:cstheme="majorBidi"/>
          <w:spacing w:val="-4"/>
          <w:sz w:val="30"/>
          <w:szCs w:val="30"/>
        </w:rPr>
        <w:t>7</w:t>
      </w:r>
    </w:p>
    <w:p w14:paraId="3CF5480D" w14:textId="20E6952E" w:rsidR="00A96A58" w:rsidRPr="00372D49" w:rsidRDefault="00A96A58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94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085"/>
        <w:gridCol w:w="24"/>
        <w:gridCol w:w="248"/>
        <w:gridCol w:w="24"/>
        <w:gridCol w:w="1120"/>
        <w:gridCol w:w="261"/>
        <w:gridCol w:w="1109"/>
        <w:gridCol w:w="259"/>
        <w:gridCol w:w="1109"/>
      </w:tblGrid>
      <w:tr w:rsidR="00FB6C03" w:rsidRPr="00EF18C5" w14:paraId="5029B51E" w14:textId="77777777" w:rsidTr="007C6E15">
        <w:trPr>
          <w:tblHeader/>
        </w:trPr>
        <w:tc>
          <w:tcPr>
            <w:tcW w:w="4220" w:type="dxa"/>
          </w:tcPr>
          <w:p w14:paraId="561D7452" w14:textId="799CF2E8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01" w:type="dxa"/>
            <w:gridSpan w:val="5"/>
          </w:tcPr>
          <w:p w14:paraId="430451BE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1" w:type="dxa"/>
          </w:tcPr>
          <w:p w14:paraId="17C0CBB4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5A537E8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FB6C03" w:rsidRPr="00EF18C5" w14:paraId="72149592" w14:textId="77777777" w:rsidTr="007C6E15">
        <w:trPr>
          <w:tblHeader/>
        </w:trPr>
        <w:tc>
          <w:tcPr>
            <w:tcW w:w="4220" w:type="dxa"/>
          </w:tcPr>
          <w:p w14:paraId="6B1622F4" w14:textId="2B182A24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0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9" w:type="dxa"/>
            <w:gridSpan w:val="2"/>
          </w:tcPr>
          <w:p w14:paraId="4B47C96D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72" w:type="dxa"/>
            <w:gridSpan w:val="2"/>
          </w:tcPr>
          <w:p w14:paraId="1C072BE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0" w:type="dxa"/>
          </w:tcPr>
          <w:p w14:paraId="5A2BCD1A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61" w:type="dxa"/>
          </w:tcPr>
          <w:p w14:paraId="5D684146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39D0AAD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9" w:type="dxa"/>
          </w:tcPr>
          <w:p w14:paraId="3AAF4612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11FF55B" w14:textId="77777777" w:rsidR="00FB6C03" w:rsidRPr="00EF18C5" w:rsidRDefault="00FB6C03" w:rsidP="00FB6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7574C" w:rsidRPr="00EF18C5" w14:paraId="1FFDAAEE" w14:textId="77777777" w:rsidTr="007C6E15">
        <w:trPr>
          <w:tblHeader/>
        </w:trPr>
        <w:tc>
          <w:tcPr>
            <w:tcW w:w="4220" w:type="dxa"/>
          </w:tcPr>
          <w:p w14:paraId="1ABB0970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239" w:type="dxa"/>
            <w:gridSpan w:val="9"/>
          </w:tcPr>
          <w:p w14:paraId="1465C9D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161773B7" w14:textId="77777777" w:rsidTr="0042097C">
        <w:tc>
          <w:tcPr>
            <w:tcW w:w="4220" w:type="dxa"/>
          </w:tcPr>
          <w:p w14:paraId="5A39427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5" w:type="dxa"/>
            <w:vAlign w:val="center"/>
          </w:tcPr>
          <w:p w14:paraId="61B77A7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56E1F9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6334E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6944BAD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CC04CE2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485222DD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04AE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61F4" w:rsidRPr="00EF18C5" w14:paraId="3307F960" w14:textId="77777777" w:rsidTr="004D43AD">
        <w:tc>
          <w:tcPr>
            <w:tcW w:w="4220" w:type="dxa"/>
          </w:tcPr>
          <w:p w14:paraId="1CBEF27F" w14:textId="22C95A86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469C2C2" w14:textId="7BB70CD8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48617766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5E2E659C" w14:textId="27FEA105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34FCFE8B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8BDF169" w14:textId="6E040F33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26,599</w:t>
            </w:r>
          </w:p>
        </w:tc>
        <w:tc>
          <w:tcPr>
            <w:tcW w:w="259" w:type="dxa"/>
          </w:tcPr>
          <w:p w14:paraId="59E33DF5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CCC0A8" w14:textId="665E02B0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28,949</w:t>
            </w:r>
          </w:p>
        </w:tc>
      </w:tr>
      <w:tr w:rsidR="00C361F4" w:rsidRPr="00EF18C5" w14:paraId="7912410B" w14:textId="77777777" w:rsidTr="004D43AD">
        <w:tc>
          <w:tcPr>
            <w:tcW w:w="4220" w:type="dxa"/>
          </w:tcPr>
          <w:p w14:paraId="7B5728B2" w14:textId="21A29222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C12821" w14:textId="3874B294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622D5061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F7183A2" w14:textId="6E740F76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40D3DB5B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A93157E" w14:textId="2CC7FDF5" w:rsidR="00C361F4" w:rsidRPr="00D749BA" w:rsidRDefault="004D43AD" w:rsidP="004D43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7AC37AD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4E0A477" w14:textId="3F9A0516" w:rsidR="00C361F4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361F4" w:rsidRPr="00EF18C5" w14:paraId="36FCB957" w14:textId="77777777" w:rsidTr="004D43AD">
        <w:tc>
          <w:tcPr>
            <w:tcW w:w="4220" w:type="dxa"/>
          </w:tcPr>
          <w:p w14:paraId="030DABEC" w14:textId="76725B4A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891F6D" w14:textId="6FF3B832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2D877643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40D0B4C4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21B3A789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  <w:shd w:val="clear" w:color="auto" w:fill="auto"/>
          </w:tcPr>
          <w:p w14:paraId="042EEE91" w14:textId="7C74C2C9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259" w:type="dxa"/>
          </w:tcPr>
          <w:p w14:paraId="1782E235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</w:tcPr>
          <w:p w14:paraId="132CC135" w14:textId="34B16BDD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334</w:t>
            </w:r>
          </w:p>
        </w:tc>
      </w:tr>
      <w:tr w:rsidR="00C361F4" w:rsidRPr="00EF18C5" w14:paraId="6E1264A9" w14:textId="77777777" w:rsidTr="004D43AD">
        <w:tc>
          <w:tcPr>
            <w:tcW w:w="4220" w:type="dxa"/>
          </w:tcPr>
          <w:p w14:paraId="13286CAE" w14:textId="57303761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0DE0D7B" w14:textId="73EE4D99" w:rsidR="00C361F4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31B7D8FD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750C2950" w14:textId="1F453421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6E99E63C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  <w:shd w:val="clear" w:color="auto" w:fill="auto"/>
          </w:tcPr>
          <w:p w14:paraId="21227586" w14:textId="4764439F" w:rsidR="00C361F4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59" w:type="dxa"/>
          </w:tcPr>
          <w:p w14:paraId="4203548B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1109" w:type="dxa"/>
          </w:tcPr>
          <w:p w14:paraId="14CF418C" w14:textId="7D9BBB66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361F4" w:rsidRPr="00EF18C5" w14:paraId="33482025" w14:textId="77777777" w:rsidTr="004D43AD">
        <w:tc>
          <w:tcPr>
            <w:tcW w:w="4220" w:type="dxa"/>
          </w:tcPr>
          <w:p w14:paraId="185F0318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vAlign w:val="center"/>
          </w:tcPr>
          <w:p w14:paraId="100663F2" w14:textId="1823D51B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6035058A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6D227C09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EFD5D9A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8FCD25C" w14:textId="282A72A9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59" w:type="dxa"/>
          </w:tcPr>
          <w:p w14:paraId="561EDF19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961AD73" w14:textId="4209EA6F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C361F4" w:rsidRPr="00EF18C5" w14:paraId="63326E95" w14:textId="77777777" w:rsidTr="004D43AD">
        <w:tc>
          <w:tcPr>
            <w:tcW w:w="4220" w:type="dxa"/>
          </w:tcPr>
          <w:p w14:paraId="7105FF95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vAlign w:val="center"/>
          </w:tcPr>
          <w:p w14:paraId="0E2AF6A9" w14:textId="31B31D4A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21456ADE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7F218655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442B7A38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FC7C40" w14:textId="013097CE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2,052</w:t>
            </w:r>
          </w:p>
        </w:tc>
        <w:tc>
          <w:tcPr>
            <w:tcW w:w="259" w:type="dxa"/>
          </w:tcPr>
          <w:p w14:paraId="3B378F26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D7B6DDC" w14:textId="16D5C1C5" w:rsidR="00C361F4" w:rsidRPr="00902462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1,842</w:t>
            </w:r>
          </w:p>
        </w:tc>
      </w:tr>
      <w:tr w:rsidR="00C361F4" w:rsidRPr="00EF18C5" w14:paraId="52CCA8E0" w14:textId="77777777" w:rsidTr="004D43AD">
        <w:tc>
          <w:tcPr>
            <w:tcW w:w="4220" w:type="dxa"/>
          </w:tcPr>
          <w:p w14:paraId="20C925EB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5" w:type="dxa"/>
            <w:vAlign w:val="center"/>
          </w:tcPr>
          <w:p w14:paraId="5FC06F67" w14:textId="3F77675D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747EA3BF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395CD4B7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395953E9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2F4ECE9" w14:textId="25F3AABC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9" w:type="dxa"/>
          </w:tcPr>
          <w:p w14:paraId="79316342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6B9D927" w14:textId="7A4C543E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C361F4" w:rsidRPr="00EF18C5" w14:paraId="752D5D55" w14:textId="77777777" w:rsidTr="004D43AD">
        <w:tc>
          <w:tcPr>
            <w:tcW w:w="4220" w:type="dxa"/>
          </w:tcPr>
          <w:p w14:paraId="10776F05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vAlign w:val="center"/>
          </w:tcPr>
          <w:p w14:paraId="50EADDE5" w14:textId="62C53F90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</w:tcPr>
          <w:p w14:paraId="5D4F742E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4C28E852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61" w:type="dxa"/>
          </w:tcPr>
          <w:p w14:paraId="586562EF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4916029" w14:textId="2EB8E691" w:rsidR="00C361F4" w:rsidRPr="00EF18C5" w:rsidRDefault="004D43AD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43A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59" w:type="dxa"/>
          </w:tcPr>
          <w:p w14:paraId="1822EFF8" w14:textId="77777777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F5CC63A" w14:textId="4C12F40C" w:rsidR="00C361F4" w:rsidRPr="00EF18C5" w:rsidRDefault="00C361F4" w:rsidP="00C361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6853E1" w:rsidRPr="001E3D74" w14:paraId="37A9F8B6" w14:textId="77777777" w:rsidTr="0042097C">
        <w:tc>
          <w:tcPr>
            <w:tcW w:w="4220" w:type="dxa"/>
          </w:tcPr>
          <w:p w14:paraId="686283E8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</w:tcPr>
          <w:p w14:paraId="266B4934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CE4154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5510FFE9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083673A0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2BFE7CC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5D055B85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3194E1DF" w14:textId="77777777" w:rsidR="006853E1" w:rsidRPr="001E3D74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  <w:tab w:val="num" w:pos="142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853E1" w:rsidRPr="00EF18C5" w14:paraId="341D5C0C" w14:textId="77777777" w:rsidTr="0042097C">
        <w:tc>
          <w:tcPr>
            <w:tcW w:w="4220" w:type="dxa"/>
          </w:tcPr>
          <w:p w14:paraId="77D8DBF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5" w:type="dxa"/>
            <w:shd w:val="clear" w:color="auto" w:fill="auto"/>
          </w:tcPr>
          <w:p w14:paraId="557BAA4F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441843A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07A4B4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EA6FB6C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7083825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115EE27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002204C3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1307" w:rsidRPr="00EF18C5" w14:paraId="4AB29E5D" w14:textId="77777777" w:rsidTr="0042097C">
        <w:tc>
          <w:tcPr>
            <w:tcW w:w="4220" w:type="dxa"/>
          </w:tcPr>
          <w:p w14:paraId="6560FC78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</w:tcPr>
          <w:p w14:paraId="54C27417" w14:textId="45FDD0FE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FD54AF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EC35C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42EC70CB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3AFFECE" w14:textId="1D85C409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06306">
              <w:rPr>
                <w:rFonts w:ascii="Angsana New" w:hAnsi="Angsana New"/>
                <w:sz w:val="30"/>
                <w:szCs w:val="30"/>
              </w:rPr>
              <w:t>9</w:t>
            </w: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1" w:type="dxa"/>
          </w:tcPr>
          <w:p w14:paraId="11CEDD43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80AFE33" w14:textId="2A0E37AA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68C6C078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BD2A28C" w14:textId="77777777" w:rsidR="00D61307" w:rsidRPr="00902462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61307" w:rsidRPr="00EF18C5" w14:paraId="0EDE1E1D" w14:textId="77777777" w:rsidTr="0042097C">
        <w:tc>
          <w:tcPr>
            <w:tcW w:w="4220" w:type="dxa"/>
          </w:tcPr>
          <w:p w14:paraId="7D41DDDA" w14:textId="577C674D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</w:tcPr>
          <w:p w14:paraId="62E8FEA9" w14:textId="4D7CBA9B" w:rsidR="00D61307" w:rsidRPr="006853E1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F7E8D03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4F469FB" w14:textId="2FBE4910" w:rsidR="00D61307" w:rsidRPr="00107176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F929D5F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6AC2185" w14:textId="7E7A2DA0" w:rsidR="00D61307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448EED9E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A3E9B71" w14:textId="475C2BF1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C2042D" w:rsidRPr="00EF18C5" w14:paraId="3C748683" w14:textId="77777777" w:rsidTr="0042097C">
        <w:tc>
          <w:tcPr>
            <w:tcW w:w="4220" w:type="dxa"/>
          </w:tcPr>
          <w:p w14:paraId="40AFA28F" w14:textId="7372B034" w:rsidR="00C2042D" w:rsidRPr="007A078B" w:rsidRDefault="00C2042D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</w:tcPr>
          <w:p w14:paraId="2CFC1880" w14:textId="23F066B0" w:rsidR="00C2042D" w:rsidRPr="00EF18C5" w:rsidRDefault="00DE4433" w:rsidP="00DE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5E44A417" w14:textId="77777777" w:rsidR="00C2042D" w:rsidRPr="00EF18C5" w:rsidRDefault="00C2042D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A57EC09" w14:textId="58A0303F" w:rsidR="00C2042D" w:rsidRDefault="00DE4433" w:rsidP="00DE4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</w:tcPr>
          <w:p w14:paraId="6A06DB66" w14:textId="77777777" w:rsidR="00C2042D" w:rsidRPr="00EF18C5" w:rsidRDefault="00C2042D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241BD8DC" w14:textId="2B8FB408" w:rsidR="00C2042D" w:rsidRPr="00EF18C5" w:rsidRDefault="008107DC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B5B2C9D" w14:textId="77777777" w:rsidR="00C2042D" w:rsidRPr="00EF18C5" w:rsidRDefault="00C2042D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3CB61D2" w14:textId="42FA632F" w:rsidR="00C2042D" w:rsidRPr="00EF18C5" w:rsidRDefault="008107DC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D61307" w:rsidRPr="00EF18C5" w14:paraId="1F7DA1CF" w14:textId="77777777" w:rsidTr="0042097C">
        <w:tc>
          <w:tcPr>
            <w:tcW w:w="4220" w:type="dxa"/>
          </w:tcPr>
          <w:p w14:paraId="417236E4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55B0B240" w14:textId="5F2A1FDE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76B330E4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53678D65" w14:textId="220B4FB4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129</w:t>
            </w:r>
          </w:p>
        </w:tc>
        <w:tc>
          <w:tcPr>
            <w:tcW w:w="261" w:type="dxa"/>
          </w:tcPr>
          <w:p w14:paraId="46A82B31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C8DC5ED" w14:textId="30354E29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25EEE7BF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93D4B46" w14:textId="77777777" w:rsidR="00D61307" w:rsidRPr="00902462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61307" w:rsidRPr="00EF18C5" w14:paraId="25E01779" w14:textId="77777777" w:rsidTr="0042097C">
        <w:tc>
          <w:tcPr>
            <w:tcW w:w="4220" w:type="dxa"/>
          </w:tcPr>
          <w:p w14:paraId="31B552D3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14372D37" w14:textId="42A24DF2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C35C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3CE522D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D334EDB" w14:textId="65D1659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61" w:type="dxa"/>
          </w:tcPr>
          <w:p w14:paraId="7464FE79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1835CC5" w14:textId="08043844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078AD24D" w14:textId="77777777" w:rsidR="00D61307" w:rsidRPr="00EF18C5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3B29A8D" w14:textId="77777777" w:rsidR="00D61307" w:rsidRPr="00902462" w:rsidRDefault="00D61307" w:rsidP="00D61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6853E1" w:rsidRPr="00EF18C5" w14:paraId="75F4A06C" w14:textId="77777777" w:rsidTr="0042097C">
        <w:trPr>
          <w:trHeight w:val="20"/>
        </w:trPr>
        <w:tc>
          <w:tcPr>
            <w:tcW w:w="4220" w:type="dxa"/>
          </w:tcPr>
          <w:p w14:paraId="71F8DDE9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73663AAA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33E571E3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44EDB20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1" w:type="dxa"/>
          </w:tcPr>
          <w:p w14:paraId="6038FCF1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054C8ABD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64731853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09" w:type="dxa"/>
          </w:tcPr>
          <w:p w14:paraId="2E7913AD" w14:textId="77777777" w:rsidR="006853E1" w:rsidRPr="00FE530E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6853E1" w:rsidRPr="00EF18C5" w14:paraId="38593A32" w14:textId="77777777" w:rsidTr="0042097C">
        <w:tc>
          <w:tcPr>
            <w:tcW w:w="4220" w:type="dxa"/>
          </w:tcPr>
          <w:p w14:paraId="0EB729A6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23C57C6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A415C1E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6877E4A8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5A8BE13D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34CC3B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72FC31AB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500A5B31" w14:textId="77777777" w:rsidR="006853E1" w:rsidRPr="00EF18C5" w:rsidRDefault="006853E1" w:rsidP="006853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A71D0A" w:rsidRPr="00EF18C5" w14:paraId="6A4993DE" w14:textId="77777777" w:rsidTr="0042097C">
        <w:tc>
          <w:tcPr>
            <w:tcW w:w="4220" w:type="dxa"/>
          </w:tcPr>
          <w:p w14:paraId="521A705F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55CF0B" w14:textId="535B2C28" w:rsidR="00A71D0A" w:rsidRPr="00EF18C5" w:rsidRDefault="00E03F38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55AB2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55AB2" w:rsidRPr="00C55AB2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05F4AD5F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16ABB6DC" w14:textId="5FFB4323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61" w:type="dxa"/>
            <w:shd w:val="clear" w:color="auto" w:fill="auto"/>
          </w:tcPr>
          <w:p w14:paraId="5492C2E1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4B0AFB" w14:textId="65ED98B0" w:rsidR="00A71D0A" w:rsidRPr="00EF18C5" w:rsidRDefault="00400EED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  <w:shd w:val="clear" w:color="auto" w:fill="auto"/>
          </w:tcPr>
          <w:p w14:paraId="62F0FF78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28598F3" w14:textId="0EEC12E3" w:rsidR="00A71D0A" w:rsidRPr="0012309B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71D0A" w:rsidRPr="00EF18C5" w14:paraId="36A7F208" w14:textId="77777777" w:rsidTr="0042097C">
        <w:tc>
          <w:tcPr>
            <w:tcW w:w="4220" w:type="dxa"/>
          </w:tcPr>
          <w:p w14:paraId="23BA9393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7BC45C5" w14:textId="2E12B2AF" w:rsidR="00A71D0A" w:rsidRPr="00C361F4" w:rsidRDefault="00E03F38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73669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736694" w:rsidRPr="007366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CCD6877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0F2D652A" w14:textId="7A738736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61" w:type="dxa"/>
            <w:shd w:val="clear" w:color="auto" w:fill="auto"/>
          </w:tcPr>
          <w:p w14:paraId="5B8EBE1E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E207824" w14:textId="7C228C3F" w:rsidR="00A71D0A" w:rsidRPr="00EF18C5" w:rsidRDefault="00400EED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0E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59" w:type="dxa"/>
            <w:shd w:val="clear" w:color="auto" w:fill="auto"/>
          </w:tcPr>
          <w:p w14:paraId="0EADBE7E" w14:textId="77777777" w:rsidR="00A71D0A" w:rsidRPr="00EF18C5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A71B134" w14:textId="57FD7779" w:rsidR="00A71D0A" w:rsidRPr="0012309B" w:rsidRDefault="00A71D0A" w:rsidP="00A71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910E0" w:rsidRPr="00EF18C5" w14:paraId="018393BF" w14:textId="77777777" w:rsidTr="0042097C">
        <w:tc>
          <w:tcPr>
            <w:tcW w:w="4220" w:type="dxa"/>
          </w:tcPr>
          <w:p w14:paraId="31FC7EFA" w14:textId="24CEB584" w:rsidR="008910E0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EA00C9F" w14:textId="29165B9A" w:rsidR="008910E0" w:rsidRPr="00C361F4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1D10F466" w14:textId="77777777" w:rsidR="008910E0" w:rsidRPr="00EF18C5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2E7CAF38" w14:textId="59C4E3D5" w:rsidR="008910E0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shd w:val="clear" w:color="auto" w:fill="auto"/>
          </w:tcPr>
          <w:p w14:paraId="005AB9BC" w14:textId="77777777" w:rsidR="008910E0" w:rsidRPr="00EF18C5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394123A" w14:textId="716547C1" w:rsidR="008910E0" w:rsidRPr="00EF18C5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400EED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59" w:type="dxa"/>
            <w:shd w:val="clear" w:color="auto" w:fill="auto"/>
          </w:tcPr>
          <w:p w14:paraId="528C0600" w14:textId="77777777" w:rsidR="008910E0" w:rsidRPr="00EF18C5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60CF0870" w14:textId="557EAE19" w:rsidR="008910E0" w:rsidRPr="00FF3E83" w:rsidRDefault="008910E0" w:rsidP="008910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B9249C" w:rsidRPr="00EF18C5" w14:paraId="775E96E2" w14:textId="77777777" w:rsidTr="00D50637">
        <w:tc>
          <w:tcPr>
            <w:tcW w:w="4220" w:type="dxa"/>
          </w:tcPr>
          <w:p w14:paraId="63FCE416" w14:textId="28CE755E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85" w:type="dxa"/>
            <w:shd w:val="clear" w:color="auto" w:fill="auto"/>
          </w:tcPr>
          <w:p w14:paraId="77C70F42" w14:textId="1D3E0062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AA14D11" w14:textId="77777777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091642D8" w14:textId="5B8AB273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360F1EC1" w14:textId="77777777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7D1B941F" w14:textId="44BB35E3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9" w:type="dxa"/>
          </w:tcPr>
          <w:p w14:paraId="260E6A71" w14:textId="77777777" w:rsidR="00B9249C" w:rsidRPr="00EF18C5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12162A39" w14:textId="3EBC5EB9" w:rsidR="00B9249C" w:rsidRPr="0012309B" w:rsidRDefault="00B9249C" w:rsidP="00B92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2412B2" w:rsidRPr="00EF18C5" w14:paraId="18AFDC65" w14:textId="77777777" w:rsidTr="002D20B3">
        <w:tc>
          <w:tcPr>
            <w:tcW w:w="4220" w:type="dxa"/>
          </w:tcPr>
          <w:p w14:paraId="259835CB" w14:textId="2BF5B52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54671D" w14:textId="0C3360E1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3669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5004B07B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5EF33C91" w14:textId="2A1844B2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467775E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05B322F" w14:textId="001039E8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12B2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45A0F12B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4A50CC06" w14:textId="098A3993" w:rsidR="002412B2" w:rsidRP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3E8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412B2" w:rsidRPr="00EF18C5" w14:paraId="14473078" w14:textId="77777777" w:rsidTr="00D50637">
        <w:tc>
          <w:tcPr>
            <w:tcW w:w="4220" w:type="dxa"/>
          </w:tcPr>
          <w:p w14:paraId="694C28FD" w14:textId="446C3D18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  <w:shd w:val="clear" w:color="auto" w:fill="auto"/>
          </w:tcPr>
          <w:p w14:paraId="29CD533E" w14:textId="6736FD6D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3F38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44FF497D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0B323B1" w14:textId="07708F93" w:rsid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587</w:t>
            </w:r>
          </w:p>
        </w:tc>
        <w:tc>
          <w:tcPr>
            <w:tcW w:w="261" w:type="dxa"/>
          </w:tcPr>
          <w:p w14:paraId="436D0AA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493D8759" w14:textId="79CD284E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587E3866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D467D70" w14:textId="0440A351" w:rsid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12B2" w:rsidRPr="00EF18C5" w14:paraId="6C480019" w14:textId="77777777" w:rsidTr="00D50637">
        <w:tc>
          <w:tcPr>
            <w:tcW w:w="4220" w:type="dxa"/>
          </w:tcPr>
          <w:p w14:paraId="70FBF4B4" w14:textId="5EDACFD8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  <w:shd w:val="clear" w:color="auto" w:fill="auto"/>
          </w:tcPr>
          <w:p w14:paraId="0CE7883E" w14:textId="7938488E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03F3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96266E6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3F125E1F" w14:textId="47272FA2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3EB1999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E5CFC09" w14:textId="4E9035EA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9" w:type="dxa"/>
          </w:tcPr>
          <w:p w14:paraId="103DAD21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92785E2" w14:textId="770923BB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412B2" w:rsidRPr="00EF18C5" w14:paraId="6EFEF801" w14:textId="77777777" w:rsidTr="009D197F">
        <w:trPr>
          <w:trHeight w:val="144"/>
        </w:trPr>
        <w:tc>
          <w:tcPr>
            <w:tcW w:w="4220" w:type="dxa"/>
          </w:tcPr>
          <w:p w14:paraId="5EFA9FF7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5" w:type="dxa"/>
            <w:shd w:val="clear" w:color="auto" w:fill="auto"/>
          </w:tcPr>
          <w:p w14:paraId="4FD7B65F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2"/>
            <w:shd w:val="clear" w:color="auto" w:fill="auto"/>
            <w:vAlign w:val="center"/>
          </w:tcPr>
          <w:p w14:paraId="217C4D14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38A5C7B1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4AEA9975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250DF446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59" w:type="dxa"/>
          </w:tcPr>
          <w:p w14:paraId="2360E1F2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56C8C373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412B2" w:rsidRPr="00EF18C5" w14:paraId="6BE10D38" w14:textId="77777777" w:rsidTr="0042097C">
        <w:tc>
          <w:tcPr>
            <w:tcW w:w="4220" w:type="dxa"/>
          </w:tcPr>
          <w:p w14:paraId="30C23B58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5" w:type="dxa"/>
          </w:tcPr>
          <w:p w14:paraId="266B6FAB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</w:tcPr>
          <w:p w14:paraId="02A7BEA7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7849C3BD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</w:tcPr>
          <w:p w14:paraId="40E716E9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7C66ACC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</w:tcPr>
          <w:p w14:paraId="09FE463A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7AD8D7F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2B2" w:rsidRPr="00EF18C5" w14:paraId="170D751D" w14:textId="77777777" w:rsidTr="0042097C">
        <w:tc>
          <w:tcPr>
            <w:tcW w:w="4220" w:type="dxa"/>
          </w:tcPr>
          <w:p w14:paraId="33C50113" w14:textId="7FB3396E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A078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085" w:type="dxa"/>
          </w:tcPr>
          <w:p w14:paraId="27C706C0" w14:textId="4B41E4B9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272" w:type="dxa"/>
            <w:gridSpan w:val="2"/>
          </w:tcPr>
          <w:p w14:paraId="195ACD38" w14:textId="77777777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</w:tcPr>
          <w:p w14:paraId="4B7F8C2C" w14:textId="029530AB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61" w:type="dxa"/>
          </w:tcPr>
          <w:p w14:paraId="773161FA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shd w:val="clear" w:color="auto" w:fill="auto"/>
          </w:tcPr>
          <w:p w14:paraId="3C88A689" w14:textId="510A6E6A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6169B334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2F0CBF23" w14:textId="77777777" w:rsidR="002412B2" w:rsidRPr="0090246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412B2" w:rsidRPr="00EF18C5" w14:paraId="7EECC74B" w14:textId="77777777" w:rsidTr="009C6000">
        <w:tc>
          <w:tcPr>
            <w:tcW w:w="4220" w:type="dxa"/>
            <w:vAlign w:val="center"/>
          </w:tcPr>
          <w:p w14:paraId="1B92887A" w14:textId="7090BA75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1085" w:type="dxa"/>
            <w:shd w:val="clear" w:color="auto" w:fill="auto"/>
          </w:tcPr>
          <w:p w14:paraId="5F8A6D63" w14:textId="5C52BCC0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C361F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C934A3A" w14:textId="77777777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14:paraId="1993760E" w14:textId="219051CE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61" w:type="dxa"/>
            <w:shd w:val="clear" w:color="auto" w:fill="auto"/>
          </w:tcPr>
          <w:p w14:paraId="4924A88A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E628B7A" w14:textId="183ACAA0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458D9CE3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4C89AF0" w14:textId="77777777" w:rsidR="002412B2" w:rsidRPr="0090246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412B2" w:rsidRPr="00EF18C5" w14:paraId="2EA6CE55" w14:textId="77777777" w:rsidTr="009C6000">
        <w:tc>
          <w:tcPr>
            <w:tcW w:w="4220" w:type="dxa"/>
            <w:vAlign w:val="center"/>
          </w:tcPr>
          <w:p w14:paraId="1427FC9E" w14:textId="42BDAF36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085" w:type="dxa"/>
          </w:tcPr>
          <w:p w14:paraId="5D130407" w14:textId="700D99DA" w:rsid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272" w:type="dxa"/>
            <w:gridSpan w:val="2"/>
          </w:tcPr>
          <w:p w14:paraId="3D8E6296" w14:textId="77777777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1A68F527" w14:textId="1BDC5873" w:rsid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EE2586">
              <w:rPr>
                <w:rFonts w:ascii="Angsana New" w:hAnsi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261" w:type="dxa"/>
          </w:tcPr>
          <w:p w14:paraId="479198C8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79F12AA" w14:textId="101B4E55" w:rsidR="002412B2" w:rsidRPr="00B36401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59" w:type="dxa"/>
          </w:tcPr>
          <w:p w14:paraId="6C9BCDB6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302FA3AC" w14:textId="732868EF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2412B2" w:rsidRPr="00EF18C5" w14:paraId="0FF8E383" w14:textId="77777777" w:rsidTr="009C6000">
        <w:tc>
          <w:tcPr>
            <w:tcW w:w="4220" w:type="dxa"/>
            <w:vAlign w:val="center"/>
          </w:tcPr>
          <w:p w14:paraId="66F3A319" w14:textId="27495AFA" w:rsidR="002412B2" w:rsidRPr="00EE2586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085" w:type="dxa"/>
          </w:tcPr>
          <w:p w14:paraId="2BC4E19B" w14:textId="26934AE0" w:rsidR="002412B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2" w:type="dxa"/>
            <w:gridSpan w:val="2"/>
          </w:tcPr>
          <w:p w14:paraId="3B0FC3E3" w14:textId="77777777" w:rsidR="002412B2" w:rsidRPr="00192058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vAlign w:val="center"/>
          </w:tcPr>
          <w:p w14:paraId="66DAA75D" w14:textId="26192D37" w:rsidR="002412B2" w:rsidRPr="00EE2586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261" w:type="dxa"/>
          </w:tcPr>
          <w:p w14:paraId="6D539B0F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B708D74" w14:textId="5FA7ACFA" w:rsidR="002412B2" w:rsidRPr="00B36401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14CF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59" w:type="dxa"/>
          </w:tcPr>
          <w:p w14:paraId="67EF707B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</w:tcPr>
          <w:p w14:paraId="67BB1A9D" w14:textId="250687EE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/>
              <w:rPr>
                <w:rFonts w:asciiTheme="majorBidi" w:hAnsiTheme="majorBidi"/>
                <w:sz w:val="30"/>
                <w:szCs w:val="30"/>
                <w:cs/>
              </w:rPr>
            </w:pPr>
            <w:r w:rsidRPr="00B9249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2412B2" w:rsidRPr="001E3D74" w14:paraId="43ABDD8A" w14:textId="77777777" w:rsidTr="0042097C">
        <w:tc>
          <w:tcPr>
            <w:tcW w:w="4220" w:type="dxa"/>
          </w:tcPr>
          <w:p w14:paraId="4BE7D1B0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</w:tcPr>
          <w:p w14:paraId="17643CF5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2" w:type="dxa"/>
            <w:gridSpan w:val="2"/>
          </w:tcPr>
          <w:p w14:paraId="7B834BAE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44" w:type="dxa"/>
            <w:gridSpan w:val="2"/>
          </w:tcPr>
          <w:p w14:paraId="76FB59C1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1" w:type="dxa"/>
          </w:tcPr>
          <w:p w14:paraId="23AF3195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  <w:shd w:val="clear" w:color="auto" w:fill="auto"/>
          </w:tcPr>
          <w:p w14:paraId="130DED56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9" w:type="dxa"/>
          </w:tcPr>
          <w:p w14:paraId="1856A54E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09" w:type="dxa"/>
          </w:tcPr>
          <w:p w14:paraId="4F10697E" w14:textId="77777777" w:rsidR="002412B2" w:rsidRPr="00300444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2412B2" w:rsidRPr="00EF18C5" w14:paraId="19B379D9" w14:textId="77777777" w:rsidTr="0042097C">
        <w:tc>
          <w:tcPr>
            <w:tcW w:w="4220" w:type="dxa"/>
            <w:shd w:val="clear" w:color="auto" w:fill="auto"/>
          </w:tcPr>
          <w:p w14:paraId="335EDE03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5" w:type="dxa"/>
            <w:shd w:val="clear" w:color="auto" w:fill="auto"/>
          </w:tcPr>
          <w:p w14:paraId="5977DBA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66316E5A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11635BBF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2BC37B31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0559C14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F575B70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355BB174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2B2" w:rsidRPr="00EF18C5" w14:paraId="0AB6E734" w14:textId="77777777" w:rsidTr="0042097C">
        <w:tc>
          <w:tcPr>
            <w:tcW w:w="4220" w:type="dxa"/>
            <w:shd w:val="clear" w:color="auto" w:fill="auto"/>
          </w:tcPr>
          <w:p w14:paraId="155630FB" w14:textId="77777777" w:rsidR="002412B2" w:rsidRPr="00EF18C5" w:rsidRDefault="002412B2" w:rsidP="002412B2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  <w:r w:rsidRPr="00EF18C5"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5" w:type="dxa"/>
            <w:shd w:val="clear" w:color="auto" w:fill="auto"/>
          </w:tcPr>
          <w:p w14:paraId="26A1DB09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  <w:gridSpan w:val="2"/>
            <w:shd w:val="clear" w:color="auto" w:fill="auto"/>
          </w:tcPr>
          <w:p w14:paraId="2A5CB78C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shd w:val="clear" w:color="auto" w:fill="auto"/>
          </w:tcPr>
          <w:p w14:paraId="41FA3014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shd w:val="clear" w:color="auto" w:fill="auto"/>
          </w:tcPr>
          <w:p w14:paraId="36134E47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1DAEB98F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" w:type="dxa"/>
            <w:shd w:val="clear" w:color="auto" w:fill="auto"/>
          </w:tcPr>
          <w:p w14:paraId="53116C87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9" w:type="dxa"/>
            <w:shd w:val="clear" w:color="auto" w:fill="auto"/>
          </w:tcPr>
          <w:p w14:paraId="5E7D5F1E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412B2" w:rsidRPr="00EF18C5" w14:paraId="41685CE7" w14:textId="77777777" w:rsidTr="00237ECE">
        <w:tc>
          <w:tcPr>
            <w:tcW w:w="4220" w:type="dxa"/>
            <w:shd w:val="clear" w:color="auto" w:fill="auto"/>
          </w:tcPr>
          <w:p w14:paraId="25D07F8C" w14:textId="77777777" w:rsidR="002412B2" w:rsidRPr="00EF18C5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5" w:type="dxa"/>
            <w:tcBorders>
              <w:bottom w:val="nil"/>
            </w:tcBorders>
            <w:shd w:val="clear" w:color="auto" w:fill="auto"/>
          </w:tcPr>
          <w:p w14:paraId="4AB9E68A" w14:textId="6D3D28C4" w:rsidR="002412B2" w:rsidRPr="00D30242" w:rsidRDefault="0065531E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12B2" w:rsidRPr="006F19FA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2" w:type="dxa"/>
            <w:gridSpan w:val="2"/>
            <w:shd w:val="clear" w:color="auto" w:fill="auto"/>
          </w:tcPr>
          <w:p w14:paraId="58CE1D50" w14:textId="77777777" w:rsidR="002412B2" w:rsidRPr="00D3024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4" w:type="dxa"/>
            <w:gridSpan w:val="2"/>
            <w:tcBorders>
              <w:bottom w:val="nil"/>
            </w:tcBorders>
            <w:shd w:val="clear" w:color="auto" w:fill="auto"/>
          </w:tcPr>
          <w:p w14:paraId="76477674" w14:textId="0DFA3B93" w:rsidR="002412B2" w:rsidRPr="00D3024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61" w:type="dxa"/>
            <w:shd w:val="clear" w:color="auto" w:fill="auto"/>
          </w:tcPr>
          <w:p w14:paraId="2E982BAA" w14:textId="77777777" w:rsidR="002412B2" w:rsidRPr="00D3024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1ECFE569" w14:textId="06B457B4" w:rsidR="002412B2" w:rsidRPr="00D30242" w:rsidRDefault="0065531E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412B2" w:rsidRPr="0026637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59" w:type="dxa"/>
            <w:shd w:val="clear" w:color="auto" w:fill="auto"/>
          </w:tcPr>
          <w:p w14:paraId="28A0C004" w14:textId="77777777" w:rsidR="002412B2" w:rsidRPr="00D3024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9" w:type="dxa"/>
            <w:tcBorders>
              <w:bottom w:val="nil"/>
            </w:tcBorders>
            <w:shd w:val="clear" w:color="auto" w:fill="auto"/>
          </w:tcPr>
          <w:p w14:paraId="39F32F3F" w14:textId="5E0919E1" w:rsidR="002412B2" w:rsidRPr="00D30242" w:rsidRDefault="002412B2" w:rsidP="00241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</w:tbl>
    <w:p w14:paraId="48F5C8FF" w14:textId="182CBCD3" w:rsidR="0077574C" w:rsidRPr="00EF18C5" w:rsidRDefault="0077574C" w:rsidP="003B11D0">
      <w:pPr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D265E6C" w14:textId="10E4BE05" w:rsidR="00B47996" w:rsidRPr="00EF18C5" w:rsidRDefault="00B47996" w:rsidP="003B11D0">
      <w:pPr>
        <w:tabs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ยอดคงเหลือกับบุคคลหรือกิจการที่เกี่ยวข้องกัน ณ วันที่ </w:t>
      </w:r>
      <w:r w:rsidR="008A1A26" w:rsidRPr="008457DC">
        <w:rPr>
          <w:rFonts w:asciiTheme="majorBidi" w:hAnsiTheme="majorBidi" w:cstheme="majorBidi"/>
          <w:sz w:val="30"/>
          <w:szCs w:val="30"/>
        </w:rPr>
        <w:t>3</w:t>
      </w:r>
      <w:r w:rsidR="008A1A26">
        <w:rPr>
          <w:rFonts w:asciiTheme="majorBidi" w:hAnsiTheme="majorBidi" w:cstheme="majorBidi"/>
          <w:sz w:val="30"/>
          <w:szCs w:val="30"/>
        </w:rPr>
        <w:t>0</w:t>
      </w:r>
      <w:r w:rsidR="008A1A26" w:rsidRPr="008457DC">
        <w:rPr>
          <w:rFonts w:asciiTheme="majorBidi" w:hAnsiTheme="majorBidi" w:cstheme="majorBidi"/>
          <w:sz w:val="30"/>
          <w:szCs w:val="30"/>
        </w:rPr>
        <w:t xml:space="preserve"> </w:t>
      </w:r>
      <w:r w:rsidR="00D50BDE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A1A26" w:rsidRPr="008457D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EF18C5">
        <w:rPr>
          <w:rFonts w:asciiTheme="majorBidi" w:hAnsiTheme="majorBidi" w:cstheme="majorBidi"/>
          <w:sz w:val="30"/>
          <w:szCs w:val="30"/>
        </w:rPr>
        <w:t>31</w:t>
      </w:r>
      <w:r w:rsidRPr="00EF18C5">
        <w:rPr>
          <w:rFonts w:asciiTheme="majorBidi" w:hAnsiTheme="majorBidi" w:cstheme="majorBidi"/>
          <w:sz w:val="30"/>
          <w:szCs w:val="30"/>
          <w:rtl/>
          <w:cs/>
        </w:rPr>
        <w:t xml:space="preserve"> ธันวาคม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77574C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781093D" w14:textId="3E716F6B" w:rsidR="008C7563" w:rsidRPr="00EF18C5" w:rsidRDefault="008C7563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112"/>
        <w:gridCol w:w="271"/>
        <w:gridCol w:w="1112"/>
        <w:gridCol w:w="278"/>
        <w:gridCol w:w="1103"/>
        <w:gridCol w:w="254"/>
        <w:gridCol w:w="1111"/>
      </w:tblGrid>
      <w:tr w:rsidR="001B1364" w:rsidRPr="00EF18C5" w14:paraId="6C860FF3" w14:textId="77777777" w:rsidTr="008A1A26">
        <w:trPr>
          <w:tblHeader/>
        </w:trPr>
        <w:tc>
          <w:tcPr>
            <w:tcW w:w="2230" w:type="pct"/>
          </w:tcPr>
          <w:p w14:paraId="4CB65657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9" w:type="pct"/>
            <w:gridSpan w:val="3"/>
          </w:tcPr>
          <w:p w14:paraId="0A1B148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BF07A54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391D430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1A26" w:rsidRPr="00EF18C5" w14:paraId="39D18FB3" w14:textId="77777777" w:rsidTr="008A1A26">
        <w:trPr>
          <w:tblHeader/>
        </w:trPr>
        <w:tc>
          <w:tcPr>
            <w:tcW w:w="2230" w:type="pct"/>
          </w:tcPr>
          <w:p w14:paraId="6E1EC74C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DD0AFB6" w14:textId="56F9E0BD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39F1B1C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083D34C0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2F1D51FD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DF1F25" w14:textId="7E9A693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4" w:type="pct"/>
          </w:tcPr>
          <w:p w14:paraId="14BA85D1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2AC5F51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A26" w:rsidRPr="00EF18C5" w14:paraId="70A349B4" w14:textId="77777777" w:rsidTr="008A1A26">
        <w:trPr>
          <w:tblHeader/>
        </w:trPr>
        <w:tc>
          <w:tcPr>
            <w:tcW w:w="2230" w:type="pct"/>
          </w:tcPr>
          <w:p w14:paraId="3782A7BC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  <w:shd w:val="clear" w:color="auto" w:fill="auto"/>
          </w:tcPr>
          <w:p w14:paraId="2A69ABBE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3" w:type="pct"/>
          </w:tcPr>
          <w:p w14:paraId="32EE66B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shd w:val="clear" w:color="auto" w:fill="auto"/>
          </w:tcPr>
          <w:p w14:paraId="7EE6B03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7" w:type="pct"/>
          </w:tcPr>
          <w:p w14:paraId="73037AAF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7866EB4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4" w:type="pct"/>
          </w:tcPr>
          <w:p w14:paraId="2B51D538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7D6D996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A26" w:rsidRPr="00EF18C5" w14:paraId="7727AF6A" w14:textId="77777777" w:rsidTr="00EF6683">
        <w:trPr>
          <w:trHeight w:val="344"/>
          <w:tblHeader/>
        </w:trPr>
        <w:tc>
          <w:tcPr>
            <w:tcW w:w="2230" w:type="pct"/>
          </w:tcPr>
          <w:p w14:paraId="434F6245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70" w:type="pct"/>
            <w:gridSpan w:val="7"/>
          </w:tcPr>
          <w:p w14:paraId="5779CFD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A26" w:rsidRPr="00EF18C5" w14:paraId="113E5B53" w14:textId="77777777" w:rsidTr="008A1A26">
        <w:tc>
          <w:tcPr>
            <w:tcW w:w="2230" w:type="pct"/>
          </w:tcPr>
          <w:p w14:paraId="488171D0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8" w:type="pct"/>
          </w:tcPr>
          <w:p w14:paraId="28F81F9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1E0B4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3472D78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4C2334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36D6B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7D8A1E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CC79F7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6D44DE94" w14:textId="77777777" w:rsidTr="008A1A26">
        <w:tc>
          <w:tcPr>
            <w:tcW w:w="2230" w:type="pct"/>
          </w:tcPr>
          <w:p w14:paraId="20423B9F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7F60CA5" w14:textId="1F79ACB4" w:rsidR="008A1A26" w:rsidRPr="00EF18C5" w:rsidRDefault="006F19FA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54FCD2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17E9915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0C35F6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306CD5" w14:textId="4B62C591" w:rsidR="008A1A26" w:rsidRPr="00EF18C5" w:rsidRDefault="00D11A72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11A72">
              <w:rPr>
                <w:rFonts w:asciiTheme="majorBidi" w:hAnsiTheme="majorBidi" w:cstheme="majorBidi"/>
                <w:sz w:val="30"/>
                <w:szCs w:val="30"/>
              </w:rPr>
              <w:t>3,044</w:t>
            </w:r>
          </w:p>
        </w:tc>
        <w:tc>
          <w:tcPr>
            <w:tcW w:w="134" w:type="pct"/>
          </w:tcPr>
          <w:p w14:paraId="66CBE80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3791BE78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</w:tr>
      <w:tr w:rsidR="008A1A26" w:rsidRPr="00EF18C5" w14:paraId="15E873A8" w14:textId="77777777" w:rsidTr="008A1A26">
        <w:tc>
          <w:tcPr>
            <w:tcW w:w="2230" w:type="pct"/>
          </w:tcPr>
          <w:p w14:paraId="061BBD91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8" w:type="pct"/>
          </w:tcPr>
          <w:p w14:paraId="7144296E" w14:textId="2D634DBB" w:rsidR="008A1A26" w:rsidRPr="00EF18C5" w:rsidRDefault="0070266F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43" w:type="pct"/>
          </w:tcPr>
          <w:p w14:paraId="5EF6654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9872F8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7" w:type="pct"/>
          </w:tcPr>
          <w:p w14:paraId="4C7F589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C76005A" w14:textId="2EF0F2C6" w:rsidR="008A1A26" w:rsidRPr="00EF18C5" w:rsidRDefault="00D11A72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65F86DA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694CF7C" w14:textId="77777777" w:rsidR="008A1A26" w:rsidRPr="00EF18C5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7E15572F" w14:textId="77777777" w:rsidTr="008A1A26">
        <w:tc>
          <w:tcPr>
            <w:tcW w:w="2230" w:type="pct"/>
          </w:tcPr>
          <w:p w14:paraId="11A9C2EF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8" w:type="pct"/>
            <w:shd w:val="clear" w:color="auto" w:fill="auto"/>
          </w:tcPr>
          <w:p w14:paraId="38A80891" w14:textId="196D9823" w:rsidR="008A1A26" w:rsidRPr="00EF18C5" w:rsidRDefault="0070266F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F19FA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43" w:type="pct"/>
          </w:tcPr>
          <w:p w14:paraId="215D6FE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189BBB5B" w14:textId="7ECCEA95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296F46E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FF281D" w14:textId="6C9E6666" w:rsidR="008A1A26" w:rsidRPr="00EF18C5" w:rsidRDefault="00D11A72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3B2BC7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AF542EE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A1A26" w:rsidRPr="00EF18C5" w14:paraId="2F8087DA" w14:textId="77777777" w:rsidTr="008A1A26">
        <w:tc>
          <w:tcPr>
            <w:tcW w:w="2230" w:type="pct"/>
          </w:tcPr>
          <w:p w14:paraId="13BEA528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13D2A568" w14:textId="6C5393DD" w:rsidR="008A1A26" w:rsidRPr="00EF18C5" w:rsidRDefault="006F19FA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F19FA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1320514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  <w:shd w:val="clear" w:color="auto" w:fill="auto"/>
          </w:tcPr>
          <w:p w14:paraId="59DA3FF2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24D4012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743C1D23" w14:textId="13CB5A68" w:rsidR="008A1A26" w:rsidRPr="00EF18C5" w:rsidRDefault="00D11A72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4136B2D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A789888" w14:textId="77777777" w:rsidR="008A1A26" w:rsidRPr="00EF18C5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1358890D" w14:textId="77777777" w:rsidTr="008A1A26">
        <w:tc>
          <w:tcPr>
            <w:tcW w:w="2230" w:type="pct"/>
          </w:tcPr>
          <w:p w14:paraId="70E885FE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694C46" w14:textId="27488EFB" w:rsidR="008A1A26" w:rsidRPr="00EF18C5" w:rsidRDefault="006F19FA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F19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5026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199FDB9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B8189B" w14:textId="2354A952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4594C99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6E3DF" w14:textId="7BD55032" w:rsidR="008A1A26" w:rsidRPr="00EF18C5" w:rsidRDefault="00D11A72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1A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3,044</w:t>
            </w:r>
          </w:p>
        </w:tc>
        <w:tc>
          <w:tcPr>
            <w:tcW w:w="134" w:type="pct"/>
          </w:tcPr>
          <w:p w14:paraId="3B60D46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CC24187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</w:p>
        </w:tc>
      </w:tr>
      <w:tr w:rsidR="008A1A26" w:rsidRPr="00EF18C5" w14:paraId="535310EE" w14:textId="77777777" w:rsidTr="008A1A26">
        <w:tc>
          <w:tcPr>
            <w:tcW w:w="2230" w:type="pct"/>
          </w:tcPr>
          <w:p w14:paraId="468E6342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rtl/>
                <w:cs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F82A2E8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1B08682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  <w:tcBorders>
              <w:top w:val="double" w:sz="4" w:space="0" w:color="auto"/>
            </w:tcBorders>
          </w:tcPr>
          <w:p w14:paraId="5C24F61A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7" w:type="pct"/>
          </w:tcPr>
          <w:p w14:paraId="11022B39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1B40F324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25BC5FDB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46B61BBE" w14:textId="77777777" w:rsidR="008A1A26" w:rsidRPr="009D197F" w:rsidRDefault="008A1A26" w:rsidP="009D19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1A26" w:rsidRPr="00EF18C5" w14:paraId="21059225" w14:textId="77777777" w:rsidTr="008A1A26">
        <w:tc>
          <w:tcPr>
            <w:tcW w:w="2230" w:type="pct"/>
          </w:tcPr>
          <w:p w14:paraId="34BD4A30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588" w:type="pct"/>
          </w:tcPr>
          <w:p w14:paraId="5CD3D11A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509BF1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1F4BDBC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1F89B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5F443E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66DE7EE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0B7AA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38A0E7FE" w14:textId="77777777" w:rsidTr="008A1A26">
        <w:tc>
          <w:tcPr>
            <w:tcW w:w="2230" w:type="pct"/>
          </w:tcPr>
          <w:p w14:paraId="6DC46217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21F41118" w14:textId="50DFC453" w:rsidR="008A1A26" w:rsidRPr="00E96FB4" w:rsidRDefault="00260A1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B4083D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50E7278" w14:textId="77777777" w:rsidR="008A1A26" w:rsidRPr="00E96FB4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764A5B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DA9265F" w14:textId="5BF85487" w:rsidR="008A1A26" w:rsidRPr="00E96FB4" w:rsidRDefault="00304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45A4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134" w:type="pct"/>
          </w:tcPr>
          <w:p w14:paraId="7D31D5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C7BCBF" w14:textId="77777777" w:rsidR="008A1A26" w:rsidRPr="00E96FB4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56</w:t>
            </w:r>
          </w:p>
        </w:tc>
      </w:tr>
      <w:tr w:rsidR="008A1A26" w:rsidRPr="00EF18C5" w14:paraId="6E5C4223" w14:textId="77777777" w:rsidTr="008A1A26">
        <w:tc>
          <w:tcPr>
            <w:tcW w:w="2230" w:type="pct"/>
          </w:tcPr>
          <w:p w14:paraId="70282519" w14:textId="4EA3166B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เงินให้กู้ยืมระยะสั้น</w:t>
            </w:r>
          </w:p>
        </w:tc>
        <w:tc>
          <w:tcPr>
            <w:tcW w:w="588" w:type="pct"/>
          </w:tcPr>
          <w:p w14:paraId="4F2434C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B09AA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CDF0C7F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3EF6B1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2EBE3B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0E8BAA37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F0DC571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2B0689AB" w14:textId="77777777" w:rsidTr="008A1A26">
        <w:tc>
          <w:tcPr>
            <w:tcW w:w="2230" w:type="pct"/>
          </w:tcPr>
          <w:p w14:paraId="2EB57DF6" w14:textId="01B84E9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3AE06F6" w14:textId="6B7DACCB" w:rsidR="008A1A26" w:rsidRPr="00E96FB4" w:rsidRDefault="00260A1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64DAE8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2D2C9256" w14:textId="6C433A91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21F6B04E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FD6699E" w14:textId="5EBE0DD0" w:rsidR="008A1A26" w:rsidRPr="00E96FB4" w:rsidRDefault="00304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45A4">
              <w:rPr>
                <w:rFonts w:asciiTheme="majorBidi" w:hAnsiTheme="majorBidi" w:cstheme="majorBidi"/>
                <w:sz w:val="30"/>
                <w:szCs w:val="30"/>
              </w:rPr>
              <w:t>20,946</w:t>
            </w:r>
          </w:p>
        </w:tc>
        <w:tc>
          <w:tcPr>
            <w:tcW w:w="134" w:type="pct"/>
          </w:tcPr>
          <w:p w14:paraId="2F9E9E9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37495E" w14:textId="2CD1E298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</w:tr>
      <w:tr w:rsidR="008A1A26" w:rsidRPr="00EF18C5" w14:paraId="064EAFFD" w14:textId="77777777" w:rsidTr="00A374D3">
        <w:trPr>
          <w:trHeight w:val="288"/>
        </w:trPr>
        <w:tc>
          <w:tcPr>
            <w:tcW w:w="2230" w:type="pct"/>
          </w:tcPr>
          <w:p w14:paraId="2FB9FF5F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8" w:type="pct"/>
          </w:tcPr>
          <w:p w14:paraId="0D869CBB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003774C6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8" w:type="pct"/>
          </w:tcPr>
          <w:p w14:paraId="6A87844D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14:paraId="6BEB7CE6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4423869B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4" w:type="pct"/>
          </w:tcPr>
          <w:p w14:paraId="21EFB650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</w:tcPr>
          <w:p w14:paraId="0431D1EA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A1A26" w:rsidRPr="00EF18C5" w14:paraId="7F9B5E7C" w14:textId="77777777" w:rsidTr="008A1A26">
        <w:tc>
          <w:tcPr>
            <w:tcW w:w="2230" w:type="pct"/>
          </w:tcPr>
          <w:p w14:paraId="374E6AE9" w14:textId="25F164E3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50C6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ยาว</w:t>
            </w:r>
          </w:p>
        </w:tc>
        <w:tc>
          <w:tcPr>
            <w:tcW w:w="588" w:type="pct"/>
          </w:tcPr>
          <w:p w14:paraId="56684EBA" w14:textId="77777777" w:rsidR="008A1A26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AA1067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82F036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045F26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12865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4" w:type="pct"/>
          </w:tcPr>
          <w:p w14:paraId="5E276F6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9E98B8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8A1A26" w:rsidRPr="00EF18C5" w14:paraId="211C8938" w14:textId="77777777" w:rsidTr="008A1A26">
        <w:tc>
          <w:tcPr>
            <w:tcW w:w="2230" w:type="pct"/>
          </w:tcPr>
          <w:p w14:paraId="325BD962" w14:textId="373E727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8" w:type="pct"/>
          </w:tcPr>
          <w:p w14:paraId="08AF64BD" w14:textId="4F5AD810" w:rsidR="008A1A26" w:rsidRDefault="00260A1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4BB85BD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7AA8DF69" w14:textId="61A0C6C4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3B8FACD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1E68AF3" w14:textId="517EB552" w:rsidR="008A1A26" w:rsidRPr="00C168BF" w:rsidRDefault="00304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45A4">
              <w:rPr>
                <w:rFonts w:asciiTheme="majorBidi" w:hAnsiTheme="majorBidi" w:cstheme="majorBidi"/>
                <w:sz w:val="30"/>
                <w:szCs w:val="30"/>
              </w:rPr>
              <w:t>906</w:t>
            </w:r>
          </w:p>
        </w:tc>
        <w:tc>
          <w:tcPr>
            <w:tcW w:w="134" w:type="pct"/>
          </w:tcPr>
          <w:p w14:paraId="546D53C2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1331E42" w14:textId="6670C794" w:rsidR="008A1A26" w:rsidRPr="00C168BF" w:rsidRDefault="008A1A26" w:rsidP="005306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924</w:t>
            </w:r>
          </w:p>
        </w:tc>
      </w:tr>
      <w:tr w:rsidR="008A1A26" w:rsidRPr="00EF18C5" w14:paraId="53D4D397" w14:textId="77777777" w:rsidTr="008A1A26">
        <w:tc>
          <w:tcPr>
            <w:tcW w:w="2230" w:type="pct"/>
          </w:tcPr>
          <w:p w14:paraId="0051DDC6" w14:textId="6891EC5E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6199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หัก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FB5A3E8" w14:textId="6B1FC270" w:rsidR="008A1A26" w:rsidRDefault="00260A1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565DF73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DE1CB79" w14:textId="6FF63460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0A47E0A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281947A" w14:textId="0E64B5B5" w:rsidR="008A1A26" w:rsidRPr="00C168BF" w:rsidRDefault="00304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045A4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134" w:type="pct"/>
          </w:tcPr>
          <w:p w14:paraId="4029B5D5" w14:textId="77777777" w:rsidR="008A1A26" w:rsidRPr="00C168BF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1B3177FD" w14:textId="37A474A7" w:rsidR="008A1A26" w:rsidRPr="00C168BF" w:rsidRDefault="008A1A26" w:rsidP="000D71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168BF"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8A1A26" w:rsidRPr="00EF18C5" w14:paraId="0C6770C1" w14:textId="77777777" w:rsidTr="008A1A26">
        <w:tc>
          <w:tcPr>
            <w:tcW w:w="2230" w:type="pct"/>
          </w:tcPr>
          <w:p w14:paraId="20938DB8" w14:textId="3C0C0AA8" w:rsidR="008A1A26" w:rsidRPr="008336A1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8336A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57B09ABE" w14:textId="42DE26CD" w:rsidR="008A1A26" w:rsidRDefault="00260A1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2D2D4F2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E41723D" w14:textId="0353CFE8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7" w:type="pct"/>
          </w:tcPr>
          <w:p w14:paraId="6FC8726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DA27B1" w14:textId="17065C73" w:rsidR="008A1A26" w:rsidRPr="00EF18C5" w:rsidRDefault="00304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045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134" w:type="pct"/>
          </w:tcPr>
          <w:p w14:paraId="0731B3C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8C9AFBC" w14:textId="10B6E85F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</w:tr>
    </w:tbl>
    <w:p w14:paraId="3D0DA5FE" w14:textId="01D98F23" w:rsidR="00AC1386" w:rsidRDefault="00AC1386" w:rsidP="003B11D0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b/>
          <w:bCs/>
          <w:sz w:val="24"/>
          <w:szCs w:val="24"/>
          <w:lang w:val="th-TH" w:bidi="th-TH"/>
        </w:rPr>
      </w:pPr>
    </w:p>
    <w:tbl>
      <w:tblPr>
        <w:tblW w:w="94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0"/>
        <w:gridCol w:w="1107"/>
        <w:gridCol w:w="273"/>
        <w:gridCol w:w="1111"/>
        <w:gridCol w:w="273"/>
        <w:gridCol w:w="1105"/>
        <w:gridCol w:w="263"/>
        <w:gridCol w:w="1094"/>
        <w:gridCol w:w="11"/>
        <w:gridCol w:w="6"/>
      </w:tblGrid>
      <w:tr w:rsidR="00B96553" w:rsidRPr="00EF18C5" w14:paraId="26D27161" w14:textId="77777777" w:rsidTr="00B96553">
        <w:trPr>
          <w:gridAfter w:val="2"/>
          <w:wAfter w:w="9" w:type="pct"/>
          <w:tblHeader/>
        </w:trPr>
        <w:tc>
          <w:tcPr>
            <w:tcW w:w="2230" w:type="pct"/>
          </w:tcPr>
          <w:p w14:paraId="1E23806B" w14:textId="77777777" w:rsidR="0077574C" w:rsidRPr="00EF18C5" w:rsidRDefault="0077574C" w:rsidP="00B35C8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16" w:type="pct"/>
            <w:gridSpan w:val="3"/>
          </w:tcPr>
          <w:p w14:paraId="5302482F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9981F93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1" w:type="pct"/>
            <w:gridSpan w:val="3"/>
          </w:tcPr>
          <w:p w14:paraId="7BFFFE79" w14:textId="77777777" w:rsidR="0077574C" w:rsidRPr="00EF18C5" w:rsidRDefault="0077574C" w:rsidP="00B35C8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1A26" w:rsidRPr="00EF18C5" w14:paraId="2BB7F2F3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72544ECE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27603A5C" w14:textId="54D26A10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</w:tcPr>
          <w:p w14:paraId="31ABA946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189B1B5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4" w:type="pct"/>
          </w:tcPr>
          <w:p w14:paraId="3A7326F9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AAFD77" w14:textId="3E386A89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9" w:type="pct"/>
          </w:tcPr>
          <w:p w14:paraId="30CAA45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6910271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A1A26" w:rsidRPr="00EF18C5" w14:paraId="4299B7F9" w14:textId="77777777" w:rsidTr="00E52C08">
        <w:trPr>
          <w:gridAfter w:val="1"/>
          <w:wAfter w:w="3" w:type="pct"/>
          <w:tblHeader/>
        </w:trPr>
        <w:tc>
          <w:tcPr>
            <w:tcW w:w="2230" w:type="pct"/>
          </w:tcPr>
          <w:p w14:paraId="4AF00F19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767FFC1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44" w:type="pct"/>
          </w:tcPr>
          <w:p w14:paraId="26F7A9B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635DE52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44" w:type="pct"/>
          </w:tcPr>
          <w:p w14:paraId="5B9E9C4C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DEE566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139" w:type="pct"/>
          </w:tcPr>
          <w:p w14:paraId="7813796E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  <w:shd w:val="clear" w:color="auto" w:fill="auto"/>
          </w:tcPr>
          <w:p w14:paraId="1E266913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8A1A26" w:rsidRPr="00EF18C5" w14:paraId="16F00C57" w14:textId="77777777" w:rsidTr="00B96553">
        <w:trPr>
          <w:gridAfter w:val="1"/>
          <w:wAfter w:w="3" w:type="pct"/>
          <w:trHeight w:hRule="exact" w:val="374"/>
          <w:tblHeader/>
        </w:trPr>
        <w:tc>
          <w:tcPr>
            <w:tcW w:w="2230" w:type="pct"/>
          </w:tcPr>
          <w:p w14:paraId="1E339C88" w14:textId="77777777" w:rsidR="008A1A26" w:rsidRPr="00EF18C5" w:rsidRDefault="008A1A26" w:rsidP="008A1A26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7" w:type="pct"/>
            <w:gridSpan w:val="8"/>
          </w:tcPr>
          <w:p w14:paraId="3D08D56A" w14:textId="77777777" w:rsidR="008A1A26" w:rsidRPr="00EF18C5" w:rsidRDefault="008A1A26" w:rsidP="008A1A2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A1A26" w:rsidRPr="00EF18C5" w14:paraId="05E233DE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2162E5D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85" w:type="pct"/>
          </w:tcPr>
          <w:p w14:paraId="77FD679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F7B384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52C1AA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808088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3B3CC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9" w:type="pct"/>
          </w:tcPr>
          <w:p w14:paraId="3697075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5B0264CF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61A53CC5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51EC76E2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77998E85" w14:textId="656F683E" w:rsidR="008A1A26" w:rsidRPr="00EF18C5" w:rsidRDefault="00260A16" w:rsidP="00DE2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58FD7D0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0FB24100" w14:textId="77777777" w:rsidR="008A1A26" w:rsidRPr="00EF18C5" w:rsidRDefault="008A1A26" w:rsidP="005306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4744D1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3CBECFD0" w14:textId="4508AEB6" w:rsidR="008A1A26" w:rsidRPr="00EF18C5" w:rsidRDefault="00F85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855A4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139" w:type="pct"/>
          </w:tcPr>
          <w:p w14:paraId="7F37319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037604D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636</w:t>
            </w:r>
          </w:p>
        </w:tc>
      </w:tr>
      <w:tr w:rsidR="00F855A4" w:rsidRPr="00EF18C5" w14:paraId="717A0B14" w14:textId="77777777" w:rsidTr="00E52C08">
        <w:trPr>
          <w:gridAfter w:val="1"/>
          <w:wAfter w:w="3" w:type="pct"/>
        </w:trPr>
        <w:tc>
          <w:tcPr>
            <w:tcW w:w="2230" w:type="pct"/>
          </w:tcPr>
          <w:p w14:paraId="1B192B09" w14:textId="77777777" w:rsidR="00F855A4" w:rsidRPr="00EF18C5" w:rsidRDefault="00F855A4" w:rsidP="00F855A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5" w:type="pct"/>
          </w:tcPr>
          <w:p w14:paraId="2F94A71A" w14:textId="4A89D544" w:rsidR="00F855A4" w:rsidRPr="00EF18C5" w:rsidRDefault="005516C9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4" w:type="pct"/>
          </w:tcPr>
          <w:p w14:paraId="74DB5813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DCEC39F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203361D6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6E3D159F" w14:textId="1C7FA992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38736E85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3F63C49A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F855A4" w:rsidRPr="00EF18C5" w14:paraId="7E7CE50C" w14:textId="77777777" w:rsidTr="00E52C08">
        <w:trPr>
          <w:gridAfter w:val="1"/>
          <w:wAfter w:w="3" w:type="pct"/>
          <w:trHeight w:val="236"/>
        </w:trPr>
        <w:tc>
          <w:tcPr>
            <w:tcW w:w="2230" w:type="pct"/>
          </w:tcPr>
          <w:p w14:paraId="7207F4E0" w14:textId="77777777" w:rsidR="00F855A4" w:rsidRPr="00EF18C5" w:rsidRDefault="00F855A4" w:rsidP="00F855A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  <w:shd w:val="clear" w:color="auto" w:fill="auto"/>
          </w:tcPr>
          <w:p w14:paraId="364A23E5" w14:textId="586087F0" w:rsidR="00F855A4" w:rsidRPr="00EF18C5" w:rsidRDefault="005516C9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60A16"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144" w:type="pct"/>
          </w:tcPr>
          <w:p w14:paraId="554FDF08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742C23C0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4" w:type="pct"/>
          </w:tcPr>
          <w:p w14:paraId="5C646187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1FE5DB9" w14:textId="6898F804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" w:type="pct"/>
          </w:tcPr>
          <w:p w14:paraId="665E4857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gridSpan w:val="2"/>
          </w:tcPr>
          <w:p w14:paraId="4A0A0C0B" w14:textId="77777777" w:rsidR="00F855A4" w:rsidRPr="00EF18C5" w:rsidRDefault="00F855A4" w:rsidP="00F85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8A1A26" w:rsidRPr="00EF18C5" w14:paraId="04DBEDDA" w14:textId="77777777" w:rsidTr="00E52C08">
        <w:tc>
          <w:tcPr>
            <w:tcW w:w="2230" w:type="pct"/>
          </w:tcPr>
          <w:p w14:paraId="186C0282" w14:textId="77777777" w:rsidR="008A1A26" w:rsidRPr="00EF18C5" w:rsidRDefault="008A1A26" w:rsidP="008A1A2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02A90687" w14:textId="58A28B7A" w:rsidR="008A1A26" w:rsidRPr="00EF18C5" w:rsidRDefault="00260A16" w:rsidP="00DE27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60A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167</w:t>
            </w:r>
          </w:p>
        </w:tc>
        <w:tc>
          <w:tcPr>
            <w:tcW w:w="144" w:type="pct"/>
          </w:tcPr>
          <w:p w14:paraId="296C1F98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3404C6B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4" w:type="pct"/>
          </w:tcPr>
          <w:p w14:paraId="36472ED2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DC02CE" w14:textId="7D10901F" w:rsidR="008A1A26" w:rsidRPr="00EF18C5" w:rsidRDefault="00F855A4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855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705</w:t>
            </w:r>
          </w:p>
        </w:tc>
        <w:tc>
          <w:tcPr>
            <w:tcW w:w="139" w:type="pct"/>
          </w:tcPr>
          <w:p w14:paraId="0A6494D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FAEED8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636</w:t>
            </w:r>
          </w:p>
        </w:tc>
      </w:tr>
      <w:tr w:rsidR="008A1A26" w:rsidRPr="00EF18C5" w14:paraId="30958FCB" w14:textId="77777777" w:rsidTr="00CC13C0">
        <w:trPr>
          <w:trHeight w:val="288"/>
        </w:trPr>
        <w:tc>
          <w:tcPr>
            <w:tcW w:w="2230" w:type="pct"/>
          </w:tcPr>
          <w:p w14:paraId="04407D72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5" w:type="pct"/>
            <w:tcBorders>
              <w:top w:val="double" w:sz="4" w:space="0" w:color="auto"/>
            </w:tcBorders>
          </w:tcPr>
          <w:p w14:paraId="39192933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154E5881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9A61192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</w:tcPr>
          <w:p w14:paraId="72FCFD88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6E972F08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</w:tcPr>
          <w:p w14:paraId="38F44403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0DE1F58B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1A26" w:rsidRPr="00EF18C5" w14:paraId="7E0ABD84" w14:textId="77777777" w:rsidTr="00E52C08">
        <w:tc>
          <w:tcPr>
            <w:tcW w:w="2230" w:type="pct"/>
          </w:tcPr>
          <w:p w14:paraId="74BA1E5B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585" w:type="pct"/>
          </w:tcPr>
          <w:p w14:paraId="232B916E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976F2E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351DF90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36FA68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75069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78BB8D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163EB0A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A1A26" w:rsidRPr="00EF18C5" w14:paraId="70D5BB8C" w14:textId="77777777" w:rsidTr="00E52C08">
        <w:tc>
          <w:tcPr>
            <w:tcW w:w="2230" w:type="pct"/>
          </w:tcPr>
          <w:p w14:paraId="7D157785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3B973236" w14:textId="1E6EACF5" w:rsidR="008A1A26" w:rsidRPr="00EF18C5" w:rsidRDefault="000F0DEE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326E1610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4451327D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A0AB49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07BF9E4A" w14:textId="53481599" w:rsidR="008A1A26" w:rsidRPr="00EF18C5" w:rsidRDefault="00364ADD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4AD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</w:tcPr>
          <w:p w14:paraId="5D2839A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</w:tcPr>
          <w:p w14:paraId="6B387B0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4</w:t>
            </w:r>
          </w:p>
        </w:tc>
      </w:tr>
      <w:tr w:rsidR="008A1A26" w:rsidRPr="00EF18C5" w14:paraId="1C303AEF" w14:textId="77777777" w:rsidTr="00E52C08">
        <w:tc>
          <w:tcPr>
            <w:tcW w:w="2230" w:type="pct"/>
          </w:tcPr>
          <w:p w14:paraId="5288E69D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6903FF82" w14:textId="3263DD8A" w:rsidR="008A1A26" w:rsidRPr="00EF18C5" w:rsidRDefault="000F0DEE" w:rsidP="006B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0DEE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596DFC56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B764E79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34AD72FE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  <w:shd w:val="clear" w:color="auto" w:fill="auto"/>
          </w:tcPr>
          <w:p w14:paraId="7D2137A3" w14:textId="638E56D9" w:rsidR="008A1A26" w:rsidRPr="00EF18C5" w:rsidRDefault="00364ADD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4AD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7E605F59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bottom w:val="single" w:sz="4" w:space="0" w:color="auto"/>
            </w:tcBorders>
          </w:tcPr>
          <w:p w14:paraId="5236D257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5</w:t>
            </w:r>
          </w:p>
        </w:tc>
      </w:tr>
      <w:tr w:rsidR="008A1A26" w:rsidRPr="00EF18C5" w14:paraId="563CF0F3" w14:textId="77777777" w:rsidTr="00E52C08">
        <w:trPr>
          <w:trHeight w:hRule="exact" w:val="403"/>
        </w:trPr>
        <w:tc>
          <w:tcPr>
            <w:tcW w:w="2230" w:type="pct"/>
          </w:tcPr>
          <w:p w14:paraId="0151A8D0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5D9B4" w14:textId="596CEB5D" w:rsidR="008A1A26" w:rsidRPr="00EF18C5" w:rsidRDefault="000F0DEE" w:rsidP="006B71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0DE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4" w:type="pct"/>
          </w:tcPr>
          <w:p w14:paraId="253D9354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649C0B0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4" w:type="pct"/>
          </w:tcPr>
          <w:p w14:paraId="167206DB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7DB25C" w14:textId="2E9E0B86" w:rsidR="008A1A26" w:rsidRPr="00EF18C5" w:rsidRDefault="00364ADD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64A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39" w:type="pct"/>
          </w:tcPr>
          <w:p w14:paraId="0430531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4CF10AE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A1A26" w:rsidRPr="00EF18C5" w14:paraId="5C8ACDEF" w14:textId="77777777" w:rsidTr="00CC13C0">
        <w:trPr>
          <w:trHeight w:val="288"/>
        </w:trPr>
        <w:tc>
          <w:tcPr>
            <w:tcW w:w="2230" w:type="pct"/>
          </w:tcPr>
          <w:p w14:paraId="7AF485B9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11BAF62F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4C8312CF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5B756FB5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434B4ACB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3A8137FF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</w:tcPr>
          <w:p w14:paraId="0A4DFAD8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3"/>
            <w:tcBorders>
              <w:top w:val="double" w:sz="4" w:space="0" w:color="auto"/>
            </w:tcBorders>
          </w:tcPr>
          <w:p w14:paraId="6C9CF5B3" w14:textId="77777777" w:rsidR="008A1A26" w:rsidRPr="00EF6683" w:rsidRDefault="008A1A26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1A26" w:rsidRPr="00EF18C5" w14:paraId="6A7E9F20" w14:textId="77777777" w:rsidTr="00E52C08">
        <w:trPr>
          <w:trHeight w:val="299"/>
        </w:trPr>
        <w:tc>
          <w:tcPr>
            <w:tcW w:w="2230" w:type="pct"/>
          </w:tcPr>
          <w:p w14:paraId="540B380B" w14:textId="77777777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85" w:type="pct"/>
            <w:shd w:val="clear" w:color="auto" w:fill="auto"/>
          </w:tcPr>
          <w:p w14:paraId="4D71DF41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248E919D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0C74F514" w14:textId="77777777" w:rsidR="008A1A26" w:rsidRPr="00EF18C5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" w:type="pct"/>
            <w:shd w:val="clear" w:color="auto" w:fill="auto"/>
          </w:tcPr>
          <w:p w14:paraId="7DEAA6DA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2E0FE7F1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39" w:type="pct"/>
            <w:shd w:val="clear" w:color="auto" w:fill="auto"/>
          </w:tcPr>
          <w:p w14:paraId="3341CE03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E890B2C" w14:textId="77777777" w:rsidR="008A1A26" w:rsidRPr="00EF18C5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A1A26" w:rsidRPr="00EF18C5" w14:paraId="10A1FC1E" w14:textId="77777777" w:rsidTr="008C5FF2">
        <w:tc>
          <w:tcPr>
            <w:tcW w:w="2230" w:type="pct"/>
          </w:tcPr>
          <w:p w14:paraId="26C3745B" w14:textId="77777777" w:rsidR="008A1A26" w:rsidRPr="00A73CBC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73CB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5" w:type="pct"/>
            <w:shd w:val="clear" w:color="auto" w:fill="auto"/>
          </w:tcPr>
          <w:p w14:paraId="33539270" w14:textId="5A1BF56C" w:rsidR="008A1A26" w:rsidRPr="00E96FB4" w:rsidRDefault="00181075" w:rsidP="008C5F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2825A23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shd w:val="clear" w:color="auto" w:fill="auto"/>
          </w:tcPr>
          <w:p w14:paraId="46CBDA90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4" w:type="pct"/>
            <w:shd w:val="clear" w:color="auto" w:fill="auto"/>
          </w:tcPr>
          <w:p w14:paraId="158C98F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4" w:type="pct"/>
            <w:shd w:val="clear" w:color="auto" w:fill="auto"/>
          </w:tcPr>
          <w:p w14:paraId="4DD4D641" w14:textId="7EEC2FB1" w:rsidR="008A1A26" w:rsidRPr="00E96FB4" w:rsidRDefault="00364ADD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64ADD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" w:type="pct"/>
            <w:shd w:val="clear" w:color="auto" w:fill="auto"/>
          </w:tcPr>
          <w:p w14:paraId="792C60FD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3691C0E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</w:p>
        </w:tc>
      </w:tr>
      <w:tr w:rsidR="00EF6683" w:rsidRPr="00EF18C5" w14:paraId="14E38E51" w14:textId="77777777" w:rsidTr="00CC13C0">
        <w:trPr>
          <w:trHeight w:val="288"/>
        </w:trPr>
        <w:tc>
          <w:tcPr>
            <w:tcW w:w="2230" w:type="pct"/>
          </w:tcPr>
          <w:p w14:paraId="703B2B85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585" w:type="pct"/>
            <w:shd w:val="clear" w:color="auto" w:fill="auto"/>
          </w:tcPr>
          <w:p w14:paraId="290181FB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39E44CFB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shd w:val="clear" w:color="auto" w:fill="auto"/>
          </w:tcPr>
          <w:p w14:paraId="066A0803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4" w:type="pct"/>
            <w:shd w:val="clear" w:color="auto" w:fill="auto"/>
          </w:tcPr>
          <w:p w14:paraId="2CC211DD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4" w:type="pct"/>
            <w:shd w:val="clear" w:color="auto" w:fill="auto"/>
          </w:tcPr>
          <w:p w14:paraId="2C341CA9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9" w:type="pct"/>
            <w:shd w:val="clear" w:color="auto" w:fill="auto"/>
          </w:tcPr>
          <w:p w14:paraId="663C3CE9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2FF9955B" w14:textId="77777777" w:rsidR="00EF6683" w:rsidRPr="00EF6683" w:rsidRDefault="00EF6683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8A1A26" w:rsidRPr="00EF18C5" w14:paraId="1F5E57B5" w14:textId="77777777" w:rsidTr="00E52C08">
        <w:trPr>
          <w:trHeight w:hRule="exact" w:val="403"/>
        </w:trPr>
        <w:tc>
          <w:tcPr>
            <w:tcW w:w="2230" w:type="pct"/>
          </w:tcPr>
          <w:p w14:paraId="4613D917" w14:textId="0A5E9BD9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เงินกู้ยืมระยะสั้น</w:t>
            </w:r>
          </w:p>
        </w:tc>
        <w:tc>
          <w:tcPr>
            <w:tcW w:w="585" w:type="pct"/>
            <w:shd w:val="clear" w:color="auto" w:fill="auto"/>
          </w:tcPr>
          <w:p w14:paraId="027C3428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71E98C1D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27B12D79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  <w:shd w:val="clear" w:color="auto" w:fill="auto"/>
          </w:tcPr>
          <w:p w14:paraId="532A4BF4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18B0B70B" w14:textId="77777777" w:rsidR="008A1A26" w:rsidRPr="00E96FB4" w:rsidRDefault="008A1A26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  <w:shd w:val="clear" w:color="auto" w:fill="auto"/>
          </w:tcPr>
          <w:p w14:paraId="4E6AEDF2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77374BA8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A1A26" w:rsidRPr="00EF18C5" w14:paraId="5EDB7AEC" w14:textId="77777777" w:rsidTr="00372D49">
        <w:trPr>
          <w:trHeight w:hRule="exact" w:val="403"/>
        </w:trPr>
        <w:tc>
          <w:tcPr>
            <w:tcW w:w="2230" w:type="pct"/>
          </w:tcPr>
          <w:p w14:paraId="01E631E7" w14:textId="5CA512E1" w:rsidR="008A1A26" w:rsidRPr="00EF18C5" w:rsidRDefault="008A1A26" w:rsidP="008A1A26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6D24A5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5" w:type="pct"/>
            <w:shd w:val="clear" w:color="auto" w:fill="auto"/>
          </w:tcPr>
          <w:p w14:paraId="77152416" w14:textId="2C5DE288" w:rsidR="008A1A26" w:rsidRPr="00E96FB4" w:rsidRDefault="00CD680B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116508A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501C81F1" w14:textId="0A28E351" w:rsidR="008A1A26" w:rsidRPr="00E96FB4" w:rsidRDefault="008A1A26" w:rsidP="008C0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6FB4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0B1E326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shd w:val="clear" w:color="auto" w:fill="auto"/>
          </w:tcPr>
          <w:p w14:paraId="736423FC" w14:textId="499FA6C2" w:rsidR="008A1A26" w:rsidRPr="00E96FB4" w:rsidRDefault="00364ADD" w:rsidP="008A1A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64ADD">
              <w:rPr>
                <w:rFonts w:asciiTheme="majorBidi" w:hAnsiTheme="majorBidi" w:cstheme="majorBidi"/>
                <w:sz w:val="30"/>
                <w:szCs w:val="30"/>
              </w:rPr>
              <w:t>407</w:t>
            </w:r>
          </w:p>
        </w:tc>
        <w:tc>
          <w:tcPr>
            <w:tcW w:w="139" w:type="pct"/>
            <w:shd w:val="clear" w:color="auto" w:fill="auto"/>
          </w:tcPr>
          <w:p w14:paraId="63C56C10" w14:textId="77777777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3"/>
            <w:shd w:val="clear" w:color="auto" w:fill="auto"/>
          </w:tcPr>
          <w:p w14:paraId="27CF82D9" w14:textId="10E883A9" w:rsidR="008A1A26" w:rsidRPr="00E96FB4" w:rsidRDefault="008A1A26" w:rsidP="008A1A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6FB4"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</w:tbl>
    <w:p w14:paraId="630AFFA5" w14:textId="77777777" w:rsidR="00EF6683" w:rsidRDefault="00EF6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9E48FA7" w14:textId="6E342F64" w:rsidR="007071C0" w:rsidRPr="00EF18C5" w:rsidRDefault="001E2F35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</w:t>
      </w:r>
      <w:r w:rsidR="009477AB" w:rsidRPr="00EF18C5">
        <w:rPr>
          <w:rFonts w:asciiTheme="majorBidi" w:hAnsiTheme="majorBidi" w:cstheme="majorBidi"/>
          <w:sz w:val="30"/>
          <w:szCs w:val="30"/>
          <w:u w:val="none"/>
          <w:cs/>
        </w:rPr>
        <w:t xml:space="preserve">บริษัทย่อย </w:t>
      </w:r>
      <w:r w:rsidR="007071C0" w:rsidRPr="00EF18C5">
        <w:rPr>
          <w:rFonts w:asciiTheme="majorBidi" w:hAnsiTheme="majorBidi" w:cstheme="majorBidi"/>
          <w:sz w:val="30"/>
          <w:szCs w:val="30"/>
          <w:u w:val="none"/>
          <w:cs/>
        </w:rPr>
        <w:t>บริษัทร่วมและการร่วมค้า</w:t>
      </w:r>
    </w:p>
    <w:p w14:paraId="196BB737" w14:textId="370890F3" w:rsidR="009477AB" w:rsidRPr="00E337F4" w:rsidRDefault="009477AB" w:rsidP="003B11D0">
      <w:pPr>
        <w:rPr>
          <w:rFonts w:asciiTheme="majorBidi" w:hAnsiTheme="majorBidi" w:cstheme="majorBidi"/>
          <w:sz w:val="10"/>
          <w:szCs w:val="10"/>
        </w:rPr>
      </w:pPr>
    </w:p>
    <w:tbl>
      <w:tblPr>
        <w:tblW w:w="9540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5400"/>
        <w:gridCol w:w="1890"/>
        <w:gridCol w:w="270"/>
        <w:gridCol w:w="1980"/>
      </w:tblGrid>
      <w:tr w:rsidR="0077574C" w:rsidRPr="00EF18C5" w14:paraId="72A8E0F0" w14:textId="77777777" w:rsidTr="00572B5C">
        <w:trPr>
          <w:trHeight w:val="389"/>
          <w:tblHeader/>
        </w:trPr>
        <w:tc>
          <w:tcPr>
            <w:tcW w:w="5400" w:type="dxa"/>
          </w:tcPr>
          <w:p w14:paraId="42D5984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1890" w:type="dxa"/>
            <w:vAlign w:val="bottom"/>
          </w:tcPr>
          <w:p w14:paraId="173F07A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1545D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13244CF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574C" w:rsidRPr="00EF18C5" w14:paraId="1A5EA8F4" w14:textId="77777777" w:rsidTr="00E5369E">
        <w:trPr>
          <w:tblHeader/>
        </w:trPr>
        <w:tc>
          <w:tcPr>
            <w:tcW w:w="5400" w:type="dxa"/>
          </w:tcPr>
          <w:p w14:paraId="53CA4F26" w14:textId="791BEE91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</w:t>
            </w:r>
            <w:r w:rsidR="008A1A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8A1A26"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0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8A1A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90" w:type="dxa"/>
            <w:vAlign w:val="bottom"/>
          </w:tcPr>
          <w:p w14:paraId="134B374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955E4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484F042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77574C" w:rsidRPr="00EF18C5" w14:paraId="1AD9A73A" w14:textId="77777777" w:rsidTr="00E337F4">
        <w:trPr>
          <w:trHeight w:val="209"/>
          <w:tblHeader/>
        </w:trPr>
        <w:tc>
          <w:tcPr>
            <w:tcW w:w="5400" w:type="dxa"/>
          </w:tcPr>
          <w:p w14:paraId="3C84643E" w14:textId="77777777" w:rsidR="0077574C" w:rsidRPr="00572B5C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4140" w:type="dxa"/>
            <w:gridSpan w:val="3"/>
          </w:tcPr>
          <w:p w14:paraId="3E0682E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7574C" w:rsidRPr="00EF18C5" w14:paraId="6AFF2F2E" w14:textId="77777777" w:rsidTr="00E63B5D">
        <w:trPr>
          <w:trHeight w:val="353"/>
        </w:trPr>
        <w:tc>
          <w:tcPr>
            <w:tcW w:w="5400" w:type="dxa"/>
          </w:tcPr>
          <w:p w14:paraId="2AF1097A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890" w:type="dxa"/>
            <w:shd w:val="clear" w:color="auto" w:fill="auto"/>
          </w:tcPr>
          <w:p w14:paraId="7C056A01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C09CA6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64688E9" w14:textId="6D1A3C20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D1240" w:rsidRPr="00EF18C5" w14:paraId="795683AA" w14:textId="77777777" w:rsidTr="00E5369E">
        <w:tc>
          <w:tcPr>
            <w:tcW w:w="5400" w:type="dxa"/>
          </w:tcPr>
          <w:p w14:paraId="28DBDB13" w14:textId="03C84473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เพิ่มทุนในบริษัท</w:t>
            </w:r>
            <w:r w:rsidR="00926C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เวนเจอร์ส</w:t>
            </w:r>
            <w:r w:rsidR="00926C68" w:rsidRPr="00926C6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26C68" w:rsidRPr="00926C6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890" w:type="dxa"/>
            <w:shd w:val="clear" w:color="auto" w:fill="auto"/>
          </w:tcPr>
          <w:p w14:paraId="157035AE" w14:textId="17D5256B" w:rsidR="000D1240" w:rsidRPr="00EF18C5" w:rsidRDefault="00C35B9D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CC81C85" w14:textId="77777777" w:rsidR="000D1240" w:rsidRPr="00EF18C5" w:rsidRDefault="000D1240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3FAD8A7" w14:textId="68F3D409" w:rsidR="000D1240" w:rsidRPr="00EF18C5" w:rsidRDefault="00170035" w:rsidP="000D1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70035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B17242" w:rsidRPr="00EF18C5" w14:paraId="4093A800" w14:textId="77777777" w:rsidTr="00E63B5D">
        <w:trPr>
          <w:trHeight w:val="587"/>
        </w:trPr>
        <w:tc>
          <w:tcPr>
            <w:tcW w:w="5400" w:type="dxa"/>
          </w:tcPr>
          <w:p w14:paraId="626AE585" w14:textId="2507184F" w:rsidR="00B17242" w:rsidRPr="00EF18C5" w:rsidRDefault="00B17242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6C4BD8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C4BD8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6C4BD8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6C4BD8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6C4BD8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6C4BD8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E5369E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="00D0198B">
              <w:rPr>
                <w:rFonts w:asciiTheme="majorBidi" w:hAnsiTheme="majorBidi"/>
                <w:sz w:val="30"/>
                <w:szCs w:val="30"/>
              </w:rPr>
              <w:t>(</w:t>
            </w:r>
            <w:r w:rsidR="00D0198B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</w:t>
            </w:r>
            <w:r w:rsidR="00D0198B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D0198B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0198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อายิโนะโมะโต๊ะ </w:t>
            </w:r>
            <w:r w:rsidR="00D0198B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D0198B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D0198B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0198B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D0198B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D0198B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D0198B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D0198B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F40478" w14:textId="79D8BABB" w:rsidR="00B17242" w:rsidRPr="00EF18C5" w:rsidRDefault="00C35B9D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5C51AC" w14:textId="77777777" w:rsidR="00B17242" w:rsidRPr="00EF18C5" w:rsidRDefault="00B17242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2DB62AC6" w14:textId="05BB40F2" w:rsidR="00B17242" w:rsidRPr="00EF18C5" w:rsidRDefault="00170035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70035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A06C86" w:rsidRPr="00EF18C5" w14:paraId="507AEBEC" w14:textId="77777777" w:rsidTr="00E63B5D">
        <w:trPr>
          <w:trHeight w:val="1037"/>
        </w:trPr>
        <w:tc>
          <w:tcPr>
            <w:tcW w:w="5400" w:type="dxa"/>
          </w:tcPr>
          <w:p w14:paraId="1E9ECC3F" w14:textId="06DC79BF" w:rsidR="00A06C86" w:rsidRDefault="00A06C86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966051">
              <w:rPr>
                <w:rFonts w:asciiTheme="majorBidi" w:hAnsiTheme="majorBidi"/>
                <w:sz w:val="30"/>
                <w:szCs w:val="30"/>
              </w:rPr>
              <w:t xml:space="preserve"> (</w:t>
            </w:r>
            <w:r w:rsidR="00966051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</w:t>
            </w:r>
            <w:r w:rsidR="009660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966051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60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อายิโนะโมะโต๊ะ </w:t>
            </w:r>
            <w:r w:rsidR="009660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9660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9660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66051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966051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9660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66051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966051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966051">
              <w:rPr>
                <w:rFonts w:asciiTheme="majorBidi" w:hAnsiTheme="majorBidi"/>
                <w:sz w:val="30"/>
                <w:szCs w:val="30"/>
              </w:rPr>
              <w:t xml:space="preserve">)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D0E48AE" w14:textId="05F0E2B1" w:rsidR="00A06C86" w:rsidRDefault="00C35B9D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07131A" w14:textId="77777777" w:rsidR="00A06C86" w:rsidRPr="00EF18C5" w:rsidRDefault="00A06C86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274A8C3" w14:textId="4C3E15F9" w:rsidR="00A06C86" w:rsidRPr="00E32DD0" w:rsidRDefault="00C35B9D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35B9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950B67" w:rsidRPr="00EF18C5" w14:paraId="3B189CAE" w14:textId="77777777" w:rsidTr="00E5369E">
        <w:tc>
          <w:tcPr>
            <w:tcW w:w="5400" w:type="dxa"/>
          </w:tcPr>
          <w:p w14:paraId="347C50D4" w14:textId="2303D1F7" w:rsidR="00950B67" w:rsidRDefault="00F01B45" w:rsidP="00567C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="00950B6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</w:t>
            </w:r>
            <w:r w:rsidR="00950B67" w:rsidRPr="00950B67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950B67" w:rsidRPr="00950B6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50B67" w:rsidRPr="00950B67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950B67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035B454" w14:textId="4593A737" w:rsidR="00950B67" w:rsidRDefault="00C35B9D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53AFCA" w14:textId="77777777" w:rsidR="00950B67" w:rsidRPr="00EF18C5" w:rsidRDefault="00950B67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708BB7D7" w14:textId="40A0E12E" w:rsidR="00950B67" w:rsidRDefault="00C35B9D" w:rsidP="00A27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C35B9D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F01B45" w:rsidRPr="00EF18C5" w14:paraId="1F6866B5" w14:textId="77777777" w:rsidTr="00031F4C">
        <w:trPr>
          <w:trHeight w:val="137"/>
        </w:trPr>
        <w:tc>
          <w:tcPr>
            <w:tcW w:w="5400" w:type="dxa"/>
          </w:tcPr>
          <w:p w14:paraId="20C5F5E2" w14:textId="77777777" w:rsidR="00F01B45" w:rsidRPr="00EF6683" w:rsidRDefault="00F01B45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890" w:type="dxa"/>
          </w:tcPr>
          <w:p w14:paraId="65769DBD" w14:textId="77777777" w:rsidR="00F01B45" w:rsidRPr="00EF6683" w:rsidRDefault="00F01B45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28E562C" w14:textId="77777777" w:rsidR="00F01B45" w:rsidRPr="00EF6683" w:rsidRDefault="00F01B45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980" w:type="dxa"/>
          </w:tcPr>
          <w:p w14:paraId="798C88C8" w14:textId="77777777" w:rsidR="00F01B45" w:rsidRPr="00EF6683" w:rsidRDefault="00F01B45" w:rsidP="00EF66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7574C" w:rsidRPr="00EF18C5" w14:paraId="4E713042" w14:textId="77777777" w:rsidTr="00E5369E">
        <w:tc>
          <w:tcPr>
            <w:tcW w:w="5400" w:type="dxa"/>
          </w:tcPr>
          <w:p w14:paraId="20F9BDB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890" w:type="dxa"/>
          </w:tcPr>
          <w:p w14:paraId="27F02199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245B7AF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7A48AE5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4EFC" w:rsidRPr="00EF18C5" w14:paraId="66A24BBF" w14:textId="77777777" w:rsidTr="00E5369E">
        <w:tc>
          <w:tcPr>
            <w:tcW w:w="5400" w:type="dxa"/>
          </w:tcPr>
          <w:p w14:paraId="1CC06465" w14:textId="030A38CD" w:rsidR="00D54EFC" w:rsidRPr="00D54EFC" w:rsidRDefault="00A3694B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</w:t>
            </w:r>
            <w:r w:rsidR="00B5520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5520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เคอรี่ เอ็กซ์เพรส เบทาโกร จำกัด</w:t>
            </w:r>
          </w:p>
        </w:tc>
        <w:tc>
          <w:tcPr>
            <w:tcW w:w="1890" w:type="dxa"/>
          </w:tcPr>
          <w:p w14:paraId="1BD837F5" w14:textId="621358C8" w:rsidR="00D54EFC" w:rsidRPr="00EF18C5" w:rsidRDefault="00CB0960" w:rsidP="00A36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50E76D7F" w14:textId="77777777" w:rsidR="00D54EFC" w:rsidRPr="00EF18C5" w:rsidRDefault="00D54EF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9608384" w14:textId="4B65FDBB" w:rsidR="00D54EFC" w:rsidRPr="00EF18C5" w:rsidRDefault="00CB096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EF18C5" w14:paraId="404148F6" w14:textId="77777777" w:rsidTr="00E5369E">
        <w:tc>
          <w:tcPr>
            <w:tcW w:w="5400" w:type="dxa"/>
          </w:tcPr>
          <w:p w14:paraId="2981D2B8" w14:textId="54A95685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0F29D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890" w:type="dxa"/>
            <w:shd w:val="clear" w:color="auto" w:fill="auto"/>
          </w:tcPr>
          <w:p w14:paraId="747D94AA" w14:textId="15CB79A8" w:rsidR="0077574C" w:rsidRPr="00EF18C5" w:rsidRDefault="00A44274" w:rsidP="009E5F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096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0BD23F7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1964EA" w14:textId="34EDCA57" w:rsidR="0077574C" w:rsidRPr="00EF18C5" w:rsidRDefault="00CB096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574C" w:rsidRPr="00D11157" w14:paraId="4255C845" w14:textId="77777777" w:rsidTr="00E5369E">
        <w:tc>
          <w:tcPr>
            <w:tcW w:w="5400" w:type="dxa"/>
          </w:tcPr>
          <w:p w14:paraId="2398EB0C" w14:textId="77777777" w:rsidR="0077574C" w:rsidRPr="00031F4C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890" w:type="dxa"/>
            <w:shd w:val="clear" w:color="auto" w:fill="auto"/>
          </w:tcPr>
          <w:p w14:paraId="3C7DF17E" w14:textId="2105FE57" w:rsidR="0077574C" w:rsidRPr="00E63B5D" w:rsidRDefault="0077574C" w:rsidP="00CB0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6A64936" w14:textId="77777777" w:rsidR="0077574C" w:rsidRPr="00E63B5D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980" w:type="dxa"/>
            <w:shd w:val="clear" w:color="auto" w:fill="auto"/>
          </w:tcPr>
          <w:p w14:paraId="74537FAB" w14:textId="77777777" w:rsidR="0077574C" w:rsidRPr="00E63B5D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77574C" w:rsidRPr="00EF18C5" w14:paraId="489AD40A" w14:textId="77777777" w:rsidTr="00E5369E">
        <w:tc>
          <w:tcPr>
            <w:tcW w:w="5400" w:type="dxa"/>
          </w:tcPr>
          <w:p w14:paraId="6FF0D05C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890" w:type="dxa"/>
            <w:shd w:val="clear" w:color="auto" w:fill="auto"/>
          </w:tcPr>
          <w:p w14:paraId="04765CB3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9"/>
              </w:tabs>
              <w:spacing w:line="240" w:lineRule="auto"/>
              <w:ind w:left="-108" w:right="-5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CEFB7E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5E930104" w14:textId="77777777" w:rsidR="0077574C" w:rsidRPr="00EF18C5" w:rsidRDefault="0077574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47F28" w:rsidRPr="00EF18C5" w14:paraId="3765755F" w14:textId="77777777" w:rsidTr="00E5369E">
        <w:tc>
          <w:tcPr>
            <w:tcW w:w="5400" w:type="dxa"/>
          </w:tcPr>
          <w:p w14:paraId="547AC81A" w14:textId="226FEEB9" w:rsidR="00E47F28" w:rsidRPr="00966051" w:rsidRDefault="00E47F28" w:rsidP="009D51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CF5310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CF5310" w:rsidRPr="00CF5310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8B3030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B3030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="00E536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966051">
              <w:rPr>
                <w:rFonts w:asciiTheme="majorBidi" w:hAnsiTheme="majorBidi"/>
                <w:sz w:val="30"/>
                <w:szCs w:val="30"/>
              </w:rPr>
              <w:t>(</w:t>
            </w:r>
            <w:r w:rsidR="00966051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</w:t>
            </w:r>
            <w:r w:rsidR="00E5369E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="009660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966051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660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อายิโนะโมะโต๊ะ </w:t>
            </w:r>
            <w:r w:rsidR="009660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9660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9660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66051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9660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966051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966051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966051"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55B6065" w14:textId="07D424FA" w:rsidR="00E47F28" w:rsidRPr="006E2FF2" w:rsidRDefault="00CB0960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 w:rsidRPr="00CB0960">
              <w:rPr>
                <w:rFonts w:asciiTheme="majorBidi" w:hAnsiTheme="majorBidi"/>
                <w:sz w:val="30"/>
                <w:szCs w:val="30"/>
              </w:rPr>
              <w:t>(143)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8DB917" w14:textId="77777777" w:rsidR="00E47F28" w:rsidRPr="00EF18C5" w:rsidRDefault="00E47F28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61027C3F" w14:textId="4AAA00DA" w:rsidR="00E47F28" w:rsidRDefault="00CB0960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  <w:cs/>
              </w:rPr>
            </w:pPr>
            <w:r w:rsidRPr="00CB0960">
              <w:rPr>
                <w:rFonts w:asciiTheme="majorBidi" w:hAnsiTheme="majorBidi"/>
                <w:sz w:val="30"/>
                <w:szCs w:val="30"/>
              </w:rPr>
              <w:t>(143)</w:t>
            </w:r>
          </w:p>
        </w:tc>
      </w:tr>
      <w:tr w:rsidR="00D57D7A" w:rsidRPr="00EF18C5" w14:paraId="5D87F0C0" w14:textId="77777777" w:rsidTr="00E5369E">
        <w:tc>
          <w:tcPr>
            <w:tcW w:w="5400" w:type="dxa"/>
          </w:tcPr>
          <w:p w14:paraId="7A247479" w14:textId="02A35C0E" w:rsidR="00D57D7A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</w:t>
            </w:r>
            <w:r w:rsidR="00173EA4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173EA4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A5951" w:rsidRPr="00CF5310">
              <w:rPr>
                <w:rFonts w:asciiTheme="majorBidi" w:hAnsiTheme="majorBidi" w:hint="cs"/>
                <w:sz w:val="30"/>
                <w:szCs w:val="30"/>
                <w:cs/>
              </w:rPr>
              <w:t>เบทาโกร</w:t>
            </w:r>
            <w:r w:rsidR="000A5951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A5951" w:rsidRPr="00CF5310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0A5951" w:rsidRPr="00CF5310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A5951" w:rsidRPr="00CF5310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0A5951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A59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  <w:r w:rsidR="000A59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A5951">
              <w:rPr>
                <w:rFonts w:asciiTheme="majorBidi" w:hAnsiTheme="majorBidi"/>
                <w:sz w:val="30"/>
                <w:szCs w:val="30"/>
              </w:rPr>
              <w:t>(</w:t>
            </w:r>
            <w:r w:rsidR="000A5951">
              <w:rPr>
                <w:rFonts w:asciiTheme="majorBidi" w:hAnsiTheme="majorBidi" w:hint="cs"/>
                <w:sz w:val="30"/>
                <w:szCs w:val="30"/>
                <w:cs/>
              </w:rPr>
              <w:t xml:space="preserve">เดิมชื่อ </w:t>
            </w:r>
            <w:r w:rsidR="000A59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0A5951" w:rsidRPr="00DA029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A595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อายิโนะโมะโต๊ะ </w:t>
            </w:r>
            <w:r w:rsidR="000A5951" w:rsidRPr="00DA0294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เบทา</w:t>
            </w:r>
            <w:r w:rsidR="000A5951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โกร</w:t>
            </w:r>
            <w:r w:rsidR="000A59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572B5C">
              <w:rPr>
                <w:rFonts w:asciiTheme="majorBidi" w:hAnsiTheme="majorBidi"/>
                <w:sz w:val="30"/>
                <w:szCs w:val="30"/>
              </w:rPr>
              <w:br/>
            </w:r>
            <w:r w:rsidR="000A5951" w:rsidRPr="00906AE4">
              <w:rPr>
                <w:rFonts w:asciiTheme="majorBidi" w:hAnsiTheme="majorBidi" w:hint="cs"/>
                <w:sz w:val="30"/>
                <w:szCs w:val="30"/>
                <w:cs/>
              </w:rPr>
              <w:t>สเปเชียลตี้</w:t>
            </w:r>
            <w:r w:rsidR="000A5951" w:rsidRPr="00906AE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="000A5951" w:rsidRPr="00906AE4">
              <w:rPr>
                <w:rFonts w:asciiTheme="majorBidi" w:hAnsiTheme="majorBidi" w:hint="cs"/>
                <w:sz w:val="30"/>
                <w:szCs w:val="30"/>
                <w:cs/>
              </w:rPr>
              <w:t>ฟู้ดส์</w:t>
            </w:r>
            <w:r w:rsidR="000A5951">
              <w:rPr>
                <w:rFonts w:asciiTheme="majorBidi" w:hAnsiTheme="majorBidi" w:hint="cs"/>
                <w:sz w:val="30"/>
                <w:szCs w:val="30"/>
                <w:cs/>
              </w:rPr>
              <w:t xml:space="preserve"> จำกัด</w:t>
            </w:r>
            <w:r w:rsidR="000A5951">
              <w:rPr>
                <w:rFonts w:asciiTheme="majorBidi" w:hAnsiTheme="majorBidi"/>
                <w:sz w:val="30"/>
                <w:szCs w:val="30"/>
              </w:rPr>
              <w:t>)</w:t>
            </w:r>
            <w:r w:rsidR="00572B5C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973974">
              <w:rPr>
                <w:rFonts w:asciiTheme="majorBidi" w:hAnsiTheme="majorBidi" w:hint="cs"/>
                <w:sz w:val="30"/>
                <w:szCs w:val="30"/>
                <w:cs/>
              </w:rPr>
              <w:t>เป็นบริษัทย่อย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39547CE" w14:textId="58B3DDE3" w:rsidR="00D57D7A" w:rsidRDefault="007E4CE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 w:rsidRPr="007E4CEA">
              <w:rPr>
                <w:rFonts w:asciiTheme="majorBidi" w:hAnsiTheme="majorBidi"/>
                <w:sz w:val="30"/>
                <w:szCs w:val="30"/>
              </w:rPr>
              <w:t>(71)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F0A1CB" w14:textId="77777777" w:rsidR="00D57D7A" w:rsidRPr="00EF18C5" w:rsidRDefault="00D57D7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5A7BE187" w14:textId="77409D50" w:rsidR="00D57D7A" w:rsidRDefault="007E4CEA" w:rsidP="008B30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/>
                <w:sz w:val="30"/>
                <w:szCs w:val="30"/>
              </w:rPr>
            </w:pPr>
            <w:r w:rsidRPr="007E4CEA">
              <w:rPr>
                <w:rFonts w:asciiTheme="majorBidi" w:hAnsiTheme="majorBidi"/>
                <w:sz w:val="30"/>
                <w:szCs w:val="30"/>
              </w:rPr>
              <w:t>(48)</w:t>
            </w:r>
          </w:p>
        </w:tc>
      </w:tr>
      <w:tr w:rsidR="00507286" w:rsidRPr="00EF18C5" w14:paraId="5C7A7AAB" w14:textId="77777777" w:rsidTr="00E5369E">
        <w:tc>
          <w:tcPr>
            <w:tcW w:w="5400" w:type="dxa"/>
          </w:tcPr>
          <w:p w14:paraId="0BDA44D4" w14:textId="3C42F8FF" w:rsidR="00507286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890" w:type="dxa"/>
            <w:shd w:val="clear" w:color="auto" w:fill="auto"/>
          </w:tcPr>
          <w:p w14:paraId="4F8F2CB7" w14:textId="28AAC7F7" w:rsidR="00507286" w:rsidRPr="00F01B45" w:rsidRDefault="00E2638F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7E4CEA" w:rsidRPr="007E4CE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B34F0F" w14:textId="77777777" w:rsidR="00507286" w:rsidRPr="00EF18C5" w:rsidRDefault="00507286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73ECBF79" w14:textId="7EB71139" w:rsidR="00507286" w:rsidRDefault="006F1AC4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29DC" w:rsidRPr="00EF18C5" w14:paraId="521DDBD8" w14:textId="77777777" w:rsidTr="00E5369E">
        <w:tc>
          <w:tcPr>
            <w:tcW w:w="5400" w:type="dxa"/>
          </w:tcPr>
          <w:p w14:paraId="2F173C52" w14:textId="3469F0C4" w:rsidR="000F29DC" w:rsidRPr="00EF18C5" w:rsidRDefault="00F01B45" w:rsidP="00F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210" w:hanging="2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</w:t>
            </w:r>
            <w:r w:rsidRPr="00F01B45">
              <w:rPr>
                <w:rFonts w:asciiTheme="majorBidi" w:hAnsiTheme="majorBidi" w:hint="cs"/>
                <w:sz w:val="30"/>
                <w:szCs w:val="30"/>
                <w:cs/>
              </w:rPr>
              <w:t>บัญชี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เบทาโกร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ปอมเม่ ฟู้ด จำกัด</w:t>
            </w:r>
          </w:p>
        </w:tc>
        <w:tc>
          <w:tcPr>
            <w:tcW w:w="1890" w:type="dxa"/>
            <w:shd w:val="clear" w:color="auto" w:fill="auto"/>
          </w:tcPr>
          <w:p w14:paraId="2971E78A" w14:textId="3A6F9F00" w:rsidR="000F29DC" w:rsidRPr="00F01B45" w:rsidRDefault="007E4CEA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E4CEA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11CC5321" w14:textId="77777777" w:rsidR="000F29DC" w:rsidRPr="00EF18C5" w:rsidRDefault="000F29D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69DE317" w14:textId="501CA686" w:rsidR="000F29DC" w:rsidRDefault="006F1AC4" w:rsidP="00492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3775" w:rsidRPr="00EF18C5" w14:paraId="5DF6A41E" w14:textId="77777777" w:rsidTr="00E5369E">
        <w:tc>
          <w:tcPr>
            <w:tcW w:w="5400" w:type="dxa"/>
          </w:tcPr>
          <w:p w14:paraId="544504C8" w14:textId="4EDB0A25" w:rsidR="00523775" w:rsidRDefault="0052377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23775">
              <w:rPr>
                <w:rFonts w:asciiTheme="majorBidi" w:hAnsi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90" w:type="dxa"/>
            <w:shd w:val="clear" w:color="auto" w:fill="auto"/>
          </w:tcPr>
          <w:p w14:paraId="76D54C7D" w14:textId="5E1E48DA" w:rsidR="00523775" w:rsidRPr="000F29DC" w:rsidRDefault="007E4CEA" w:rsidP="00D5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line="240" w:lineRule="auto"/>
              <w:ind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7E4CE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270" w:type="dxa"/>
            <w:shd w:val="clear" w:color="auto" w:fill="auto"/>
          </w:tcPr>
          <w:p w14:paraId="6FE43D76" w14:textId="77777777" w:rsidR="00523775" w:rsidRPr="00EF18C5" w:rsidRDefault="00523775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2216C0FE" w14:textId="762D5564" w:rsidR="00523775" w:rsidRDefault="006F1AC4" w:rsidP="00847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31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945EEAF" w14:textId="77777777" w:rsidR="00631301" w:rsidRDefault="00631301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1C450" w14:textId="77777777" w:rsidR="00C94673" w:rsidRDefault="00C94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7DBB71" w14:textId="7A295654" w:rsidR="007E79CC" w:rsidRPr="0074426E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480562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480562">
        <w:rPr>
          <w:rFonts w:asciiTheme="majorBidi" w:hAnsiTheme="majorBidi" w:cstheme="majorBidi"/>
          <w:sz w:val="30"/>
          <w:szCs w:val="30"/>
        </w:rPr>
        <w:t>2567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</w:t>
      </w:r>
      <w:r w:rsidRPr="00480562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ชำระค่าหุ้นสามัญเพิ่มทุน</w:t>
      </w:r>
      <w:r w:rsidRPr="00480562">
        <w:rPr>
          <w:rFonts w:asciiTheme="majorBidi" w:hAnsiTheme="majorBidi" w:cstheme="majorBidi"/>
          <w:sz w:val="30"/>
          <w:szCs w:val="30"/>
          <w:cs/>
        </w:rPr>
        <w:t>ของบริษัท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ซึ่งเป็นบริษัทย่อยจำนวน </w:t>
      </w:r>
      <w:r w:rsidRPr="00480562">
        <w:rPr>
          <w:rFonts w:asciiTheme="majorBidi" w:hAnsiTheme="majorBidi" w:cstheme="majorBidi"/>
          <w:sz w:val="30"/>
          <w:szCs w:val="30"/>
        </w:rPr>
        <w:t xml:space="preserve">210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 ซึ่งต่อมา</w:t>
      </w:r>
      <w:r w:rsidRPr="00480562">
        <w:rPr>
          <w:rFonts w:asciiTheme="majorBidi" w:hAnsiTheme="majorBidi" w:cstheme="majorBidi"/>
          <w:sz w:val="30"/>
          <w:szCs w:val="30"/>
          <w:cs/>
        </w:rPr>
        <w:t>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ได้จ่ายชำระค่าหุ้นสามัญเพิ่มทุนของ</w:t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80562">
        <w:rPr>
          <w:rFonts w:asciiTheme="majorBidi" w:hAnsiTheme="majorBidi" w:cstheme="majorBidi"/>
          <w:sz w:val="30"/>
          <w:szCs w:val="30"/>
        </w:rPr>
        <w:br/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Pr="00480562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 จำนวน </w:t>
      </w:r>
      <w:r w:rsidRPr="00480562">
        <w:rPr>
          <w:rFonts w:asciiTheme="majorBidi" w:hAnsiTheme="majorBidi" w:cstheme="majorBidi"/>
          <w:sz w:val="30"/>
          <w:szCs w:val="30"/>
        </w:rPr>
        <w:t xml:space="preserve">7.40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Pr="00480562">
        <w:rPr>
          <w:rFonts w:asciiTheme="majorBidi" w:hAnsiTheme="majorBidi" w:cstheme="majorBidi"/>
          <w:sz w:val="30"/>
          <w:szCs w:val="30"/>
        </w:rPr>
        <w:t xml:space="preserve">200.76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65531E">
        <w:rPr>
          <w:rFonts w:asciiTheme="majorBidi" w:hAnsiTheme="majorBidi" w:cstheme="majorBidi"/>
          <w:sz w:val="30"/>
          <w:szCs w:val="30"/>
        </w:rPr>
        <w:t xml:space="preserve"> </w:t>
      </w:r>
    </w:p>
    <w:p w14:paraId="3D8CCA66" w14:textId="77777777" w:rsidR="007E79CC" w:rsidRPr="0074426E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D3D778E" w14:textId="5B23AD01" w:rsidR="007E79CC" w:rsidRPr="007A589D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ในเดือนมีนาคม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575E2">
        <w:rPr>
          <w:rFonts w:asciiTheme="majorBidi" w:hAnsiTheme="majorBidi"/>
          <w:sz w:val="30"/>
          <w:szCs w:val="30"/>
        </w:rPr>
        <w:t>(</w:t>
      </w:r>
      <w:r w:rsidR="008575E2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="008575E2" w:rsidRPr="00DA0294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8575E2" w:rsidRPr="00DA029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575E2">
        <w:rPr>
          <w:rFonts w:asciiTheme="majorBidi" w:hAnsiTheme="majorBidi" w:cstheme="majorBidi" w:hint="cs"/>
          <w:sz w:val="30"/>
          <w:szCs w:val="30"/>
          <w:cs/>
        </w:rPr>
        <w:t xml:space="preserve">อายิโนะโมะโต๊ะ </w:t>
      </w:r>
      <w:r w:rsidR="008575E2" w:rsidRPr="00DA0294">
        <w:rPr>
          <w:rFonts w:asciiTheme="majorBidi" w:hAnsiTheme="majorBidi" w:cstheme="majorBidi" w:hint="cs"/>
          <w:sz w:val="30"/>
          <w:szCs w:val="30"/>
          <w:cs/>
        </w:rPr>
        <w:t>เบทา</w:t>
      </w:r>
      <w:r w:rsidR="008575E2">
        <w:rPr>
          <w:rFonts w:asciiTheme="majorBidi" w:hAnsiTheme="majorBidi" w:cstheme="majorBidi" w:hint="cs"/>
          <w:sz w:val="30"/>
          <w:szCs w:val="30"/>
          <w:cs/>
        </w:rPr>
        <w:t>โกร</w:t>
      </w:r>
      <w:r w:rsidR="008575E2" w:rsidRPr="00906AE4">
        <w:rPr>
          <w:rFonts w:asciiTheme="majorBidi" w:hAnsiTheme="majorBidi"/>
          <w:sz w:val="30"/>
          <w:szCs w:val="30"/>
          <w:cs/>
        </w:rPr>
        <w:t xml:space="preserve"> </w:t>
      </w:r>
      <w:r w:rsidR="008575E2">
        <w:rPr>
          <w:rFonts w:asciiTheme="majorBidi" w:hAnsiTheme="majorBidi"/>
          <w:sz w:val="30"/>
          <w:szCs w:val="30"/>
          <w:cs/>
        </w:rPr>
        <w:br/>
      </w:r>
      <w:r w:rsidR="008575E2" w:rsidRPr="00906AE4">
        <w:rPr>
          <w:rFonts w:asciiTheme="majorBidi" w:hAnsiTheme="majorBidi" w:hint="cs"/>
          <w:sz w:val="30"/>
          <w:szCs w:val="30"/>
          <w:cs/>
        </w:rPr>
        <w:t>สเปเชียลตี้</w:t>
      </w:r>
      <w:r w:rsidR="008575E2" w:rsidRPr="00906AE4">
        <w:rPr>
          <w:rFonts w:asciiTheme="majorBidi" w:hAnsiTheme="majorBidi"/>
          <w:sz w:val="30"/>
          <w:szCs w:val="30"/>
          <w:cs/>
        </w:rPr>
        <w:t xml:space="preserve"> </w:t>
      </w:r>
      <w:r w:rsidR="008575E2" w:rsidRPr="00906AE4">
        <w:rPr>
          <w:rFonts w:asciiTheme="majorBidi" w:hAnsiTheme="majorBidi" w:hint="cs"/>
          <w:sz w:val="30"/>
          <w:szCs w:val="30"/>
          <w:cs/>
        </w:rPr>
        <w:t>ฟู้ดส์</w:t>
      </w:r>
      <w:r w:rsidR="008575E2">
        <w:rPr>
          <w:rFonts w:asciiTheme="majorBidi" w:hAnsiTheme="majorBidi" w:hint="cs"/>
          <w:sz w:val="30"/>
          <w:szCs w:val="30"/>
          <w:cs/>
        </w:rPr>
        <w:t xml:space="preserve"> จำกัด</w:t>
      </w:r>
      <w:r w:rsidR="008575E2">
        <w:rPr>
          <w:rFonts w:asciiTheme="majorBidi" w:hAnsiTheme="majorBidi"/>
          <w:sz w:val="30"/>
          <w:szCs w:val="30"/>
        </w:rPr>
        <w:t>)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8575E2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ซึ่งเป็นกิจการร่วมค้า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ได้ลดทุนจดทะเบียนซึ่งบริษัทได้ลดเงินลงทุนตามสัดส่วนจำนวน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0010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 xml:space="preserve">143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ต่อมาบริษัทได้มาซึ่งอำนาจควบคุมในบริษัท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7A589D">
        <w:rPr>
          <w:rFonts w:asciiTheme="majorBidi" w:hAnsiTheme="majorBidi"/>
          <w:spacing w:val="-4"/>
          <w:sz w:val="30"/>
          <w:szCs w:val="30"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จำกัด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โดยคณะกรรมการบริษัท</w:t>
      </w:r>
      <w:r w:rsidR="00000106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มีมติอนุมัติให้บริษัทเข้าซื้อหุ้นสามัญเพิ่มเติมจำนวน</w:t>
      </w:r>
      <w:r w:rsidRPr="007A589D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4.97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คิดเป็นร้อยละ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51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ของหุ้นที่ชำระแล้วทั้งหมดของ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 จำกัด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ในราคาหุ้นละ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16.10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บาท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เป็นจำนวน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80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ล้านบาท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มีผลทำให้บริษัท</w:t>
      </w:r>
      <w:r w:rsidR="00000106">
        <w:rPr>
          <w:rFonts w:asciiTheme="majorBidi" w:hAnsiTheme="majorBidi"/>
          <w:spacing w:val="-4"/>
          <w:sz w:val="30"/>
          <w:szCs w:val="30"/>
          <w:cs/>
        </w:rPr>
        <w:br/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ถือหุ้นสามัญของ บริษัท 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รวม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9.75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ล้านหุ้น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 xml:space="preserve">คิดเป็นร้อยละ </w:t>
      </w:r>
      <w:r w:rsidRPr="007A589D">
        <w:rPr>
          <w:rFonts w:asciiTheme="majorBidi" w:hAnsiTheme="majorBidi"/>
          <w:spacing w:val="-4"/>
          <w:sz w:val="30"/>
          <w:szCs w:val="30"/>
        </w:rPr>
        <w:t xml:space="preserve">99.9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ทั้งนี้ผู้บริหารได้ประเมินแล้วว่าบริษัทมีอำนาจควบคุมกิจการในบริษัท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 จำกัด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และเป็นผลให้บริษัท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เปลี่ยนสถานะจากการร่วมค้าเป็นบริษัทย่อยของบริษัท ในการจัดทำกำไรขาดทุนเบ็ดเสร็จรวมสำหรับงวด</w:t>
      </w:r>
      <w:r w:rsidR="0039725E">
        <w:rPr>
          <w:rFonts w:asciiTheme="majorBidi" w:hAnsiTheme="majorBidi" w:hint="cs"/>
          <w:spacing w:val="-4"/>
          <w:sz w:val="30"/>
          <w:szCs w:val="30"/>
          <w:cs/>
        </w:rPr>
        <w:t>สามเดือนและ</w:t>
      </w:r>
      <w:r w:rsidR="003C7F80">
        <w:rPr>
          <w:rFonts w:asciiTheme="majorBidi" w:hAnsiTheme="majorBidi" w:hint="cs"/>
          <w:spacing w:val="-4"/>
          <w:sz w:val="30"/>
          <w:szCs w:val="30"/>
          <w:cs/>
        </w:rPr>
        <w:t>เก้า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เดือนสิ้นสุดวันที่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3</w:t>
      </w:r>
      <w:r>
        <w:rPr>
          <w:rFonts w:asciiTheme="majorBidi" w:hAnsiTheme="majorBidi" w:cstheme="majorBidi"/>
          <w:spacing w:val="-4"/>
          <w:sz w:val="30"/>
          <w:szCs w:val="30"/>
        </w:rPr>
        <w:t xml:space="preserve">0 </w:t>
      </w:r>
      <w:r w:rsidR="003C7F80">
        <w:rPr>
          <w:rFonts w:asciiTheme="majorBidi" w:hAnsiTheme="majorBidi" w:cstheme="majorBidi" w:hint="cs"/>
          <w:spacing w:val="-4"/>
          <w:sz w:val="30"/>
          <w:szCs w:val="30"/>
          <w:cs/>
        </w:rPr>
        <w:t>กันยา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ยน </w:t>
      </w:r>
      <w:r w:rsidRPr="007A589D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กลุ่มบริษัทได้รวมผลดำเนินงานของบริษัท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ตั้งแต่วันที่</w:t>
      </w:r>
      <w:r>
        <w:rPr>
          <w:rFonts w:asciiTheme="majorBidi" w:hAnsiTheme="majorBidi" w:hint="cs"/>
          <w:spacing w:val="-4"/>
          <w:sz w:val="30"/>
          <w:szCs w:val="30"/>
          <w:cs/>
        </w:rPr>
        <w:t>มีอำนาจควบคุม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</w:p>
    <w:p w14:paraId="1A206DE3" w14:textId="77777777" w:rsidR="007E79CC" w:rsidRPr="00A92417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9245522" w14:textId="77777777" w:rsidR="007E79CC" w:rsidRPr="00276010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ซื้อธุรกิจดังกล่าวข้างต้นกลุ่มบริษัทอยู่ในระหว่างจ้างผู้ประเมินราคาอิสระเพื่อประเมินมูลค่ายุติธรรมของสินทรัพย์และหนี้สินที่ได้รับม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การประเมินมูลค่ายังอยู่ในขั้นตอนดำเนินงาน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อย่างไรก็ตาม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/>
          <w:spacing w:val="-4"/>
          <w:sz w:val="30"/>
          <w:szCs w:val="30"/>
        </w:rPr>
        <w:br/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กลุ่มบริษัทจะมีการทบทวนอย่างต่อเนื่องในระหว่างช่วงเวลาที่วัดมูลค่า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ณ</w:t>
      </w:r>
      <w:r w:rsidRPr="007A589D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7A589D">
        <w:rPr>
          <w:rFonts w:asciiTheme="majorBidi" w:hAnsiTheme="majorBidi" w:hint="cs"/>
          <w:spacing w:val="-4"/>
          <w:sz w:val="30"/>
          <w:szCs w:val="30"/>
          <w:cs/>
        </w:rPr>
        <w:t>วันที่ซื้อธุรกิจบริษัทจะทำการปรับปรุงมูลค่ายุติธรรม</w:t>
      </w:r>
      <w:r w:rsidRPr="00276010">
        <w:rPr>
          <w:rFonts w:asciiTheme="majorBidi" w:hAnsiTheme="majorBidi" w:hint="cs"/>
          <w:spacing w:val="-4"/>
          <w:sz w:val="30"/>
          <w:szCs w:val="30"/>
          <w:cs/>
        </w:rPr>
        <w:t>ดังกล่าว</w:t>
      </w:r>
    </w:p>
    <w:p w14:paraId="31E2F7FB" w14:textId="77777777" w:rsidR="007E79CC" w:rsidRPr="00276010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B5030F9" w14:textId="77777777" w:rsidR="007E79CC" w:rsidRDefault="007E79CC" w:rsidP="007E7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ในเดือนเมษายน 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 เบทาโกร ฟู้ดส์ จำกัด ซึ่งเป็นบริษัทย่อยและ บริษัท เบทาโกร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ปอมเม่ ฟู้ด จำกัด ซึ่งเป็นกิจการร่วมค้า ได้จดทะเบียนเสร็จการชำระบัญชีกับกรมพัฒนาธุรกิจการค้า</w:t>
      </w:r>
    </w:p>
    <w:p w14:paraId="6F020107" w14:textId="14A5EB8D" w:rsidR="00A92417" w:rsidRDefault="00A92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5CE76CD9" w14:textId="3B83AB51" w:rsidR="005009AD" w:rsidRPr="00EF18C5" w:rsidRDefault="00783249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ที่ดิน อาคารและอุปกรณ์</w:t>
      </w:r>
    </w:p>
    <w:p w14:paraId="7C48EC09" w14:textId="4CCDCC19" w:rsidR="008021BA" w:rsidRPr="00A92417" w:rsidRDefault="008021BA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107"/>
        <w:gridCol w:w="252"/>
        <w:gridCol w:w="1107"/>
        <w:gridCol w:w="243"/>
        <w:gridCol w:w="1107"/>
        <w:gridCol w:w="237"/>
        <w:gridCol w:w="1104"/>
      </w:tblGrid>
      <w:tr w:rsidR="00E410E0" w:rsidRPr="00EF18C5" w14:paraId="0392D514" w14:textId="77777777" w:rsidTr="00B35C8D">
        <w:trPr>
          <w:tblHeader/>
        </w:trPr>
        <w:tc>
          <w:tcPr>
            <w:tcW w:w="4212" w:type="dxa"/>
          </w:tcPr>
          <w:p w14:paraId="64A35336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6" w:type="dxa"/>
            <w:gridSpan w:val="3"/>
          </w:tcPr>
          <w:p w14:paraId="68BC38AC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43" w:type="dxa"/>
          </w:tcPr>
          <w:p w14:paraId="17D71A92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shd w:val="clear" w:color="auto" w:fill="auto"/>
          </w:tcPr>
          <w:p w14:paraId="3222FEB9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80562" w:rsidRPr="00EF18C5" w14:paraId="79B41A56" w14:textId="77777777" w:rsidTr="00B35C8D">
        <w:trPr>
          <w:tblHeader/>
        </w:trPr>
        <w:tc>
          <w:tcPr>
            <w:tcW w:w="4212" w:type="dxa"/>
          </w:tcPr>
          <w:p w14:paraId="330519E3" w14:textId="79B429D8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61602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BD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07" w:type="dxa"/>
          </w:tcPr>
          <w:p w14:paraId="65BEE717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shd w:val="clear" w:color="auto" w:fill="auto"/>
          </w:tcPr>
          <w:p w14:paraId="67B43E16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</w:tcPr>
          <w:p w14:paraId="08BEBEF1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</w:tcPr>
          <w:p w14:paraId="18AFDB13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14:paraId="2D74323C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7" w:type="dxa"/>
            <w:shd w:val="clear" w:color="auto" w:fill="auto"/>
          </w:tcPr>
          <w:p w14:paraId="5DB7E277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</w:tcPr>
          <w:p w14:paraId="7277D1AF" w14:textId="77777777" w:rsidR="00480562" w:rsidRPr="00EF18C5" w:rsidRDefault="00480562" w:rsidP="004805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E410E0" w:rsidRPr="00EF18C5" w14:paraId="09CFBD98" w14:textId="77777777" w:rsidTr="00B35C8D">
        <w:trPr>
          <w:tblHeader/>
        </w:trPr>
        <w:tc>
          <w:tcPr>
            <w:tcW w:w="4212" w:type="dxa"/>
          </w:tcPr>
          <w:p w14:paraId="0D634783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57" w:type="dxa"/>
            <w:gridSpan w:val="7"/>
          </w:tcPr>
          <w:p w14:paraId="34BB2037" w14:textId="77777777" w:rsidR="00E410E0" w:rsidRPr="00EF18C5" w:rsidRDefault="00E410E0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2CBE" w:rsidRPr="00EF18C5" w14:paraId="61704381" w14:textId="77777777" w:rsidTr="00911F66">
        <w:tc>
          <w:tcPr>
            <w:tcW w:w="4212" w:type="dxa"/>
          </w:tcPr>
          <w:p w14:paraId="01A91B02" w14:textId="1F5DC338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4F7DC456" w14:textId="12E366E2" w:rsidR="00992CBE" w:rsidRPr="00AB6E7B" w:rsidRDefault="00D12B19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12B1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E4564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BA2D1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6E20251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77FB205" w14:textId="6B3AA1E0" w:rsidR="00992CBE" w:rsidRPr="00EF18C5" w:rsidRDefault="00992CBE" w:rsidP="00BD75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8DD466E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2BE3B0EB" w14:textId="7936FDB9" w:rsidR="00992CBE" w:rsidRPr="00EF18C5" w:rsidRDefault="00BA2D1F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F3327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0701BC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7CDA6561" w14:textId="5F03AF5D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527</w:t>
            </w:r>
          </w:p>
        </w:tc>
      </w:tr>
      <w:tr w:rsidR="00992CBE" w:rsidRPr="00EF18C5" w14:paraId="581F7B3F" w14:textId="77777777" w:rsidTr="00911F66">
        <w:tc>
          <w:tcPr>
            <w:tcW w:w="4212" w:type="dxa"/>
          </w:tcPr>
          <w:p w14:paraId="2ADAA313" w14:textId="6D55979C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20AEE95E" w14:textId="7FAE8489" w:rsidR="00992CBE" w:rsidRPr="00AB6E7B" w:rsidRDefault="00D12B19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13B9057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151D479A" w14:textId="7D6D9607" w:rsidR="00992CBE" w:rsidRPr="00EF18C5" w:rsidRDefault="00992CBE" w:rsidP="00DA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50AB4D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C85FF8" w14:textId="3103248E" w:rsidR="00992CBE" w:rsidRPr="00EF18C5" w:rsidRDefault="00532914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11F6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616935F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B207B1A" w14:textId="551A2644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992CBE" w:rsidRPr="00EF18C5" w14:paraId="060B615E" w14:textId="77777777" w:rsidTr="00911F66">
        <w:tc>
          <w:tcPr>
            <w:tcW w:w="4212" w:type="dxa"/>
          </w:tcPr>
          <w:p w14:paraId="4AC801D1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ผลต่างจากการแปลงค่างบการเงินสุทธิ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5FA9846" w14:textId="4E836C3C" w:rsidR="00992CBE" w:rsidRPr="00AB6E7B" w:rsidRDefault="00D12B19" w:rsidP="00592D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29B09E1B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7AE4234" w14:textId="4F874DB8" w:rsidR="00992CBE" w:rsidRPr="00EF18C5" w:rsidRDefault="00992CBE" w:rsidP="00DA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32EC145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3B961FC" w14:textId="5ADDCCDC" w:rsidR="00992CBE" w:rsidRPr="00EF18C5" w:rsidRDefault="0055304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F0EC5E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0AA8BA9A" w14:textId="0C44689A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B65D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350A1" w:rsidRPr="00EF18C5" w14:paraId="2047EF7D" w14:textId="77777777" w:rsidTr="00911F66">
        <w:tc>
          <w:tcPr>
            <w:tcW w:w="4212" w:type="dxa"/>
          </w:tcPr>
          <w:p w14:paraId="14E38C02" w14:textId="6364EB4D" w:rsidR="00C350A1" w:rsidRPr="00EF18C5" w:rsidRDefault="00C350A1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ซื้อ</w:t>
            </w:r>
            <w:r w:rsidRPr="004B4FCF">
              <w:rPr>
                <w:rFonts w:asciiTheme="majorBidi" w:hAnsiTheme="majorBidi" w:hint="cs"/>
                <w:sz w:val="30"/>
                <w:szCs w:val="30"/>
                <w:cs/>
              </w:rPr>
              <w:t>ธุรกิจ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87EE018" w14:textId="401612F9" w:rsidR="00C350A1" w:rsidRPr="00AB6E7B" w:rsidRDefault="00C350A1" w:rsidP="00C3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366801D7" w14:textId="77777777" w:rsidR="00C350A1" w:rsidRPr="00EF18C5" w:rsidRDefault="00C350A1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F1B582A" w14:textId="40F761E0" w:rsidR="00C350A1" w:rsidRDefault="00C350A1" w:rsidP="00C35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1232E6" w14:textId="77777777" w:rsidR="00C350A1" w:rsidRPr="00EF18C5" w:rsidRDefault="00C350A1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4037941F" w14:textId="1E8E50B2" w:rsidR="00C350A1" w:rsidRPr="00EF18C5" w:rsidRDefault="0055304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F3A38B0" w14:textId="77777777" w:rsidR="00C350A1" w:rsidRPr="00EF18C5" w:rsidRDefault="00C350A1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79D8017" w14:textId="3C9985A4" w:rsidR="00C350A1" w:rsidRPr="00AB6E7B" w:rsidRDefault="000675FF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992CBE" w:rsidRPr="00EF18C5" w14:paraId="7683A33B" w14:textId="77777777" w:rsidTr="00911F66">
        <w:tc>
          <w:tcPr>
            <w:tcW w:w="4212" w:type="dxa"/>
          </w:tcPr>
          <w:p w14:paraId="7DA30832" w14:textId="0C5174C9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โอนไปสิทธิการใช้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727E5714" w14:textId="037BD718" w:rsidR="00992CBE" w:rsidRPr="00AB6E7B" w:rsidRDefault="00C350A1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DF9046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2AED0ED" w14:textId="431AA36A" w:rsidR="00992CBE" w:rsidRPr="00EF18C5" w:rsidRDefault="00992CBE" w:rsidP="00DA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920BE8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8DFAE20" w14:textId="34E70A99" w:rsidR="00992CBE" w:rsidRPr="00EF18C5" w:rsidRDefault="0055304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68280293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61F7B264" w14:textId="4B5558FA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AB6E7B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992CBE" w:rsidRPr="00EF18C5" w14:paraId="388275DA" w14:textId="77777777" w:rsidTr="00911F66">
        <w:tc>
          <w:tcPr>
            <w:tcW w:w="4212" w:type="dxa"/>
          </w:tcPr>
          <w:p w14:paraId="64EB86F5" w14:textId="2F35DA8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โอนไปสินทรัพย์ไม่มีตัวตน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505F3">
              <w:rPr>
                <w:rFonts w:asciiTheme="majorBidi" w:hAnsi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07" w:type="dxa"/>
            <w:shd w:val="clear" w:color="auto" w:fill="auto"/>
            <w:vAlign w:val="bottom"/>
          </w:tcPr>
          <w:p w14:paraId="3AA552ED" w14:textId="2CB884EC" w:rsidR="00992CBE" w:rsidRPr="00AB6E7B" w:rsidRDefault="00D12B19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423EE7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36B137A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6DD7372A" w14:textId="31CA16F3" w:rsidR="00992CBE" w:rsidRPr="00EF18C5" w:rsidRDefault="00992CBE" w:rsidP="00DA3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right="-105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6C2C3B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bottom"/>
          </w:tcPr>
          <w:p w14:paraId="74E9DBE0" w14:textId="1083B382" w:rsidR="00992CBE" w:rsidRPr="00EF3396" w:rsidRDefault="00F33279" w:rsidP="00F33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AA517BC" w14:textId="77777777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shd w:val="clear" w:color="auto" w:fill="auto"/>
            <w:vAlign w:val="bottom"/>
          </w:tcPr>
          <w:p w14:paraId="3A8C6EC6" w14:textId="10B564FB" w:rsidR="00992CBE" w:rsidRPr="00EF18C5" w:rsidRDefault="00992CBE" w:rsidP="00992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E847672" w14:textId="77777777" w:rsidR="00DD2576" w:rsidRPr="00A92417" w:rsidRDefault="00DD2576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A9A6731" w14:textId="205C10CC" w:rsidR="0009779B" w:rsidRPr="00EF18C5" w:rsidRDefault="0009779B" w:rsidP="003B11D0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สัญญาเช่า</w:t>
      </w:r>
    </w:p>
    <w:p w14:paraId="6F43D9EF" w14:textId="77777777" w:rsidR="00BD0470" w:rsidRPr="00A92417" w:rsidRDefault="00BD0470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688460B9" w14:textId="5BEE1850" w:rsidR="00D11157" w:rsidRDefault="00D46A21" w:rsidP="007A589D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ในปี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7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 </w:t>
      </w:r>
      <w:r w:rsidR="00F327D3" w:rsidRPr="00EF18C5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E410E0" w:rsidRPr="00EF18C5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F327D3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ได้เข้าทำสัญญา</w:t>
      </w:r>
      <w:r w:rsidR="00CB26B3"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เช่าที่ดิน อาคาร และอุปกรณ์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หลายฉบับ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>เป็นระยะเวลา</w:t>
      </w:r>
      <w:r w:rsidR="0009779B" w:rsidRPr="00EF18C5">
        <w:rPr>
          <w:rFonts w:asciiTheme="majorBidi" w:hAnsiTheme="majorBidi" w:cstheme="majorBidi"/>
          <w:spacing w:val="-2"/>
          <w:sz w:val="30"/>
          <w:szCs w:val="30"/>
          <w:cs/>
        </w:rPr>
        <w:t>ตั้งแต่</w:t>
      </w:r>
      <w:r w:rsidR="00E410E0" w:rsidRPr="00EF18C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3E7FA5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CB26B3" w:rsidRPr="00EF18C5">
        <w:rPr>
          <w:rFonts w:asciiTheme="majorBidi" w:hAnsiTheme="majorBidi"/>
          <w:spacing w:val="-2"/>
          <w:sz w:val="30"/>
          <w:szCs w:val="30"/>
          <w:cs/>
        </w:rPr>
        <w:t xml:space="preserve"> - </w:t>
      </w:r>
      <w:r w:rsidR="00E51C18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="004B5806" w:rsidRPr="00EF18C5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ปี</w:t>
      </w:r>
      <w:r w:rsidR="008F3EAB" w:rsidRPr="00EF18C5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โดยมีการกำหนดอัตราค่าเช่าเป็นรายเดือนและมีสิทธิต่ออายุสัญญาเช่าตา</w:t>
      </w:r>
      <w:r w:rsidR="00A162B3" w:rsidRPr="00EF18C5">
        <w:rPr>
          <w:rFonts w:asciiTheme="majorBidi" w:hAnsiTheme="majorBidi" w:cstheme="majorBidi"/>
          <w:spacing w:val="-2"/>
          <w:sz w:val="30"/>
          <w:szCs w:val="30"/>
          <w:cs/>
        </w:rPr>
        <w:t>ม</w:t>
      </w:r>
      <w:r w:rsidR="00AE586D" w:rsidRPr="00EF18C5">
        <w:rPr>
          <w:rFonts w:asciiTheme="majorBidi" w:hAnsiTheme="majorBidi" w:cstheme="majorBidi"/>
          <w:spacing w:val="-2"/>
          <w:sz w:val="30"/>
          <w:szCs w:val="30"/>
          <w:cs/>
        </w:rPr>
        <w:t>ที่ระบุไว้ในสัญญ</w:t>
      </w:r>
      <w:r w:rsidR="0045397E" w:rsidRPr="00EF18C5">
        <w:rPr>
          <w:rFonts w:asciiTheme="majorBidi" w:hAnsiTheme="majorBidi" w:cstheme="majorBidi"/>
          <w:spacing w:val="-2"/>
          <w:sz w:val="30"/>
          <w:szCs w:val="30"/>
          <w:cs/>
        </w:rPr>
        <w:t>า</w:t>
      </w:r>
    </w:p>
    <w:p w14:paraId="06F10D6B" w14:textId="6C99EF76" w:rsidR="00D11157" w:rsidRPr="00EF18C5" w:rsidRDefault="00D11157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/>
          <w:sz w:val="30"/>
          <w:szCs w:val="30"/>
          <w:cs/>
        </w:rPr>
        <w:sectPr w:rsidR="00D11157" w:rsidRPr="00EF18C5" w:rsidSect="008055C7">
          <w:headerReference w:type="default" r:id="rId11"/>
          <w:footerReference w:type="default" r:id="rId12"/>
          <w:headerReference w:type="first" r:id="rId13"/>
          <w:foot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16"/>
          <w:cols w:space="720"/>
          <w:titlePg/>
        </w:sectPr>
      </w:pPr>
    </w:p>
    <w:p w14:paraId="5513B7DB" w14:textId="1FFF7CEE" w:rsidR="0009779B" w:rsidRPr="00EF18C5" w:rsidRDefault="00EE5CF2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ส่วนงานดำเนินงานและการจำแนกรายได้</w:t>
      </w:r>
    </w:p>
    <w:p w14:paraId="288262B2" w14:textId="77777777" w:rsidR="00EE5CF2" w:rsidRPr="00EF18C5" w:rsidRDefault="00EE5CF2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sz w:val="20"/>
          <w:szCs w:val="20"/>
        </w:rPr>
      </w:pPr>
      <w:bookmarkStart w:id="2" w:name="_Hlk101808080"/>
    </w:p>
    <w:p w14:paraId="17E69307" w14:textId="5DC7EC50" w:rsidR="00616023" w:rsidRPr="00EF18C5" w:rsidRDefault="0061602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ข้อมูลเกี่ยวกับส่วนงานที่รายงานสำหรับงวด</w:t>
      </w:r>
      <w:r w:rsidR="00D50BD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เก้า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50B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กันยายน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</w:p>
    <w:p w14:paraId="19FE5279" w14:textId="4CAEB9CF" w:rsidR="00F74CE8" w:rsidRPr="00EF18C5" w:rsidRDefault="00F74CE8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89"/>
        <w:gridCol w:w="985"/>
        <w:gridCol w:w="180"/>
        <w:gridCol w:w="13"/>
        <w:gridCol w:w="894"/>
        <w:gridCol w:w="182"/>
        <w:gridCol w:w="7"/>
        <w:gridCol w:w="983"/>
        <w:gridCol w:w="182"/>
        <w:gridCol w:w="1079"/>
        <w:gridCol w:w="183"/>
        <w:gridCol w:w="1263"/>
        <w:gridCol w:w="180"/>
        <w:gridCol w:w="1080"/>
        <w:gridCol w:w="8"/>
        <w:gridCol w:w="172"/>
        <w:gridCol w:w="12"/>
        <w:gridCol w:w="986"/>
        <w:gridCol w:w="19"/>
        <w:gridCol w:w="161"/>
        <w:gridCol w:w="20"/>
        <w:gridCol w:w="962"/>
        <w:gridCol w:w="13"/>
        <w:gridCol w:w="171"/>
        <w:gridCol w:w="13"/>
        <w:gridCol w:w="978"/>
        <w:gridCol w:w="13"/>
        <w:gridCol w:w="171"/>
        <w:gridCol w:w="13"/>
        <w:gridCol w:w="1042"/>
        <w:gridCol w:w="16"/>
      </w:tblGrid>
      <w:tr w:rsidR="00F74CE8" w:rsidRPr="00EF18C5" w14:paraId="0F9E0075" w14:textId="77777777" w:rsidTr="00721B65">
        <w:trPr>
          <w:cantSplit/>
          <w:trHeight w:val="299"/>
        </w:trPr>
        <w:tc>
          <w:tcPr>
            <w:tcW w:w="2689" w:type="dxa"/>
          </w:tcPr>
          <w:p w14:paraId="27924335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312911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74CE8" w:rsidRPr="00EF18C5" w14:paraId="6CA814B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3B844772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5CB5AA1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4A3D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7B1B6E8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66BFB1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578BCD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2946AB64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1729E73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D989C5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2B2DA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0" w:type="dxa"/>
            <w:shd w:val="clear" w:color="auto" w:fill="auto"/>
          </w:tcPr>
          <w:p w14:paraId="428757B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D3D49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2CE5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3C624CB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225EB3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23BE461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593023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3C9FF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7552E8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19E7CC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5A5EC005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F4DDB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3CCA85D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407CE37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2302B93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5D044ED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0952516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60A6D9C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91BB73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74F8B26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199FB0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ร่วมและ</w:t>
            </w:r>
          </w:p>
        </w:tc>
        <w:tc>
          <w:tcPr>
            <w:tcW w:w="180" w:type="dxa"/>
            <w:shd w:val="clear" w:color="auto" w:fill="auto"/>
          </w:tcPr>
          <w:p w14:paraId="1B4148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287B02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A7E2EA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75D065A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56D89F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4F610262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7A537A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855CC0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E80FCC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56DA4F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710926D8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7FF9584E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BBD960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3" w:type="dxa"/>
            <w:gridSpan w:val="2"/>
            <w:shd w:val="clear" w:color="auto" w:fill="auto"/>
          </w:tcPr>
          <w:p w14:paraId="533187B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2E31983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3FA9F43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760AA13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0D7C6E0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40F537A5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649E98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2124E50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0" w:type="dxa"/>
            <w:shd w:val="clear" w:color="auto" w:fill="auto"/>
          </w:tcPr>
          <w:p w14:paraId="1F7396D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06E604B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570DAD7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258829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A9DA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562B22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4FDAB79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14C3348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FC2790E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02AAE46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74CE8" w:rsidRPr="00EF18C5" w14:paraId="0C6D7086" w14:textId="77777777" w:rsidTr="00721B65">
        <w:trPr>
          <w:cantSplit/>
          <w:trHeight w:val="299"/>
        </w:trPr>
        <w:tc>
          <w:tcPr>
            <w:tcW w:w="2689" w:type="dxa"/>
            <w:shd w:val="clear" w:color="auto" w:fill="auto"/>
          </w:tcPr>
          <w:p w14:paraId="07242E1A" w14:textId="77777777" w:rsidR="00F74CE8" w:rsidRPr="00EF18C5" w:rsidRDefault="00F74CE8" w:rsidP="00D11157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120948C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3" w:type="dxa"/>
            <w:gridSpan w:val="2"/>
            <w:shd w:val="clear" w:color="auto" w:fill="auto"/>
          </w:tcPr>
          <w:p w14:paraId="0939D00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09EDD524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416759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6CA9B51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4595E729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22D1F0A1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บรรจุ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091712" w14:textId="77777777" w:rsidR="00F74CE8" w:rsidRPr="00EF18C5" w:rsidRDefault="00F74CE8" w:rsidP="00D11157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shd w:val="clear" w:color="auto" w:fill="auto"/>
          </w:tcPr>
          <w:p w14:paraId="56C6EB6C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0" w:type="dxa"/>
            <w:shd w:val="clear" w:color="auto" w:fill="auto"/>
          </w:tcPr>
          <w:p w14:paraId="28427F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A0F0B01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E25DD56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6" w:type="dxa"/>
            <w:shd w:val="clear" w:color="auto" w:fill="auto"/>
          </w:tcPr>
          <w:p w14:paraId="1DA8FA05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68C5A1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3"/>
            <w:shd w:val="clear" w:color="auto" w:fill="auto"/>
          </w:tcPr>
          <w:p w14:paraId="016A3BF8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38B515D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72BD466F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243F9F9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14:paraId="64D9A3CA" w14:textId="77777777" w:rsidR="00F74CE8" w:rsidRPr="00EF18C5" w:rsidRDefault="00F74CE8" w:rsidP="00D11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74CE8" w:rsidRPr="00EF18C5" w14:paraId="424969E2" w14:textId="77777777" w:rsidTr="00721B65">
        <w:trPr>
          <w:cantSplit/>
          <w:trHeight w:val="299"/>
        </w:trPr>
        <w:tc>
          <w:tcPr>
            <w:tcW w:w="2689" w:type="dxa"/>
          </w:tcPr>
          <w:p w14:paraId="5D828CFC" w14:textId="77777777" w:rsidR="00F74CE8" w:rsidRPr="00EF18C5" w:rsidRDefault="00F74CE8" w:rsidP="00D11157">
            <w:pPr>
              <w:spacing w:line="300" w:lineRule="exact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1" w:type="dxa"/>
            <w:gridSpan w:val="30"/>
          </w:tcPr>
          <w:p w14:paraId="7467843F" w14:textId="77777777" w:rsidR="00F74CE8" w:rsidRPr="00EF18C5" w:rsidRDefault="00F74CE8" w:rsidP="00D11157">
            <w:pPr>
              <w:pStyle w:val="acctfourfigures"/>
              <w:tabs>
                <w:tab w:val="clear" w:pos="765"/>
                <w:tab w:val="decimal" w:pos="641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60136" w:rsidRPr="00EF18C5" w14:paraId="3C6665AB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156FECD4" w14:textId="77777777" w:rsidR="00F74CE8" w:rsidRPr="00EF18C5" w:rsidRDefault="00F74CE8" w:rsidP="00B35C8D">
            <w:pPr>
              <w:spacing w:line="240" w:lineRule="auto"/>
              <w:ind w:left="193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 w:rsidRPr="00EF18C5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1DD3FCF" w14:textId="1BD8E30A" w:rsidR="00F74CE8" w:rsidRPr="00760136" w:rsidRDefault="00DB676C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DB676C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24,246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5A3E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E3F4C" w14:textId="749E6512" w:rsidR="00F74CE8" w:rsidRPr="00760136" w:rsidRDefault="00900496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0049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24,39</w:t>
            </w:r>
            <w:r w:rsidR="00D0069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5F17A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11C5C95" w14:textId="402B3ECE" w:rsidR="00F74CE8" w:rsidRPr="00760136" w:rsidRDefault="00C75523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7552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9,895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81888F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04B0E1F" w14:textId="4F4A50DA" w:rsidR="00F74CE8" w:rsidRPr="00760136" w:rsidRDefault="00404586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458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6,516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9A36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DF6A" w14:textId="1B1D513D" w:rsidR="00F74CE8" w:rsidRPr="00760136" w:rsidRDefault="00404586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4045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9,251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BDD16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174BD5" w14:textId="15F81325" w:rsidR="00F74CE8" w:rsidRPr="00760136" w:rsidRDefault="000E556F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E55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3,766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DC52E6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092015A" w14:textId="0F3F49F5" w:rsidR="00F74CE8" w:rsidRPr="00760136" w:rsidRDefault="00321018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2101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4,560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5C4AD50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B46A2" w14:textId="2C96A33D" w:rsidR="00F74CE8" w:rsidRPr="00760136" w:rsidRDefault="008F61B7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1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1,506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0318D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810CFEA" w14:textId="18D7E071" w:rsidR="00F74CE8" w:rsidRPr="00760136" w:rsidRDefault="008F61B7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8050E7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5099A04" w14:textId="71C4713D" w:rsidR="00F74CE8" w:rsidRPr="00760136" w:rsidRDefault="008F61B7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F61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84,138</w:t>
            </w:r>
          </w:p>
        </w:tc>
      </w:tr>
      <w:tr w:rsidR="00760136" w:rsidRPr="00EF18C5" w14:paraId="47ACCA40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3F571F46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C578538" w14:textId="5DC890B0" w:rsidR="00F74CE8" w:rsidRPr="00760136" w:rsidRDefault="00C75523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75523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E5F1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262C7" w14:textId="46AD890A" w:rsidR="00F74CE8" w:rsidRPr="00760136" w:rsidRDefault="00967D15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67D15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720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8841DF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F7E9D58" w14:textId="27ADD187" w:rsidR="00F74CE8" w:rsidRPr="00760136" w:rsidRDefault="00404586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458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904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767022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5CB3D96" w14:textId="73105857" w:rsidR="00F74CE8" w:rsidRPr="00760136" w:rsidRDefault="00404586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4586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0650A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C4A1" w14:textId="360D6B37" w:rsidR="00F74CE8" w:rsidRPr="00760136" w:rsidRDefault="00404586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 w:rsidRPr="0040458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414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12EC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9C5D69" w14:textId="00320DA2" w:rsidR="00F74CE8" w:rsidRPr="00760136" w:rsidRDefault="000E556F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0E556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818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B86C2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3B1AA488" w14:textId="6628F0DF" w:rsidR="00F74CE8" w:rsidRPr="00760136" w:rsidRDefault="008F61B7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F61B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311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0826D95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D8419" w14:textId="0F49AF54" w:rsidR="00F74CE8" w:rsidRPr="00760136" w:rsidRDefault="008F61B7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F61B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5719F9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03CB34" w14:textId="62209F09" w:rsidR="00F74CE8" w:rsidRPr="00760136" w:rsidRDefault="008F61B7" w:rsidP="008F61B7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(11)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3976CF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33B5EB2" w14:textId="6CBD7EFA" w:rsidR="00F74CE8" w:rsidRPr="00594A40" w:rsidRDefault="007C626A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C62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2,213</w:t>
            </w:r>
          </w:p>
        </w:tc>
      </w:tr>
      <w:tr w:rsidR="00F74CE8" w:rsidRPr="00EF18C5" w14:paraId="7762D6CD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4AD7CF31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43471C0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FCC29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30881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E2A264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0BAE2A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5254D7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1319774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302406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D863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CC19FF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22162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5B9A19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D786D88" w14:textId="77777777" w:rsidR="00F74CE8" w:rsidRPr="00760136" w:rsidRDefault="00F74CE8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00EA7D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B34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9116C2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C6FD09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8A20D5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BE5BBCF" w14:textId="014872D3" w:rsidR="00F74CE8" w:rsidRPr="00760136" w:rsidRDefault="00402732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40273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424</w:t>
            </w:r>
          </w:p>
        </w:tc>
      </w:tr>
      <w:tr w:rsidR="00F74CE8" w:rsidRPr="00EF18C5" w14:paraId="497AD10A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25D7782D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562A1A02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834996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ED62EE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1F8F08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62FF0A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830752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60A8F36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E25001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1DE7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FEF7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D2949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19ABE4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882220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35F380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F58989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4AA259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E6FC22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0783EE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01179CF" w14:textId="681D91C5" w:rsidR="00F74CE8" w:rsidRPr="00760136" w:rsidRDefault="0044227F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Pr="0044227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595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74CE8" w:rsidRPr="00EF18C5" w14:paraId="4260ED5F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07B25A7B" w14:textId="28078AC4" w:rsidR="00F74CE8" w:rsidRPr="00EF18C5" w:rsidRDefault="00F77E87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045DF1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8CA7A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9CA19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09B261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B10B6F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B48ED2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7BE40C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8C76C0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432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28BC8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D5AD8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6A6F2B7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5E39E7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8432F7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FF7B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C4DFB8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6B6FC5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4FAE24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7C7ADBC" w14:textId="5981E24E" w:rsidR="00F74CE8" w:rsidRPr="00760136" w:rsidRDefault="00A12863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1286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50</w:t>
            </w:r>
          </w:p>
        </w:tc>
      </w:tr>
      <w:tr w:rsidR="00F74CE8" w:rsidRPr="00EF18C5" w14:paraId="09CC6413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1B7F3AE4" w14:textId="77777777" w:rsidR="00F74CE8" w:rsidRPr="00EF18C5" w:rsidRDefault="00F74CE8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ขาดทุนจากตราสารอนุพันธ์สุทธิ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7B030D73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27DFB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DB7A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443B9BD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DD78CF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1476FC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97871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C269C3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353BA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EFE26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CE8A5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509D6F5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42C61B20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50B7A6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2E0A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05286A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390539F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88CBB0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9EED0C7" w14:textId="65184C7A" w:rsidR="00F74CE8" w:rsidRPr="00760136" w:rsidRDefault="00A12863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7C626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39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74CE8" w:rsidRPr="00EF18C5" w14:paraId="65484EF4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0127D119" w14:textId="35267CD1" w:rsidR="00F74CE8" w:rsidRPr="00EF18C5" w:rsidRDefault="00C01451" w:rsidP="00B35C8D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จากการเปลี่ยนแปลง</w:t>
            </w:r>
            <w:r w:rsidR="00F74CE8" w:rsidRPr="00EF18C5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br/>
              <w:t>มูลค่ายุติธรรมของสินทรัพย์ชีวภาพ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F8D554A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C0DF45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6387B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2B5B71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E20B6F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81731A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D81E3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A0D1D3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7C2D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6B957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52CA4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926046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28355E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638470F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F787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ED764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3DF3DC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531B1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D425875" w14:textId="564CA841" w:rsidR="00F74CE8" w:rsidRPr="00760136" w:rsidRDefault="00F77E87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7E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48</w:t>
            </w:r>
          </w:p>
        </w:tc>
      </w:tr>
      <w:tr w:rsidR="00F74CE8" w:rsidRPr="00EF18C5" w14:paraId="70788014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2209C74D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ส่วนแบ่งกำไรจากเงินลงทุนใน</w:t>
            </w: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6C2F9496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64207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F9875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6C87EC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4B4233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B87C3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81B4B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FFE20C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B4AE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B5620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7D6AE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F7BC02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098802B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41DC2EA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F7455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72AFD2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73FB5DC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230A53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5F3E34B2" w14:textId="3F015D37" w:rsidR="00F74CE8" w:rsidRPr="00760136" w:rsidRDefault="00F77E87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F77E8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113</w:t>
            </w:r>
          </w:p>
        </w:tc>
      </w:tr>
      <w:tr w:rsidR="00F74CE8" w:rsidRPr="00EF18C5" w14:paraId="64B6004D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59D6834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157789D3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EF124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C471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095F2FE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23BD1A1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89DC8A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279DA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2D7506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55A1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CECF5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F44CE3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D3680F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EFEA87F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A92FA6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715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3B429F6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01BA8DA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CD9C803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B14B3" w14:textId="537DF7BF" w:rsidR="00F74CE8" w:rsidRPr="00760136" w:rsidRDefault="0051564B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</w:t>
            </w:r>
            <w:r w:rsidR="001A5EAF" w:rsidRPr="001A5EAF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705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F74CE8" w:rsidRPr="00EF18C5" w14:paraId="2ADB9C45" w14:textId="77777777" w:rsidTr="00760136">
        <w:trPr>
          <w:gridAfter w:val="1"/>
          <w:wAfter w:w="16" w:type="dxa"/>
          <w:cantSplit/>
          <w:trHeight w:val="299"/>
        </w:trPr>
        <w:tc>
          <w:tcPr>
            <w:tcW w:w="2689" w:type="dxa"/>
          </w:tcPr>
          <w:p w14:paraId="35366BC1" w14:textId="71C3331F" w:rsidR="00F74CE8" w:rsidRPr="00EF18C5" w:rsidRDefault="00943B49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กำไร</w:t>
            </w:r>
            <w:r w:rsidR="00F74CE8" w:rsidRPr="00EF18C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03D0A688" w14:textId="77777777" w:rsidR="00F74CE8" w:rsidRPr="00760136" w:rsidRDefault="00F74CE8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91539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0E428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147DA8C7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3C0906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D702BB5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5349C7B9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507FDF8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FC17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9D061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0035E4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7203DE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6AF2903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76947A81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2C9AE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7F405DDF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35E23CE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D906FF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249101" w14:textId="524398A6" w:rsidR="00F74CE8" w:rsidRPr="00760136" w:rsidRDefault="00D0777F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1,5</w:t>
            </w:r>
            <w:r w:rsidR="007C626A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09</w:t>
            </w:r>
          </w:p>
        </w:tc>
      </w:tr>
      <w:tr w:rsidR="00F74CE8" w:rsidRPr="00EF18C5" w14:paraId="275DEC03" w14:textId="77777777" w:rsidTr="00721B65">
        <w:trPr>
          <w:gridAfter w:val="1"/>
          <w:wAfter w:w="16" w:type="dxa"/>
          <w:cantSplit/>
          <w:trHeight w:val="125"/>
        </w:trPr>
        <w:tc>
          <w:tcPr>
            <w:tcW w:w="2689" w:type="dxa"/>
          </w:tcPr>
          <w:p w14:paraId="4606D2CA" w14:textId="77777777" w:rsidR="00F74CE8" w:rsidRPr="00EF18C5" w:rsidRDefault="00F74CE8" w:rsidP="00B35C8D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985" w:type="dxa"/>
            <w:shd w:val="clear" w:color="auto" w:fill="auto"/>
          </w:tcPr>
          <w:p w14:paraId="0ED1736A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4456FC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90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46DE80C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6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0FE6D4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83" w:type="dxa"/>
            <w:shd w:val="clear" w:color="auto" w:fill="auto"/>
          </w:tcPr>
          <w:p w14:paraId="1BB38F6B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291C60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79" w:type="dxa"/>
            <w:shd w:val="clear" w:color="auto" w:fill="auto"/>
          </w:tcPr>
          <w:p w14:paraId="3D67B3D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E6A43A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263" w:type="dxa"/>
            <w:tcBorders>
              <w:left w:val="nil"/>
              <w:right w:val="nil"/>
            </w:tcBorders>
            <w:shd w:val="clear" w:color="auto" w:fill="auto"/>
          </w:tcPr>
          <w:p w14:paraId="5DB11DC6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1003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D02E29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387D70D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881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51E6D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</w:tcPr>
          <w:p w14:paraId="5A109247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181" w:type="dxa"/>
            <w:gridSpan w:val="2"/>
            <w:shd w:val="clear" w:color="auto" w:fill="auto"/>
          </w:tcPr>
          <w:p w14:paraId="48C88A0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62" w:type="dxa"/>
            <w:tcBorders>
              <w:left w:val="nil"/>
              <w:right w:val="nil"/>
            </w:tcBorders>
            <w:shd w:val="clear" w:color="auto" w:fill="auto"/>
          </w:tcPr>
          <w:p w14:paraId="50641F62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2C14E192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381E7841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15"/>
              </w:tabs>
              <w:spacing w:line="240" w:lineRule="auto"/>
              <w:ind w:lef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3F823C4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80DAFC" w14:textId="77777777" w:rsidR="00F74CE8" w:rsidRPr="00760136" w:rsidRDefault="00F74CE8" w:rsidP="00B35C8D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</w:tr>
      <w:tr w:rsidR="00760136" w:rsidRPr="00EF18C5" w14:paraId="11F1B0EC" w14:textId="77777777" w:rsidTr="00760136">
        <w:trPr>
          <w:gridAfter w:val="1"/>
          <w:wAfter w:w="16" w:type="dxa"/>
          <w:cantSplit/>
        </w:trPr>
        <w:tc>
          <w:tcPr>
            <w:tcW w:w="2689" w:type="dxa"/>
          </w:tcPr>
          <w:p w14:paraId="5933E93C" w14:textId="77777777" w:rsidR="00F74CE8" w:rsidRPr="00EF18C5" w:rsidRDefault="00F74CE8" w:rsidP="00B35C8D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5" w:type="dxa"/>
            <w:shd w:val="clear" w:color="auto" w:fill="auto"/>
            <w:vAlign w:val="bottom"/>
          </w:tcPr>
          <w:p w14:paraId="37877AD7" w14:textId="70B39F9B" w:rsidR="00F74CE8" w:rsidRPr="00760136" w:rsidRDefault="00301A6D" w:rsidP="00760136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04DFD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CD27A" w14:textId="50DA8A60" w:rsidR="00F74CE8" w:rsidRPr="00760136" w:rsidRDefault="00301A6D" w:rsidP="0076013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1,223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54637DE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7E273EB" w14:textId="45D31FCD" w:rsidR="00F74CE8" w:rsidRPr="00760136" w:rsidRDefault="00301A6D" w:rsidP="0076013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85C628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80FA075" w14:textId="065C200B" w:rsidR="00F74CE8" w:rsidRPr="00760136" w:rsidRDefault="00010BAB" w:rsidP="00760136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10B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326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8B7DA0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F23C9" w14:textId="7A8DB148" w:rsidR="00F74CE8" w:rsidRPr="00760136" w:rsidRDefault="00B93A9A" w:rsidP="00760136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B93A9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ECCCDC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BCAB2" w14:textId="66C51565" w:rsidR="00F74CE8" w:rsidRPr="00301A6D" w:rsidRDefault="00301A6D" w:rsidP="003663B6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189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31BE00B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17" w:type="dxa"/>
            <w:gridSpan w:val="3"/>
            <w:shd w:val="clear" w:color="auto" w:fill="auto"/>
            <w:vAlign w:val="bottom"/>
          </w:tcPr>
          <w:p w14:paraId="5F6EA8A6" w14:textId="07EF0860" w:rsidR="00F74CE8" w:rsidRPr="00760136" w:rsidRDefault="00301A6D" w:rsidP="0076013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269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14:paraId="3348D5AA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9BC65" w14:textId="3CC03D78" w:rsidR="00F74CE8" w:rsidRPr="00760136" w:rsidRDefault="00301A6D" w:rsidP="00760136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01A6D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95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1DFD15C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13A52A3" w14:textId="2C54F515" w:rsidR="00F74CE8" w:rsidRPr="00760136" w:rsidRDefault="00301A6D" w:rsidP="00B35C8D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580DFAE" w14:textId="77777777" w:rsidR="00F74CE8" w:rsidRPr="00760136" w:rsidRDefault="00F74CE8" w:rsidP="00B35C8D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3C11CCFC" w14:textId="1002536B" w:rsidR="00F74CE8" w:rsidRPr="00760136" w:rsidRDefault="001266EA" w:rsidP="00760136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266E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3,683</w:t>
            </w:r>
          </w:p>
        </w:tc>
      </w:tr>
    </w:tbl>
    <w:p w14:paraId="6967FB73" w14:textId="72139AC0" w:rsidR="00D76A7C" w:rsidRPr="00EF18C5" w:rsidRDefault="00616023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ข้อมูลเกี่ยวกับส่วนงานที่รายงานสำหรับงวด</w:t>
      </w:r>
      <w:r w:rsidR="00D50BD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เก้า</w:t>
      </w:r>
      <w:r w:rsidR="00480562" w:rsidRPr="0061602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เดือน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สิ้นสุด 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</w:rPr>
        <w:t>30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D50BD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กันยายน</w:t>
      </w:r>
      <w:r w:rsidR="00480562" w:rsidRPr="0061602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25</w:t>
      </w:r>
      <w:r w:rsidR="00F74CE8"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</w:p>
    <w:p w14:paraId="68B3C4B0" w14:textId="538D866D" w:rsidR="00F74CE8" w:rsidRPr="00D11157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tbl>
      <w:tblPr>
        <w:tblW w:w="146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0"/>
        <w:gridCol w:w="986"/>
        <w:gridCol w:w="179"/>
        <w:gridCol w:w="12"/>
        <w:gridCol w:w="894"/>
        <w:gridCol w:w="182"/>
        <w:gridCol w:w="7"/>
        <w:gridCol w:w="983"/>
        <w:gridCol w:w="182"/>
        <w:gridCol w:w="990"/>
        <w:gridCol w:w="85"/>
        <w:gridCol w:w="98"/>
        <w:gridCol w:w="84"/>
        <w:gridCol w:w="1267"/>
        <w:gridCol w:w="48"/>
        <w:gridCol w:w="136"/>
        <w:gridCol w:w="50"/>
        <w:gridCol w:w="1032"/>
        <w:gridCol w:w="184"/>
        <w:gridCol w:w="990"/>
        <w:gridCol w:w="181"/>
        <w:gridCol w:w="980"/>
        <w:gridCol w:w="15"/>
        <w:gridCol w:w="169"/>
        <w:gridCol w:w="15"/>
        <w:gridCol w:w="976"/>
        <w:gridCol w:w="15"/>
        <w:gridCol w:w="169"/>
        <w:gridCol w:w="15"/>
        <w:gridCol w:w="1040"/>
        <w:gridCol w:w="16"/>
      </w:tblGrid>
      <w:tr w:rsidR="00480562" w:rsidRPr="00A2780D" w14:paraId="352527F0" w14:textId="77777777" w:rsidTr="00202115">
        <w:trPr>
          <w:cantSplit/>
          <w:trHeight w:val="299"/>
          <w:tblHeader/>
        </w:trPr>
        <w:tc>
          <w:tcPr>
            <w:tcW w:w="2690" w:type="dxa"/>
          </w:tcPr>
          <w:p w14:paraId="1C575058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5CB2098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80562" w:rsidRPr="00A2780D" w14:paraId="4215CD1A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6D79E120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7BE78A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61271AB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343806E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46D25B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A4C522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6CF9050C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8439DDD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ผลิตภัณฑ์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50BEE8B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75CB1A5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ผลิตภัณฑ์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BBF7A1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BBC8F0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1BC7562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94218B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1" w:type="dxa"/>
            <w:shd w:val="clear" w:color="auto" w:fill="auto"/>
          </w:tcPr>
          <w:p w14:paraId="07BB4E4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7B6777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E121E9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482C8B8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6FF2946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48355BF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0BDF37A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596A250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581B5B6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2C8F554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11C7D8E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3AD96B7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1FC81A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shd w:val="clear" w:color="auto" w:fill="auto"/>
          </w:tcPr>
          <w:p w14:paraId="0F05EFAF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1C8B927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เนื้อสัตว์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3C74104B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4BA1E24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ร่วม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1C7310F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055DC22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shd w:val="clear" w:color="auto" w:fill="auto"/>
          </w:tcPr>
          <w:p w14:paraId="78EDE20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905FA0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1" w:type="dxa"/>
            <w:shd w:val="clear" w:color="auto" w:fill="auto"/>
          </w:tcPr>
          <w:p w14:paraId="5556526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6BA54F6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FE31B0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0690867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183D33B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694B614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266675F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0D670C9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455AA73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91" w:type="dxa"/>
            <w:gridSpan w:val="2"/>
            <w:shd w:val="clear" w:color="auto" w:fill="auto"/>
          </w:tcPr>
          <w:p w14:paraId="41CCCE5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91449F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อาหารเพื่อ</w:t>
            </w:r>
          </w:p>
        </w:tc>
        <w:tc>
          <w:tcPr>
            <w:tcW w:w="182" w:type="dxa"/>
            <w:shd w:val="clear" w:color="auto" w:fill="auto"/>
          </w:tcPr>
          <w:p w14:paraId="4A65DC8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40C9D41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2" w:type="dxa"/>
            <w:shd w:val="clear" w:color="auto" w:fill="auto"/>
          </w:tcPr>
          <w:p w14:paraId="19D9BD1D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5138BDB4" w14:textId="77777777" w:rsidR="00480562" w:rsidRPr="00C10FE9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ชนิดไม่แบ่ง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08D276C3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0D22DE8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ผลพลอยได้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0DC0742F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2B35E1F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shd w:val="clear" w:color="auto" w:fill="auto"/>
          </w:tcPr>
          <w:p w14:paraId="4D2A0DEE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1653774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ต่าง</w:t>
            </w:r>
          </w:p>
        </w:tc>
        <w:tc>
          <w:tcPr>
            <w:tcW w:w="181" w:type="dxa"/>
            <w:shd w:val="clear" w:color="auto" w:fill="auto"/>
          </w:tcPr>
          <w:p w14:paraId="030D4EB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309243DC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642264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62C3CDC8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CBA56E3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63A4052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80562" w:rsidRPr="00A2780D" w14:paraId="4325B4D9" w14:textId="77777777" w:rsidTr="00202115">
        <w:trPr>
          <w:cantSplit/>
          <w:trHeight w:val="299"/>
          <w:tblHeader/>
        </w:trPr>
        <w:tc>
          <w:tcPr>
            <w:tcW w:w="2690" w:type="dxa"/>
            <w:shd w:val="clear" w:color="auto" w:fill="auto"/>
          </w:tcPr>
          <w:p w14:paraId="43C88BE7" w14:textId="77777777" w:rsidR="00480562" w:rsidRPr="00A2780D" w:rsidRDefault="00480562" w:rsidP="00202115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86" w:type="dxa"/>
            <w:shd w:val="clear" w:color="auto" w:fill="auto"/>
          </w:tcPr>
          <w:p w14:paraId="7FABEA7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เกษตร</w:t>
            </w:r>
          </w:p>
        </w:tc>
        <w:tc>
          <w:tcPr>
            <w:tcW w:w="191" w:type="dxa"/>
            <w:gridSpan w:val="2"/>
            <w:shd w:val="clear" w:color="auto" w:fill="auto"/>
          </w:tcPr>
          <w:p w14:paraId="014ED75D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48A8AF4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การบริโภค</w:t>
            </w:r>
          </w:p>
        </w:tc>
        <w:tc>
          <w:tcPr>
            <w:tcW w:w="182" w:type="dxa"/>
            <w:shd w:val="clear" w:color="auto" w:fill="auto"/>
          </w:tcPr>
          <w:p w14:paraId="0A58FBE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shd w:val="clear" w:color="auto" w:fill="auto"/>
          </w:tcPr>
          <w:p w14:paraId="12C3B7D0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ส่งออก</w:t>
            </w:r>
          </w:p>
        </w:tc>
        <w:tc>
          <w:tcPr>
            <w:tcW w:w="182" w:type="dxa"/>
            <w:shd w:val="clear" w:color="auto" w:fill="auto"/>
          </w:tcPr>
          <w:p w14:paraId="796F6E91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42F19FDF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บรรจ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ุ</w:t>
            </w:r>
          </w:p>
        </w:tc>
        <w:tc>
          <w:tcPr>
            <w:tcW w:w="183" w:type="dxa"/>
            <w:gridSpan w:val="2"/>
            <w:shd w:val="clear" w:color="auto" w:fill="auto"/>
            <w:vAlign w:val="bottom"/>
          </w:tcPr>
          <w:p w14:paraId="4A8EF6C4" w14:textId="77777777" w:rsidR="00480562" w:rsidRPr="00A2780D" w:rsidRDefault="00480562" w:rsidP="0020211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51" w:type="dxa"/>
            <w:gridSpan w:val="2"/>
            <w:shd w:val="clear" w:color="auto" w:fill="auto"/>
          </w:tcPr>
          <w:p w14:paraId="699DA55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และอาหารอื่นๆ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FDD59F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2" w:type="dxa"/>
            <w:gridSpan w:val="2"/>
            <w:shd w:val="clear" w:color="auto" w:fill="auto"/>
          </w:tcPr>
          <w:p w14:paraId="49D144A0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ปศุสัตว์</w:t>
            </w:r>
          </w:p>
        </w:tc>
        <w:tc>
          <w:tcPr>
            <w:tcW w:w="184" w:type="dxa"/>
            <w:shd w:val="clear" w:color="auto" w:fill="auto"/>
          </w:tcPr>
          <w:p w14:paraId="7C429D8A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A2BB29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ประเทศ</w:t>
            </w:r>
          </w:p>
        </w:tc>
        <w:tc>
          <w:tcPr>
            <w:tcW w:w="181" w:type="dxa"/>
            <w:shd w:val="clear" w:color="auto" w:fill="auto"/>
          </w:tcPr>
          <w:p w14:paraId="57F2C978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shd w:val="clear" w:color="auto" w:fill="auto"/>
          </w:tcPr>
          <w:p w14:paraId="1827D591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สัตว์เลี้ยง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4B38CE67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1" w:type="dxa"/>
            <w:gridSpan w:val="2"/>
            <w:shd w:val="clear" w:color="auto" w:fill="auto"/>
          </w:tcPr>
          <w:p w14:paraId="5D531E22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8B7DA9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56" w:type="dxa"/>
            <w:gridSpan w:val="2"/>
            <w:shd w:val="clear" w:color="auto" w:fill="auto"/>
          </w:tcPr>
          <w:p w14:paraId="20499D56" w14:textId="77777777" w:rsidR="00480562" w:rsidRPr="00A2780D" w:rsidRDefault="00480562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80562" w:rsidRPr="00A2780D" w14:paraId="7169735F" w14:textId="77777777" w:rsidTr="00202115">
        <w:trPr>
          <w:cantSplit/>
          <w:trHeight w:val="299"/>
          <w:tblHeader/>
        </w:trPr>
        <w:tc>
          <w:tcPr>
            <w:tcW w:w="2690" w:type="dxa"/>
          </w:tcPr>
          <w:p w14:paraId="1897C30C" w14:textId="77777777" w:rsidR="00480562" w:rsidRPr="00A2780D" w:rsidRDefault="00480562" w:rsidP="00202115">
            <w:pPr>
              <w:spacing w:line="240" w:lineRule="auto"/>
              <w:ind w:firstLine="19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80" w:type="dxa"/>
            <w:gridSpan w:val="30"/>
          </w:tcPr>
          <w:p w14:paraId="11227183" w14:textId="77777777" w:rsidR="00480562" w:rsidRPr="00A2780D" w:rsidRDefault="00480562" w:rsidP="0020211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  <w:r w:rsidRPr="00A2780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8D66F9" w:rsidRPr="00A2780D" w14:paraId="2D44FC19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757BF9F8" w14:textId="77777777" w:rsidR="008D66F9" w:rsidRPr="00A2780D" w:rsidRDefault="008D66F9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รายได้จากการขายสินค้าและ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4D2D2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3031A60A" w14:textId="63EE2A6C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23,927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BBBACB7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DD593" w14:textId="6800C665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23,632</w:t>
            </w:r>
          </w:p>
        </w:tc>
        <w:tc>
          <w:tcPr>
            <w:tcW w:w="189" w:type="dxa"/>
            <w:gridSpan w:val="2"/>
            <w:shd w:val="clear" w:color="auto" w:fill="auto"/>
            <w:vAlign w:val="bottom"/>
          </w:tcPr>
          <w:p w14:paraId="7E575438" w14:textId="77777777" w:rsidR="008D66F9" w:rsidRPr="002020BB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746F727" w14:textId="5962E30E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9,026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8849B7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24CE74B" w14:textId="3715A021" w:rsidR="008D66F9" w:rsidRPr="00ED0BCF" w:rsidRDefault="008D66F9" w:rsidP="008D66F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5,552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B51F19A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E741F" w14:textId="2B10FF00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9,049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1CA96E34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AF5896D" w14:textId="7310E824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4,100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8A5DE7C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550440" w14:textId="12F72716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4,434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E90F6D9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AB661" w14:textId="684553A5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1,553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5136F05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596ED1C" w14:textId="067AAF45" w:rsidR="008D66F9" w:rsidRPr="00ED0BCF" w:rsidRDefault="008D66F9" w:rsidP="008D66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5A12F9E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250AE020" w14:textId="7159F27E" w:rsidR="008D66F9" w:rsidRPr="00ED0BCF" w:rsidRDefault="008D66F9" w:rsidP="000D7127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81,273</w:t>
            </w:r>
          </w:p>
        </w:tc>
      </w:tr>
      <w:tr w:rsidR="008D66F9" w:rsidRPr="00A2780D" w14:paraId="2F7948CF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4A882811" w14:textId="589DFFC1" w:rsidR="008D66F9" w:rsidRPr="00A2780D" w:rsidRDefault="008D66F9" w:rsidP="008D66F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18C5">
              <w:rPr>
                <w:rFonts w:asciiTheme="majorBidi" w:hAnsiTheme="majorBidi" w:cstheme="majorBidi"/>
                <w:sz w:val="26"/>
                <w:szCs w:val="26"/>
                <w:cs/>
              </w:rPr>
              <w:t>กำไร (ขาดทุน) ตามส่วนงาน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475FDF9" w14:textId="14E9C220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D9D2595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77CBA" w14:textId="4ADA8BA6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147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A38BCD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3DB26D8F" w14:textId="43C3B939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666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121E9C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0D12678A" w14:textId="5B7EB054" w:rsidR="008D66F9" w:rsidRPr="001C14DA" w:rsidRDefault="008D66F9" w:rsidP="008D66F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(346)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61AD05C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1362" w14:textId="6C68464D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(660)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39CC4A0A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D414300" w14:textId="67B6AE2B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(941)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BB44597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DEB5F4" w14:textId="710FB088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(12)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3F73478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4CFD5" w14:textId="032A25B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6C6227A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A258526" w14:textId="227350EC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(7)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6C71F30B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6A85F0F1" w14:textId="25569480" w:rsidR="008D66F9" w:rsidRPr="00ED0BC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(357)</w:t>
            </w:r>
          </w:p>
        </w:tc>
      </w:tr>
      <w:tr w:rsidR="008D66F9" w:rsidRPr="00A2780D" w14:paraId="19B7C21D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5AEAFF52" w14:textId="77777777" w:rsidR="008D66F9" w:rsidRPr="00A2780D" w:rsidRDefault="008D66F9" w:rsidP="008D66F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451C9A1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50B0DAFD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DE9E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5936CDC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53C3E5E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D578851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215442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E42C89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D6F98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4CFEDC4E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8567E1E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9312BC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6933D4" w14:textId="77777777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4F6313F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CC0092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43ED435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95FAFB3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6E43395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7B9B8E87" w14:textId="5EA99D18" w:rsidR="008D66F9" w:rsidRPr="00ED0BC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359</w:t>
            </w:r>
          </w:p>
        </w:tc>
      </w:tr>
      <w:tr w:rsidR="008D66F9" w:rsidRPr="00A2780D" w14:paraId="561E5BC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399E89C2" w14:textId="77777777" w:rsidR="008D66F9" w:rsidRPr="00A2780D" w:rsidRDefault="008D66F9" w:rsidP="008D66F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ต้นทุนทางการเงิน 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217AC4C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139AAC4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8DBC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47F4FC9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1C8B4B1B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6CD1643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24DBDEC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21FF7634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67BE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6AC7D5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2529CA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6505EC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51B7C9" w14:textId="77777777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7E0487A3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46E88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6A103B1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A175E30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D853CD1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B7AEE8D" w14:textId="14D7182E" w:rsidR="008D66F9" w:rsidRPr="00ED0BC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(464)</w:t>
            </w:r>
          </w:p>
        </w:tc>
      </w:tr>
      <w:tr w:rsidR="008D66F9" w:rsidRPr="00A2780D" w14:paraId="4833FB4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65B3E936" w14:textId="77777777" w:rsidR="008D66F9" w:rsidRPr="00A2780D" w:rsidRDefault="008D66F9" w:rsidP="008D66F9">
            <w:pPr>
              <w:spacing w:line="240" w:lineRule="auto"/>
              <w:ind w:left="10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จากอัตราแลกเปลี่ยนสุทธิ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206A97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4A0F754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D1FF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0A002764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2F3E718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1F54D4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5AA344A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8ED2E1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CCB65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553AA5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5BBDFB3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38179B2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2666D2" w14:textId="77777777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143793C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E9857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D76F528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17A7E3A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ED62171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17CDAB5E" w14:textId="6A0042C1" w:rsidR="008D66F9" w:rsidRPr="00ED0BC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76</w:t>
            </w:r>
          </w:p>
        </w:tc>
      </w:tr>
      <w:tr w:rsidR="008D66F9" w:rsidRPr="00A2780D" w14:paraId="6DF143B8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0D3BD399" w14:textId="77777777" w:rsidR="008D66F9" w:rsidRDefault="008D66F9" w:rsidP="008D66F9">
            <w:pPr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จาก</w:t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ตราสารอนุพันธ์</w:t>
            </w:r>
            <w:r w:rsidRPr="00A2780D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สุทธิ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B31514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E07C937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F1434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7C76E4D4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835A654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D3AD48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14F85487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5CF80D5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E314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E05A96A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A4136E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2E4FFD5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77123" w14:textId="77777777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7FC0EA1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9F1D5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4D4F4CD3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76430953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04C9AAB8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7A7082B" w14:textId="5B356400" w:rsidR="008D66F9" w:rsidRPr="00ED0BC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(88)</w:t>
            </w:r>
          </w:p>
        </w:tc>
      </w:tr>
      <w:tr w:rsidR="008D66F9" w:rsidRPr="00A2780D" w14:paraId="53FC4853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5BBFCB79" w14:textId="77777777" w:rsidR="008D66F9" w:rsidRDefault="008D66F9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ขาดทุนจากการเปลี่ยนแปลงมูลค่า</w:t>
            </w:r>
            <w:r>
              <w:rPr>
                <w:rFonts w:asciiTheme="majorBidi" w:hAnsiTheme="majorBidi" w:cstheme="majorBidi"/>
                <w:spacing w:val="-2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>ยุติธรรมของสินทรัพย์ชีวภาพ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67EDD4DE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A0C48C7" w14:textId="77777777" w:rsidR="008D66F9" w:rsidRPr="00ED0BCF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0C4FF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19A2482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1B6A7A9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74AA74E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6013BEB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58649C62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038AA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1D1A9C2A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20E5B8E6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7F30787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7493D2" w14:textId="77777777" w:rsidR="008D66F9" w:rsidRPr="00ED0BCF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057A798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556ED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36A47A5F" w14:textId="77777777" w:rsidR="008D66F9" w:rsidRPr="00ED0BCF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5EF751CC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5109DD4B" w14:textId="77777777" w:rsidR="008D66F9" w:rsidRPr="00ED0BCF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27B6C74" w14:textId="7F0ED1C2" w:rsidR="008D66F9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(102)</w:t>
            </w:r>
          </w:p>
        </w:tc>
      </w:tr>
      <w:tr w:rsidR="008D66F9" w:rsidRPr="00A2780D" w14:paraId="466DB83E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106F7C1D" w14:textId="77777777" w:rsidR="008D66F9" w:rsidRPr="00A2780D" w:rsidRDefault="008D66F9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กำไร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จากเงินลงทุนใน</w:t>
            </w: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1FF9147E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193E2D7" w14:textId="77777777" w:rsidR="008D66F9" w:rsidRPr="00A2780D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22D5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64435220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05B293C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DD1B2E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3688947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0C675345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F235E3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510A2BAB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E3A0FAC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477F713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E7994" w14:textId="77777777" w:rsidR="008D66F9" w:rsidRPr="00A2780D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9B0F44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A557C8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0F25505B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5885C1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7B42D96A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4E9BB4A3" w14:textId="5B9FD5A5" w:rsidR="008D66F9" w:rsidRPr="00B825E3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</w:t>
            </w:r>
          </w:p>
        </w:tc>
      </w:tr>
      <w:tr w:rsidR="008D66F9" w:rsidRPr="00A2780D" w14:paraId="185D1A40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7A41F2FE" w14:textId="77777777" w:rsidR="008D66F9" w:rsidRPr="00A2780D" w:rsidRDefault="008D66F9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2780D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4F13FD9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CF5A6A3" w14:textId="77777777" w:rsidR="008D66F9" w:rsidRPr="00A2780D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687F2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209A0264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4F5A8800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F204163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7379678D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13867E57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99BA9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6AC563E1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195A580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4FAF597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AC96BF" w14:textId="77777777" w:rsidR="008D66F9" w:rsidRPr="00A2780D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1FDEA7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D682A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2E81CF47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4F99D3A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37118A05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8B463" w14:textId="6C3C3675" w:rsidR="008D66F9" w:rsidRPr="006C173F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(201)</w:t>
            </w:r>
          </w:p>
        </w:tc>
      </w:tr>
      <w:tr w:rsidR="008D66F9" w:rsidRPr="00A2780D" w14:paraId="5F70371A" w14:textId="77777777" w:rsidTr="00202115">
        <w:trPr>
          <w:gridAfter w:val="1"/>
          <w:wAfter w:w="16" w:type="dxa"/>
          <w:cantSplit/>
          <w:trHeight w:val="299"/>
        </w:trPr>
        <w:tc>
          <w:tcPr>
            <w:tcW w:w="2690" w:type="dxa"/>
          </w:tcPr>
          <w:p w14:paraId="46C4CC63" w14:textId="57D00AF5" w:rsidR="008D66F9" w:rsidRPr="00A2780D" w:rsidRDefault="00AF4DAD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ขาดทุน</w:t>
            </w:r>
            <w:r w:rsidR="008D66F9" w:rsidRPr="00A2780D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สำหรับ</w:t>
            </w:r>
            <w:r w:rsidR="008D66F9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06E1C238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DE48010" w14:textId="77777777" w:rsidR="008D66F9" w:rsidRPr="00A2780D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1B59C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5C710CAB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7FFE4A5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EF376B1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4D1D3BBE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7589C0E3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B9AEA3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2E6D8BE4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3B9C7A27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D06F937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93A506" w14:textId="77777777" w:rsidR="008D66F9" w:rsidRPr="00A2780D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E2E9C57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30822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8FF10FA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4C3B20BC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63A4F1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B6074" w14:textId="4F1F918D" w:rsidR="008D66F9" w:rsidRPr="00A2780D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(715)</w:t>
            </w:r>
          </w:p>
        </w:tc>
      </w:tr>
      <w:tr w:rsidR="008D66F9" w:rsidRPr="00616023" w14:paraId="1DC3DE28" w14:textId="77777777" w:rsidTr="00202115">
        <w:trPr>
          <w:gridAfter w:val="1"/>
          <w:wAfter w:w="16" w:type="dxa"/>
          <w:cantSplit/>
          <w:trHeight w:val="30"/>
        </w:trPr>
        <w:tc>
          <w:tcPr>
            <w:tcW w:w="2690" w:type="dxa"/>
          </w:tcPr>
          <w:p w14:paraId="6EFECF1D" w14:textId="77777777" w:rsidR="008D66F9" w:rsidRPr="004D2D28" w:rsidRDefault="008D66F9" w:rsidP="008D66F9">
            <w:pPr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05C703D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4AB2CC" w14:textId="77777777" w:rsidR="008D66F9" w:rsidRPr="004D2D28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90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9FF66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9" w:type="dxa"/>
            <w:gridSpan w:val="2"/>
            <w:shd w:val="clear" w:color="auto" w:fill="auto"/>
          </w:tcPr>
          <w:p w14:paraId="3387A3E1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75A6AE93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6843451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68D7C517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38B0F001" w14:textId="77777777" w:rsidR="008D66F9" w:rsidRPr="004D2D28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F4185F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6" w:type="dxa"/>
            <w:gridSpan w:val="2"/>
            <w:shd w:val="clear" w:color="auto" w:fill="auto"/>
          </w:tcPr>
          <w:p w14:paraId="0D57F5B1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0279407A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0AB2C24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90DD0" w14:textId="77777777" w:rsidR="008D66F9" w:rsidRPr="004D2D28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923BFE5" w14:textId="77777777" w:rsidR="008D66F9" w:rsidRPr="004D2D28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858B08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5D339FC0" w14:textId="77777777" w:rsidR="008D66F9" w:rsidRPr="004D2D28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20846D88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84" w:type="dxa"/>
            <w:gridSpan w:val="2"/>
            <w:shd w:val="clear" w:color="auto" w:fill="auto"/>
          </w:tcPr>
          <w:p w14:paraId="136AB9A6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val="en-US" w:bidi="th-TH"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60D479" w14:textId="77777777" w:rsidR="008D66F9" w:rsidRPr="004D2D28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8"/>
                <w:szCs w:val="8"/>
                <w:lang w:bidi="th-TH"/>
              </w:rPr>
            </w:pPr>
          </w:p>
        </w:tc>
      </w:tr>
      <w:tr w:rsidR="008D66F9" w:rsidRPr="00A2780D" w14:paraId="28BD1E8E" w14:textId="77777777" w:rsidTr="00202115">
        <w:trPr>
          <w:gridAfter w:val="1"/>
          <w:wAfter w:w="16" w:type="dxa"/>
          <w:cantSplit/>
        </w:trPr>
        <w:tc>
          <w:tcPr>
            <w:tcW w:w="2690" w:type="dxa"/>
          </w:tcPr>
          <w:p w14:paraId="7E2E60D9" w14:textId="77777777" w:rsidR="008D66F9" w:rsidRPr="00A2780D" w:rsidRDefault="008D66F9" w:rsidP="008D66F9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28A4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986" w:type="dxa"/>
            <w:shd w:val="clear" w:color="auto" w:fill="auto"/>
            <w:vAlign w:val="bottom"/>
          </w:tcPr>
          <w:p w14:paraId="54465586" w14:textId="3CC539E6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579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94BD6B7" w14:textId="77777777" w:rsidR="008D66F9" w:rsidRPr="00A2780D" w:rsidRDefault="008D66F9" w:rsidP="008D66F9">
            <w:pPr>
              <w:pStyle w:val="acctfourfigures"/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8E692" w14:textId="56D469CE" w:rsidR="008D66F9" w:rsidRPr="00A2780D" w:rsidRDefault="008D66F9" w:rsidP="008D66F9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1,150</w:t>
            </w:r>
          </w:p>
        </w:tc>
        <w:tc>
          <w:tcPr>
            <w:tcW w:w="189" w:type="dxa"/>
            <w:gridSpan w:val="2"/>
            <w:shd w:val="clear" w:color="auto" w:fill="auto"/>
          </w:tcPr>
          <w:p w14:paraId="023262CF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3" w:type="dxa"/>
            <w:shd w:val="clear" w:color="auto" w:fill="auto"/>
            <w:vAlign w:val="bottom"/>
          </w:tcPr>
          <w:p w14:paraId="620544A9" w14:textId="076B27CD" w:rsidR="008D66F9" w:rsidRPr="00A2780D" w:rsidRDefault="008D66F9" w:rsidP="008D66F9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439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F2800B4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75" w:type="dxa"/>
            <w:gridSpan w:val="2"/>
            <w:shd w:val="clear" w:color="auto" w:fill="auto"/>
            <w:vAlign w:val="bottom"/>
          </w:tcPr>
          <w:p w14:paraId="3CAFED28" w14:textId="73474B23" w:rsidR="008D66F9" w:rsidRPr="00A2780D" w:rsidRDefault="008D66F9" w:rsidP="008D66F9">
            <w:pPr>
              <w:pStyle w:val="acctfourfigures"/>
              <w:tabs>
                <w:tab w:val="clear" w:pos="765"/>
                <w:tab w:val="decimal" w:pos="86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270</w:t>
            </w:r>
          </w:p>
        </w:tc>
        <w:tc>
          <w:tcPr>
            <w:tcW w:w="182" w:type="dxa"/>
            <w:gridSpan w:val="2"/>
            <w:shd w:val="clear" w:color="auto" w:fill="auto"/>
            <w:vAlign w:val="bottom"/>
          </w:tcPr>
          <w:p w14:paraId="4429E36F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3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F33E" w14:textId="40EBBBC1" w:rsidR="008D66F9" w:rsidRPr="00A2780D" w:rsidRDefault="008D66F9" w:rsidP="008D66F9">
            <w:pPr>
              <w:pStyle w:val="acctfourfigures"/>
              <w:tabs>
                <w:tab w:val="clear" w:pos="765"/>
                <w:tab w:val="decimal" w:pos="956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440</w:t>
            </w:r>
          </w:p>
        </w:tc>
        <w:tc>
          <w:tcPr>
            <w:tcW w:w="186" w:type="dxa"/>
            <w:gridSpan w:val="2"/>
            <w:shd w:val="clear" w:color="auto" w:fill="auto"/>
          </w:tcPr>
          <w:p w14:paraId="23AE43CD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32" w:type="dxa"/>
            <w:shd w:val="clear" w:color="auto" w:fill="auto"/>
            <w:vAlign w:val="bottom"/>
          </w:tcPr>
          <w:p w14:paraId="6F6BE4BD" w14:textId="336D6A10" w:rsidR="008D66F9" w:rsidRPr="00A2780D" w:rsidRDefault="008D66F9" w:rsidP="008D66F9">
            <w:pPr>
              <w:pStyle w:val="acctfourfigures"/>
              <w:tabs>
                <w:tab w:val="clear" w:pos="765"/>
                <w:tab w:val="decimal" w:pos="757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9331BA0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B7916E" w14:textId="71CC4E7C" w:rsidR="008D66F9" w:rsidRPr="00A2780D" w:rsidRDefault="008D66F9" w:rsidP="008D66F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192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5530DAB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01165" w14:textId="0BBAC2E2" w:rsidR="008D66F9" w:rsidRPr="00A2780D" w:rsidRDefault="008D66F9" w:rsidP="008D66F9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78</w:t>
            </w:r>
          </w:p>
        </w:tc>
        <w:tc>
          <w:tcPr>
            <w:tcW w:w="184" w:type="dxa"/>
            <w:gridSpan w:val="2"/>
            <w:shd w:val="clear" w:color="auto" w:fill="auto"/>
            <w:vAlign w:val="bottom"/>
          </w:tcPr>
          <w:p w14:paraId="6AE812FA" w14:textId="77777777" w:rsidR="008D66F9" w:rsidRPr="00A2780D" w:rsidRDefault="008D66F9" w:rsidP="008D66F9">
            <w:pPr>
              <w:pStyle w:val="acctfourfigures"/>
              <w:tabs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991" w:type="dxa"/>
            <w:gridSpan w:val="2"/>
            <w:shd w:val="clear" w:color="auto" w:fill="auto"/>
            <w:vAlign w:val="bottom"/>
          </w:tcPr>
          <w:p w14:paraId="642CDF01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4" w:type="dxa"/>
            <w:gridSpan w:val="2"/>
            <w:shd w:val="clear" w:color="auto" w:fill="auto"/>
          </w:tcPr>
          <w:p w14:paraId="28740FA4" w14:textId="77777777" w:rsidR="008D66F9" w:rsidRPr="00A2780D" w:rsidRDefault="008D66F9" w:rsidP="008D66F9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55" w:type="dxa"/>
            <w:gridSpan w:val="2"/>
            <w:shd w:val="clear" w:color="auto" w:fill="auto"/>
            <w:vAlign w:val="bottom"/>
          </w:tcPr>
          <w:p w14:paraId="0788DE19" w14:textId="20ACE666" w:rsidR="008D66F9" w:rsidRPr="00A2780D" w:rsidRDefault="008D66F9" w:rsidP="008D66F9">
            <w:pPr>
              <w:pStyle w:val="acctfourfigures"/>
              <w:tabs>
                <w:tab w:val="clear" w:pos="765"/>
                <w:tab w:val="decimal" w:pos="829"/>
              </w:tabs>
              <w:spacing w:line="240" w:lineRule="auto"/>
              <w:ind w:lef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3,348</w:t>
            </w:r>
          </w:p>
        </w:tc>
      </w:tr>
    </w:tbl>
    <w:p w14:paraId="01CBEB5A" w14:textId="77777777" w:rsidR="00F74CE8" w:rsidRPr="00EF18C5" w:rsidRDefault="00F74CE8" w:rsidP="004B3C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7ABD59E" w14:textId="78261E5E" w:rsidR="00616023" w:rsidRPr="00EF18C5" w:rsidRDefault="00616023" w:rsidP="003B11D0">
      <w:pPr>
        <w:rPr>
          <w:rFonts w:asciiTheme="majorBidi" w:eastAsia="Times New Roman" w:hAnsiTheme="majorBidi" w:cstheme="majorBidi"/>
          <w:sz w:val="30"/>
          <w:szCs w:val="30"/>
          <w:cs/>
        </w:rPr>
        <w:sectPr w:rsidR="00616023" w:rsidRPr="00EF18C5" w:rsidSect="007C79FB">
          <w:headerReference w:type="default" r:id="rId15"/>
          <w:footerReference w:type="default" r:id="rId16"/>
          <w:headerReference w:type="first" r:id="rId17"/>
          <w:footerReference w:type="first" r:id="rId18"/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bookmarkEnd w:id="2"/>
    <w:p w14:paraId="65F5AD2A" w14:textId="01A9829D" w:rsidR="004146FF" w:rsidRPr="00EF18C5" w:rsidRDefault="00086D5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ข้อมูลส่วนงาน</w:t>
      </w:r>
      <w:r w:rsidR="004146FF" w:rsidRPr="00EF18C5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t>ภูมิศาสตร์</w:t>
      </w:r>
    </w:p>
    <w:p w14:paraId="1D010CC9" w14:textId="77777777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4C543D68" w14:textId="78D85F4D" w:rsidR="004146FF" w:rsidRPr="00EF18C5" w:rsidRDefault="004146FF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88" w:right="-313" w:firstLine="252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</w:t>
      </w:r>
      <w:r w:rsidR="00086D58"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ข้อมูลส่วนงาน</w:t>
      </w:r>
      <w:r w:rsidRPr="00EF18C5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ภูมิศาสตร์ รายได้แยกตามที่ตั้งทางภูมิศาสตร์ของลูกค้า</w:t>
      </w:r>
    </w:p>
    <w:p w14:paraId="56C49612" w14:textId="468F32E3" w:rsidR="004146FF" w:rsidRPr="00EF18C5" w:rsidRDefault="004146FF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530"/>
        <w:gridCol w:w="270"/>
        <w:gridCol w:w="1440"/>
      </w:tblGrid>
      <w:tr w:rsidR="00F74CE8" w:rsidRPr="00EF18C5" w14:paraId="37A44C29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21DA253" w14:textId="77777777" w:rsidR="00F74CE8" w:rsidRPr="00EF18C5" w:rsidRDefault="00F74CE8" w:rsidP="00B35C8D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65E90651" w14:textId="77777777" w:rsidR="00F74CE8" w:rsidRPr="00EF18C5" w:rsidRDefault="00F74CE8" w:rsidP="00B35C8D">
            <w:pPr>
              <w:tabs>
                <w:tab w:val="clear" w:pos="907"/>
                <w:tab w:val="left" w:pos="720"/>
                <w:tab w:val="left" w:pos="2467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80562" w:rsidRPr="00EF18C5" w14:paraId="43B58EC2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350A889A" w14:textId="37A4B94E" w:rsidR="00480562" w:rsidRPr="00EF18C5" w:rsidRDefault="00480562" w:rsidP="00480562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  <w:r w:rsidRPr="00B20F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ข้อมูลส่วนงานภูมิศาสตร์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0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0274F43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2F18BCF2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3155047" w14:textId="77777777" w:rsidR="00480562" w:rsidRPr="00EF18C5" w:rsidRDefault="00480562" w:rsidP="00480562">
            <w:pPr>
              <w:tabs>
                <w:tab w:val="left" w:pos="720"/>
              </w:tabs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2566</w:t>
            </w:r>
          </w:p>
        </w:tc>
      </w:tr>
      <w:tr w:rsidR="00480562" w:rsidRPr="00EF18C5" w14:paraId="055E42CF" w14:textId="77777777" w:rsidTr="00B35C8D">
        <w:trPr>
          <w:tblHeader/>
        </w:trPr>
        <w:tc>
          <w:tcPr>
            <w:tcW w:w="5850" w:type="dxa"/>
            <w:shd w:val="clear" w:color="auto" w:fill="auto"/>
          </w:tcPr>
          <w:p w14:paraId="27326F96" w14:textId="77777777" w:rsidR="00480562" w:rsidRPr="00EF18C5" w:rsidRDefault="00480562" w:rsidP="00480562">
            <w:pPr>
              <w:tabs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3240" w:type="dxa"/>
            <w:gridSpan w:val="3"/>
            <w:shd w:val="clear" w:color="auto" w:fill="auto"/>
            <w:vAlign w:val="center"/>
          </w:tcPr>
          <w:p w14:paraId="54EF8F6E" w14:textId="77777777" w:rsidR="00480562" w:rsidRPr="00EF18C5" w:rsidRDefault="00480562" w:rsidP="00480562">
            <w:pPr>
              <w:tabs>
                <w:tab w:val="left" w:pos="720"/>
              </w:tabs>
              <w:ind w:right="-14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GB" w:eastAsia="en-GB"/>
              </w:rPr>
              <w:t>(ล้านบาท)</w:t>
            </w:r>
          </w:p>
        </w:tc>
      </w:tr>
      <w:tr w:rsidR="008D66F9" w:rsidRPr="00EF18C5" w14:paraId="7B7CFE45" w14:textId="77777777" w:rsidTr="00276010">
        <w:tc>
          <w:tcPr>
            <w:tcW w:w="5850" w:type="dxa"/>
            <w:shd w:val="clear" w:color="auto" w:fill="auto"/>
            <w:hideMark/>
          </w:tcPr>
          <w:p w14:paraId="0C35BC7E" w14:textId="77777777" w:rsidR="008D66F9" w:rsidRPr="00EF18C5" w:rsidRDefault="008D66F9" w:rsidP="008D66F9">
            <w:pPr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530" w:type="dxa"/>
            <w:shd w:val="clear" w:color="auto" w:fill="auto"/>
          </w:tcPr>
          <w:p w14:paraId="048CF795" w14:textId="7BA2896A" w:rsidR="008D66F9" w:rsidRPr="00EF18C5" w:rsidRDefault="00793180" w:rsidP="008D66F9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793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68,898</w:t>
            </w:r>
          </w:p>
        </w:tc>
        <w:tc>
          <w:tcPr>
            <w:tcW w:w="270" w:type="dxa"/>
            <w:shd w:val="clear" w:color="auto" w:fill="auto"/>
          </w:tcPr>
          <w:p w14:paraId="2F02BF62" w14:textId="77777777" w:rsidR="008D66F9" w:rsidRPr="00EF18C5" w:rsidRDefault="008D66F9" w:rsidP="008D66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774EB8B" w14:textId="16192C80" w:rsidR="008D66F9" w:rsidRPr="00EF18C5" w:rsidRDefault="008D66F9" w:rsidP="008D66F9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 w:firstLine="57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66,921</w:t>
            </w:r>
          </w:p>
        </w:tc>
      </w:tr>
      <w:tr w:rsidR="008D66F9" w:rsidRPr="00EF18C5" w14:paraId="17623DA2" w14:textId="77777777" w:rsidTr="00276010">
        <w:tc>
          <w:tcPr>
            <w:tcW w:w="5850" w:type="dxa"/>
            <w:shd w:val="clear" w:color="auto" w:fill="auto"/>
            <w:hideMark/>
          </w:tcPr>
          <w:p w14:paraId="0533A7EA" w14:textId="77777777" w:rsidR="008D66F9" w:rsidRPr="00EF18C5" w:rsidRDefault="008D66F9" w:rsidP="008D66F9">
            <w:pP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530" w:type="dxa"/>
            <w:shd w:val="clear" w:color="auto" w:fill="auto"/>
          </w:tcPr>
          <w:p w14:paraId="29BD5F73" w14:textId="199DB3FE" w:rsidR="008D66F9" w:rsidRPr="00EF18C5" w:rsidRDefault="00793180" w:rsidP="008D66F9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793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5,698</w:t>
            </w:r>
          </w:p>
        </w:tc>
        <w:tc>
          <w:tcPr>
            <w:tcW w:w="270" w:type="dxa"/>
            <w:shd w:val="clear" w:color="auto" w:fill="auto"/>
          </w:tcPr>
          <w:p w14:paraId="61039565" w14:textId="77777777" w:rsidR="008D66F9" w:rsidRPr="00EF18C5" w:rsidRDefault="008D66F9" w:rsidP="008D66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61871CA1" w14:textId="77F328E1" w:rsidR="008D66F9" w:rsidRPr="00EF18C5" w:rsidRDefault="008D66F9" w:rsidP="008D66F9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5,521</w:t>
            </w:r>
          </w:p>
        </w:tc>
      </w:tr>
      <w:tr w:rsidR="008D66F9" w:rsidRPr="00EF18C5" w14:paraId="6CB268AC" w14:textId="77777777" w:rsidTr="00276010">
        <w:tc>
          <w:tcPr>
            <w:tcW w:w="5850" w:type="dxa"/>
            <w:shd w:val="clear" w:color="auto" w:fill="auto"/>
          </w:tcPr>
          <w:p w14:paraId="2EE32DF8" w14:textId="77777777" w:rsidR="008D66F9" w:rsidRPr="00EF18C5" w:rsidRDefault="008D66F9" w:rsidP="008D66F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530" w:type="dxa"/>
            <w:shd w:val="clear" w:color="auto" w:fill="auto"/>
          </w:tcPr>
          <w:p w14:paraId="5C674CD2" w14:textId="3043CABA" w:rsidR="008D66F9" w:rsidRPr="00EF18C5" w:rsidRDefault="00793180" w:rsidP="008D66F9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93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5,450</w:t>
            </w:r>
          </w:p>
        </w:tc>
        <w:tc>
          <w:tcPr>
            <w:tcW w:w="270" w:type="dxa"/>
            <w:shd w:val="clear" w:color="auto" w:fill="auto"/>
          </w:tcPr>
          <w:p w14:paraId="01FB0A4E" w14:textId="77777777" w:rsidR="008D66F9" w:rsidRPr="00EF18C5" w:rsidRDefault="008D66F9" w:rsidP="008D66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</w:tcPr>
          <w:p w14:paraId="16C70909" w14:textId="76414139" w:rsidR="008D66F9" w:rsidRPr="00EF18C5" w:rsidRDefault="008D66F9" w:rsidP="008D66F9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5,139</w:t>
            </w:r>
          </w:p>
        </w:tc>
      </w:tr>
      <w:tr w:rsidR="008D66F9" w:rsidRPr="00EF18C5" w14:paraId="01B676B0" w14:textId="77777777" w:rsidTr="00276010">
        <w:tc>
          <w:tcPr>
            <w:tcW w:w="5850" w:type="dxa"/>
            <w:shd w:val="clear" w:color="auto" w:fill="auto"/>
          </w:tcPr>
          <w:p w14:paraId="13668D7E" w14:textId="77777777" w:rsidR="008D66F9" w:rsidRPr="00EF18C5" w:rsidRDefault="008D66F9" w:rsidP="008D66F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604EC9C0" w14:textId="6A7478A9" w:rsidR="008D66F9" w:rsidRPr="00EF18C5" w:rsidRDefault="00793180" w:rsidP="008D66F9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9318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4,092</w:t>
            </w:r>
          </w:p>
        </w:tc>
        <w:tc>
          <w:tcPr>
            <w:tcW w:w="270" w:type="dxa"/>
            <w:shd w:val="clear" w:color="auto" w:fill="auto"/>
          </w:tcPr>
          <w:p w14:paraId="499EC6AE" w14:textId="77777777" w:rsidR="008D66F9" w:rsidRPr="00EF18C5" w:rsidRDefault="008D66F9" w:rsidP="008D66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38EBAF" w14:textId="29A9881D" w:rsidR="008D66F9" w:rsidRPr="00EF18C5" w:rsidRDefault="008D66F9" w:rsidP="008D66F9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3,692</w:t>
            </w:r>
          </w:p>
        </w:tc>
      </w:tr>
      <w:tr w:rsidR="008D66F9" w:rsidRPr="00EF18C5" w14:paraId="7A8B9B3C" w14:textId="77777777" w:rsidTr="00276010">
        <w:tc>
          <w:tcPr>
            <w:tcW w:w="5850" w:type="dxa"/>
            <w:shd w:val="clear" w:color="auto" w:fill="auto"/>
          </w:tcPr>
          <w:p w14:paraId="4FF3F6CF" w14:textId="77777777" w:rsidR="008D66F9" w:rsidRPr="00EF18C5" w:rsidRDefault="008D66F9" w:rsidP="008D66F9">
            <w:pPr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5037DE" w14:textId="121711C1" w:rsidR="008D66F9" w:rsidRPr="00EF18C5" w:rsidRDefault="00793180" w:rsidP="008D66F9">
            <w:pPr>
              <w:pStyle w:val="acctfourfigures"/>
              <w:tabs>
                <w:tab w:val="clear" w:pos="765"/>
                <w:tab w:val="decimal" w:pos="1173"/>
              </w:tabs>
              <w:spacing w:line="240" w:lineRule="atLeast"/>
              <w:ind w:left="-79" w:right="-1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79318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84,138</w:t>
            </w:r>
          </w:p>
        </w:tc>
        <w:tc>
          <w:tcPr>
            <w:tcW w:w="270" w:type="dxa"/>
            <w:shd w:val="clear" w:color="auto" w:fill="auto"/>
          </w:tcPr>
          <w:p w14:paraId="697C3A3B" w14:textId="77777777" w:rsidR="008D66F9" w:rsidRPr="00EF18C5" w:rsidRDefault="008D66F9" w:rsidP="008D66F9">
            <w:pPr>
              <w:tabs>
                <w:tab w:val="left" w:pos="72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D2C991" w14:textId="54A64DEB" w:rsidR="008D66F9" w:rsidRPr="00EF18C5" w:rsidRDefault="008D66F9" w:rsidP="008D66F9">
            <w:pPr>
              <w:pStyle w:val="acctfourfigures"/>
              <w:tabs>
                <w:tab w:val="clear" w:pos="765"/>
                <w:tab w:val="decimal" w:pos="113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81,273</w:t>
            </w:r>
          </w:p>
        </w:tc>
      </w:tr>
    </w:tbl>
    <w:p w14:paraId="76C5ECE2" w14:textId="77777777" w:rsidR="00F74CE8" w:rsidRPr="00EF18C5" w:rsidRDefault="00F74CE8" w:rsidP="003B11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6108CC2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360" w:right="-313" w:firstLine="1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53F4E550" w14:textId="77777777" w:rsidR="004146FF" w:rsidRPr="00EF18C5" w:rsidRDefault="004146FF" w:rsidP="003B11D0">
      <w:pPr>
        <w:tabs>
          <w:tab w:val="clear" w:pos="227"/>
          <w:tab w:val="clear" w:pos="454"/>
          <w:tab w:val="clear" w:pos="680"/>
          <w:tab w:val="left" w:pos="720"/>
        </w:tabs>
        <w:ind w:left="297" w:right="-313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BE1B150" w14:textId="6B66D2E3" w:rsidR="00E11887" w:rsidRPr="00EF18C5" w:rsidRDefault="00E11887" w:rsidP="003B11D0">
      <w:pPr>
        <w:tabs>
          <w:tab w:val="clear" w:pos="227"/>
          <w:tab w:val="clear" w:pos="454"/>
          <w:tab w:val="clear" w:pos="680"/>
          <w:tab w:val="left" w:pos="720"/>
        </w:tabs>
        <w:ind w:left="540" w:right="-16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80562">
        <w:rPr>
          <w:rFonts w:asciiTheme="majorBidi" w:hAnsiTheme="majorBidi" w:cstheme="majorBidi" w:hint="cs"/>
          <w:sz w:val="30"/>
          <w:szCs w:val="30"/>
          <w:cs/>
        </w:rPr>
        <w:t>เดือนสิ้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นสุดวันที่ </w:t>
      </w:r>
      <w:r w:rsidR="00480562" w:rsidRPr="00B20F02">
        <w:rPr>
          <w:rFonts w:asciiTheme="majorBidi" w:hAnsiTheme="majorBidi" w:cstheme="majorBidi"/>
          <w:sz w:val="30"/>
          <w:szCs w:val="30"/>
        </w:rPr>
        <w:t>3</w:t>
      </w:r>
      <w:r w:rsidR="00480562">
        <w:rPr>
          <w:rFonts w:asciiTheme="majorBidi" w:hAnsiTheme="majorBidi" w:cstheme="majorBidi"/>
          <w:sz w:val="30"/>
          <w:szCs w:val="30"/>
        </w:rPr>
        <w:t>0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80562" w:rsidRPr="00B20F0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6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รายได้ส่วนใหญ่ของกลุ่มบริษัทและบริษัทมีจังหวะเวลาในการรับรู้รายได้เป็น ณ เวลาใดเวลาหนึ่ง</w:t>
      </w:r>
    </w:p>
    <w:p w14:paraId="2D88457D" w14:textId="77777777" w:rsidR="005870C6" w:rsidRPr="00EF18C5" w:rsidRDefault="005870C6" w:rsidP="003B11D0">
      <w:pPr>
        <w:tabs>
          <w:tab w:val="clear" w:pos="227"/>
          <w:tab w:val="clear" w:pos="454"/>
          <w:tab w:val="clear" w:pos="680"/>
          <w:tab w:val="left" w:pos="720"/>
        </w:tabs>
        <w:ind w:right="-313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C428E" w14:textId="77777777" w:rsidR="00A301C5" w:rsidRPr="00EF18C5" w:rsidRDefault="00E132E7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</w:rPr>
        <w:tab/>
      </w:r>
      <w:r w:rsidR="00A301C5" w:rsidRPr="00EF18C5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32823919" w14:textId="77777777" w:rsidR="00A301C5" w:rsidRPr="00EF18C5" w:rsidRDefault="00A301C5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4C5813EE" w14:textId="29117F8E" w:rsidR="00B53821" w:rsidRPr="00EF18C5" w:rsidRDefault="00AA1362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>ระยะเวลา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80562" w:rsidRPr="00E960AB"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 w:rsidR="00480562" w:rsidRPr="00682638">
        <w:rPr>
          <w:rFonts w:asciiTheme="majorBidi" w:hAnsiTheme="majorBidi" w:cstheme="majorBidi"/>
          <w:sz w:val="30"/>
          <w:szCs w:val="30"/>
        </w:rPr>
        <w:t xml:space="preserve">30 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480562">
        <w:rPr>
          <w:rFonts w:asciiTheme="majorBidi" w:hAnsiTheme="majorBidi" w:cstheme="majorBidi"/>
          <w:sz w:val="30"/>
          <w:szCs w:val="30"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sz w:val="30"/>
          <w:szCs w:val="30"/>
        </w:rPr>
        <w:t>7</w:t>
      </w:r>
      <w:r w:rsidR="00861232"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คือร้อยละ </w:t>
      </w:r>
      <w:bookmarkStart w:id="3" w:name="_Hlk173253689"/>
      <w:r w:rsidR="00C103F5">
        <w:rPr>
          <w:rFonts w:asciiTheme="majorBidi" w:hAnsiTheme="majorBidi" w:cstheme="majorBidi"/>
          <w:sz w:val="30"/>
          <w:szCs w:val="30"/>
        </w:rPr>
        <w:t>3</w:t>
      </w:r>
      <w:r w:rsidR="00F2739F">
        <w:rPr>
          <w:rFonts w:asciiTheme="majorBidi" w:hAnsiTheme="majorBidi" w:cstheme="majorBidi"/>
          <w:sz w:val="30"/>
          <w:szCs w:val="30"/>
        </w:rPr>
        <w:t>1.</w:t>
      </w:r>
      <w:r w:rsidR="00807B86">
        <w:rPr>
          <w:rFonts w:asciiTheme="majorBidi" w:hAnsiTheme="majorBidi" w:cstheme="majorBidi"/>
          <w:sz w:val="30"/>
          <w:szCs w:val="30"/>
        </w:rPr>
        <w:t>84</w:t>
      </w:r>
      <w:r w:rsidR="000E654C" w:rsidRPr="00EF5415">
        <w:rPr>
          <w:rFonts w:asciiTheme="majorBidi" w:hAnsiTheme="majorBidi" w:cstheme="majorBidi"/>
          <w:sz w:val="30"/>
          <w:szCs w:val="30"/>
        </w:rPr>
        <w:t xml:space="preserve"> </w:t>
      </w:r>
      <w:bookmarkEnd w:id="3"/>
      <w:r w:rsidR="00861232" w:rsidRPr="00EF18C5">
        <w:rPr>
          <w:rFonts w:asciiTheme="majorBidi" w:hAnsiTheme="majorBidi" w:cstheme="majorBidi"/>
          <w:sz w:val="30"/>
          <w:szCs w:val="30"/>
          <w:cs/>
        </w:rPr>
        <w:t>และ ร้อยละ</w:t>
      </w:r>
      <w:r w:rsidR="001A22F6" w:rsidRPr="00EF18C5">
        <w:rPr>
          <w:rFonts w:asciiTheme="majorBidi" w:hAnsiTheme="majorBidi"/>
          <w:sz w:val="30"/>
          <w:szCs w:val="30"/>
          <w:cs/>
        </w:rPr>
        <w:t xml:space="preserve"> </w:t>
      </w:r>
      <w:bookmarkStart w:id="4" w:name="_Hlk173253699"/>
      <w:r w:rsidR="00C103F5">
        <w:rPr>
          <w:rFonts w:asciiTheme="majorBidi" w:hAnsiTheme="majorBidi"/>
          <w:sz w:val="30"/>
          <w:szCs w:val="30"/>
        </w:rPr>
        <w:t>16.</w:t>
      </w:r>
      <w:r w:rsidR="00DA6427">
        <w:rPr>
          <w:rFonts w:asciiTheme="majorBidi" w:hAnsiTheme="majorBidi"/>
          <w:sz w:val="30"/>
          <w:szCs w:val="30"/>
        </w:rPr>
        <w:t>07</w:t>
      </w:r>
      <w:r w:rsidR="00861232" w:rsidRPr="00EF5415">
        <w:rPr>
          <w:rFonts w:asciiTheme="majorBidi" w:hAnsiTheme="majorBidi"/>
          <w:sz w:val="30"/>
          <w:szCs w:val="30"/>
          <w:cs/>
        </w:rPr>
        <w:t xml:space="preserve"> </w:t>
      </w:r>
      <w:bookmarkEnd w:id="4"/>
      <w:r w:rsidR="00861232" w:rsidRPr="00EF5415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(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74CE8" w:rsidRPr="00EF18C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74067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D66F9">
        <w:rPr>
          <w:rFonts w:asciiTheme="majorBidi" w:hAnsiTheme="majorBidi"/>
          <w:i/>
          <w:iCs/>
          <w:sz w:val="30"/>
          <w:szCs w:val="30"/>
        </w:rPr>
        <w:t>39.00</w:t>
      </w:r>
      <w:r w:rsidR="00740674">
        <w:rPr>
          <w:rFonts w:asciiTheme="majorBidi" w:hAnsiTheme="majorBidi"/>
          <w:i/>
          <w:iCs/>
          <w:sz w:val="30"/>
          <w:szCs w:val="30"/>
        </w:rPr>
        <w:t>)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ร้อยละ </w:t>
      </w:r>
      <w:r w:rsidR="001C3E69" w:rsidRPr="001C3E69">
        <w:rPr>
          <w:rFonts w:asciiTheme="majorBidi" w:hAnsiTheme="majorBidi"/>
          <w:i/>
          <w:iCs/>
          <w:sz w:val="30"/>
          <w:szCs w:val="30"/>
        </w:rPr>
        <w:t>1</w:t>
      </w:r>
      <w:r w:rsidR="008D66F9">
        <w:rPr>
          <w:rFonts w:asciiTheme="majorBidi" w:hAnsiTheme="majorBidi"/>
          <w:i/>
          <w:iCs/>
          <w:sz w:val="30"/>
          <w:szCs w:val="30"/>
        </w:rPr>
        <w:t>3.16</w:t>
      </w:r>
      <w:r w:rsidR="001C3E69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861232" w:rsidRPr="00EF18C5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861232" w:rsidRPr="00EF18C5">
        <w:rPr>
          <w:rFonts w:asciiTheme="majorBidi" w:hAnsiTheme="majorBidi"/>
          <w:i/>
          <w:iCs/>
          <w:sz w:val="30"/>
          <w:szCs w:val="30"/>
          <w:cs/>
        </w:rPr>
        <w:t>)</w:t>
      </w:r>
      <w:r w:rsidRPr="00EF18C5">
        <w:rPr>
          <w:rFonts w:asciiTheme="majorBidi" w:hAnsiTheme="majorBidi"/>
          <w:sz w:val="30"/>
          <w:szCs w:val="30"/>
          <w:cs/>
        </w:rPr>
        <w:t xml:space="preserve"> 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ซึ่งจำนวนภาษีเงินได้ดังกล่าวแตกต่างจากจำนวนภาษีเงินได้ตามอัตราภาษีเงินได้ของประมวลรัษ</w:t>
      </w:r>
      <w:r w:rsidR="00906FE9" w:rsidRPr="00EF18C5">
        <w:rPr>
          <w:rFonts w:asciiTheme="majorBidi" w:hAnsiTheme="majorBidi" w:cstheme="majorBidi"/>
          <w:sz w:val="30"/>
          <w:szCs w:val="30"/>
          <w:cs/>
        </w:rPr>
        <w:t>ฎ</w:t>
      </w:r>
      <w:r w:rsidR="00C12AAD" w:rsidRPr="00EF18C5">
        <w:rPr>
          <w:rFonts w:asciiTheme="majorBidi" w:hAnsiTheme="majorBidi" w:cstheme="majorBidi"/>
          <w:sz w:val="30"/>
          <w:szCs w:val="30"/>
          <w:cs/>
        </w:rPr>
        <w:t>ากรเนื่องจาก</w:t>
      </w:r>
      <w:r w:rsidR="00B53821" w:rsidRPr="00EF18C5">
        <w:rPr>
          <w:rFonts w:asciiTheme="majorBidi" w:hAnsiTheme="majorBidi" w:cstheme="majorBidi"/>
          <w:sz w:val="30"/>
          <w:szCs w:val="30"/>
          <w:cs/>
        </w:rPr>
        <w:t>ปัจจัยดังนี้</w:t>
      </w:r>
    </w:p>
    <w:p w14:paraId="3E373147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การเปลี่ยนแปลงสินทรัพย์ภาษีเงินได้รอการตัดบัญชี</w:t>
      </w:r>
    </w:p>
    <w:p w14:paraId="666A5771" w14:textId="77777777" w:rsidR="005F24B1" w:rsidRPr="00EF18C5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การลดภาษีเงินได้ </w:t>
      </w:r>
      <w:r w:rsidRPr="00EF18C5">
        <w:rPr>
          <w:rFonts w:asciiTheme="majorBidi" w:hAnsiTheme="majorBidi"/>
          <w:sz w:val="30"/>
          <w:szCs w:val="30"/>
          <w:cs/>
        </w:rPr>
        <w:t>-</w:t>
      </w:r>
      <w:r w:rsidRPr="00EF18C5">
        <w:rPr>
          <w:rFonts w:asciiTheme="majorBidi" w:hAnsiTheme="majorBidi" w:cstheme="majorBidi"/>
          <w:sz w:val="30"/>
          <w:szCs w:val="30"/>
          <w:cs/>
        </w:rPr>
        <w:t xml:space="preserve"> กิจการที่ได้รับการส่งเสริมการลงทุน</w:t>
      </w:r>
    </w:p>
    <w:p w14:paraId="3A497B60" w14:textId="77777777" w:rsidR="005F24B1" w:rsidRDefault="005F24B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 xml:space="preserve">รายจ่ายที่มีสิทธิหักได้เพิ่ม </w:t>
      </w:r>
    </w:p>
    <w:p w14:paraId="056A700F" w14:textId="113E1767" w:rsidR="00594A11" w:rsidRPr="00EF18C5" w:rsidRDefault="00594A11" w:rsidP="00826A98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27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การชำระภาษีของบริษัทย่อยที่มีกำไรจากการดำเนินงาน</w:t>
      </w:r>
    </w:p>
    <w:p w14:paraId="5450E392" w14:textId="77777777" w:rsidR="005F24B1" w:rsidRPr="00EF18C5" w:rsidRDefault="005F24B1" w:rsidP="00B538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8689E9F" w14:textId="3B47D976" w:rsidR="00E87B05" w:rsidRDefault="00351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EF18C5">
        <w:rPr>
          <w:rFonts w:asciiTheme="majorBidi" w:hAnsiTheme="majorBidi"/>
          <w:b/>
          <w:bCs/>
          <w:cs/>
        </w:rPr>
        <w:br w:type="page"/>
      </w:r>
    </w:p>
    <w:p w14:paraId="6F03234E" w14:textId="77777777" w:rsidR="009F04B4" w:rsidRDefault="009F04B4" w:rsidP="009F04B4">
      <w:pPr>
        <w:pStyle w:val="Heading1"/>
        <w:numPr>
          <w:ilvl w:val="0"/>
          <w:numId w:val="21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เงินปันผล</w:t>
      </w:r>
    </w:p>
    <w:p w14:paraId="666E6224" w14:textId="77777777" w:rsidR="009F04B4" w:rsidRPr="00EE20BA" w:rsidRDefault="009F04B4" w:rsidP="009F04B4">
      <w:pPr>
        <w:rPr>
          <w:sz w:val="30"/>
          <w:szCs w:val="30"/>
          <w:cs/>
        </w:rPr>
      </w:pPr>
    </w:p>
    <w:p w14:paraId="33B7F431" w14:textId="77777777" w:rsidR="009F04B4" w:rsidRPr="00D94093" w:rsidRDefault="009F04B4" w:rsidP="009F04B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94093">
        <w:rPr>
          <w:rFonts w:asciiTheme="majorBidi" w:hAnsiTheme="majorBidi" w:cstheme="majorBidi" w:hint="cs"/>
          <w:sz w:val="30"/>
          <w:szCs w:val="30"/>
          <w:cs/>
        </w:rPr>
        <w:t>ผู้ถือ</w:t>
      </w:r>
      <w:r>
        <w:rPr>
          <w:rFonts w:asciiTheme="majorBidi" w:hAnsiTheme="majorBidi" w:cstheme="majorBidi" w:hint="cs"/>
          <w:sz w:val="30"/>
          <w:szCs w:val="30"/>
          <w:cs/>
        </w:rPr>
        <w:t>หุ้นของบริษัทได้อนุมัติเงินปันผลดังต่อไปนี้</w:t>
      </w:r>
    </w:p>
    <w:p w14:paraId="331FD1F8" w14:textId="77777777" w:rsidR="009F04B4" w:rsidRPr="00A92417" w:rsidRDefault="009F04B4" w:rsidP="009F04B4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32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1924"/>
        <w:gridCol w:w="243"/>
        <w:gridCol w:w="1619"/>
        <w:gridCol w:w="243"/>
        <w:gridCol w:w="1558"/>
        <w:gridCol w:w="243"/>
        <w:gridCol w:w="1386"/>
      </w:tblGrid>
      <w:tr w:rsidR="009F04B4" w14:paraId="5DDFD4A9" w14:textId="77777777" w:rsidTr="00202115">
        <w:tc>
          <w:tcPr>
            <w:tcW w:w="1980" w:type="dxa"/>
            <w:vAlign w:val="bottom"/>
          </w:tcPr>
          <w:p w14:paraId="463B834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427CC0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5CAF9D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43" w:type="dxa"/>
            <w:vAlign w:val="bottom"/>
          </w:tcPr>
          <w:p w14:paraId="46DF8A1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08C17E28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กำหนดจ่าย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43" w:type="dxa"/>
            <w:vAlign w:val="bottom"/>
          </w:tcPr>
          <w:p w14:paraId="02118A4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5F316D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อัตราเงินปันผล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43" w:type="dxa"/>
            <w:vAlign w:val="bottom"/>
          </w:tcPr>
          <w:p w14:paraId="09C02DC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CA8AC1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จำนวนเงิน</w:t>
            </w:r>
          </w:p>
        </w:tc>
      </w:tr>
      <w:tr w:rsidR="009F04B4" w14:paraId="2252C1ED" w14:textId="77777777" w:rsidTr="00202115">
        <w:tc>
          <w:tcPr>
            <w:tcW w:w="1980" w:type="dxa"/>
            <w:vAlign w:val="bottom"/>
          </w:tcPr>
          <w:p w14:paraId="6EEE487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65EB46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3A3ABB1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A2830A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72DE711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5AA49E9F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786626EE" w14:textId="77777777" w:rsidR="009F04B4" w:rsidRPr="00373B27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" w:type="dxa"/>
            <w:vAlign w:val="bottom"/>
          </w:tcPr>
          <w:p w14:paraId="01F06B4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7F4F5A93" w14:textId="77777777" w:rsidR="009F04B4" w:rsidRPr="00373B27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73B2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F04B4" w14:paraId="2C49AC56" w14:textId="77777777" w:rsidTr="00202115">
        <w:tc>
          <w:tcPr>
            <w:tcW w:w="1980" w:type="dxa"/>
            <w:vAlign w:val="bottom"/>
          </w:tcPr>
          <w:p w14:paraId="5BE669B4" w14:textId="20D548EB" w:rsidR="009F04B4" w:rsidRPr="00D31A42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36" w:type="dxa"/>
            <w:vAlign w:val="bottom"/>
          </w:tcPr>
          <w:p w14:paraId="3171F89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7C5B207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EF913A7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4473BDEB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749A874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4FD039F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024B9730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8F3CE9A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0CE2C64F" w14:textId="77777777" w:rsidTr="00757318">
        <w:tc>
          <w:tcPr>
            <w:tcW w:w="1980" w:type="dxa"/>
            <w:shd w:val="clear" w:color="auto" w:fill="auto"/>
            <w:vAlign w:val="bottom"/>
          </w:tcPr>
          <w:p w14:paraId="2165272D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CAB36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shd w:val="clear" w:color="auto" w:fill="auto"/>
            <w:vAlign w:val="bottom"/>
          </w:tcPr>
          <w:p w14:paraId="5561037E" w14:textId="52B14EA0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9F04B4" w:rsidRPr="0075731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F04B4"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9F04B4"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5CFE08E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shd w:val="clear" w:color="auto" w:fill="auto"/>
            <w:vAlign w:val="bottom"/>
          </w:tcPr>
          <w:p w14:paraId="12E64AA8" w14:textId="34EEF214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5731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CAC2CF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28A04662" w14:textId="7BD3ABD4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7B8E682" w14:textId="77777777" w:rsidR="009F04B4" w:rsidRPr="00757318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7B6FD8F2" w14:textId="58D0752F" w:rsidR="009F04B4" w:rsidRPr="00757318" w:rsidRDefault="00E87B05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57318"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9F04B4" w14:paraId="7D8BC62F" w14:textId="77777777" w:rsidTr="00202115">
        <w:tc>
          <w:tcPr>
            <w:tcW w:w="1980" w:type="dxa"/>
            <w:vAlign w:val="bottom"/>
          </w:tcPr>
          <w:p w14:paraId="72DE8B0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E89876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5D1D5DCD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AA46F51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14F5B35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7C6ABF7D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6412A4E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D00AA9C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0D9DE5F6" w14:textId="77777777" w:rsidR="009F04B4" w:rsidRDefault="009F04B4" w:rsidP="00202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2BFC6BDE" w14:textId="77777777" w:rsidTr="00202115">
        <w:tc>
          <w:tcPr>
            <w:tcW w:w="1980" w:type="dxa"/>
            <w:vAlign w:val="bottom"/>
          </w:tcPr>
          <w:p w14:paraId="763F05A3" w14:textId="5E2E1E57" w:rsidR="009F04B4" w:rsidRPr="00D31A42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31A4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ปี </w:t>
            </w:r>
            <w:r w:rsidRPr="00D31A4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36" w:type="dxa"/>
            <w:vAlign w:val="bottom"/>
          </w:tcPr>
          <w:p w14:paraId="6AC83520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DAAF0A8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41DF2364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285D7C4F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576B965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56B3113C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vAlign w:val="bottom"/>
          </w:tcPr>
          <w:p w14:paraId="2EA917D2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280391C8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04B4" w14:paraId="72140B51" w14:textId="77777777" w:rsidTr="00202115">
        <w:tc>
          <w:tcPr>
            <w:tcW w:w="1980" w:type="dxa"/>
            <w:vAlign w:val="bottom"/>
          </w:tcPr>
          <w:p w14:paraId="0DC2DEB2" w14:textId="30A351C3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236" w:type="dxa"/>
            <w:vAlign w:val="bottom"/>
          </w:tcPr>
          <w:p w14:paraId="07E60B3D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24" w:type="dxa"/>
            <w:vAlign w:val="bottom"/>
          </w:tcPr>
          <w:p w14:paraId="1F49DBF5" w14:textId="677F8646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6F8813B4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9" w:type="dxa"/>
            <w:vAlign w:val="bottom"/>
          </w:tcPr>
          <w:p w14:paraId="5268C817" w14:textId="4DE00A59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vAlign w:val="bottom"/>
          </w:tcPr>
          <w:p w14:paraId="18D1032F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58" w:type="dxa"/>
            <w:vAlign w:val="bottom"/>
          </w:tcPr>
          <w:p w14:paraId="2573D9F9" w14:textId="55CA6A6E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8900C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43" w:type="dxa"/>
            <w:vAlign w:val="bottom"/>
          </w:tcPr>
          <w:p w14:paraId="687DEC43" w14:textId="77777777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dxa"/>
            <w:vAlign w:val="bottom"/>
          </w:tcPr>
          <w:p w14:paraId="41DDB921" w14:textId="69D19BBF" w:rsidR="009F04B4" w:rsidRDefault="009F04B4" w:rsidP="009F04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</w:tbl>
    <w:p w14:paraId="738ABA6D" w14:textId="77777777" w:rsidR="009F04B4" w:rsidRDefault="009F04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449F7BC" w14:textId="491F74D6" w:rsidR="008C68FD" w:rsidRPr="00D11157" w:rsidRDefault="003B2C5F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B2C5F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3B2C5F">
        <w:rPr>
          <w:rFonts w:asciiTheme="majorBidi" w:hAnsiTheme="majorBidi" w:cs="Angsana New" w:hint="cs"/>
          <w:sz w:val="30"/>
          <w:szCs w:val="30"/>
          <w:u w:val="none"/>
          <w:cs/>
        </w:rPr>
        <w:t>เครื่องมือทางการเงิน</w:t>
      </w:r>
    </w:p>
    <w:p w14:paraId="6601237A" w14:textId="491F74D6" w:rsidR="00B76AD3" w:rsidRPr="00EF18C5" w:rsidRDefault="00B76AD3" w:rsidP="003B11D0">
      <w:pPr>
        <w:rPr>
          <w:rFonts w:asciiTheme="majorBidi" w:hAnsiTheme="majorBidi" w:cstheme="majorBidi"/>
          <w:sz w:val="30"/>
          <w:szCs w:val="30"/>
          <w:cs/>
        </w:rPr>
      </w:pPr>
    </w:p>
    <w:p w14:paraId="6FFEBD36" w14:textId="57402CBC" w:rsidR="00D40951" w:rsidRPr="00EF18C5" w:rsidRDefault="00D40951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F18C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2ACF5C6" w14:textId="77777777" w:rsidR="00682D2E" w:rsidRPr="00EF18C5" w:rsidRDefault="00682D2E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630" w:hanging="9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9438B" w14:textId="2BD227C9" w:rsidR="00142B03" w:rsidRPr="00EF18C5" w:rsidRDefault="00142B03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F18C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EF18C5">
        <w:rPr>
          <w:rFonts w:asciiTheme="majorBidi" w:hAnsiTheme="majorBidi" w:cstheme="majorBidi"/>
          <w:spacing w:val="-6"/>
          <w:sz w:val="30"/>
          <w:szCs w:val="30"/>
          <w:cs/>
        </w:rPr>
        <w:t>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84D061D" w14:textId="1326DDC8" w:rsidR="00D87C11" w:rsidRDefault="00D87C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10269" w:type="dxa"/>
        <w:tblInd w:w="-369" w:type="dxa"/>
        <w:tblLayout w:type="fixed"/>
        <w:tblLook w:val="04A0" w:firstRow="1" w:lastRow="0" w:firstColumn="1" w:lastColumn="0" w:noHBand="0" w:noVBand="1"/>
      </w:tblPr>
      <w:tblGrid>
        <w:gridCol w:w="1989"/>
        <w:gridCol w:w="1080"/>
        <w:gridCol w:w="270"/>
        <w:gridCol w:w="1170"/>
        <w:gridCol w:w="270"/>
        <w:gridCol w:w="1170"/>
        <w:gridCol w:w="270"/>
        <w:gridCol w:w="810"/>
        <w:gridCol w:w="270"/>
        <w:gridCol w:w="810"/>
        <w:gridCol w:w="270"/>
        <w:gridCol w:w="810"/>
        <w:gridCol w:w="270"/>
        <w:gridCol w:w="810"/>
      </w:tblGrid>
      <w:tr w:rsidR="00BF28B0" w:rsidRPr="00EF18C5" w14:paraId="182853B6" w14:textId="77777777" w:rsidTr="00353159">
        <w:trPr>
          <w:trHeight w:val="261"/>
          <w:tblHeader/>
        </w:trPr>
        <w:tc>
          <w:tcPr>
            <w:tcW w:w="1989" w:type="dxa"/>
            <w:vAlign w:val="bottom"/>
          </w:tcPr>
          <w:p w14:paraId="5E1E61A6" w14:textId="77777777" w:rsidR="00BF28B0" w:rsidRPr="00EF18C5" w:rsidRDefault="00BF28B0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48CDBF15" w14:textId="4E522A78" w:rsidR="00BF28B0" w:rsidRPr="00EF18C5" w:rsidRDefault="00BF28B0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E71A8" w:rsidRPr="00EF18C5" w14:paraId="3B4B4529" w14:textId="77777777" w:rsidTr="00353159">
        <w:trPr>
          <w:trHeight w:val="261"/>
          <w:tblHeader/>
        </w:trPr>
        <w:tc>
          <w:tcPr>
            <w:tcW w:w="1989" w:type="dxa"/>
            <w:vAlign w:val="bottom"/>
          </w:tcPr>
          <w:p w14:paraId="529DB24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7"/>
            <w:vAlign w:val="bottom"/>
          </w:tcPr>
          <w:p w14:paraId="06CE6F2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40" w:type="dxa"/>
            <w:gridSpan w:val="6"/>
            <w:vAlign w:val="bottom"/>
          </w:tcPr>
          <w:p w14:paraId="388AAE3E" w14:textId="19A42F01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4E71A8" w:rsidRPr="00EF18C5" w14:paraId="24AE9CC5" w14:textId="77777777" w:rsidTr="00353159">
        <w:trPr>
          <w:trHeight w:val="261"/>
          <w:tblHeader/>
        </w:trPr>
        <w:tc>
          <w:tcPr>
            <w:tcW w:w="1989" w:type="dxa"/>
            <w:vAlign w:val="bottom"/>
            <w:hideMark/>
          </w:tcPr>
          <w:p w14:paraId="51A8F80E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96D824A" w14:textId="77777777" w:rsidR="004A148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</w:t>
            </w:r>
          </w:p>
          <w:p w14:paraId="5A4119D6" w14:textId="7492A915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ใช้ในการป้องกัน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  <w:vAlign w:val="bottom"/>
          </w:tcPr>
          <w:p w14:paraId="0E88FE09" w14:textId="77777777" w:rsidR="004E71A8" w:rsidRPr="00EF18C5" w:rsidRDefault="004E71A8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8866A33" w14:textId="6DFA3AEF" w:rsidR="004E71A8" w:rsidRPr="00EF18C5" w:rsidRDefault="004E71A8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เครื่องมือทางการเงินที่วัดมูลค่าด้วยมูลค่ายุติธรรม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70" w:type="dxa"/>
            <w:vAlign w:val="bottom"/>
          </w:tcPr>
          <w:p w14:paraId="17A4F295" w14:textId="77777777" w:rsidR="004E71A8" w:rsidRPr="00EF18C5" w:rsidRDefault="004E71A8" w:rsidP="00447D4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B500821" w14:textId="4489D102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 w:rsidR="00B316D4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</w:t>
            </w:r>
            <w:r w:rsidR="00BF28B0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ทุนตัดจำหน่าย</w:t>
            </w:r>
          </w:p>
        </w:tc>
        <w:tc>
          <w:tcPr>
            <w:tcW w:w="270" w:type="dxa"/>
            <w:vAlign w:val="bottom"/>
          </w:tcPr>
          <w:p w14:paraId="1854A18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1C63D3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D28550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7F51ED4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05083BB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27E8D38C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A086E7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20818A98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B316D4" w:rsidRPr="00EF18C5" w14:paraId="26CB9469" w14:textId="77777777" w:rsidTr="00353159">
        <w:trPr>
          <w:trHeight w:val="261"/>
          <w:tblHeader/>
        </w:trPr>
        <w:tc>
          <w:tcPr>
            <w:tcW w:w="1989" w:type="dxa"/>
            <w:vAlign w:val="bottom"/>
          </w:tcPr>
          <w:p w14:paraId="646A4B66" w14:textId="77777777" w:rsidR="00B316D4" w:rsidRPr="00EF18C5" w:rsidRDefault="00B316D4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280" w:type="dxa"/>
            <w:gridSpan w:val="13"/>
            <w:shd w:val="clear" w:color="auto" w:fill="auto"/>
            <w:vAlign w:val="bottom"/>
          </w:tcPr>
          <w:p w14:paraId="7E51E503" w14:textId="325FDECA" w:rsidR="00B316D4" w:rsidRPr="00EF18C5" w:rsidRDefault="00B316D4" w:rsidP="00B316D4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i/>
                <w:iCs/>
                <w:szCs w:val="22"/>
                <w:cs/>
                <w:lang w:bidi="th-TH"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EF18C5">
              <w:rPr>
                <w:rFonts w:asciiTheme="majorBidi" w:hAnsiTheme="majorBidi"/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4E71A8" w:rsidRPr="00EF18C5" w14:paraId="6D9E20C9" w14:textId="77777777" w:rsidTr="00353159">
        <w:trPr>
          <w:trHeight w:val="261"/>
        </w:trPr>
        <w:tc>
          <w:tcPr>
            <w:tcW w:w="1989" w:type="dxa"/>
            <w:vAlign w:val="bottom"/>
            <w:hideMark/>
          </w:tcPr>
          <w:p w14:paraId="79CEB162" w14:textId="5C429D53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0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กันยายน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97800B4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BBFB5D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4B082CD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96D00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95634D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0F5C7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AEC64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2B83C8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6B6620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39A4A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D8783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F469F5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91ACC8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633D0549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665CBEB2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0CA04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6DE06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464E4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3677BA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373B8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0EAFE4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290E75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1C769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FF7C9D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5C7E7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6D20A7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8A9D0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B7FBA0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2F192CA3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4B7429C0" w14:textId="77C59772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7298F8" w14:textId="57F139A0" w:rsidR="004E71A8" w:rsidRPr="00EF18C5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3435A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1BA4B2" w14:textId="5A232253" w:rsidR="004E71A8" w:rsidRPr="00434965" w:rsidRDefault="004E71A8" w:rsidP="002E150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7658D1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8A01B3" w14:textId="77777777" w:rsidR="004E71A8" w:rsidRPr="0043496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3EB4E0" w14:textId="3CCF50B6" w:rsidR="004E71A8" w:rsidRPr="0043496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ADCBC4" w14:textId="77777777" w:rsidR="004E71A8" w:rsidRPr="0043496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089B" w14:textId="59D09AEF" w:rsidR="004E71A8" w:rsidRPr="0043496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7658D1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A9D317" w14:textId="77777777" w:rsidR="004E71A8" w:rsidRPr="0043496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3D658" w14:textId="46F840A2" w:rsidR="004E71A8" w:rsidRPr="0043496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7658D1">
              <w:rPr>
                <w:rFonts w:asciiTheme="majorBidi" w:hAnsiTheme="majorBidi" w:cstheme="majorBidi"/>
                <w:szCs w:val="22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12E8A0" w14:textId="77777777" w:rsidR="004E71A8" w:rsidRPr="0043496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7334D7" w14:textId="1B6CED10" w:rsidR="004E71A8" w:rsidRPr="00434965" w:rsidRDefault="004E71A8" w:rsidP="005D259B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BEF98A" w14:textId="77777777" w:rsidR="004E71A8" w:rsidRPr="0043496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781062" w14:textId="72F77C6A" w:rsidR="004E71A8" w:rsidRPr="0043496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7658D1">
              <w:rPr>
                <w:rFonts w:asciiTheme="majorBidi" w:hAnsiTheme="majorBidi" w:cstheme="majorBidi"/>
                <w:szCs w:val="22"/>
              </w:rPr>
              <w:t>16</w:t>
            </w:r>
          </w:p>
        </w:tc>
      </w:tr>
      <w:tr w:rsidR="000B6E9B" w:rsidRPr="00EF18C5" w14:paraId="706A3125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59C25099" w14:textId="77777777" w:rsidR="000B6E9B" w:rsidRPr="00EF18C5" w:rsidRDefault="000B6E9B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9AEA28" w14:textId="77777777" w:rsidR="000B6E9B" w:rsidRPr="00EF18C5" w:rsidRDefault="000B6E9B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15BB93" w14:textId="77777777" w:rsidR="000B6E9B" w:rsidRPr="00EF18C5" w:rsidRDefault="000B6E9B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C9D557" w14:textId="77777777" w:rsidR="000B6E9B" w:rsidRPr="00EF18C5" w:rsidRDefault="000B6E9B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E0A2366" w14:textId="77777777" w:rsidR="000B6E9B" w:rsidRPr="00EF18C5" w:rsidRDefault="000B6E9B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FCF41F" w14:textId="77777777" w:rsidR="000B6E9B" w:rsidRPr="00EF18C5" w:rsidRDefault="000B6E9B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2E0AAD" w14:textId="77777777" w:rsidR="000B6E9B" w:rsidRPr="00EF18C5" w:rsidRDefault="000B6E9B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5C5848" w14:textId="77777777" w:rsidR="000B6E9B" w:rsidRPr="00EF18C5" w:rsidRDefault="000B6E9B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B375EF" w14:textId="77777777" w:rsidR="000B6E9B" w:rsidRPr="00EF18C5" w:rsidRDefault="000B6E9B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C01902" w14:textId="77777777" w:rsidR="000B6E9B" w:rsidRPr="00EF18C5" w:rsidRDefault="000B6E9B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C2AA2" w14:textId="77777777" w:rsidR="000B6E9B" w:rsidRPr="00EF18C5" w:rsidRDefault="000B6E9B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C5894" w14:textId="77777777" w:rsidR="000B6E9B" w:rsidRPr="00EF18C5" w:rsidRDefault="000B6E9B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8EEE36E" w14:textId="77777777" w:rsidR="000B6E9B" w:rsidRPr="00EF18C5" w:rsidRDefault="000B6E9B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97DF9C" w14:textId="77777777" w:rsidR="000B6E9B" w:rsidRPr="00EF18C5" w:rsidRDefault="000B6E9B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2B6004C2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05D872A8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B34C4E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832BC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33F45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30C50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5B09A6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8DDD0D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61AF6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C24FDA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2249311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2AB604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956BD5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567C9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F62E6E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6591ABED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6127A616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91B83A4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608C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DB070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AA018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A83286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73FD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499418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C326E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818A7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968301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2C8A04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B78E5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DBDBF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6BBE8911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7360389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92A2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83779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8F5F4E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47F47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898429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3E8BA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80F48B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22EA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353C7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5DCC71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78E6C2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39AD4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B8EF3B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022ECF" w:rsidRPr="00EF18C5" w14:paraId="13130ADC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73D2230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97D8F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6BE9A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EE942A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6DE75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21D44C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DA34B7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25006F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8E85C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AE1861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9FE02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C2521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AD5160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B9D45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55BE7D73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5C944ED2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0A0B145" w14:textId="7BEDAAF1" w:rsidR="004E71A8" w:rsidRPr="00EF18C5" w:rsidRDefault="004E71A8" w:rsidP="000B6E9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D7BE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466272" w14:textId="1CEF509A" w:rsidR="004E71A8" w:rsidRPr="00EF18C5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B850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732684" w14:textId="38EBBE39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996719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151F6B" w14:textId="716161A8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6336F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3FAB1F" w14:textId="0886C805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94897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06BA0AF" w14:textId="47D7B29B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0215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0C7A5A" w14:textId="278C2E44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</w:rPr>
              <w:t>16</w:t>
            </w:r>
          </w:p>
        </w:tc>
      </w:tr>
      <w:tr w:rsidR="004E71A8" w:rsidRPr="00EF18C5" w14:paraId="6B871D4D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07DF8BC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32E50" w14:textId="7B20A152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1469A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274860" w14:textId="611B9B45" w:rsidR="004E71A8" w:rsidRPr="00EF18C5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050A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24F493" w14:textId="45D315A6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C785F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6C2BE6" w14:textId="24E4F0CB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DD1375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4067EA" w14:textId="10D40452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DF51E0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54DE5C" w14:textId="5CF938F2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6C2443">
              <w:rPr>
                <w:rFonts w:asciiTheme="majorBidi" w:hAnsiTheme="majorBidi" w:cstheme="majorBidi"/>
                <w:szCs w:val="22"/>
              </w:rPr>
              <w:t>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E33D0D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9D619" w14:textId="6049F8A0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6C2443">
              <w:rPr>
                <w:rFonts w:asciiTheme="majorBidi" w:hAnsiTheme="majorBidi" w:cstheme="majorBidi"/>
                <w:szCs w:val="22"/>
              </w:rPr>
              <w:t>809</w:t>
            </w:r>
          </w:p>
        </w:tc>
      </w:tr>
      <w:tr w:rsidR="004E71A8" w:rsidRPr="00EF18C5" w14:paraId="255A41B3" w14:textId="77777777" w:rsidTr="002316FE">
        <w:trPr>
          <w:trHeight w:val="261"/>
        </w:trPr>
        <w:tc>
          <w:tcPr>
            <w:tcW w:w="1989" w:type="dxa"/>
            <w:vAlign w:val="bottom"/>
          </w:tcPr>
          <w:p w14:paraId="397BF0DC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2D3FDDD" w14:textId="14F42A00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BEEE3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C663AB" w14:textId="616258C3" w:rsidR="004E71A8" w:rsidRPr="00EF18C5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A51F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9EC75" w14:textId="4B9609BB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val="en-US" w:bidi="th-TH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D136E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34BD3A" w14:textId="5678B67A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6C2443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4C041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55D3" w14:textId="7C27BE8F" w:rsidR="004E71A8" w:rsidRPr="00F43363" w:rsidRDefault="00F43363" w:rsidP="00F43363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43363">
              <w:rPr>
                <w:rFonts w:asciiTheme="majorBidi" w:hAnsiTheme="majorBidi" w:cstheme="majorBidi"/>
                <w:szCs w:val="22"/>
                <w:lang w:bidi="th-TH"/>
              </w:rPr>
              <w:t>2,206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576D92" w14:textId="77777777" w:rsidR="004E71A8" w:rsidRPr="00AA56D1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1365DC" w14:textId="2B1D697C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379172" w14:textId="77777777" w:rsidR="004E71A8" w:rsidRPr="00EF18C5" w:rsidRDefault="004E71A8" w:rsidP="00583EDD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D3AB29" w14:textId="52B09C4F" w:rsidR="004E71A8" w:rsidRPr="00EF18C5" w:rsidRDefault="00F43363" w:rsidP="00F43363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</w:t>
            </w:r>
            <w:r w:rsidRPr="00F43363">
              <w:rPr>
                <w:rFonts w:asciiTheme="majorBidi" w:hAnsiTheme="majorBidi" w:cstheme="majorBidi"/>
                <w:szCs w:val="22"/>
                <w:lang w:bidi="th-TH"/>
              </w:rPr>
              <w:t>206</w:t>
            </w:r>
          </w:p>
        </w:tc>
      </w:tr>
      <w:tr w:rsidR="004E71A8" w:rsidRPr="00EF18C5" w14:paraId="6B5E232B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129748F8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D71CDF" w14:textId="3E4A382E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B7B7D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3D5A82" w14:textId="33A30231" w:rsidR="004E71A8" w:rsidRPr="00EF18C5" w:rsidRDefault="004E71A8" w:rsidP="002E150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10A5"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C5D68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68A38B" w14:textId="199E9B6E" w:rsidR="004E71A8" w:rsidRPr="00EF18C5" w:rsidRDefault="00F5203E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56C378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95A05E" w14:textId="446DCF44" w:rsidR="004E71A8" w:rsidRPr="00EF18C5" w:rsidRDefault="003C1F67" w:rsidP="003C1F67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3624D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F4AA1" w14:textId="003F92BE" w:rsidR="004E71A8" w:rsidRPr="00EF18C5" w:rsidRDefault="007E4427" w:rsidP="00837101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4EE120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1F4BFC" w14:textId="7A5834EE" w:rsidR="004E71A8" w:rsidRPr="00EF18C5" w:rsidRDefault="00F5203E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B2E7B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6FA01D" w14:textId="231AF94A" w:rsidR="004E71A8" w:rsidRPr="00EF18C5" w:rsidRDefault="007E4427" w:rsidP="00837101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64</w:t>
            </w:r>
          </w:p>
        </w:tc>
      </w:tr>
      <w:tr w:rsidR="004E71A8" w:rsidRPr="00EF18C5" w14:paraId="50354776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15781006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A0B8322" w14:textId="405A082A" w:rsidR="004E71A8" w:rsidRPr="004B15BD" w:rsidDel="00634405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B277B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A82C9A" w14:textId="6D0A46C7" w:rsidR="004E71A8" w:rsidRPr="008902DD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C410D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00E2B" w14:textId="3EB3B219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F10A5">
              <w:rPr>
                <w:rFonts w:asciiTheme="majorBidi" w:hAnsiTheme="majorBidi" w:cstheme="majorBidi"/>
                <w:szCs w:val="22"/>
                <w:lang w:val="en-US" w:bidi="th-TH"/>
              </w:rPr>
              <w:t>1,409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4C5A0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272A57" w14:textId="0A2F13D5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10A5">
              <w:rPr>
                <w:rFonts w:asciiTheme="majorBidi" w:hAnsiTheme="majorBidi" w:cstheme="majorBidi"/>
                <w:szCs w:val="22"/>
                <w:lang w:bidi="th-TH"/>
              </w:rPr>
              <w:t>1,409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903D59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8E4EFB" w14:textId="4ADF0FEF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8D03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D9CB4B" w14:textId="46DBF345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3F10A5">
              <w:rPr>
                <w:rFonts w:asciiTheme="majorBidi" w:hAnsiTheme="majorBidi" w:cstheme="majorBidi"/>
                <w:szCs w:val="22"/>
              </w:rPr>
              <w:t>1,337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58BDE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79656F" w14:textId="1CB79BC2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3F10A5"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Pr="003F10A5">
              <w:rPr>
                <w:rFonts w:asciiTheme="majorBidi" w:hAnsiTheme="majorBidi" w:cstheme="majorBidi"/>
                <w:szCs w:val="22"/>
              </w:rPr>
              <w:t>337</w:t>
            </w:r>
          </w:p>
        </w:tc>
      </w:tr>
      <w:tr w:rsidR="004E71A8" w:rsidRPr="00EF18C5" w14:paraId="522C10FE" w14:textId="77777777" w:rsidTr="000F7F2D">
        <w:trPr>
          <w:trHeight w:val="101"/>
        </w:trPr>
        <w:tc>
          <w:tcPr>
            <w:tcW w:w="1989" w:type="dxa"/>
            <w:vAlign w:val="bottom"/>
          </w:tcPr>
          <w:p w14:paraId="2703688A" w14:textId="77777777" w:rsidR="004E71A8" w:rsidRPr="000F7F2D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CE3479" w14:textId="77777777" w:rsidR="004E71A8" w:rsidRPr="000F7F2D" w:rsidRDefault="004E71A8" w:rsidP="002E150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 w:val="10"/>
                <w:szCs w:val="10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BFE498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15E81" w14:textId="77777777" w:rsidR="004E71A8" w:rsidRPr="000F7F2D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83590C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E90AEE0" w14:textId="77777777" w:rsidR="004E71A8" w:rsidRPr="000F7F2D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91AD0E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A8B84B" w14:textId="77777777" w:rsidR="004E71A8" w:rsidRPr="000F7F2D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B2F6A8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AD439A" w14:textId="77777777" w:rsidR="004E71A8" w:rsidRPr="000F7F2D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3074A1B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B2BB82" w14:textId="77777777" w:rsidR="004E71A8" w:rsidRPr="000F7F2D" w:rsidRDefault="004E71A8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D051EE" w14:textId="77777777" w:rsidR="004E71A8" w:rsidRPr="000F7F2D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E3D9EC" w14:textId="77777777" w:rsidR="004E71A8" w:rsidRPr="000F7F2D" w:rsidRDefault="004E71A8" w:rsidP="004E71A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4E71A8" w:rsidRPr="00EF18C5" w14:paraId="2ED291B0" w14:textId="77777777" w:rsidTr="00353159">
        <w:trPr>
          <w:trHeight w:val="261"/>
        </w:trPr>
        <w:tc>
          <w:tcPr>
            <w:tcW w:w="1989" w:type="dxa"/>
            <w:vAlign w:val="bottom"/>
            <w:hideMark/>
          </w:tcPr>
          <w:p w14:paraId="7F94CD71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9A5AD8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E9BCE6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4B5A7C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DAF89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DEAAF3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50E08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C17F7D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44DB5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9E8479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B4CEBD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FFDDA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E683D7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05CAFD6" w14:textId="77777777" w:rsidR="004E71A8" w:rsidRPr="00EF18C5" w:rsidRDefault="004E71A8" w:rsidP="004E71A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0C8960DC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5F2BEAF9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E22AB9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46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8DD400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0AC0D8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4E4D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AF587F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BE2F41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BC505B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63A01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01041E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07DF9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1A9FBD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6F12B7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2DD677" w14:textId="77777777" w:rsidR="004E71A8" w:rsidRPr="00EF18C5" w:rsidRDefault="004E71A8" w:rsidP="004E71A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07894271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7D79CB8C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82AD06" w14:textId="77777777" w:rsidR="004E71A8" w:rsidRPr="00EF18C5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4A00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ED5A55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AF448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5FDBEB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84781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012E7B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60E9C5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F4F02C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EBE5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A1C0E" w14:textId="77777777" w:rsidR="004E71A8" w:rsidRPr="0067106B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2FAF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8279D8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4E71A8" w:rsidRPr="00EF18C5" w14:paraId="7C7DDA72" w14:textId="77777777" w:rsidTr="000F7F2D">
        <w:trPr>
          <w:trHeight w:val="70"/>
        </w:trPr>
        <w:tc>
          <w:tcPr>
            <w:tcW w:w="1989" w:type="dxa"/>
            <w:vAlign w:val="bottom"/>
          </w:tcPr>
          <w:p w14:paraId="37C69CFA" w14:textId="77777777" w:rsidR="004E71A8" w:rsidRPr="000F7F2D" w:rsidRDefault="004E71A8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980F7F0" w14:textId="77777777" w:rsidR="004E71A8" w:rsidRPr="000F7F2D" w:rsidRDefault="004E71A8" w:rsidP="002E150A">
            <w:pPr>
              <w:pStyle w:val="acctfourfigures"/>
              <w:tabs>
                <w:tab w:val="clear" w:pos="765"/>
                <w:tab w:val="decimal" w:pos="351"/>
                <w:tab w:val="decimal" w:pos="462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49937" w14:textId="77777777" w:rsidR="004E71A8" w:rsidRPr="000F7F2D" w:rsidRDefault="004E71A8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66A375" w14:textId="77777777" w:rsidR="004E71A8" w:rsidRPr="000F7F2D" w:rsidRDefault="004E71A8" w:rsidP="006B0D0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997621" w14:textId="77777777" w:rsidR="004E71A8" w:rsidRPr="000F7F2D" w:rsidRDefault="004E71A8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93350" w14:textId="77777777" w:rsidR="004E71A8" w:rsidRPr="000F7F2D" w:rsidRDefault="004E71A8" w:rsidP="006B0D0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927C8C" w14:textId="77777777" w:rsidR="004E71A8" w:rsidRPr="000F7F2D" w:rsidRDefault="004E71A8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C0E3B2" w14:textId="77777777" w:rsidR="004E71A8" w:rsidRPr="000F7F2D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EBFF87" w14:textId="77777777" w:rsidR="004E71A8" w:rsidRPr="000F7F2D" w:rsidRDefault="004E71A8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2B6AC0C" w14:textId="77777777" w:rsidR="004E71A8" w:rsidRPr="000F7F2D" w:rsidRDefault="004E71A8" w:rsidP="006B0D0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F2FF35" w14:textId="77777777" w:rsidR="004E71A8" w:rsidRPr="000F7F2D" w:rsidRDefault="004E71A8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56C98" w14:textId="77777777" w:rsidR="004E71A8" w:rsidRPr="000F7F2D" w:rsidRDefault="004E71A8" w:rsidP="006B0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93F9FB" w14:textId="77777777" w:rsidR="004E71A8" w:rsidRPr="000F7F2D" w:rsidRDefault="004E71A8" w:rsidP="006B0D0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E9E833" w14:textId="77777777" w:rsidR="004E71A8" w:rsidRPr="000F7F2D" w:rsidRDefault="004E71A8" w:rsidP="004E71A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  <w:lang w:bidi="th-TH"/>
              </w:rPr>
            </w:pPr>
          </w:p>
        </w:tc>
      </w:tr>
      <w:tr w:rsidR="004E71A8" w:rsidRPr="00EF18C5" w14:paraId="15CE3715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0332332A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7E18D87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FF4185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81751D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76C5A9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4AED9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746E9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41DDA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BA2377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EF5BF4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A783AB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7323C4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2FFEB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4C0E53" w14:textId="77777777" w:rsidR="004E71A8" w:rsidRPr="00EF18C5" w:rsidRDefault="004E71A8" w:rsidP="004E71A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E71A8" w:rsidRPr="00EF18C5" w14:paraId="7C28F6E2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2323EB8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109901" w14:textId="77777777" w:rsidR="004E71A8" w:rsidRPr="00EF18C5" w:rsidRDefault="004E71A8" w:rsidP="000B6E9B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A7CD9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248798" w14:textId="77777777" w:rsidR="004E71A8" w:rsidRPr="002E150A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15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2A84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4BA5C0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22BF7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931A4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25DD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278F60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4103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E00778" w14:textId="77777777" w:rsidR="004E71A8" w:rsidRPr="0067106B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8B72DA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C2183F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4E71A8" w:rsidRPr="00EF18C5" w14:paraId="131D9642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4A943FAD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5BA830" w14:textId="77777777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50193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AE37240" w14:textId="77777777" w:rsidR="004E71A8" w:rsidRPr="002E150A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2E150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A2C7FB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769759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8E662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CB0828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4B61C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CAFFE6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35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C80F70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C0549AD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E853C7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E2E2A4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4E71A8" w:rsidRPr="00EF18C5" w14:paraId="3C506571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711A0BEF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48C53D" w14:textId="77777777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380E9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8355CFC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3D1094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AD601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2090F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6570AD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A071BE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385824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9A6048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C5FBB" w14:textId="77777777" w:rsidR="004E71A8" w:rsidRPr="0067106B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A15DE8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9C4003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</w:tr>
      <w:tr w:rsidR="004E71A8" w:rsidRPr="00EF18C5" w14:paraId="0C0FB999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73507C49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BCED5C" w14:textId="77777777" w:rsidR="004E71A8" w:rsidRPr="004B15BD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EAD18A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75835D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D2D5F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D6D41C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9400CD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EF8F03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4E5E6D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94AA7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18DFC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B0C18E" w14:textId="77777777" w:rsidR="004E71A8" w:rsidRPr="0067106B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E551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13361C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4E71A8" w:rsidRPr="00E2276A" w14:paraId="303805D4" w14:textId="77777777" w:rsidTr="00353159">
        <w:trPr>
          <w:trHeight w:val="261"/>
        </w:trPr>
        <w:tc>
          <w:tcPr>
            <w:tcW w:w="1989" w:type="dxa"/>
            <w:vAlign w:val="bottom"/>
          </w:tcPr>
          <w:p w14:paraId="524FEBDC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18497C" w14:textId="77777777" w:rsidR="004E71A8" w:rsidRPr="004B15BD" w:rsidDel="00634405" w:rsidRDefault="004E71A8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4B15BD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C80FD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144CE6" w14:textId="77777777" w:rsidR="004E71A8" w:rsidRPr="00EF18C5" w:rsidRDefault="004E71A8" w:rsidP="002E150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D6EA53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DCEE42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AD4306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F1307F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DE4098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60D380" w14:textId="77777777" w:rsidR="004E71A8" w:rsidRPr="00EF18C5" w:rsidRDefault="004E71A8" w:rsidP="00447D46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9E8587" w14:textId="77777777" w:rsidR="004E71A8" w:rsidRPr="00EF18C5" w:rsidRDefault="004E71A8" w:rsidP="00447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757671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1,273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4DA431" w14:textId="77777777" w:rsidR="004E71A8" w:rsidRPr="00EF18C5" w:rsidRDefault="004E71A8" w:rsidP="00447D4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A0CF28" w14:textId="77777777" w:rsidR="004E71A8" w:rsidRPr="00EF18C5" w:rsidRDefault="004E71A8" w:rsidP="00BF28B0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t>1,273</w:t>
            </w:r>
          </w:p>
        </w:tc>
      </w:tr>
    </w:tbl>
    <w:p w14:paraId="2EE5498D" w14:textId="77777777" w:rsidR="00C64AF2" w:rsidRDefault="00C64AF2" w:rsidP="006B0D06">
      <w:pPr>
        <w:spacing w:line="60" w:lineRule="exact"/>
        <w:rPr>
          <w:rFonts w:asciiTheme="majorBidi" w:hAnsiTheme="majorBidi" w:cstheme="majorBidi"/>
          <w:sz w:val="52"/>
          <w:szCs w:val="52"/>
        </w:rPr>
      </w:pPr>
    </w:p>
    <w:tbl>
      <w:tblPr>
        <w:tblW w:w="10273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80"/>
        <w:gridCol w:w="1080"/>
        <w:gridCol w:w="270"/>
        <w:gridCol w:w="1207"/>
        <w:gridCol w:w="237"/>
        <w:gridCol w:w="1166"/>
        <w:gridCol w:w="270"/>
        <w:gridCol w:w="807"/>
        <w:gridCol w:w="273"/>
        <w:gridCol w:w="810"/>
        <w:gridCol w:w="270"/>
        <w:gridCol w:w="810"/>
        <w:gridCol w:w="270"/>
        <w:gridCol w:w="812"/>
        <w:gridCol w:w="11"/>
      </w:tblGrid>
      <w:tr w:rsidR="0061727F" w:rsidRPr="00EF18C5" w14:paraId="395EAEC4" w14:textId="77777777" w:rsidTr="004E71A8">
        <w:trPr>
          <w:gridAfter w:val="1"/>
          <w:wAfter w:w="11" w:type="dxa"/>
          <w:trHeight w:val="261"/>
          <w:tblHeader/>
        </w:trPr>
        <w:tc>
          <w:tcPr>
            <w:tcW w:w="1980" w:type="dxa"/>
            <w:vAlign w:val="bottom"/>
          </w:tcPr>
          <w:p w14:paraId="492F975F" w14:textId="4E24B3B4" w:rsidR="0061727F" w:rsidRPr="00EF18C5" w:rsidRDefault="0061727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282" w:type="dxa"/>
            <w:gridSpan w:val="13"/>
          </w:tcPr>
          <w:p w14:paraId="41CEE61D" w14:textId="17945C08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61727F" w:rsidRPr="00EF18C5" w14:paraId="3C7057BC" w14:textId="77777777" w:rsidTr="004E71A8">
        <w:trPr>
          <w:gridAfter w:val="1"/>
          <w:wAfter w:w="11" w:type="dxa"/>
          <w:trHeight w:val="261"/>
          <w:tblHeader/>
        </w:trPr>
        <w:tc>
          <w:tcPr>
            <w:tcW w:w="1980" w:type="dxa"/>
            <w:vAlign w:val="bottom"/>
          </w:tcPr>
          <w:p w14:paraId="006372F1" w14:textId="77777777" w:rsidR="0061727F" w:rsidRPr="00EF18C5" w:rsidRDefault="0061727F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037" w:type="dxa"/>
            <w:gridSpan w:val="7"/>
          </w:tcPr>
          <w:p w14:paraId="023D43F2" w14:textId="5AFDA673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45" w:type="dxa"/>
            <w:gridSpan w:val="6"/>
            <w:vAlign w:val="bottom"/>
          </w:tcPr>
          <w:p w14:paraId="03645DD5" w14:textId="77777777" w:rsidR="0061727F" w:rsidRPr="00EF18C5" w:rsidRDefault="0061727F" w:rsidP="00B35C8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6B63ED" w:rsidRPr="00EF18C5" w14:paraId="3C3E8C52" w14:textId="77777777" w:rsidTr="00162E1D">
        <w:trPr>
          <w:trHeight w:val="261"/>
          <w:tblHeader/>
        </w:trPr>
        <w:tc>
          <w:tcPr>
            <w:tcW w:w="1980" w:type="dxa"/>
            <w:vAlign w:val="bottom"/>
            <w:hideMark/>
          </w:tcPr>
          <w:p w14:paraId="3CE2970F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BC9EED1" w14:textId="76AA5B00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</w:t>
            </w:r>
            <w:r w:rsidR="00693499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ใช้ในการป้องกัน</w:t>
            </w:r>
            <w:r w:rsidR="00162E1D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34CA0F9" w14:textId="77777777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207" w:type="dxa"/>
            <w:vAlign w:val="bottom"/>
          </w:tcPr>
          <w:p w14:paraId="3DC861E6" w14:textId="64783098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EF18C5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การเงินที่วัด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มูลค่าด้วย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มูลค่ายุติธรรม</w:t>
            </w:r>
            <w:r w:rsidRPr="00EF18C5">
              <w:rPr>
                <w:rFonts w:asciiTheme="majorBidi" w:hAnsiTheme="majorBidi" w:cstheme="majorBidi"/>
                <w:sz w:val="20"/>
              </w:rPr>
              <w:br/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Pr="00EF18C5">
              <w:rPr>
                <w:rFonts w:asciiTheme="majorBidi" w:hAnsiTheme="majorBidi" w:cstheme="majorBidi"/>
                <w:sz w:val="20"/>
                <w:cs/>
              </w:rPr>
              <w:br/>
              <w:t>ขาดทุน</w:t>
            </w:r>
          </w:p>
        </w:tc>
        <w:tc>
          <w:tcPr>
            <w:tcW w:w="237" w:type="dxa"/>
            <w:vAlign w:val="bottom"/>
          </w:tcPr>
          <w:p w14:paraId="6CDBB5FE" w14:textId="2C4AF959" w:rsidR="006B63ED" w:rsidRPr="00EF18C5" w:rsidRDefault="006B63ED" w:rsidP="006B63E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66" w:type="dxa"/>
            <w:vAlign w:val="bottom"/>
            <w:hideMark/>
          </w:tcPr>
          <w:p w14:paraId="43E1CA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 w:rsidRPr="00EF18C5"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833F23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7" w:type="dxa"/>
            <w:vAlign w:val="bottom"/>
          </w:tcPr>
          <w:p w14:paraId="0BE11B2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3" w:type="dxa"/>
            <w:vAlign w:val="bottom"/>
          </w:tcPr>
          <w:p w14:paraId="55DC615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vAlign w:val="bottom"/>
            <w:hideMark/>
          </w:tcPr>
          <w:p w14:paraId="028F383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4B6BBE17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  <w:hideMark/>
          </w:tcPr>
          <w:p w14:paraId="7F684FB8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EF18C5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5FC7551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3" w:type="dxa"/>
            <w:gridSpan w:val="2"/>
            <w:vAlign w:val="bottom"/>
            <w:hideMark/>
          </w:tcPr>
          <w:p w14:paraId="7D18D20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67E8B" w:rsidRPr="00EF18C5" w14:paraId="5849F0F0" w14:textId="77777777" w:rsidTr="004E71A8">
        <w:trPr>
          <w:trHeight w:val="261"/>
          <w:tblHeader/>
        </w:trPr>
        <w:tc>
          <w:tcPr>
            <w:tcW w:w="1980" w:type="dxa"/>
            <w:vAlign w:val="bottom"/>
          </w:tcPr>
          <w:p w14:paraId="0D9BA57A" w14:textId="77777777" w:rsidR="00467E8B" w:rsidRPr="00EF18C5" w:rsidRDefault="00467E8B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293" w:type="dxa"/>
            <w:gridSpan w:val="14"/>
            <w:vAlign w:val="bottom"/>
          </w:tcPr>
          <w:p w14:paraId="3217DB6F" w14:textId="4BF2144B" w:rsidR="00467E8B" w:rsidRPr="00467E8B" w:rsidRDefault="00467E8B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 w:rsidRPr="00467E8B"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 w:rsidRPr="00467E8B"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ล้านบาท</w:t>
            </w:r>
            <w:r w:rsidRPr="00467E8B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6B63ED" w:rsidRPr="00EF18C5" w14:paraId="29505929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0D521EDF" w14:textId="758B6AA6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88370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21"/>
                <w:szCs w:val="21"/>
                <w:cs/>
              </w:rPr>
              <w:t>กันยายน</w:t>
            </w:r>
            <w:r w:rsidRPr="009F0E67">
              <w:rPr>
                <w:rFonts w:asciiTheme="majorBidi" w:hAnsiTheme="majorBidi" w:cstheme="majorBidi"/>
                <w:b/>
                <w:bCs/>
                <w:i/>
                <w:iCs/>
                <w:sz w:val="21"/>
                <w:szCs w:val="21"/>
                <w:cs/>
              </w:rPr>
              <w:t xml:space="preserve">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2567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7714A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E268BF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07D4E0E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D60E526" w14:textId="60ACBEF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943B467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6CA5D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422FB74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D155C8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8B29D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D0060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784F35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79446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1141EDE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7FF19E09" w14:textId="77777777" w:rsidTr="00162E1D">
        <w:trPr>
          <w:trHeight w:val="261"/>
        </w:trPr>
        <w:tc>
          <w:tcPr>
            <w:tcW w:w="1980" w:type="dxa"/>
            <w:vAlign w:val="bottom"/>
            <w:hideMark/>
          </w:tcPr>
          <w:p w14:paraId="0A79541D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B9C845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3AC0558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7F9E6CF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6E8D28EF" w14:textId="4A6C6089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8684F7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BC43D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5838C3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72A7C0A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976F6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8E7D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02991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3B6EDF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5BD470A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25FA7A37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7348BF65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 w:rsidRPr="00EF18C5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8E376E8" w14:textId="335EF422" w:rsidR="006B63ED" w:rsidRPr="00EF18C5" w:rsidRDefault="00B87AF4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4E1A114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5916A172" w14:textId="6E7FAEB9" w:rsidR="006B63ED" w:rsidRPr="00EF18C5" w:rsidRDefault="00B87AF4" w:rsidP="0071698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9558DCD" w14:textId="76524B2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22DE46A" w14:textId="29C237D5" w:rsidR="006B63ED" w:rsidRPr="0057489F" w:rsidRDefault="00B87AF4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 w:rsidRPr="00B87AF4">
              <w:rPr>
                <w:rFonts w:asciiTheme="majorBidi" w:hAnsiTheme="majorBidi" w:cstheme="majorBidi"/>
                <w:szCs w:val="22"/>
                <w:lang w:val="en-US" w:bidi="th-TH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A0826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9B7D00F" w14:textId="5C1E3329" w:rsidR="006B63ED" w:rsidRPr="00EF18C5" w:rsidRDefault="00B87AF4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B87AF4">
              <w:rPr>
                <w:rFonts w:asciiTheme="majorBidi" w:hAnsiTheme="majorBidi" w:cstheme="majorBidi"/>
                <w:szCs w:val="22"/>
                <w:lang w:bidi="th-TH"/>
              </w:rPr>
              <w:t>563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0BB5A81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FE4F9F" w14:textId="11CFDA2C" w:rsidR="006B63ED" w:rsidRPr="00321C35" w:rsidRDefault="00B87AF4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417BB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3456CD" w14:textId="2616E375" w:rsidR="006B63ED" w:rsidRPr="00206A0E" w:rsidRDefault="00E16967" w:rsidP="00E16967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val="en-US" w:bidi="th-TH"/>
              </w:rPr>
            </w:pPr>
            <w:r w:rsidRPr="00B87AF4">
              <w:rPr>
                <w:rFonts w:asciiTheme="majorBidi" w:hAnsiTheme="majorBidi"/>
                <w:szCs w:val="22"/>
                <w:lang w:bidi="th-TH"/>
              </w:rPr>
              <w:t>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F2D43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70C3E379" w14:textId="73D87DCA" w:rsidR="006B63ED" w:rsidRPr="00321C35" w:rsidRDefault="00B87AF4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B87AF4">
              <w:rPr>
                <w:rFonts w:asciiTheme="majorBidi" w:hAnsiTheme="majorBidi"/>
                <w:szCs w:val="22"/>
                <w:lang w:bidi="th-TH"/>
              </w:rPr>
              <w:t>563</w:t>
            </w:r>
          </w:p>
        </w:tc>
      </w:tr>
      <w:tr w:rsidR="000F7F2D" w:rsidRPr="00EF18C5" w14:paraId="3A3CAB20" w14:textId="77777777" w:rsidTr="000F7F2D">
        <w:trPr>
          <w:trHeight w:val="70"/>
        </w:trPr>
        <w:tc>
          <w:tcPr>
            <w:tcW w:w="1980" w:type="dxa"/>
            <w:vAlign w:val="bottom"/>
          </w:tcPr>
          <w:p w14:paraId="781A5D0C" w14:textId="77777777" w:rsidR="000F7F2D" w:rsidRPr="000F7F2D" w:rsidRDefault="000F7F2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6"/>
                <w:szCs w:val="6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709D22" w14:textId="77777777" w:rsidR="000F7F2D" w:rsidRPr="000F7F2D" w:rsidRDefault="000F7F2D" w:rsidP="004B15B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</w:tcPr>
          <w:p w14:paraId="4948D9EC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07" w:type="dxa"/>
            <w:vAlign w:val="bottom"/>
          </w:tcPr>
          <w:p w14:paraId="0ADD11E6" w14:textId="77777777" w:rsidR="000F7F2D" w:rsidRPr="000F7F2D" w:rsidRDefault="000F7F2D" w:rsidP="0071698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5E044BE4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65E05187" w14:textId="77777777" w:rsidR="000F7F2D" w:rsidRPr="000F7F2D" w:rsidRDefault="000F7F2D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A490DE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95672E8" w14:textId="77777777" w:rsidR="000F7F2D" w:rsidRPr="000F7F2D" w:rsidRDefault="000F7F2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4831B74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C0FD92" w14:textId="77777777" w:rsidR="000F7F2D" w:rsidRPr="000F7F2D" w:rsidRDefault="000F7F2D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CC8802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8A7085" w14:textId="77777777" w:rsidR="000F7F2D" w:rsidRPr="000F7F2D" w:rsidRDefault="000F7F2D" w:rsidP="00E16967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9" w:right="-86"/>
              <w:rPr>
                <w:rFonts w:asciiTheme="majorBidi" w:hAnsiTheme="majorBidi"/>
                <w:sz w:val="6"/>
                <w:szCs w:val="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B7635" w14:textId="77777777" w:rsidR="000F7F2D" w:rsidRPr="000F7F2D" w:rsidRDefault="000F7F2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0FC2AB92" w14:textId="77777777" w:rsidR="000F7F2D" w:rsidRPr="000F7F2D" w:rsidRDefault="000F7F2D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 w:val="6"/>
                <w:szCs w:val="6"/>
                <w:lang w:bidi="th-TH"/>
              </w:rPr>
            </w:pPr>
          </w:p>
        </w:tc>
      </w:tr>
      <w:tr w:rsidR="006B63ED" w:rsidRPr="00EF18C5" w14:paraId="5BA6A83A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2A52F0D1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ED4D4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14:paraId="2A0275F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3B73CCD6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CBB78D7" w14:textId="402A18B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1778D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84AF4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745B780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189D688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BF6093" w14:textId="77777777" w:rsidR="006B63ED" w:rsidRPr="00321C3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E8D253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D99BB6" w14:textId="77777777" w:rsidR="006B63ED" w:rsidRPr="007D6802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2375BC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70C89FC8" w14:textId="77777777" w:rsidR="006B63ED" w:rsidRPr="00321C3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/>
                <w:szCs w:val="22"/>
                <w:lang w:bidi="th-TH"/>
              </w:rPr>
            </w:pPr>
          </w:p>
        </w:tc>
      </w:tr>
      <w:tr w:rsidR="006B63ED" w:rsidRPr="00EF18C5" w14:paraId="75F17737" w14:textId="77777777" w:rsidTr="00162E1D">
        <w:trPr>
          <w:trHeight w:val="261"/>
        </w:trPr>
        <w:tc>
          <w:tcPr>
            <w:tcW w:w="1980" w:type="dxa"/>
            <w:vAlign w:val="bottom"/>
            <w:hideMark/>
          </w:tcPr>
          <w:p w14:paraId="23909A8E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D85F91F" w14:textId="1B8EF613" w:rsidR="006B63ED" w:rsidRPr="00EF18C5" w:rsidRDefault="00C27878" w:rsidP="004B15B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C27878">
              <w:rPr>
                <w:rFonts w:asciiTheme="majorBidi" w:hAnsiTheme="majorBidi" w:cstheme="majorBidi"/>
                <w:szCs w:val="22"/>
                <w:lang w:val="en-US" w:bidi="th-TH"/>
              </w:rPr>
              <w:t>16</w:t>
            </w:r>
          </w:p>
        </w:tc>
        <w:tc>
          <w:tcPr>
            <w:tcW w:w="270" w:type="dxa"/>
          </w:tcPr>
          <w:p w14:paraId="6B9DF532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25D47C25" w14:textId="58E0A610" w:rsidR="006B63ED" w:rsidRPr="00EF18C5" w:rsidRDefault="00CB3240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7B31BAA" w14:textId="24DDCA13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D3916E8" w14:textId="2AF66C9C" w:rsidR="006B63ED" w:rsidRPr="00EF18C5" w:rsidRDefault="00CB3240" w:rsidP="0095512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30AD6E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07A250F" w14:textId="1B9A9FD5" w:rsidR="006B63ED" w:rsidRPr="00EF18C5" w:rsidRDefault="00C27878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27878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28EC90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1DF0C" w14:textId="5D657C4D" w:rsidR="006B63ED" w:rsidRPr="00321C35" w:rsidRDefault="00C27878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95512A"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56933F" w14:textId="78011C2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5BA118" w14:textId="4ADE4F8B" w:rsidR="006B63ED" w:rsidRPr="007D6802" w:rsidRDefault="00CB3240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3FDAF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69BF962F" w14:textId="659DF23D" w:rsidR="006B63ED" w:rsidRPr="00321C35" w:rsidRDefault="00C27878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C27878">
              <w:rPr>
                <w:rFonts w:asciiTheme="majorBidi" w:hAnsiTheme="majorBidi"/>
                <w:szCs w:val="22"/>
                <w:lang w:bidi="th-TH"/>
              </w:rPr>
              <w:t>16</w:t>
            </w:r>
          </w:p>
        </w:tc>
      </w:tr>
      <w:tr w:rsidR="006B63ED" w:rsidRPr="00EF18C5" w14:paraId="1AF1D744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4B7779A2" w14:textId="7ADEF724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เงินกู้ยืมระยะยาว</w:t>
            </w:r>
            <w:r>
              <w:rPr>
                <w:rFonts w:asciiTheme="majorBidi" w:hAnsiTheme="majorBidi"/>
                <w:sz w:val="22"/>
                <w:szCs w:val="22"/>
                <w:cs/>
                <w:lang w:val="en-GB"/>
              </w:rPr>
              <w:t xml:space="preserve">                   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82110C" w14:textId="3D4FA2EF" w:rsidR="006B63ED" w:rsidRPr="00EF18C5" w:rsidRDefault="00CB3240" w:rsidP="00311D8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CAEF9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3755AA0D" w14:textId="1F02013E" w:rsidR="006B63ED" w:rsidRPr="00EF18C5" w:rsidRDefault="00CB3240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5D4C0FE" w14:textId="6B7DAFB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DFC9CA0" w14:textId="64C6C1F6" w:rsidR="006B63ED" w:rsidRPr="00EF18C5" w:rsidRDefault="00C27878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C27878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11837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DEE1252" w14:textId="5396C55E" w:rsidR="006B63ED" w:rsidRPr="00EF18C5" w:rsidRDefault="00C27878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C27878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141D1A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156CF4" w14:textId="1214342F" w:rsidR="006B63ED" w:rsidRPr="00321C35" w:rsidRDefault="00CB3240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01B2B1" w14:textId="4E1ECAD1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311946" w14:textId="776738EF" w:rsidR="006B63ED" w:rsidRPr="007D6802" w:rsidRDefault="00AB523B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AB523B">
              <w:rPr>
                <w:rFonts w:asciiTheme="majorBidi" w:hAnsiTheme="majorBidi"/>
                <w:szCs w:val="22"/>
                <w:lang w:bidi="th-TH"/>
              </w:rPr>
              <w:t>2,809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A37EA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1F3DA50E" w14:textId="1CD9EBF9" w:rsidR="006B63ED" w:rsidRPr="00321C35" w:rsidRDefault="00AB523B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AB523B">
              <w:rPr>
                <w:rFonts w:asciiTheme="majorBidi" w:hAnsiTheme="majorBidi"/>
                <w:szCs w:val="22"/>
                <w:lang w:bidi="th-TH"/>
              </w:rPr>
              <w:t>2,809</w:t>
            </w:r>
          </w:p>
        </w:tc>
      </w:tr>
      <w:tr w:rsidR="006B63ED" w:rsidRPr="00EF18C5" w14:paraId="4D7279AF" w14:textId="77777777" w:rsidTr="002316FE">
        <w:trPr>
          <w:trHeight w:val="261"/>
        </w:trPr>
        <w:tc>
          <w:tcPr>
            <w:tcW w:w="1980" w:type="dxa"/>
            <w:vAlign w:val="bottom"/>
          </w:tcPr>
          <w:p w14:paraId="4ADC02A0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EF18C5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5D936E" w14:textId="332A6C9D" w:rsidR="006B63ED" w:rsidRPr="00EF18C5" w:rsidRDefault="00CB3240" w:rsidP="00311D8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A21DD0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40283905" w14:textId="34579528" w:rsidR="006B63ED" w:rsidRPr="00EF18C5" w:rsidRDefault="00CB3240" w:rsidP="00A65F0E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1EDE4F7" w14:textId="16399550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3E7590E7" w14:textId="7284681D" w:rsidR="006B63ED" w:rsidRPr="00EF18C5" w:rsidRDefault="00590BE5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 w:rsidRPr="00590BE5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44B81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A576A2D" w14:textId="58561AD2" w:rsidR="006B63ED" w:rsidRPr="00EF18C5" w:rsidRDefault="00590BE5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90BE5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16912B0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D3802" w14:textId="53D03E6F" w:rsidR="006B63ED" w:rsidRPr="002316FE" w:rsidRDefault="002316FE" w:rsidP="002316FE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F43363">
              <w:rPr>
                <w:rFonts w:asciiTheme="majorBidi" w:hAnsiTheme="majorBidi" w:cstheme="majorBidi"/>
                <w:szCs w:val="22"/>
                <w:lang w:bidi="th-TH"/>
              </w:rPr>
              <w:t>2,206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A9DF7" w14:textId="33932EB5" w:rsidR="006B63ED" w:rsidRPr="002316FE" w:rsidRDefault="006B63ED" w:rsidP="002316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ind w:left="-99" w:right="-86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1ABC29" w14:textId="5E219F04" w:rsidR="006B63ED" w:rsidRPr="0078572B" w:rsidRDefault="00CB3240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B149E9" w14:textId="77777777" w:rsidR="006B63ED" w:rsidRPr="0078572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6F6D4164" w14:textId="1D663B4D" w:rsidR="006B63ED" w:rsidRPr="0078572B" w:rsidRDefault="002316FE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2316FE">
              <w:rPr>
                <w:rFonts w:asciiTheme="majorBidi" w:hAnsiTheme="majorBidi"/>
                <w:szCs w:val="22"/>
                <w:lang w:bidi="th-TH"/>
              </w:rPr>
              <w:t>2,206</w:t>
            </w:r>
          </w:p>
        </w:tc>
      </w:tr>
      <w:tr w:rsidR="006B63ED" w:rsidRPr="00EF18C5" w14:paraId="5DF52809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7D3BF5AF" w14:textId="0975AEB9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C745FD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4D41F9" w14:textId="7D9588F1" w:rsidR="006B63ED" w:rsidRPr="00EF18C5" w:rsidRDefault="00CB3240" w:rsidP="00311D8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</w:tcPr>
          <w:p w14:paraId="3F76467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3779765B" w14:textId="2689452C" w:rsidR="006B63ED" w:rsidRPr="00EF18C5" w:rsidRDefault="004F3C9F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4F3C9F">
              <w:rPr>
                <w:rFonts w:asciiTheme="majorBidi" w:hAnsiTheme="majorBidi" w:cstheme="majorBidi"/>
                <w:szCs w:val="22"/>
              </w:rPr>
              <w:t>58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EE8A9A0" w14:textId="0D9F9DD2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C0337F" w14:textId="4AB16248" w:rsidR="006B63ED" w:rsidRPr="00FB6824" w:rsidRDefault="00CB3240" w:rsidP="0095512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84653B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82C56F5" w14:textId="49BE9AC3" w:rsidR="006B63ED" w:rsidRPr="00FB6824" w:rsidRDefault="004F3C9F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F3C9F">
              <w:rPr>
                <w:rFonts w:asciiTheme="majorBidi" w:hAnsiTheme="majorBidi" w:cstheme="majorBidi"/>
                <w:szCs w:val="22"/>
                <w:lang w:bidi="th-TH"/>
              </w:rPr>
              <w:t>58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810DCA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ECEE57" w14:textId="7D80FD09" w:rsidR="006B63ED" w:rsidRPr="0078572B" w:rsidRDefault="004F3C9F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95512A">
              <w:rPr>
                <w:rFonts w:asciiTheme="majorBidi" w:hAnsiTheme="majorBidi" w:cstheme="majorBidi"/>
                <w:szCs w:val="22"/>
                <w:lang w:bidi="th-TH"/>
              </w:rPr>
              <w:t>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0885A" w14:textId="77777777" w:rsidR="006B63ED" w:rsidRPr="0078572B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FBAB35" w14:textId="47B74D69" w:rsidR="006B63ED" w:rsidRPr="0078572B" w:rsidRDefault="00CB3240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val="en-US" w:bidi="th-TH"/>
              </w:rPr>
            </w:pPr>
            <w:r>
              <w:rPr>
                <w:rFonts w:asciiTheme="majorBidi" w:hAnsi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E3C0CE" w14:textId="77777777" w:rsidR="006B63ED" w:rsidRPr="0078572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036893A7" w14:textId="3CD63BAC" w:rsidR="006B63ED" w:rsidRPr="0078572B" w:rsidRDefault="004F3C9F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/>
                <w:szCs w:val="22"/>
                <w:lang w:bidi="th-TH"/>
              </w:rPr>
            </w:pPr>
            <w:r w:rsidRPr="004F3C9F">
              <w:rPr>
                <w:rFonts w:asciiTheme="majorBidi" w:hAnsiTheme="majorBidi"/>
                <w:szCs w:val="22"/>
                <w:lang w:bidi="th-TH"/>
              </w:rPr>
              <w:t>58</w:t>
            </w:r>
          </w:p>
        </w:tc>
      </w:tr>
      <w:tr w:rsidR="006B63ED" w:rsidRPr="00EF18C5" w14:paraId="6F085791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24B85E7C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 xml:space="preserve">ณ วันที่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0D93FC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6F581BE3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2232B76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F31BB1" w14:textId="18903543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07A136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47B99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8A81897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3C45C4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1500B5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C915B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51FD8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7899F5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55B72B6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74F5B15A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2E145761" w14:textId="77777777" w:rsidR="006B63ED" w:rsidRPr="00EF18C5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68E7E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1598609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11BEA55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1C953D38" w14:textId="31A4AD48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45A5EF1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F915F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CCC3C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0180813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E9EA7B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D53FCF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FDC64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ADA3F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1276DC7F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3EC38551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10A1B2E6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เงินให้กู้ยืมระยะยาวแก่กิจการ</w:t>
            </w:r>
            <w:r w:rsidRPr="00F23FB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58D5EE" w14:textId="77777777" w:rsidR="006B63ED" w:rsidRPr="00EF18C5" w:rsidRDefault="006B63ED" w:rsidP="00311D8B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C3FE38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  <w:vAlign w:val="bottom"/>
          </w:tcPr>
          <w:p w14:paraId="1A08F29C" w14:textId="51F18A60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913E407" w14:textId="535E1B08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B1FAED8" w14:textId="10A8D2A4" w:rsidR="006B63ED" w:rsidRPr="00EF18C5" w:rsidRDefault="006B63ED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83673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11A8AA8" w14:textId="4C7ACCB8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24630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B757E1" w14:textId="4F514208" w:rsidR="006B63ED" w:rsidRPr="00EF18C5" w:rsidRDefault="006B63ED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B33A2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CA4408" w14:textId="7872403C" w:rsidR="006B63ED" w:rsidRPr="00B82A4E" w:rsidRDefault="006B63ED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0AF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74716F30" w14:textId="35516018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582</w:t>
            </w:r>
          </w:p>
        </w:tc>
      </w:tr>
      <w:tr w:rsidR="006B63ED" w:rsidRPr="00EF18C5" w14:paraId="0F8E883D" w14:textId="77777777" w:rsidTr="00162E1D">
        <w:trPr>
          <w:trHeight w:val="20"/>
        </w:trPr>
        <w:tc>
          <w:tcPr>
            <w:tcW w:w="1980" w:type="dxa"/>
            <w:vAlign w:val="bottom"/>
          </w:tcPr>
          <w:p w14:paraId="29F21E6B" w14:textId="77777777" w:rsidR="006B63ED" w:rsidRPr="00EC797B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85C603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B1DB49F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207" w:type="dxa"/>
          </w:tcPr>
          <w:p w14:paraId="2DA70850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0A4472" w14:textId="7F52EB66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F09DB5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DF0FDB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C701C00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33EF04DE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9A7C75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right="-99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A57D1C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24"/>
              </w:tabs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BD3E2A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06A46E" w14:textId="77777777" w:rsidR="006B63ED" w:rsidRPr="00EC797B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5BDEDB43" w14:textId="77777777" w:rsidR="006B63ED" w:rsidRPr="00EC797B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97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lang w:val="en-US" w:bidi="th-TH"/>
              </w:rPr>
            </w:pPr>
          </w:p>
        </w:tc>
      </w:tr>
      <w:tr w:rsidR="006B63ED" w:rsidRPr="00EF18C5" w14:paraId="099904A6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2C80A9D2" w14:textId="77777777" w:rsidR="006B63ED" w:rsidRPr="00483ED6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483ED6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EFF9FAD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70" w:type="dxa"/>
          </w:tcPr>
          <w:p w14:paraId="5829318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3F5E5A11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F9D8724" w14:textId="61280A8A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9563B02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2287C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3BFC526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3" w:type="dxa"/>
            <w:shd w:val="clear" w:color="auto" w:fill="auto"/>
            <w:vAlign w:val="bottom"/>
          </w:tcPr>
          <w:p w14:paraId="6EFAECFD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B6289DE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E4FC91C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E3319B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F2D9A9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0A94CD6A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B63ED" w:rsidRPr="00EF18C5" w14:paraId="6F77C914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4E53FD11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สัญญาแลกเปลี่ยนสกุลเงิน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2047D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/>
              </w:rPr>
            </w:pPr>
            <w:r w:rsidRPr="00EF18C5">
              <w:rPr>
                <w:rFonts w:asciiTheme="majorBidi" w:hAnsiTheme="majorBidi" w:cstheme="majorBidi"/>
                <w:szCs w:val="22"/>
                <w:lang w:val="en-US"/>
              </w:rPr>
              <w:t>33</w:t>
            </w:r>
          </w:p>
        </w:tc>
        <w:tc>
          <w:tcPr>
            <w:tcW w:w="270" w:type="dxa"/>
          </w:tcPr>
          <w:p w14:paraId="06E1121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037F412B" w14:textId="77D61922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C702A89" w14:textId="5AE7BA40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61CD582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37D34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37B1897C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30F43E74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0CAAE7" w14:textId="17979771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0533AF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9CC3A0" w14:textId="45A31C1D" w:rsidR="006B63ED" w:rsidRPr="00734EB5" w:rsidRDefault="006B63ED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99F20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4D2A6BD6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6B63ED" w:rsidRPr="00EF18C5" w14:paraId="164EAF20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616A0A63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1D5733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76FAA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417B0441" w14:textId="6B8F1AAB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4CA71432" w14:textId="0A4E574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40BEA5BE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E9533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E2A8C72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15ACA0E" w14:textId="091E954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06505B" w14:textId="03C3EE93" w:rsidR="006B63ED" w:rsidRPr="00EF18C5" w:rsidRDefault="006B63ED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4581A9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8BF8A0" w14:textId="50CDC3CC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CDEFDC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7C77ADAD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2,822</w:t>
            </w:r>
          </w:p>
        </w:tc>
      </w:tr>
      <w:tr w:rsidR="006B63ED" w:rsidRPr="00EF18C5" w14:paraId="399F14D0" w14:textId="77777777" w:rsidTr="00162E1D">
        <w:trPr>
          <w:trHeight w:val="261"/>
        </w:trPr>
        <w:tc>
          <w:tcPr>
            <w:tcW w:w="1980" w:type="dxa"/>
            <w:vAlign w:val="bottom"/>
          </w:tcPr>
          <w:p w14:paraId="63A11A0B" w14:textId="77777777" w:rsidR="006B63ED" w:rsidRPr="00F23FBD" w:rsidRDefault="006B63ED" w:rsidP="006B63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F23FBD">
              <w:rPr>
                <w:rFonts w:asciiTheme="majorBidi" w:hAnsiTheme="majorBidi" w:cstheme="majorBidi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70F369" w14:textId="77777777" w:rsidR="006B63ED" w:rsidRPr="00EF18C5" w:rsidRDefault="006B63ED" w:rsidP="006B63ED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  <w:r w:rsidRPr="00321C35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A0D0CF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207" w:type="dxa"/>
          </w:tcPr>
          <w:p w14:paraId="06778106" w14:textId="6BFF12EC" w:rsidR="006B63ED" w:rsidRPr="00EF18C5" w:rsidRDefault="00E43B33" w:rsidP="00E43B33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636CDB3" w14:textId="1CF4E924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F7E1B9A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F5B90A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4C88328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73" w:type="dxa"/>
            <w:shd w:val="clear" w:color="auto" w:fill="auto"/>
            <w:vAlign w:val="bottom"/>
          </w:tcPr>
          <w:p w14:paraId="5B5C7D28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3A4964" w14:textId="44AD0EDD" w:rsidR="006B63ED" w:rsidRPr="00EF18C5" w:rsidRDefault="006B63ED" w:rsidP="0095512A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1E3D5A" w14:textId="77777777" w:rsidR="006B63ED" w:rsidRPr="00EF18C5" w:rsidRDefault="006B63ED" w:rsidP="006B63ED">
            <w:pPr>
              <w:pStyle w:val="acctfourfigures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2445C3" w14:textId="2DA2BC27" w:rsidR="006B63ED" w:rsidRPr="00734EB5" w:rsidRDefault="006B63ED" w:rsidP="0095512A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/>
                <w:szCs w:val="22"/>
                <w:lang w:bidi="th-TH"/>
              </w:rPr>
            </w:pPr>
            <w:r>
              <w:rPr>
                <w:rFonts w:asciiTheme="majorBidi" w:hAnsiTheme="majorBidi"/>
                <w:szCs w:val="22"/>
                <w:cs/>
                <w:lang w:bidi="th-TH"/>
              </w:rPr>
              <w:t xml:space="preserve">      </w:t>
            </w:r>
            <w:r w:rsidRPr="00EF18C5">
              <w:rPr>
                <w:rFonts w:asciiTheme="majorBidi" w:hAnsiTheme="majorBidi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954027" w14:textId="77777777" w:rsidR="006B63ED" w:rsidRPr="00EF18C5" w:rsidRDefault="006B63ED" w:rsidP="006B63E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3" w:type="dxa"/>
            <w:gridSpan w:val="2"/>
            <w:shd w:val="clear" w:color="auto" w:fill="auto"/>
            <w:vAlign w:val="bottom"/>
          </w:tcPr>
          <w:p w14:paraId="2ECAEAD1" w14:textId="77777777" w:rsidR="006B63ED" w:rsidRPr="00EF18C5" w:rsidRDefault="006B63ED" w:rsidP="0095512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EF18C5">
              <w:rPr>
                <w:rFonts w:asciiTheme="majorBidi" w:hAnsiTheme="majorBidi" w:cstheme="majorBidi"/>
                <w:szCs w:val="22"/>
              </w:rPr>
              <w:t>4,202</w:t>
            </w:r>
          </w:p>
        </w:tc>
      </w:tr>
    </w:tbl>
    <w:p w14:paraId="532ED603" w14:textId="77777777" w:rsidR="00F51C8C" w:rsidRPr="00E2276A" w:rsidRDefault="00F51C8C" w:rsidP="003B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ED16594" w14:textId="7FBDA431" w:rsidR="003D323F" w:rsidRPr="00EF18C5" w:rsidRDefault="002F69E4" w:rsidP="003B11D0">
      <w:pPr>
        <w:tabs>
          <w:tab w:val="clear" w:pos="227"/>
          <w:tab w:val="clear" w:pos="454"/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  <w:lang w:val="en-GB" w:eastAsia="en-GB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ตารางดังต่อไปนี้แสดงเทคนิคการประเมินมูลค่าของเครื่องมือทางการเงิน</w:t>
      </w:r>
      <w:r w:rsidR="00E57F2E" w:rsidRPr="00EF18C5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ที่วัดมูลค่าด้วยราคายุติธรรม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GB" w:eastAsia="en-GB"/>
        </w:rPr>
        <w:t>ในงบฐานะการเงินในระหว่างงวด</w:t>
      </w:r>
    </w:p>
    <w:p w14:paraId="2B55D9E9" w14:textId="0CCC0B68" w:rsidR="00194BCB" w:rsidRPr="00E2276A" w:rsidRDefault="00194BCB" w:rsidP="003B11D0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Cs w:val="22"/>
          <w:lang w:bidi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5539FD" w:rsidRPr="00EF18C5" w14:paraId="0356125A" w14:textId="77777777" w:rsidTr="00120D34">
        <w:trPr>
          <w:tblHeader/>
        </w:trPr>
        <w:tc>
          <w:tcPr>
            <w:tcW w:w="2520" w:type="dxa"/>
            <w:hideMark/>
          </w:tcPr>
          <w:p w14:paraId="507FBB12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6514" w:type="dxa"/>
            <w:hideMark/>
          </w:tcPr>
          <w:p w14:paraId="44BF8B76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EF18C5" w14:paraId="4BD34426" w14:textId="77777777" w:rsidTr="00120D34">
        <w:tc>
          <w:tcPr>
            <w:tcW w:w="2520" w:type="dxa"/>
          </w:tcPr>
          <w:p w14:paraId="3269C227" w14:textId="747C1F28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EC377AF" w14:textId="14624D7D" w:rsidR="005539FD" w:rsidRPr="00EF18C5" w:rsidRDefault="005539FD" w:rsidP="003B11D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342C4D" w:rsidRPr="00EF18C5" w14:paraId="73A09404" w14:textId="77777777" w:rsidTr="00120D34">
        <w:tc>
          <w:tcPr>
            <w:tcW w:w="2520" w:type="dxa"/>
          </w:tcPr>
          <w:p w14:paraId="00407C56" w14:textId="4E30B5D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44EE978E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1038F1CA" w14:textId="3DBCE2AE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292FCB" w:rsidRPr="00EF18C5" w14:paraId="4DE9AD4E" w14:textId="77777777" w:rsidTr="00120D34">
        <w:tc>
          <w:tcPr>
            <w:tcW w:w="2520" w:type="dxa"/>
          </w:tcPr>
          <w:p w14:paraId="38356D2B" w14:textId="12420DE3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เงินให้กู้ยืม</w:t>
            </w:r>
            <w:r w:rsidRPr="00292FCB">
              <w:rPr>
                <w:rFonts w:asciiTheme="majorBidi" w:hAnsiTheme="majorBidi"/>
                <w:sz w:val="30"/>
                <w:szCs w:val="30"/>
                <w:cs/>
                <w:lang w:eastAsia="en-GB" w:bidi="th-TH"/>
              </w:rPr>
              <w:t>/</w:t>
            </w: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</w:t>
            </w:r>
          </w:p>
        </w:tc>
        <w:tc>
          <w:tcPr>
            <w:tcW w:w="236" w:type="dxa"/>
          </w:tcPr>
          <w:p w14:paraId="74A9EF9F" w14:textId="77777777" w:rsidR="00292FCB" w:rsidRPr="00EF18C5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65AA145" w14:textId="4947502E" w:rsidR="00292FCB" w:rsidRPr="00161E24" w:rsidRDefault="00292FCB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การคำนวณโดยใช้วิธีคิดลดกระแสเงินสดด้วยอัตราดอกเบี้ยในตลาด</w:t>
            </w:r>
          </w:p>
        </w:tc>
      </w:tr>
      <w:tr w:rsidR="00342C4D" w:rsidRPr="00EF18C5" w14:paraId="10272870" w14:textId="77777777" w:rsidTr="00120D34">
        <w:tc>
          <w:tcPr>
            <w:tcW w:w="2520" w:type="dxa"/>
          </w:tcPr>
          <w:p w14:paraId="389E1C51" w14:textId="1F8E1942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342C4D" w:rsidRPr="00EF18C5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3B358B20" w14:textId="54220D02" w:rsidR="00342C4D" w:rsidRPr="00EF18C5" w:rsidDel="000B4D2B" w:rsidRDefault="00342C4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>(</w:t>
            </w:r>
            <w:r w:rsidRPr="00EF18C5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Observable Market Data</w:t>
            </w:r>
            <w:r w:rsidRPr="00EF18C5">
              <w:rPr>
                <w:rFonts w:asciiTheme="majorBidi" w:hAnsiTheme="majorBidi"/>
                <w:sz w:val="30"/>
                <w:szCs w:val="30"/>
                <w:cs/>
                <w:lang w:val="en-US" w:eastAsia="en-GB" w:bidi="th-TH"/>
              </w:rPr>
              <w:t xml:space="preserve">) </w:t>
            </w:r>
          </w:p>
        </w:tc>
      </w:tr>
      <w:tr w:rsidR="000F7F2D" w:rsidRPr="00EF18C5" w14:paraId="75F6A81B" w14:textId="77777777" w:rsidTr="00120D34">
        <w:tc>
          <w:tcPr>
            <w:tcW w:w="2520" w:type="dxa"/>
          </w:tcPr>
          <w:p w14:paraId="5ED657AB" w14:textId="43E4B813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5FEE26B7" w14:textId="77777777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6514" w:type="dxa"/>
          </w:tcPr>
          <w:p w14:paraId="4E503463" w14:textId="35A43A86" w:rsidR="000F7F2D" w:rsidRPr="00EF18C5" w:rsidRDefault="000F7F2D" w:rsidP="00342C4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66F98194" w14:textId="77777777" w:rsidR="000F7F2D" w:rsidRDefault="000F7F2D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</w:pPr>
    </w:p>
    <w:p w14:paraId="7C4C2374" w14:textId="77777777" w:rsidR="000F7F2D" w:rsidRDefault="000F7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GB" w:eastAsia="en-GB"/>
        </w:rPr>
      </w:pPr>
      <w:r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/>
        </w:rPr>
        <w:br w:type="page"/>
      </w:r>
    </w:p>
    <w:p w14:paraId="197D023F" w14:textId="0CED07AD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lastRenderedPageBreak/>
        <w:t>เครื่องมือ</w:t>
      </w:r>
      <w:r w:rsidR="00530553" w:rsidRPr="00EF18C5"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eastAsia="en-GB" w:bidi="th-TH"/>
        </w:rPr>
        <w:t>ทางการเงินที่วัดมูลค่าด้วยราคาทุนตัดจำหน่าย</w:t>
      </w:r>
    </w:p>
    <w:p w14:paraId="28B8BC98" w14:textId="77777777" w:rsidR="006C731B" w:rsidRPr="00EF18C5" w:rsidRDefault="006C731B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b/>
          <w:bCs/>
          <w:i/>
          <w:iCs/>
          <w:spacing w:val="-4"/>
          <w:sz w:val="30"/>
          <w:szCs w:val="30"/>
          <w:cs/>
          <w:lang w:val="en-US" w:eastAsia="en-GB" w:bidi="th-TH"/>
        </w:rPr>
      </w:pPr>
    </w:p>
    <w:p w14:paraId="7766304E" w14:textId="45FAD8E7" w:rsidR="00E57F2E" w:rsidRPr="00EF18C5" w:rsidRDefault="00E57F2E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กลุ่มบริษัทพิจารณามูลค่ายุติธรรมระดับ</w:t>
      </w:r>
      <w:r w:rsidR="00305C1E" w:rsidRPr="00EF18C5">
        <w:rPr>
          <w:rFonts w:asciiTheme="majorBidi" w:hAnsiTheme="majorBidi"/>
          <w:spacing w:val="-4"/>
          <w:sz w:val="30"/>
          <w:szCs w:val="30"/>
          <w:cs/>
          <w:lang w:val="en-US" w:eastAsia="en-GB" w:bidi="th-TH"/>
        </w:rPr>
        <w:t xml:space="preserve"> </w:t>
      </w:r>
      <w:r w:rsidR="00530553" w:rsidRPr="00EF18C5">
        <w:rPr>
          <w:rFonts w:asciiTheme="majorBidi" w:hAnsiTheme="majorBidi" w:cstheme="majorBidi"/>
          <w:spacing w:val="-4"/>
          <w:sz w:val="30"/>
          <w:szCs w:val="30"/>
          <w:lang w:val="en-US" w:eastAsia="en-GB" w:bidi="th-TH"/>
        </w:rPr>
        <w:t xml:space="preserve">2 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val="en-US" w:eastAsia="en-GB" w:bidi="th-TH"/>
        </w:rPr>
        <w:t>สำหรับหุ้นกู้โดยการคำนวณจากราคาซื้อขาย</w:t>
      </w:r>
      <w:r w:rsidRPr="00EF18C5">
        <w:rPr>
          <w:rFonts w:asciiTheme="majorBidi" w:hAnsiTheme="majorBidi" w:cstheme="majorBidi"/>
          <w:spacing w:val="-4"/>
          <w:sz w:val="30"/>
          <w:szCs w:val="30"/>
          <w:cs/>
          <w:lang w:eastAsia="en-GB" w:bidi="th-TH"/>
        </w:rPr>
        <w:t>ที่ประกาศอยู่ในสมาคมตลาด ตราสารหนี้ไทย โดยใช้ราคาปิด ณ วันที่รายงาน</w:t>
      </w:r>
    </w:p>
    <w:p w14:paraId="6C34710C" w14:textId="66227428" w:rsidR="00A84DEA" w:rsidRPr="00EF18C5" w:rsidRDefault="00A84DEA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D019A8" w:rsidRPr="00EF18C5" w14:paraId="4641151E" w14:textId="77777777" w:rsidTr="00B35C8D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72233686" w14:textId="77777777" w:rsidR="00D019A8" w:rsidRPr="00EF18C5" w:rsidRDefault="00D019A8" w:rsidP="00B35C8D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4BEF997B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41DFE59D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4578A162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FD41547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019A8" w:rsidRPr="00EF18C5" w14:paraId="09237981" w14:textId="77777777" w:rsidTr="00B35C8D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49D3EEF3" w14:textId="577C145A" w:rsidR="00D019A8" w:rsidRPr="00EF18C5" w:rsidRDefault="009F04B4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50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D019A8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66" w:type="dxa"/>
          </w:tcPr>
          <w:p w14:paraId="6282ABF4" w14:textId="77777777" w:rsidR="00D019A8" w:rsidRPr="00EF18C5" w:rsidDel="005916DC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4A0B9B0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A46A718" w14:textId="77777777" w:rsidR="00D019A8" w:rsidRPr="00EF18C5" w:rsidRDefault="00D019A8" w:rsidP="00B35C8D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438517DD" w14:textId="77777777" w:rsidR="00D019A8" w:rsidRPr="00EF18C5" w:rsidRDefault="00D019A8" w:rsidP="00B35C8D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63F15273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F4E576" w14:textId="77777777" w:rsidR="00D019A8" w:rsidRPr="00EF18C5" w:rsidRDefault="00D019A8" w:rsidP="00B35C8D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3D13B7FC" w14:textId="77777777" w:rsidR="00D019A8" w:rsidRPr="00EF18C5" w:rsidRDefault="00D019A8" w:rsidP="00B35C8D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8860967" w14:textId="77777777" w:rsidR="00D019A8" w:rsidRPr="00EF18C5" w:rsidRDefault="00D019A8" w:rsidP="00B35C8D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D019A8" w:rsidRPr="00EF18C5" w14:paraId="51CEF75E" w14:textId="77777777" w:rsidTr="00B35C8D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30F90F79" w14:textId="77777777" w:rsidR="00D019A8" w:rsidRPr="00EF18C5" w:rsidRDefault="00D019A8" w:rsidP="00B35C8D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DD364FB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11D5CABA" w14:textId="77777777" w:rsidR="00D019A8" w:rsidRPr="00EF18C5" w:rsidRDefault="00D019A8" w:rsidP="00B35C8D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22BBD" w:rsidRPr="00EF18C5" w14:paraId="2F7DB7B1" w14:textId="77777777" w:rsidTr="00757318">
        <w:trPr>
          <w:cantSplit/>
          <w:trHeight w:val="364"/>
        </w:trPr>
        <w:tc>
          <w:tcPr>
            <w:tcW w:w="4230" w:type="dxa"/>
            <w:vAlign w:val="center"/>
          </w:tcPr>
          <w:p w14:paraId="0BF4BB07" w14:textId="77777777" w:rsidR="00622BBD" w:rsidRPr="00EF18C5" w:rsidRDefault="00622BBD" w:rsidP="00622BBD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46B7A1E8" w14:textId="77777777" w:rsidR="00622BBD" w:rsidRPr="00EF18C5" w:rsidRDefault="00622BBD" w:rsidP="00622BBD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0DCB1B20" w14:textId="54EAE931" w:rsidR="00622BBD" w:rsidRPr="00EF18C5" w:rsidRDefault="005666D6" w:rsidP="00622BBD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A151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3DC45EF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7473BB36" w14:textId="3573AF08" w:rsidR="00622BBD" w:rsidRPr="00EF18C5" w:rsidRDefault="005666D6" w:rsidP="00622BBD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16E1FB35" w14:textId="77777777" w:rsidR="00622BBD" w:rsidRPr="00EF18C5" w:rsidRDefault="00622BBD" w:rsidP="00622BBD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66EEC01" w14:textId="6E70048E" w:rsidR="00622BBD" w:rsidRPr="00EF18C5" w:rsidRDefault="00E56141" w:rsidP="00622BBD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1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181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1860D4B5" w14:textId="77777777" w:rsidR="00622BBD" w:rsidRPr="00EF18C5" w:rsidRDefault="00622BBD" w:rsidP="00622BB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55CCDE6C" w14:textId="51BEAD73" w:rsidR="00622BBD" w:rsidRPr="00EF18C5" w:rsidRDefault="00E56141" w:rsidP="00622BBD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5614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(148)</w:t>
            </w:r>
          </w:p>
        </w:tc>
      </w:tr>
    </w:tbl>
    <w:p w14:paraId="52CEFE3E" w14:textId="005A65A5" w:rsidR="00D019A8" w:rsidRPr="00EF18C5" w:rsidRDefault="00D019A8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tbl>
      <w:tblPr>
        <w:tblW w:w="9338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30"/>
        <w:gridCol w:w="266"/>
        <w:gridCol w:w="989"/>
        <w:gridCol w:w="181"/>
        <w:gridCol w:w="1067"/>
        <w:gridCol w:w="179"/>
        <w:gridCol w:w="1080"/>
        <w:gridCol w:w="181"/>
        <w:gridCol w:w="1165"/>
      </w:tblGrid>
      <w:tr w:rsidR="009F04B4" w:rsidRPr="008457DC" w14:paraId="6285C496" w14:textId="77777777" w:rsidTr="00202115">
        <w:trPr>
          <w:cantSplit/>
          <w:trHeight w:val="391"/>
          <w:tblHeader/>
        </w:trPr>
        <w:tc>
          <w:tcPr>
            <w:tcW w:w="4230" w:type="dxa"/>
            <w:vAlign w:val="bottom"/>
            <w:hideMark/>
          </w:tcPr>
          <w:p w14:paraId="2700F478" w14:textId="77777777" w:rsidR="009F04B4" w:rsidRPr="008457DC" w:rsidRDefault="009F04B4" w:rsidP="0020211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66" w:type="dxa"/>
          </w:tcPr>
          <w:p w14:paraId="6AAF5EAE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237" w:type="dxa"/>
            <w:gridSpan w:val="3"/>
            <w:vAlign w:val="bottom"/>
          </w:tcPr>
          <w:p w14:paraId="64D0372A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179" w:type="dxa"/>
          </w:tcPr>
          <w:p w14:paraId="22E12D10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26" w:type="dxa"/>
            <w:gridSpan w:val="3"/>
            <w:vAlign w:val="bottom"/>
          </w:tcPr>
          <w:p w14:paraId="338A7A62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F04B4" w:rsidRPr="008457DC" w14:paraId="2107EE34" w14:textId="77777777" w:rsidTr="00202115">
        <w:trPr>
          <w:cantSplit/>
          <w:trHeight w:val="344"/>
          <w:tblHeader/>
        </w:trPr>
        <w:tc>
          <w:tcPr>
            <w:tcW w:w="4230" w:type="dxa"/>
            <w:vAlign w:val="bottom"/>
          </w:tcPr>
          <w:p w14:paraId="40D3972B" w14:textId="151BFAA2" w:rsidR="009F04B4" w:rsidRPr="008457DC" w:rsidRDefault="009F04B4" w:rsidP="002021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0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D50BD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8457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6</w:t>
            </w:r>
          </w:p>
        </w:tc>
        <w:tc>
          <w:tcPr>
            <w:tcW w:w="266" w:type="dxa"/>
          </w:tcPr>
          <w:p w14:paraId="105B1CF3" w14:textId="77777777" w:rsidR="009F04B4" w:rsidRPr="008457DC" w:rsidDel="005916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989" w:type="dxa"/>
            <w:vAlign w:val="bottom"/>
          </w:tcPr>
          <w:p w14:paraId="12723EF7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43E65568" w14:textId="77777777" w:rsidR="009F04B4" w:rsidRPr="008457DC" w:rsidRDefault="009F04B4" w:rsidP="00202115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vAlign w:val="bottom"/>
          </w:tcPr>
          <w:p w14:paraId="76676227" w14:textId="77777777" w:rsidR="009F04B4" w:rsidRPr="008457DC" w:rsidRDefault="009F04B4" w:rsidP="00202115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  <w:tc>
          <w:tcPr>
            <w:tcW w:w="179" w:type="dxa"/>
          </w:tcPr>
          <w:p w14:paraId="772D572B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60722" w14:textId="77777777" w:rsidR="009F04B4" w:rsidRPr="008457DC" w:rsidRDefault="009F04B4" w:rsidP="00202115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1" w:type="dxa"/>
            <w:vAlign w:val="bottom"/>
          </w:tcPr>
          <w:p w14:paraId="47FC563A" w14:textId="77777777" w:rsidR="009F04B4" w:rsidRPr="008457DC" w:rsidRDefault="009F04B4" w:rsidP="00202115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684D5B9" w14:textId="77777777" w:rsidR="009F04B4" w:rsidRPr="008457DC" w:rsidRDefault="009F04B4" w:rsidP="00202115">
            <w:pPr>
              <w:pStyle w:val="acctmergecolhdg"/>
              <w:spacing w:line="240" w:lineRule="auto"/>
              <w:ind w:left="-80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กลับรายการ</w:t>
            </w:r>
          </w:p>
        </w:tc>
      </w:tr>
      <w:tr w:rsidR="009F04B4" w:rsidRPr="008457DC" w14:paraId="6D81C1B6" w14:textId="77777777" w:rsidTr="00202115">
        <w:trPr>
          <w:cantSplit/>
          <w:trHeight w:val="364"/>
          <w:tblHeader/>
        </w:trPr>
        <w:tc>
          <w:tcPr>
            <w:tcW w:w="4230" w:type="dxa"/>
            <w:vAlign w:val="bottom"/>
            <w:hideMark/>
          </w:tcPr>
          <w:p w14:paraId="484A0C1E" w14:textId="77777777" w:rsidR="009F04B4" w:rsidRPr="008457DC" w:rsidRDefault="009F04B4" w:rsidP="00202115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266" w:type="dxa"/>
          </w:tcPr>
          <w:p w14:paraId="5BBFC2D3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42" w:type="dxa"/>
            <w:gridSpan w:val="7"/>
            <w:vAlign w:val="bottom"/>
            <w:hideMark/>
          </w:tcPr>
          <w:p w14:paraId="66A1F004" w14:textId="77777777" w:rsidR="009F04B4" w:rsidRPr="008457DC" w:rsidRDefault="009F04B4" w:rsidP="00202115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9F04B4" w:rsidRPr="008457DC" w14:paraId="6E5371DF" w14:textId="77777777" w:rsidTr="00202115">
        <w:trPr>
          <w:cantSplit/>
          <w:trHeight w:val="364"/>
        </w:trPr>
        <w:tc>
          <w:tcPr>
            <w:tcW w:w="4230" w:type="dxa"/>
            <w:vAlign w:val="center"/>
          </w:tcPr>
          <w:p w14:paraId="25F1516A" w14:textId="77777777" w:rsidR="009F04B4" w:rsidRPr="008457DC" w:rsidRDefault="009F04B4" w:rsidP="00202115">
            <w:pPr>
              <w:tabs>
                <w:tab w:val="clear" w:pos="227"/>
                <w:tab w:val="left" w:pos="19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457D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66" w:type="dxa"/>
            <w:vAlign w:val="center"/>
          </w:tcPr>
          <w:p w14:paraId="35CD115F" w14:textId="77777777" w:rsidR="009F04B4" w:rsidRPr="008457DC" w:rsidRDefault="009F04B4" w:rsidP="00202115">
            <w:pPr>
              <w:pStyle w:val="acctfourfigures"/>
              <w:tabs>
                <w:tab w:val="clear" w:pos="765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17203664" w14:textId="12A96CAB" w:rsidR="009F04B4" w:rsidRPr="008457DC" w:rsidRDefault="00133087" w:rsidP="00202115">
            <w:pPr>
              <w:pStyle w:val="acctfourfigures"/>
              <w:tabs>
                <w:tab w:val="clear" w:pos="765"/>
                <w:tab w:val="decimal" w:pos="748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302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49D35BBE" w14:textId="77777777" w:rsidR="009F04B4" w:rsidRPr="008457DC" w:rsidRDefault="009F04B4" w:rsidP="00202115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7" w:type="dxa"/>
            <w:shd w:val="clear" w:color="auto" w:fill="auto"/>
            <w:vAlign w:val="center"/>
          </w:tcPr>
          <w:p w14:paraId="4C735174" w14:textId="77777777" w:rsidR="009F04B4" w:rsidRPr="00CE1EA6" w:rsidRDefault="009F04B4" w:rsidP="00202115">
            <w:pPr>
              <w:pStyle w:val="acctfourfigures"/>
              <w:tabs>
                <w:tab w:val="clear" w:pos="765"/>
                <w:tab w:val="decimal" w:pos="866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(260)</w:t>
            </w:r>
          </w:p>
        </w:tc>
        <w:tc>
          <w:tcPr>
            <w:tcW w:w="179" w:type="dxa"/>
            <w:shd w:val="clear" w:color="auto" w:fill="auto"/>
            <w:vAlign w:val="center"/>
          </w:tcPr>
          <w:p w14:paraId="7F08A947" w14:textId="77777777" w:rsidR="009F04B4" w:rsidRPr="008457DC" w:rsidRDefault="009F04B4" w:rsidP="00202115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A52F657" w14:textId="4F89F968" w:rsidR="009F04B4" w:rsidRPr="00D05048" w:rsidRDefault="009F04B4" w:rsidP="00202115">
            <w:pPr>
              <w:pStyle w:val="acctfourfigures"/>
              <w:tabs>
                <w:tab w:val="clear" w:pos="765"/>
                <w:tab w:val="decimal" w:pos="851"/>
              </w:tabs>
              <w:spacing w:line="240" w:lineRule="auto"/>
              <w:ind w:left="-79" w:right="6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13308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181" w:type="dxa"/>
            <w:shd w:val="clear" w:color="auto" w:fill="auto"/>
            <w:vAlign w:val="center"/>
          </w:tcPr>
          <w:p w14:paraId="2BC130AA" w14:textId="77777777" w:rsidR="009F04B4" w:rsidRPr="00D05048" w:rsidRDefault="009F04B4" w:rsidP="0020211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shd w:val="clear" w:color="auto" w:fill="auto"/>
            <w:vAlign w:val="center"/>
          </w:tcPr>
          <w:p w14:paraId="2D74A10E" w14:textId="77777777" w:rsidR="009F04B4" w:rsidRPr="00D05048" w:rsidRDefault="009F04B4" w:rsidP="00202115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(107)</w:t>
            </w:r>
          </w:p>
        </w:tc>
      </w:tr>
    </w:tbl>
    <w:p w14:paraId="26FA1940" w14:textId="705CD596" w:rsidR="006B0D06" w:rsidRDefault="006B0D06" w:rsidP="003B11D0">
      <w:pPr>
        <w:pStyle w:val="block"/>
        <w:spacing w:after="0" w:line="240" w:lineRule="atLeast"/>
        <w:ind w:left="562"/>
        <w:jc w:val="both"/>
        <w:rPr>
          <w:rFonts w:asciiTheme="majorBidi" w:hAnsiTheme="majorBidi" w:cstheme="majorBidi"/>
          <w:spacing w:val="-4"/>
          <w:sz w:val="30"/>
          <w:szCs w:val="30"/>
          <w:lang w:eastAsia="en-GB" w:bidi="th-TH"/>
        </w:rPr>
      </w:pPr>
    </w:p>
    <w:p w14:paraId="52F12A1F" w14:textId="73235612" w:rsidR="00B06AC9" w:rsidRPr="00EF18C5" w:rsidRDefault="00B06AC9" w:rsidP="003B11D0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EF18C5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  <w:r w:rsidR="00001FBB" w:rsidRPr="00EF18C5">
        <w:rPr>
          <w:rFonts w:asciiTheme="majorBidi" w:hAnsiTheme="majorBidi" w:cstheme="majorBidi"/>
          <w:sz w:val="30"/>
          <w:szCs w:val="30"/>
          <w:u w:val="none"/>
          <w:cs/>
        </w:rPr>
        <w:t>กับบุคคลหรือกิจการที่ไม่เกี่ยวข้องกัน</w:t>
      </w:r>
    </w:p>
    <w:p w14:paraId="1C480DA4" w14:textId="20CC1778" w:rsidR="00890F47" w:rsidRPr="00EF18C5" w:rsidRDefault="00890F47" w:rsidP="003B11D0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74"/>
        <w:gridCol w:w="1533"/>
        <w:gridCol w:w="374"/>
        <w:gridCol w:w="1531"/>
      </w:tblGrid>
      <w:tr w:rsidR="00D019A8" w:rsidRPr="00EF18C5" w14:paraId="4B7C2763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  <w:vAlign w:val="bottom"/>
          </w:tcPr>
          <w:p w14:paraId="093345CF" w14:textId="26C9AF07" w:rsidR="00D019A8" w:rsidRPr="00EF18C5" w:rsidRDefault="009F04B4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Pr="002C4E3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D019A8"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F09BF1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1" w:type="pct"/>
            <w:vAlign w:val="bottom"/>
          </w:tcPr>
          <w:p w14:paraId="03F575C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7AB34C1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019A8" w:rsidRPr="00EF18C5" w14:paraId="5E5DDE67" w14:textId="77777777" w:rsidTr="00B35C8D">
        <w:trPr>
          <w:trHeight w:val="282"/>
          <w:tblHeader/>
        </w:trPr>
        <w:tc>
          <w:tcPr>
            <w:tcW w:w="3154" w:type="pct"/>
            <w:shd w:val="clear" w:color="auto" w:fill="auto"/>
          </w:tcPr>
          <w:p w14:paraId="74FFF0F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46" w:type="pct"/>
            <w:gridSpan w:val="3"/>
            <w:shd w:val="clear" w:color="auto" w:fill="auto"/>
          </w:tcPr>
          <w:p w14:paraId="19CCBC3B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C5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019A8" w:rsidRPr="00EF18C5" w14:paraId="275F295C" w14:textId="77777777" w:rsidTr="00B35C8D">
        <w:trPr>
          <w:trHeight w:val="352"/>
        </w:trPr>
        <w:tc>
          <w:tcPr>
            <w:tcW w:w="3154" w:type="pct"/>
            <w:shd w:val="clear" w:color="auto" w:fill="auto"/>
            <w:vAlign w:val="bottom"/>
          </w:tcPr>
          <w:p w14:paraId="5229ED6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D84AB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1" w:type="pct"/>
            <w:vAlign w:val="bottom"/>
          </w:tcPr>
          <w:p w14:paraId="55C2CA6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CDCA2D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019A8" w:rsidRPr="00EF18C5" w14:paraId="1D86600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8C26473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249441D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66AE48BE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7297BF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FE1" w:rsidRPr="00EF18C5" w14:paraId="7AC29D23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3DCC027" w14:textId="73A81C60" w:rsidR="00CB0FE1" w:rsidRPr="00CB0FE1" w:rsidRDefault="00C1216B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</w:t>
            </w:r>
            <w:r w:rsidR="00CB0FE1" w:rsidRPr="00D664D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6C474C8" w14:textId="7357B494" w:rsidR="00CB0FE1" w:rsidRPr="00EF18C5" w:rsidRDefault="00A37947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01" w:type="pct"/>
            <w:vAlign w:val="bottom"/>
          </w:tcPr>
          <w:p w14:paraId="39C0E39D" w14:textId="77777777" w:rsidR="00CB0FE1" w:rsidRPr="00EF18C5" w:rsidRDefault="00CB0FE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7E8D866" w14:textId="27C8EB5B" w:rsidR="00CB0FE1" w:rsidRPr="00EF18C5" w:rsidRDefault="00A37947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019A8" w:rsidRPr="00EF18C5" w14:paraId="2B058090" w14:textId="77777777" w:rsidTr="0095431A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13396A2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AA98DD" w14:textId="4C3C5F45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</w:t>
            </w:r>
          </w:p>
        </w:tc>
        <w:tc>
          <w:tcPr>
            <w:tcW w:w="201" w:type="pct"/>
            <w:vAlign w:val="bottom"/>
          </w:tcPr>
          <w:p w14:paraId="57B7145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5939D47" w14:textId="6B7D7102" w:rsidR="00D019A8" w:rsidRPr="00A77898" w:rsidRDefault="00A37947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D019A8" w:rsidRPr="00EF18C5" w14:paraId="7C19658F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0D21F101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6A275AEC" w14:textId="338A6E57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</w:t>
            </w:r>
          </w:p>
        </w:tc>
        <w:tc>
          <w:tcPr>
            <w:tcW w:w="201" w:type="pct"/>
            <w:vAlign w:val="bottom"/>
          </w:tcPr>
          <w:p w14:paraId="02D80C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55E4211" w14:textId="35919B51" w:rsidR="00D019A8" w:rsidRPr="00A77898" w:rsidRDefault="00A37947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D019A8" w:rsidRPr="00EF18C5" w14:paraId="7C192028" w14:textId="77777777" w:rsidTr="00B35C8D">
        <w:trPr>
          <w:trHeight w:val="329"/>
        </w:trPr>
        <w:tc>
          <w:tcPr>
            <w:tcW w:w="3154" w:type="pct"/>
            <w:shd w:val="clear" w:color="auto" w:fill="auto"/>
            <w:vAlign w:val="bottom"/>
          </w:tcPr>
          <w:p w14:paraId="755A188E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C6CF84C" w14:textId="60B7D3AC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1" w:type="pct"/>
            <w:vAlign w:val="bottom"/>
          </w:tcPr>
          <w:p w14:paraId="1B7E4711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56790747" w14:textId="2E003005" w:rsidR="00D019A8" w:rsidRPr="00A77898" w:rsidRDefault="00A37947" w:rsidP="002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19A8" w:rsidRPr="00EF18C5" w14:paraId="5EB0657E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AF397E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17CFBD" w14:textId="6EA76B36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  <w:tc>
          <w:tcPr>
            <w:tcW w:w="201" w:type="pct"/>
            <w:vAlign w:val="bottom"/>
          </w:tcPr>
          <w:p w14:paraId="1289568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9C892B1" w14:textId="0168B17D" w:rsidR="00D019A8" w:rsidRPr="00A77898" w:rsidRDefault="00A37947" w:rsidP="00BA44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</w:p>
        </w:tc>
      </w:tr>
      <w:tr w:rsidR="00D019A8" w:rsidRPr="00EF18C5" w14:paraId="54547422" w14:textId="77777777" w:rsidTr="00E2276A">
        <w:trPr>
          <w:trHeight w:val="1394"/>
        </w:trPr>
        <w:tc>
          <w:tcPr>
            <w:tcW w:w="3154" w:type="pct"/>
            <w:shd w:val="clear" w:color="auto" w:fill="auto"/>
            <w:vAlign w:val="bottom"/>
          </w:tcPr>
          <w:p w14:paraId="303280C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shd w:val="clear" w:color="auto" w:fill="auto"/>
            <w:vAlign w:val="bottom"/>
          </w:tcPr>
          <w:p w14:paraId="1C82D1EC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01" w:type="pct"/>
            <w:vAlign w:val="bottom"/>
          </w:tcPr>
          <w:p w14:paraId="61BC01BB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49B493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</w:tr>
      <w:tr w:rsidR="00D019A8" w:rsidRPr="00EF18C5" w14:paraId="6AAF713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F81C2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hanging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ภาระผูกพันตามสัญญาบริการคลาวด์และ</w:t>
            </w: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สัญญาค่าลิขสิทธิ์และบริการดูแลระบบ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375E1D21" w14:textId="0CDF0A03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30903D9A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200"/>
                <w:tab w:val="decimal" w:pos="470"/>
              </w:tabs>
              <w:spacing w:line="240" w:lineRule="atLeast"/>
              <w:ind w:left="-520" w:right="2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289802C8" w14:textId="77777777" w:rsidR="00D019A8" w:rsidRPr="00EF18C5" w:rsidRDefault="00D019A8" w:rsidP="00B35C8D">
            <w:pPr>
              <w:pStyle w:val="acctfourfigures"/>
              <w:tabs>
                <w:tab w:val="clear" w:pos="765"/>
                <w:tab w:val="decimal" w:pos="1110"/>
              </w:tabs>
              <w:spacing w:line="240" w:lineRule="atLeast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58F928A2" w14:textId="77777777" w:rsidTr="003E3D5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9764E2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nil"/>
            </w:tcBorders>
            <w:shd w:val="clear" w:color="auto" w:fill="auto"/>
            <w:vAlign w:val="bottom"/>
          </w:tcPr>
          <w:p w14:paraId="36060F63" w14:textId="14E4C41B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01" w:type="pct"/>
            <w:vAlign w:val="bottom"/>
          </w:tcPr>
          <w:p w14:paraId="21892847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nil"/>
            </w:tcBorders>
            <w:shd w:val="clear" w:color="auto" w:fill="auto"/>
            <w:vAlign w:val="bottom"/>
          </w:tcPr>
          <w:p w14:paraId="25DAE112" w14:textId="154B5496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D019A8" w:rsidRPr="00EF18C5" w14:paraId="3865E9B1" w14:textId="77777777" w:rsidTr="003E3D5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998B86C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EF18C5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82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804D1" w14:textId="774FFCCD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01" w:type="pct"/>
            <w:vAlign w:val="bottom"/>
          </w:tcPr>
          <w:p w14:paraId="3A0D89E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6F99A4" w14:textId="30ADCA52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</w:tr>
      <w:tr w:rsidR="00D019A8" w:rsidRPr="00EF18C5" w14:paraId="797A86EF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38C2FF39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C5F1F8" w14:textId="1A3D4599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126</w:t>
            </w:r>
          </w:p>
        </w:tc>
        <w:tc>
          <w:tcPr>
            <w:tcW w:w="201" w:type="pct"/>
            <w:vAlign w:val="bottom"/>
          </w:tcPr>
          <w:p w14:paraId="63E07CC6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1FB549" w14:textId="66E6B302" w:rsidR="00D019A8" w:rsidRPr="00EF18C5" w:rsidRDefault="00A37947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</w:t>
            </w:r>
          </w:p>
        </w:tc>
      </w:tr>
      <w:tr w:rsidR="00AA3D31" w:rsidRPr="00EF18C5" w14:paraId="4FD88DAC" w14:textId="77777777" w:rsidTr="00AA3D31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16994A2F" w14:textId="77777777" w:rsidR="00AA3D31" w:rsidRPr="00EF18C5" w:rsidRDefault="00AA3D31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2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FA92B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00C9A407" w14:textId="77777777" w:rsidR="00AA3D31" w:rsidRPr="00EF18C5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64602" w14:textId="77777777" w:rsidR="00AA3D31" w:rsidRPr="008222D2" w:rsidRDefault="00AA3D31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4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4DAC40F8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7CF642AF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0E693FC5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" w:type="pct"/>
            <w:vAlign w:val="bottom"/>
          </w:tcPr>
          <w:p w14:paraId="76C016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42262D7F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19A8" w:rsidRPr="00EF18C5" w14:paraId="70FF0EF6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4455025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5" w:name="_Hlk117587793"/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  <w:bookmarkEnd w:id="5"/>
          </w:p>
        </w:tc>
        <w:tc>
          <w:tcPr>
            <w:tcW w:w="823" w:type="pct"/>
            <w:shd w:val="clear" w:color="auto" w:fill="auto"/>
            <w:vAlign w:val="bottom"/>
          </w:tcPr>
          <w:p w14:paraId="5220846A" w14:textId="22114912" w:rsidR="00D019A8" w:rsidRPr="00EF18C5" w:rsidRDefault="0085487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1,735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4484C2B4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42E5852" w14:textId="650CE400" w:rsidR="00D019A8" w:rsidRPr="00EF18C5" w:rsidRDefault="0085487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1,652</w:t>
            </w:r>
          </w:p>
        </w:tc>
      </w:tr>
      <w:tr w:rsidR="00D019A8" w:rsidRPr="00EF18C5" w14:paraId="320AEA25" w14:textId="77777777" w:rsidTr="00B35C8D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03EDF705" w14:textId="2B414B6A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5B2A33D6" w14:textId="61FD8151" w:rsidR="00D019A8" w:rsidRPr="00EF18C5" w:rsidRDefault="0085487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2,059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D137B5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6F6FE0AB" w14:textId="14342E25" w:rsidR="00D019A8" w:rsidRPr="00EF18C5" w:rsidRDefault="00854878" w:rsidP="00280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1,341</w:t>
            </w:r>
          </w:p>
        </w:tc>
      </w:tr>
      <w:tr w:rsidR="00D019A8" w:rsidRPr="00EF18C5" w14:paraId="6195B0E8" w14:textId="77777777" w:rsidTr="005132BC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67C5682D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1B3A8547" w14:textId="0A65307C" w:rsidR="00D019A8" w:rsidRPr="00EF18C5" w:rsidRDefault="005F3C4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2,617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2F17C318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3DA44271" w14:textId="4D2684B9" w:rsidR="00D019A8" w:rsidRPr="00EF18C5" w:rsidRDefault="005132BC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2,448</w:t>
            </w:r>
          </w:p>
        </w:tc>
      </w:tr>
      <w:tr w:rsidR="00D019A8" w:rsidRPr="00EF18C5" w14:paraId="2B3A189D" w14:textId="77777777" w:rsidTr="007B5C0E">
        <w:trPr>
          <w:trHeight w:val="340"/>
        </w:trPr>
        <w:tc>
          <w:tcPr>
            <w:tcW w:w="3154" w:type="pct"/>
            <w:shd w:val="clear" w:color="auto" w:fill="auto"/>
            <w:vAlign w:val="bottom"/>
          </w:tcPr>
          <w:p w14:paraId="46B0958A" w14:textId="77777777" w:rsidR="00D019A8" w:rsidRPr="00EF18C5" w:rsidRDefault="00D019A8" w:rsidP="00B35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18C5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ภาระผูกพันตามสัญญาเช่าระยะสั้นและที่มีมูลค่าต่ำ</w:t>
            </w:r>
          </w:p>
        </w:tc>
        <w:tc>
          <w:tcPr>
            <w:tcW w:w="823" w:type="pct"/>
            <w:shd w:val="clear" w:color="auto" w:fill="auto"/>
            <w:vAlign w:val="bottom"/>
          </w:tcPr>
          <w:p w14:paraId="7F65A020" w14:textId="2435C13A" w:rsidR="00D019A8" w:rsidRPr="00EF18C5" w:rsidRDefault="007B5C0E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01" w:type="pct"/>
            <w:shd w:val="clear" w:color="auto" w:fill="auto"/>
            <w:vAlign w:val="bottom"/>
          </w:tcPr>
          <w:p w14:paraId="78BCF963" w14:textId="77777777" w:rsidR="00D019A8" w:rsidRPr="00EF18C5" w:rsidRDefault="00D019A8" w:rsidP="00B35C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6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2" w:type="pct"/>
            <w:shd w:val="clear" w:color="auto" w:fill="auto"/>
            <w:vAlign w:val="bottom"/>
          </w:tcPr>
          <w:p w14:paraId="04B83E49" w14:textId="3D429A93" w:rsidR="00D019A8" w:rsidRPr="00EF18C5" w:rsidRDefault="007B5C0E" w:rsidP="001D43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</w:tbl>
    <w:p w14:paraId="7CB982E0" w14:textId="73EDA325" w:rsidR="006F3AD8" w:rsidRPr="00E2276A" w:rsidRDefault="006F3AD8" w:rsidP="00E2276A">
      <w:pPr>
        <w:rPr>
          <w:rFonts w:asciiTheme="majorBidi" w:hAnsiTheme="majorBidi" w:cstheme="majorBidi"/>
          <w:sz w:val="30"/>
          <w:szCs w:val="30"/>
        </w:rPr>
      </w:pPr>
    </w:p>
    <w:p w14:paraId="6970354B" w14:textId="476845A0" w:rsidR="00AB391A" w:rsidRPr="00D12574" w:rsidRDefault="00AB391A" w:rsidP="00AB391A">
      <w:pPr>
        <w:pStyle w:val="Heading1"/>
        <w:numPr>
          <w:ilvl w:val="0"/>
          <w:numId w:val="21"/>
        </w:numPr>
        <w:shd w:val="clear" w:color="auto" w:fill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AB391A">
        <w:rPr>
          <w:rFonts w:asciiTheme="majorBidi" w:hAnsiTheme="majorBidi" w:cs="Angsana New"/>
          <w:sz w:val="30"/>
          <w:szCs w:val="30"/>
          <w:u w:val="none"/>
          <w:cs/>
        </w:rPr>
        <w:tab/>
      </w:r>
      <w:r w:rsidRPr="00D12574">
        <w:rPr>
          <w:rFonts w:asciiTheme="majorBidi" w:hAnsiTheme="majorBidi" w:cs="Angsana New" w:hint="cs"/>
          <w:sz w:val="30"/>
          <w:szCs w:val="30"/>
          <w:u w:val="none"/>
          <w:cs/>
        </w:rPr>
        <w:t>การจัดประเภทรายการใหม่</w:t>
      </w:r>
    </w:p>
    <w:p w14:paraId="772C3875" w14:textId="77777777" w:rsidR="00930D48" w:rsidRPr="00775938" w:rsidRDefault="00930D48" w:rsidP="00930D48">
      <w:pPr>
        <w:rPr>
          <w:sz w:val="14"/>
          <w:szCs w:val="14"/>
        </w:rPr>
      </w:pPr>
    </w:p>
    <w:p w14:paraId="358FD2C4" w14:textId="69BA5B6A" w:rsidR="00930D48" w:rsidRPr="00C9549B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รายการในงบการเงินระหว่างกาลสำหรับงวดสามเดือนและงวด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F65E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0F65EB">
        <w:rPr>
          <w:rFonts w:asciiTheme="majorBidi" w:hAnsiTheme="majorBidi" w:cstheme="majorBidi"/>
          <w:sz w:val="30"/>
          <w:szCs w:val="30"/>
        </w:rPr>
        <w:t>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บางรายการได้จัดประเภทใหม่ให้สอดคล้องกับรายการในงบการเงินระหว่างกาลสำหรับงวดสามเดือนและงวด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เก้า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="00D50BDE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 w:rsidR="00BF3E53"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69956E5C" w14:textId="77777777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930D48" w:rsidRPr="008457DC" w14:paraId="1B4EB625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24B7B25D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364265B0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2C43EADA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449585D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3C3803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1C3D99B1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DE389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37CC509B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5AE65D6" w14:textId="77777777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7E859CA7" w14:textId="0F9BB036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BF3E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3" w:type="pct"/>
            <w:vAlign w:val="bottom"/>
          </w:tcPr>
          <w:p w14:paraId="66D7B1A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7BC7E8D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3F3BE29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058C0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2C09A9CC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C3CE41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930D48" w:rsidRPr="008457DC" w14:paraId="3EDF7157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43D1E9B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27CBE10C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538560CD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30D48" w:rsidRPr="008457DC" w14:paraId="2A53EEB3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1D0BDA6B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6AC6FD1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6EE8E48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7793E249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F5D033A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2E51B9E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0551003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805A4" w:rsidRPr="008457DC" w14:paraId="3AB62FBD" w14:textId="77777777" w:rsidTr="00162F9A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478BCE83" w14:textId="77777777" w:rsidR="000805A4" w:rsidRPr="00A84A2D" w:rsidRDefault="000805A4" w:rsidP="0008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597E65BC" w14:textId="77777777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6111B795" w14:textId="182616DC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1,783 </w:t>
            </w:r>
          </w:p>
        </w:tc>
        <w:tc>
          <w:tcPr>
            <w:tcW w:w="141" w:type="pct"/>
          </w:tcPr>
          <w:p w14:paraId="7FBCCA9B" w14:textId="77777777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08B5A9B4" w14:textId="4350FC29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(33)</w:t>
            </w:r>
          </w:p>
        </w:tc>
        <w:tc>
          <w:tcPr>
            <w:tcW w:w="143" w:type="pct"/>
          </w:tcPr>
          <w:p w14:paraId="3C3C0893" w14:textId="77777777" w:rsidR="000805A4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6621D35B" w14:textId="6DF7625A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1,750 </w:t>
            </w:r>
          </w:p>
        </w:tc>
      </w:tr>
      <w:tr w:rsidR="000805A4" w:rsidRPr="008457DC" w14:paraId="1DD9E8EE" w14:textId="77777777" w:rsidTr="00162F9A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7A522BCA" w14:textId="77777777" w:rsidR="000805A4" w:rsidRDefault="000805A4" w:rsidP="000805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3D66E52F" w14:textId="77777777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2F731F35" w14:textId="77488FDA" w:rsidR="000805A4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1,149 </w:t>
            </w:r>
          </w:p>
        </w:tc>
        <w:tc>
          <w:tcPr>
            <w:tcW w:w="141" w:type="pct"/>
          </w:tcPr>
          <w:p w14:paraId="6E80F3A4" w14:textId="77777777" w:rsidR="000805A4" w:rsidRPr="008457DC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640FCE0A" w14:textId="2C7B228F" w:rsidR="000805A4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33 </w:t>
            </w:r>
          </w:p>
        </w:tc>
        <w:tc>
          <w:tcPr>
            <w:tcW w:w="143" w:type="pct"/>
          </w:tcPr>
          <w:p w14:paraId="4D605263" w14:textId="77777777" w:rsidR="000805A4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03458A5E" w14:textId="3E7DC4BD" w:rsidR="000805A4" w:rsidRDefault="000805A4" w:rsidP="000805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0805A4">
              <w:rPr>
                <w:rFonts w:asciiTheme="majorBidi" w:hAnsiTheme="majorBidi" w:cstheme="majorBidi"/>
                <w:sz w:val="30"/>
                <w:szCs w:val="30"/>
              </w:rPr>
              <w:t xml:space="preserve"> 1,182 </w:t>
            </w:r>
          </w:p>
        </w:tc>
      </w:tr>
    </w:tbl>
    <w:p w14:paraId="4BC9AF74" w14:textId="77777777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1E392A" w:rsidRPr="008457DC" w14:paraId="1A8FFE83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3DF96E39" w14:textId="77777777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25064E69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tcBorders>
              <w:bottom w:val="single" w:sz="4" w:space="0" w:color="auto"/>
            </w:tcBorders>
            <w:vAlign w:val="bottom"/>
          </w:tcPr>
          <w:p w14:paraId="7DFAD37B" w14:textId="77777777" w:rsidR="001E392A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92A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E392A" w:rsidRPr="008457DC" w14:paraId="465AC0E4" w14:textId="77777777" w:rsidTr="00775938">
        <w:trPr>
          <w:trHeight w:val="144"/>
          <w:tblHeader/>
        </w:trPr>
        <w:tc>
          <w:tcPr>
            <w:tcW w:w="1834" w:type="pct"/>
            <w:shd w:val="clear" w:color="auto" w:fill="auto"/>
            <w:vAlign w:val="bottom"/>
          </w:tcPr>
          <w:p w14:paraId="21239F90" w14:textId="77777777" w:rsidR="001E392A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</w:p>
          <w:p w14:paraId="6EAD2516" w14:textId="0B8E26A4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0374ABAA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DEA572D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121F1897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FF1805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4E495660" w14:textId="77777777" w:rsidR="001E392A" w:rsidRPr="008133D7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838E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1E392A" w:rsidRPr="008457DC" w14:paraId="79B7CB74" w14:textId="77777777" w:rsidTr="00775938">
        <w:trPr>
          <w:trHeight w:val="144"/>
          <w:tblHeader/>
        </w:trPr>
        <w:tc>
          <w:tcPr>
            <w:tcW w:w="1834" w:type="pct"/>
            <w:shd w:val="clear" w:color="auto" w:fill="auto"/>
            <w:vAlign w:val="bottom"/>
          </w:tcPr>
          <w:p w14:paraId="22A6D0A8" w14:textId="77777777" w:rsidR="001E392A" w:rsidRPr="002C4E3E" w:rsidRDefault="001E392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49F9119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288E64A5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E392A" w:rsidRPr="008457DC" w14:paraId="7CED49D3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1B052637" w14:textId="77777777" w:rsidR="001E392A" w:rsidRPr="00A84A2D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2F97D63C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6F0295DC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13BFF7F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05C59E9B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09625044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BADFDC6" w14:textId="77777777" w:rsidR="001E392A" w:rsidRPr="008457DC" w:rsidRDefault="001E392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E4688" w:rsidRPr="008457DC" w14:paraId="7532E98A" w14:textId="77777777" w:rsidTr="00581FD2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11067DBC" w14:textId="77777777" w:rsidR="008E4688" w:rsidRPr="00A84A2D" w:rsidRDefault="008E4688" w:rsidP="008E4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41125E0D" w14:textId="77777777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78AF00DF" w14:textId="66800194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209 </w:t>
            </w:r>
          </w:p>
        </w:tc>
        <w:tc>
          <w:tcPr>
            <w:tcW w:w="141" w:type="pct"/>
          </w:tcPr>
          <w:p w14:paraId="6CC15748" w14:textId="77777777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503E5121" w14:textId="57C968E0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(18)</w:t>
            </w:r>
          </w:p>
        </w:tc>
        <w:tc>
          <w:tcPr>
            <w:tcW w:w="143" w:type="pct"/>
          </w:tcPr>
          <w:p w14:paraId="01BB2F17" w14:textId="77777777" w:rsidR="008E4688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050A3F81" w14:textId="64C9389B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191 </w:t>
            </w:r>
          </w:p>
        </w:tc>
      </w:tr>
      <w:tr w:rsidR="008E4688" w:rsidRPr="008457DC" w14:paraId="428304DE" w14:textId="77777777" w:rsidTr="00581FD2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3D365460" w14:textId="77777777" w:rsidR="008E4688" w:rsidRDefault="008E4688" w:rsidP="008E4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684FBE2A" w14:textId="77777777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563F428C" w14:textId="168D8D58" w:rsidR="008E4688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  <w:tc>
          <w:tcPr>
            <w:tcW w:w="141" w:type="pct"/>
          </w:tcPr>
          <w:p w14:paraId="53E8E746" w14:textId="77777777" w:rsidR="008E4688" w:rsidRPr="008457DC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28FD5048" w14:textId="4F74262F" w:rsidR="008E4688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18 </w:t>
            </w:r>
          </w:p>
        </w:tc>
        <w:tc>
          <w:tcPr>
            <w:tcW w:w="143" w:type="pct"/>
          </w:tcPr>
          <w:p w14:paraId="18FDAA8F" w14:textId="77777777" w:rsidR="008E4688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5684DF9A" w14:textId="35E9C246" w:rsidR="008E4688" w:rsidRDefault="008E4688" w:rsidP="008E4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8E4688">
              <w:rPr>
                <w:rFonts w:asciiTheme="majorBidi" w:hAnsiTheme="majorBidi" w:cstheme="majorBidi"/>
                <w:sz w:val="30"/>
                <w:szCs w:val="30"/>
              </w:rPr>
              <w:t xml:space="preserve"> 415 </w:t>
            </w:r>
          </w:p>
        </w:tc>
      </w:tr>
    </w:tbl>
    <w:p w14:paraId="135CE071" w14:textId="1C0AE218" w:rsidR="00930D48" w:rsidRPr="00775938" w:rsidRDefault="00930D48" w:rsidP="00930D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930D48" w14:paraId="01A964FE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6D1B06B8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40DDBF79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bottom w:val="single" w:sz="4" w:space="0" w:color="auto"/>
            </w:tcBorders>
            <w:vAlign w:val="bottom"/>
          </w:tcPr>
          <w:p w14:paraId="16075DE6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tcBorders>
              <w:bottom w:val="single" w:sz="4" w:space="0" w:color="auto"/>
            </w:tcBorders>
            <w:vAlign w:val="bottom"/>
          </w:tcPr>
          <w:p w14:paraId="33AA0B5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1A05C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tcBorders>
              <w:bottom w:val="single" w:sz="4" w:space="0" w:color="auto"/>
            </w:tcBorders>
            <w:vAlign w:val="bottom"/>
          </w:tcPr>
          <w:p w14:paraId="10F1B328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72AED2" w14:textId="77777777" w:rsidR="00930D48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30D48" w:rsidRPr="008457DC" w14:paraId="4F9DA174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A940850" w14:textId="37C4920E" w:rsidR="00930D48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7C0FCD10" w14:textId="612C1078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BF3E5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F3E5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053AC89D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3B2EF4CB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1371EDB6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B90A0E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19C371A3" w14:textId="77777777" w:rsidR="00930D48" w:rsidRPr="008133D7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B36AE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930D48" w:rsidRPr="00A84A2D" w14:paraId="677EFADC" w14:textId="77777777" w:rsidTr="00775938">
        <w:trPr>
          <w:trHeight w:val="20"/>
          <w:tblHeader/>
        </w:trPr>
        <w:tc>
          <w:tcPr>
            <w:tcW w:w="1834" w:type="pct"/>
            <w:shd w:val="clear" w:color="auto" w:fill="auto"/>
            <w:vAlign w:val="bottom"/>
          </w:tcPr>
          <w:p w14:paraId="6D47BCE0" w14:textId="77777777" w:rsidR="00930D48" w:rsidRPr="002C4E3E" w:rsidRDefault="00930D48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7425C021" w14:textId="77777777" w:rsidR="00930D48" w:rsidRPr="008457DC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67489B69" w14:textId="77777777" w:rsidR="00930D48" w:rsidRPr="00A84A2D" w:rsidRDefault="00930D48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A411A" w:rsidRPr="008457DC" w14:paraId="52446339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64BD2ECE" w14:textId="277E262F" w:rsidR="001A411A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48B98BD2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1135E237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5B34132C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7D06BDA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11C6877B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084821C6" w14:textId="77777777" w:rsidR="001A411A" w:rsidRPr="008457DC" w:rsidRDefault="001A411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313FB" w14:paraId="4DB012E2" w14:textId="77777777" w:rsidTr="00957CAA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0F552FF8" w14:textId="77777777" w:rsidR="003313FB" w:rsidRDefault="003313FB" w:rsidP="00331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</w:rPr>
            </w:pPr>
            <w:r w:rsidRPr="00F2433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</w:tcPr>
          <w:p w14:paraId="521DE6FA" w14:textId="77777777" w:rsidR="003313FB" w:rsidRPr="008457DC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6032F343" w14:textId="444DB7E2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5,067 </w:t>
            </w:r>
          </w:p>
        </w:tc>
        <w:tc>
          <w:tcPr>
            <w:tcW w:w="141" w:type="pct"/>
          </w:tcPr>
          <w:p w14:paraId="1DAB4781" w14:textId="77777777" w:rsidR="003313FB" w:rsidRPr="008457DC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4EE2E47F" w14:textId="7436BBF0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(31)</w:t>
            </w:r>
          </w:p>
        </w:tc>
        <w:tc>
          <w:tcPr>
            <w:tcW w:w="143" w:type="pct"/>
          </w:tcPr>
          <w:p w14:paraId="7164C4A9" w14:textId="77777777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41D97025" w14:textId="6841CDFE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5,036 </w:t>
            </w:r>
          </w:p>
        </w:tc>
      </w:tr>
      <w:tr w:rsidR="003313FB" w14:paraId="368E7015" w14:textId="77777777" w:rsidTr="00957CAA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76D140F7" w14:textId="77777777" w:rsidR="003313FB" w:rsidRDefault="003313FB" w:rsidP="003313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</w:tcPr>
          <w:p w14:paraId="54B62DE7" w14:textId="77777777" w:rsidR="003313FB" w:rsidRPr="008457DC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6C0BDF97" w14:textId="71F8370B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3,551 </w:t>
            </w:r>
          </w:p>
        </w:tc>
        <w:tc>
          <w:tcPr>
            <w:tcW w:w="141" w:type="pct"/>
          </w:tcPr>
          <w:p w14:paraId="1E8D9A8B" w14:textId="77777777" w:rsidR="003313FB" w:rsidRPr="008457DC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396E958C" w14:textId="615AF557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</w:p>
        </w:tc>
        <w:tc>
          <w:tcPr>
            <w:tcW w:w="143" w:type="pct"/>
          </w:tcPr>
          <w:p w14:paraId="626BE789" w14:textId="77777777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609E5E24" w14:textId="329EA03E" w:rsidR="003313FB" w:rsidRDefault="003313FB" w:rsidP="003313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604B23">
              <w:rPr>
                <w:rFonts w:asciiTheme="majorBidi" w:hAnsiTheme="majorBidi" w:cstheme="majorBidi"/>
                <w:sz w:val="30"/>
                <w:szCs w:val="30"/>
              </w:rPr>
              <w:t xml:space="preserve"> 3,582 </w:t>
            </w:r>
          </w:p>
        </w:tc>
      </w:tr>
      <w:tr w:rsidR="00E2276A" w14:paraId="527F12B0" w14:textId="77777777" w:rsidTr="00820F25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3B8DEF76" w14:textId="77777777" w:rsidR="00E2276A" w:rsidRDefault="00E2276A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285EA1" w14:textId="77777777" w:rsidR="00E2276A" w:rsidRPr="008457DC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vAlign w:val="bottom"/>
          </w:tcPr>
          <w:p w14:paraId="5AC31B61" w14:textId="77777777" w:rsidR="00E2276A" w:rsidRPr="002D6235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09FE50BA" w14:textId="77777777" w:rsidR="00E2276A" w:rsidRPr="008457DC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7C6BA60A" w14:textId="77777777" w:rsidR="00E2276A" w:rsidRPr="002D6235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48CDCFDC" w14:textId="77777777" w:rsidR="00E2276A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1AABF913" w14:textId="77777777" w:rsidR="00E2276A" w:rsidRPr="003F75D9" w:rsidRDefault="00E2276A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</w:tr>
    </w:tbl>
    <w:p w14:paraId="116EA9C7" w14:textId="77777777" w:rsidR="00930D48" w:rsidRPr="00FE28CB" w:rsidRDefault="00930D48" w:rsidP="00930D48">
      <w:pPr>
        <w:spacing w:line="240" w:lineRule="auto"/>
        <w:jc w:val="thaiDistribute"/>
        <w:rPr>
          <w:rFonts w:asciiTheme="majorBidi" w:hAnsiTheme="majorBidi" w:cstheme="majorBidi"/>
          <w:sz w:val="2"/>
          <w:szCs w:val="2"/>
        </w:rPr>
      </w:pPr>
    </w:p>
    <w:tbl>
      <w:tblPr>
        <w:tblW w:w="9336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425"/>
        <w:gridCol w:w="249"/>
        <w:gridCol w:w="1736"/>
        <w:gridCol w:w="263"/>
        <w:gridCol w:w="1615"/>
        <w:gridCol w:w="267"/>
        <w:gridCol w:w="1781"/>
      </w:tblGrid>
      <w:tr w:rsidR="00EA3B3F" w:rsidRPr="008457DC" w14:paraId="4CF937C1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497BA45" w14:textId="77777777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5BD1CEBE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tcBorders>
              <w:bottom w:val="single" w:sz="4" w:space="0" w:color="auto"/>
            </w:tcBorders>
            <w:vAlign w:val="bottom"/>
          </w:tcPr>
          <w:p w14:paraId="1AF53B86" w14:textId="77777777" w:rsidR="00EA3B3F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392A">
              <w:rPr>
                <w:rFonts w:asciiTheme="majorBidi" w:hAnsiTheme="majorBidi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3B3F" w:rsidRPr="008457DC" w14:paraId="06C53E62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0FDCCA2C" w14:textId="7C497D2F" w:rsidR="00EA3B3F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  <w:p w14:paraId="2444B268" w14:textId="4E31AFA8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50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33" w:type="pct"/>
            <w:vAlign w:val="bottom"/>
          </w:tcPr>
          <w:p w14:paraId="7A7D110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  <w:tcBorders>
              <w:top w:val="single" w:sz="4" w:space="0" w:color="auto"/>
            </w:tcBorders>
            <w:vAlign w:val="bottom"/>
          </w:tcPr>
          <w:p w14:paraId="2B02294F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  <w:tc>
          <w:tcPr>
            <w:tcW w:w="141" w:type="pct"/>
            <w:tcBorders>
              <w:top w:val="single" w:sz="4" w:space="0" w:color="auto"/>
            </w:tcBorders>
            <w:vAlign w:val="bottom"/>
          </w:tcPr>
          <w:p w14:paraId="0CF77C5E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ACC43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552ADCF6" w14:textId="77777777" w:rsidR="00EA3B3F" w:rsidRPr="008133D7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BB32A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หลังจัด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ประเภทรายการใหม่</w:t>
            </w:r>
          </w:p>
        </w:tc>
      </w:tr>
      <w:tr w:rsidR="00EA3B3F" w:rsidRPr="008457DC" w14:paraId="34F8A425" w14:textId="77777777" w:rsidTr="00820F25">
        <w:trPr>
          <w:trHeight w:val="282"/>
          <w:tblHeader/>
        </w:trPr>
        <w:tc>
          <w:tcPr>
            <w:tcW w:w="1834" w:type="pct"/>
            <w:shd w:val="clear" w:color="auto" w:fill="auto"/>
            <w:vAlign w:val="bottom"/>
          </w:tcPr>
          <w:p w14:paraId="57F6ED32" w14:textId="77777777" w:rsidR="00EA3B3F" w:rsidRPr="002C4E3E" w:rsidRDefault="00EA3B3F" w:rsidP="0082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3" w:type="pct"/>
            <w:vAlign w:val="bottom"/>
          </w:tcPr>
          <w:p w14:paraId="36F68ED3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32" w:type="pct"/>
            <w:gridSpan w:val="5"/>
            <w:vAlign w:val="bottom"/>
          </w:tcPr>
          <w:p w14:paraId="2BD21191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84A2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A3B3F" w:rsidRPr="008457DC" w14:paraId="1667F7B2" w14:textId="77777777" w:rsidTr="00820F25">
        <w:trPr>
          <w:trHeight w:val="352"/>
        </w:trPr>
        <w:tc>
          <w:tcPr>
            <w:tcW w:w="1834" w:type="pct"/>
            <w:shd w:val="clear" w:color="auto" w:fill="auto"/>
            <w:vAlign w:val="bottom"/>
          </w:tcPr>
          <w:p w14:paraId="41BDE952" w14:textId="77777777" w:rsidR="00EA3B3F" w:rsidRPr="00A84A2D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133" w:type="pct"/>
          </w:tcPr>
          <w:p w14:paraId="2DACCC6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30" w:type="pct"/>
            <w:vAlign w:val="bottom"/>
          </w:tcPr>
          <w:p w14:paraId="592953B1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  <w:vAlign w:val="bottom"/>
          </w:tcPr>
          <w:p w14:paraId="217C9ED2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65" w:type="pct"/>
            <w:shd w:val="clear" w:color="auto" w:fill="auto"/>
            <w:vAlign w:val="bottom"/>
          </w:tcPr>
          <w:p w14:paraId="44E598E2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  <w:vAlign w:val="bottom"/>
          </w:tcPr>
          <w:p w14:paraId="3726F197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54" w:type="pct"/>
            <w:shd w:val="clear" w:color="auto" w:fill="auto"/>
            <w:vAlign w:val="bottom"/>
          </w:tcPr>
          <w:p w14:paraId="6C0EFF60" w14:textId="77777777" w:rsidR="00EA3B3F" w:rsidRPr="008457DC" w:rsidRDefault="00EA3B3F" w:rsidP="0082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6D3F" w:rsidRPr="008457DC" w14:paraId="51253C13" w14:textId="77777777" w:rsidTr="00E90D0C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2D9617D8" w14:textId="77777777" w:rsidR="006A6D3F" w:rsidRPr="00A84A2D" w:rsidRDefault="006A6D3F" w:rsidP="006A6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304E">
              <w:rPr>
                <w:rFonts w:asciiTheme="majorBidi" w:hAnsiTheme="majorBidi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3" w:type="pct"/>
            <w:vAlign w:val="bottom"/>
          </w:tcPr>
          <w:p w14:paraId="721D8B70" w14:textId="77777777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727B3CF3" w14:textId="2C30A7AA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603 </w:t>
            </w:r>
          </w:p>
        </w:tc>
        <w:tc>
          <w:tcPr>
            <w:tcW w:w="141" w:type="pct"/>
          </w:tcPr>
          <w:p w14:paraId="7CDE1A74" w14:textId="77777777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6FA9CECC" w14:textId="619CFB4C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(21)</w:t>
            </w:r>
          </w:p>
        </w:tc>
        <w:tc>
          <w:tcPr>
            <w:tcW w:w="143" w:type="pct"/>
          </w:tcPr>
          <w:p w14:paraId="606F4F49" w14:textId="77777777" w:rsidR="006A6D3F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29418201" w14:textId="5E618AF1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582 </w:t>
            </w:r>
          </w:p>
        </w:tc>
      </w:tr>
      <w:tr w:rsidR="006A6D3F" w:rsidRPr="008457DC" w14:paraId="48B6B013" w14:textId="77777777" w:rsidTr="00E90D0C">
        <w:trPr>
          <w:trHeight w:val="329"/>
        </w:trPr>
        <w:tc>
          <w:tcPr>
            <w:tcW w:w="1834" w:type="pct"/>
            <w:shd w:val="clear" w:color="auto" w:fill="auto"/>
            <w:vAlign w:val="bottom"/>
          </w:tcPr>
          <w:p w14:paraId="1C7E8B55" w14:textId="77777777" w:rsidR="006A6D3F" w:rsidRDefault="006A6D3F" w:rsidP="006A6D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3" w:type="pct"/>
            <w:vAlign w:val="bottom"/>
          </w:tcPr>
          <w:p w14:paraId="3DB3FAF8" w14:textId="77777777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0" w:type="pct"/>
          </w:tcPr>
          <w:p w14:paraId="3CAFD3AF" w14:textId="5F1C34D0" w:rsidR="006A6D3F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1,230 </w:t>
            </w:r>
          </w:p>
        </w:tc>
        <w:tc>
          <w:tcPr>
            <w:tcW w:w="141" w:type="pct"/>
          </w:tcPr>
          <w:p w14:paraId="4058C760" w14:textId="77777777" w:rsidR="006A6D3F" w:rsidRPr="008457DC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  <w:shd w:val="clear" w:color="auto" w:fill="auto"/>
          </w:tcPr>
          <w:p w14:paraId="28E58FCF" w14:textId="5822F3AA" w:rsidR="006A6D3F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21 </w:t>
            </w:r>
          </w:p>
        </w:tc>
        <w:tc>
          <w:tcPr>
            <w:tcW w:w="143" w:type="pct"/>
          </w:tcPr>
          <w:p w14:paraId="09CABB30" w14:textId="77777777" w:rsidR="006A6D3F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54" w:type="pct"/>
            <w:shd w:val="clear" w:color="auto" w:fill="auto"/>
          </w:tcPr>
          <w:p w14:paraId="417BE2C0" w14:textId="4FEAB45F" w:rsidR="006A6D3F" w:rsidRDefault="006A6D3F" w:rsidP="006A6D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30"/>
                <w:szCs w:val="30"/>
              </w:rPr>
            </w:pPr>
            <w:r w:rsidRPr="006A6D3F">
              <w:rPr>
                <w:rFonts w:asciiTheme="majorBidi" w:hAnsiTheme="majorBidi" w:cstheme="majorBidi"/>
                <w:sz w:val="30"/>
                <w:szCs w:val="30"/>
              </w:rPr>
              <w:t xml:space="preserve"> 1,251 </w:t>
            </w:r>
          </w:p>
        </w:tc>
      </w:tr>
    </w:tbl>
    <w:p w14:paraId="0CCEAAE7" w14:textId="77777777" w:rsidR="00180AC1" w:rsidRPr="002D2320" w:rsidRDefault="00180AC1" w:rsidP="00930D48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D73EA18" w14:textId="28C969FC" w:rsidR="00930D48" w:rsidRPr="00697DE3" w:rsidRDefault="00930D48" w:rsidP="00930D48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และสามารถเปรียบเทียบกับอุตสา</w:t>
      </w:r>
      <w:r w:rsidR="007A7430">
        <w:rPr>
          <w:rFonts w:asciiTheme="majorBidi" w:hAnsiTheme="majorBidi" w:cstheme="majorBidi" w:hint="cs"/>
          <w:sz w:val="30"/>
          <w:szCs w:val="30"/>
          <w:cs/>
        </w:rPr>
        <w:t>หก</w:t>
      </w:r>
      <w:r>
        <w:rPr>
          <w:rFonts w:asciiTheme="majorBidi" w:hAnsiTheme="majorBidi" w:cstheme="majorBidi" w:hint="cs"/>
          <w:sz w:val="30"/>
          <w:szCs w:val="30"/>
          <w:cs/>
        </w:rPr>
        <w:t>รรมได้มากกว่า</w:t>
      </w:r>
    </w:p>
    <w:p w14:paraId="7C03B6FC" w14:textId="77777777" w:rsidR="00930D48" w:rsidRPr="00930D48" w:rsidRDefault="00930D48" w:rsidP="00930D48"/>
    <w:p w14:paraId="56136B5B" w14:textId="3E8AB159" w:rsidR="00AF367A" w:rsidRDefault="00000106" w:rsidP="00000106">
      <w:pPr>
        <w:pStyle w:val="Heading1"/>
        <w:numPr>
          <w:ilvl w:val="0"/>
          <w:numId w:val="21"/>
        </w:numPr>
        <w:shd w:val="clear" w:color="auto" w:fill="auto"/>
        <w:spacing w:line="240" w:lineRule="auto"/>
        <w:ind w:left="540" w:hanging="540"/>
        <w:rPr>
          <w:rFonts w:asciiTheme="majorBidi" w:hAnsiTheme="majorBidi" w:cs="Angsana New"/>
          <w:sz w:val="30"/>
          <w:szCs w:val="30"/>
          <w:u w:val="none"/>
        </w:rPr>
      </w:pPr>
      <w:r w:rsidRPr="00000106">
        <w:rPr>
          <w:rFonts w:asciiTheme="majorBidi" w:hAnsiTheme="majorBidi" w:cs="Angsana New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3E0BE7C4" w14:textId="77777777" w:rsidR="00A8179C" w:rsidRDefault="00A8179C" w:rsidP="00A8179C"/>
    <w:p w14:paraId="7D04021A" w14:textId="2798D2DF" w:rsidR="00A8179C" w:rsidRPr="00A8179C" w:rsidRDefault="006E701E" w:rsidP="006E701E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6E701E">
        <w:rPr>
          <w:rFonts w:asciiTheme="majorBidi" w:hAnsiTheme="majorBidi" w:hint="cs"/>
          <w:sz w:val="30"/>
          <w:szCs w:val="30"/>
          <w:cs/>
        </w:rPr>
        <w:t>ในเดือนตุลาคม</w:t>
      </w:r>
      <w:r w:rsidRPr="006E701E">
        <w:rPr>
          <w:rFonts w:asciiTheme="majorBidi" w:hAnsiTheme="majorBidi"/>
          <w:sz w:val="30"/>
          <w:szCs w:val="30"/>
          <w:cs/>
        </w:rPr>
        <w:t xml:space="preserve"> </w:t>
      </w:r>
      <w:r w:rsidRPr="006E701E">
        <w:rPr>
          <w:rFonts w:asciiTheme="majorBidi" w:hAnsiTheme="majorBidi" w:cstheme="majorBidi"/>
          <w:sz w:val="30"/>
          <w:szCs w:val="30"/>
        </w:rPr>
        <w:t xml:space="preserve">2567 </w:t>
      </w:r>
      <w:r w:rsidRPr="006E701E">
        <w:rPr>
          <w:rFonts w:asciiTheme="majorBidi" w:hAnsiTheme="majorBidi" w:hint="cs"/>
          <w:sz w:val="30"/>
          <w:szCs w:val="30"/>
          <w:cs/>
        </w:rPr>
        <w:t>บริษัทได้</w:t>
      </w:r>
      <w:r w:rsidR="00A374D3">
        <w:rPr>
          <w:rFonts w:asciiTheme="majorBidi" w:hAnsiTheme="majorBidi" w:hint="cs"/>
          <w:sz w:val="30"/>
          <w:szCs w:val="30"/>
          <w:cs/>
        </w:rPr>
        <w:t>ลง</w:t>
      </w:r>
      <w:r w:rsidRPr="006E701E">
        <w:rPr>
          <w:rFonts w:asciiTheme="majorBidi" w:hAnsiTheme="majorBidi" w:hint="cs"/>
          <w:sz w:val="30"/>
          <w:szCs w:val="30"/>
          <w:cs/>
        </w:rPr>
        <w:t>ทุน</w:t>
      </w:r>
      <w:r w:rsidR="00A374D3">
        <w:rPr>
          <w:rFonts w:asciiTheme="majorBidi" w:hAnsiTheme="majorBidi" w:hint="cs"/>
          <w:sz w:val="30"/>
          <w:szCs w:val="30"/>
          <w:cs/>
        </w:rPr>
        <w:t>เพิ่มในทุน</w:t>
      </w:r>
      <w:r w:rsidRPr="006E701E">
        <w:rPr>
          <w:rFonts w:asciiTheme="majorBidi" w:hAnsiTheme="majorBidi" w:hint="cs"/>
          <w:sz w:val="30"/>
          <w:szCs w:val="30"/>
          <w:cs/>
        </w:rPr>
        <w:t>จดทะเบียน</w:t>
      </w:r>
      <w:r w:rsidR="007A19C3">
        <w:rPr>
          <w:rFonts w:asciiTheme="majorBidi" w:hAnsiTheme="majorBidi" w:hint="cs"/>
          <w:sz w:val="30"/>
          <w:szCs w:val="30"/>
          <w:cs/>
        </w:rPr>
        <w:t>เพิ่มทุน</w:t>
      </w:r>
      <w:r w:rsidRPr="006E701E">
        <w:rPr>
          <w:rFonts w:asciiTheme="majorBidi" w:hAnsiTheme="majorBidi" w:hint="cs"/>
          <w:sz w:val="30"/>
          <w:szCs w:val="30"/>
          <w:cs/>
        </w:rPr>
        <w:t>ของบริษัท</w:t>
      </w:r>
      <w:r w:rsidRPr="006E701E">
        <w:rPr>
          <w:rFonts w:asciiTheme="majorBidi" w:hAnsiTheme="majorBidi"/>
          <w:sz w:val="30"/>
          <w:szCs w:val="30"/>
          <w:cs/>
        </w:rPr>
        <w:t xml:space="preserve"> </w:t>
      </w:r>
      <w:r w:rsidRPr="006E701E">
        <w:rPr>
          <w:rFonts w:asciiTheme="majorBidi" w:hAnsiTheme="majorBidi" w:hint="cs"/>
          <w:sz w:val="30"/>
          <w:szCs w:val="30"/>
          <w:cs/>
        </w:rPr>
        <w:t>เบทาโกร</w:t>
      </w:r>
      <w:r w:rsidRPr="006E701E">
        <w:rPr>
          <w:rFonts w:asciiTheme="majorBidi" w:hAnsiTheme="majorBidi"/>
          <w:sz w:val="30"/>
          <w:szCs w:val="30"/>
          <w:cs/>
        </w:rPr>
        <w:t xml:space="preserve"> (</w:t>
      </w:r>
      <w:r w:rsidRPr="006E701E">
        <w:rPr>
          <w:rFonts w:asciiTheme="majorBidi" w:hAnsiTheme="majorBidi" w:hint="cs"/>
          <w:sz w:val="30"/>
          <w:szCs w:val="30"/>
          <w:cs/>
        </w:rPr>
        <w:t>กัมพูชา</w:t>
      </w:r>
      <w:r w:rsidRPr="006E701E">
        <w:rPr>
          <w:rFonts w:asciiTheme="majorBidi" w:hAnsiTheme="majorBidi"/>
          <w:sz w:val="30"/>
          <w:szCs w:val="30"/>
          <w:cs/>
        </w:rPr>
        <w:t xml:space="preserve">) </w:t>
      </w:r>
      <w:r w:rsidRPr="006E701E">
        <w:rPr>
          <w:rFonts w:asciiTheme="majorBidi" w:hAnsiTheme="majorBidi" w:hint="cs"/>
          <w:sz w:val="30"/>
          <w:szCs w:val="30"/>
          <w:cs/>
        </w:rPr>
        <w:t>จำกัด</w:t>
      </w:r>
      <w:r w:rsidRPr="006E701E">
        <w:rPr>
          <w:rFonts w:asciiTheme="majorBidi" w:hAnsiTheme="majorBidi"/>
          <w:sz w:val="30"/>
          <w:szCs w:val="30"/>
          <w:cs/>
        </w:rPr>
        <w:t xml:space="preserve"> (</w:t>
      </w:r>
      <w:r w:rsidRPr="006E701E">
        <w:rPr>
          <w:rFonts w:asciiTheme="majorBidi" w:hAnsiTheme="majorBidi" w:hint="cs"/>
          <w:sz w:val="30"/>
          <w:szCs w:val="30"/>
          <w:cs/>
        </w:rPr>
        <w:t>ซึ่งเป็นบริษัทย่อยที่บริษัทถือหุ้นทั้งหมด</w:t>
      </w:r>
      <w:r w:rsidRPr="006E701E">
        <w:rPr>
          <w:rFonts w:asciiTheme="majorBidi" w:hAnsiTheme="majorBidi"/>
          <w:sz w:val="30"/>
          <w:szCs w:val="30"/>
          <w:cs/>
        </w:rPr>
        <w:t xml:space="preserve">) </w:t>
      </w:r>
      <w:r w:rsidRPr="006E701E">
        <w:rPr>
          <w:rFonts w:asciiTheme="majorBidi" w:hAnsiTheme="majorBidi" w:hint="cs"/>
          <w:sz w:val="30"/>
          <w:szCs w:val="30"/>
          <w:cs/>
        </w:rPr>
        <w:t>จำนวน</w:t>
      </w:r>
      <w:r w:rsidRPr="006E701E">
        <w:rPr>
          <w:rFonts w:asciiTheme="majorBidi" w:hAnsiTheme="majorBidi"/>
          <w:sz w:val="30"/>
          <w:szCs w:val="30"/>
          <w:cs/>
        </w:rPr>
        <w:t xml:space="preserve"> </w:t>
      </w:r>
      <w:r w:rsidRPr="006E701E">
        <w:rPr>
          <w:rFonts w:asciiTheme="majorBidi" w:hAnsiTheme="majorBidi" w:cstheme="majorBidi"/>
          <w:sz w:val="30"/>
          <w:szCs w:val="30"/>
        </w:rPr>
        <w:t xml:space="preserve">13.70 </w:t>
      </w:r>
      <w:r w:rsidRPr="006E701E">
        <w:rPr>
          <w:rFonts w:asciiTheme="majorBidi" w:hAnsiTheme="majorBidi" w:hint="cs"/>
          <w:sz w:val="30"/>
          <w:szCs w:val="30"/>
          <w:cs/>
        </w:rPr>
        <w:t>ล้านดอลลาร์สหรัฐ</w:t>
      </w:r>
      <w:r w:rsidRPr="006E701E">
        <w:rPr>
          <w:rFonts w:asciiTheme="majorBidi" w:hAnsiTheme="majorBidi"/>
          <w:sz w:val="30"/>
          <w:szCs w:val="30"/>
          <w:cs/>
        </w:rPr>
        <w:t xml:space="preserve"> </w:t>
      </w:r>
      <w:r w:rsidRPr="006E701E">
        <w:rPr>
          <w:rFonts w:asciiTheme="majorBidi" w:hAnsiTheme="majorBidi" w:hint="cs"/>
          <w:sz w:val="30"/>
          <w:szCs w:val="30"/>
          <w:cs/>
        </w:rPr>
        <w:t>หรือเทียบเท่าประมาณ</w:t>
      </w:r>
      <w:r w:rsidRPr="006E701E">
        <w:rPr>
          <w:rFonts w:asciiTheme="majorBidi" w:hAnsiTheme="majorBidi"/>
          <w:sz w:val="30"/>
          <w:szCs w:val="30"/>
          <w:cs/>
        </w:rPr>
        <w:t xml:space="preserve"> </w:t>
      </w:r>
      <w:r w:rsidRPr="006E701E">
        <w:rPr>
          <w:rFonts w:asciiTheme="majorBidi" w:hAnsiTheme="majorBidi" w:cstheme="majorBidi"/>
          <w:sz w:val="30"/>
          <w:szCs w:val="30"/>
        </w:rPr>
        <w:t xml:space="preserve">448.68 </w:t>
      </w:r>
      <w:r w:rsidRPr="006E701E">
        <w:rPr>
          <w:rFonts w:asciiTheme="majorBidi" w:hAnsiTheme="majorBidi" w:hint="cs"/>
          <w:sz w:val="30"/>
          <w:szCs w:val="30"/>
          <w:cs/>
        </w:rPr>
        <w:t>ล้านบาท</w:t>
      </w:r>
    </w:p>
    <w:sectPr w:rsidR="00A8179C" w:rsidRPr="00A8179C" w:rsidSect="007C79FB">
      <w:headerReference w:type="default" r:id="rId19"/>
      <w:headerReference w:type="first" r:id="rId20"/>
      <w:footerReference w:type="first" r:id="rId21"/>
      <w:type w:val="nextColumn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E5A0605" w14:textId="77777777" w:rsidR="0013254F" w:rsidRDefault="0013254F">
      <w:r>
        <w:separator/>
      </w:r>
    </w:p>
  </w:endnote>
  <w:endnote w:type="continuationSeparator" w:id="0">
    <w:p w14:paraId="1F77FE41" w14:textId="77777777" w:rsidR="0013254F" w:rsidRDefault="0013254F">
      <w:r>
        <w:continuationSeparator/>
      </w:r>
    </w:p>
  </w:endnote>
  <w:endnote w:type="continuationNotice" w:id="1">
    <w:p w14:paraId="173AC231" w14:textId="77777777" w:rsidR="0013254F" w:rsidRDefault="0013254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229F41" w14:textId="6F2F123B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20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40132" w14:textId="384C4503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14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035779" w14:textId="49D79042" w:rsidR="00B35C8D" w:rsidRPr="009D5A10" w:rsidRDefault="00B35C8D">
    <w:pPr>
      <w:pStyle w:val="Footer"/>
      <w:jc w:val="center"/>
      <w:rPr>
        <w:rFonts w:ascii="Angsana New" w:hAnsi="Angsana New"/>
        <w:sz w:val="30"/>
        <w:szCs w:val="30"/>
      </w:rPr>
    </w:pPr>
    <w:r w:rsidRPr="009D5A10">
      <w:rPr>
        <w:rFonts w:ascii="Angsana New" w:hAnsi="Angsana New"/>
        <w:sz w:val="30"/>
        <w:szCs w:val="30"/>
      </w:rPr>
      <w:fldChar w:fldCharType="begin"/>
    </w:r>
    <w:r w:rsidRPr="009D5A10">
      <w:rPr>
        <w:rFonts w:ascii="Angsana New" w:hAnsi="Angsana New"/>
        <w:sz w:val="30"/>
        <w:szCs w:val="30"/>
      </w:rPr>
      <w:instrText xml:space="preserve"> PAGE   \</w:instrText>
    </w:r>
    <w:r w:rsidRPr="009D5A10">
      <w:rPr>
        <w:rFonts w:ascii="Angsana New" w:hAnsi="Angsana New"/>
        <w:sz w:val="30"/>
        <w:szCs w:val="30"/>
        <w:cs/>
      </w:rPr>
      <w:instrText xml:space="preserve">* </w:instrText>
    </w:r>
    <w:r w:rsidRPr="009D5A10">
      <w:rPr>
        <w:rFonts w:ascii="Angsana New" w:hAnsi="Angsana New"/>
        <w:sz w:val="30"/>
        <w:szCs w:val="30"/>
      </w:rPr>
      <w:instrText xml:space="preserve">MERGEFORMAT </w:instrText>
    </w:r>
    <w:r w:rsidRPr="009D5A10">
      <w:rPr>
        <w:rFonts w:ascii="Angsana New" w:hAnsi="Angsana New"/>
        <w:sz w:val="30"/>
        <w:szCs w:val="30"/>
      </w:rPr>
      <w:fldChar w:fldCharType="separate"/>
    </w:r>
    <w:r w:rsidR="00013BB2">
      <w:rPr>
        <w:rFonts w:ascii="Angsana New" w:hAnsi="Angsana New"/>
        <w:noProof/>
        <w:sz w:val="30"/>
        <w:szCs w:val="30"/>
      </w:rPr>
      <w:t>30</w:t>
    </w:r>
    <w:r w:rsidRPr="009D5A10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E1C20" w14:textId="34CE8227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34D83A" w14:textId="2DA2601B" w:rsidR="00B35C8D" w:rsidRPr="00B725EC" w:rsidRDefault="00B35C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013BB2">
      <w:rPr>
        <w:rStyle w:val="PageNumber"/>
        <w:rFonts w:ascii="Angsana New" w:hAnsi="Angsana New"/>
        <w:noProof/>
        <w:sz w:val="30"/>
        <w:szCs w:val="30"/>
      </w:rPr>
      <w:t>23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6957FEF0" w14:textId="77777777" w:rsidR="00B35C8D" w:rsidRPr="00BA5365" w:rsidRDefault="00B35C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185BBD" w14:textId="77777777" w:rsidR="0013254F" w:rsidRDefault="0013254F">
      <w:r>
        <w:separator/>
      </w:r>
    </w:p>
  </w:footnote>
  <w:footnote w:type="continuationSeparator" w:id="0">
    <w:p w14:paraId="4794027B" w14:textId="77777777" w:rsidR="0013254F" w:rsidRDefault="0013254F">
      <w:r>
        <w:continuationSeparator/>
      </w:r>
    </w:p>
  </w:footnote>
  <w:footnote w:type="continuationNotice" w:id="1">
    <w:p w14:paraId="12842D58" w14:textId="77777777" w:rsidR="0013254F" w:rsidRDefault="0013254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53BC8A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28750055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9A7CA5" w14:textId="2816CA86" w:rsidR="00B35C8D" w:rsidRDefault="00FB6C03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50BD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50BDE">
      <w:rPr>
        <w:rFonts w:ascii="Angsana New" w:hAnsi="Angsana New" w:hint="cs"/>
        <w:b/>
        <w:bCs/>
        <w:sz w:val="32"/>
        <w:szCs w:val="32"/>
        <w:cs/>
      </w:rPr>
      <w:t>กันยายน</w:t>
    </w:r>
    <w:r w:rsidR="00E01C9C"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5915BF8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CE7103" w14:textId="77777777" w:rsidR="00B35C8D" w:rsidRPr="008E10A7" w:rsidRDefault="00B35C8D" w:rsidP="004923A9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AD53516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06265C9" w14:textId="1A98506A" w:rsidR="00B35C8D" w:rsidRDefault="00FB6C03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</w:t>
    </w:r>
    <w:r w:rsidR="00A71D0A">
      <w:rPr>
        <w:rFonts w:ascii="Angsana New" w:hAnsi="Angsana New" w:hint="cs"/>
        <w:b/>
        <w:bCs/>
        <w:sz w:val="32"/>
        <w:szCs w:val="32"/>
        <w:cs/>
      </w:rPr>
      <w:t>สาม</w:t>
    </w:r>
    <w:r w:rsidRPr="0002045B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0747EB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0747EB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5CA42DE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C8F85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70AC964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3DCE6A1" w14:textId="7631FD6C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50BD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50BD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43F359DF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889E81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0035A9E9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5C40A77" w14:textId="3DE8FE68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50BD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50BD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6A815D27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00D7AF" w14:textId="77777777" w:rsidR="00B35C8D" w:rsidRPr="008E10A7" w:rsidRDefault="00B35C8D" w:rsidP="00D46D35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25F2619" w14:textId="77777777" w:rsidR="00B35C8D" w:rsidRDefault="00B35C8D" w:rsidP="00D46D3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7455888" w14:textId="4CA7FA9C" w:rsidR="00B35C8D" w:rsidRDefault="00E01C9C" w:rsidP="00D46D3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50BD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50BD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BF8EB63" w14:textId="77777777" w:rsidR="00B35C8D" w:rsidRPr="002115BA" w:rsidRDefault="00B35C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D24142" w14:textId="77777777" w:rsidR="00B35C8D" w:rsidRPr="008E10A7" w:rsidRDefault="00B35C8D" w:rsidP="00375744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91E7AE2" w14:textId="77777777" w:rsidR="00B35C8D" w:rsidRDefault="00B35C8D" w:rsidP="0037574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Pr="0002045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15D1E53" w14:textId="0FE52014" w:rsidR="00B35C8D" w:rsidRDefault="00E01C9C" w:rsidP="003757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02045B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D50BDE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02045B">
      <w:rPr>
        <w:rFonts w:ascii="Angsana New" w:hAnsi="Angsana New" w:hint="cs"/>
        <w:b/>
        <w:bCs/>
        <w:sz w:val="32"/>
        <w:szCs w:val="32"/>
        <w:cs/>
      </w:rPr>
      <w:t>สิ้นสุดวันที่</w:t>
    </w:r>
    <w:r w:rsidRPr="0002045B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 xml:space="preserve">30 </w:t>
    </w:r>
    <w:r w:rsidR="00D50BDE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B35C8D" w:rsidRPr="00E51C18">
      <w:rPr>
        <w:rFonts w:ascii="Angsana New" w:hAnsi="Angsana New"/>
        <w:b/>
        <w:bCs/>
        <w:sz w:val="32"/>
        <w:szCs w:val="32"/>
      </w:rPr>
      <w:t>256</w:t>
    </w:r>
    <w:r w:rsidR="00B35C8D">
      <w:rPr>
        <w:rFonts w:ascii="Angsana New" w:hAnsi="Angsana New"/>
        <w:b/>
        <w:bCs/>
        <w:sz w:val="32"/>
        <w:szCs w:val="32"/>
      </w:rPr>
      <w:t>7</w:t>
    </w:r>
    <w:r w:rsidR="00B35C8D" w:rsidRPr="0002045B">
      <w:rPr>
        <w:rFonts w:ascii="Angsana New" w:hAnsi="Angsana New"/>
        <w:b/>
        <w:bCs/>
        <w:sz w:val="32"/>
        <w:szCs w:val="32"/>
        <w:cs/>
      </w:rPr>
      <w:t xml:space="preserve"> (</w:t>
    </w:r>
    <w:r w:rsidR="00B35C8D" w:rsidRPr="0002045B">
      <w:rPr>
        <w:rFonts w:ascii="Angsana New" w:hAnsi="Angsana New" w:hint="cs"/>
        <w:b/>
        <w:bCs/>
        <w:sz w:val="32"/>
        <w:szCs w:val="32"/>
        <w:cs/>
      </w:rPr>
      <w:t>ไม่ได้ตรวจสอบ</w:t>
    </w:r>
    <w:r w:rsidR="00B35C8D" w:rsidRPr="0002045B">
      <w:rPr>
        <w:rFonts w:ascii="Angsana New" w:hAnsi="Angsana New"/>
        <w:b/>
        <w:bCs/>
        <w:sz w:val="32"/>
        <w:szCs w:val="32"/>
        <w:cs/>
      </w:rPr>
      <w:t>)</w:t>
    </w:r>
  </w:p>
  <w:p w14:paraId="7040A44B" w14:textId="77777777" w:rsidR="00B35C8D" w:rsidRPr="00AD2B97" w:rsidRDefault="00B35C8D">
    <w:pPr>
      <w:pStyle w:val="Header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86C7E"/>
    <w:multiLevelType w:val="hybridMultilevel"/>
    <w:tmpl w:val="CE4E31F6"/>
    <w:name w:val="KIDS"/>
    <w:lvl w:ilvl="0" w:tplc="7C44DD36">
      <w:start w:val="1"/>
      <w:numFmt w:val="bullet"/>
      <w:pStyle w:val="List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4B6865"/>
    <w:multiLevelType w:val="multilevel"/>
    <w:tmpl w:val="E53CDFC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0C5008AF"/>
    <w:multiLevelType w:val="singleLevel"/>
    <w:tmpl w:val="E9E0C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8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E54D8F"/>
    <w:multiLevelType w:val="hybridMultilevel"/>
    <w:tmpl w:val="343EB6EE"/>
    <w:lvl w:ilvl="0" w:tplc="FEEC647E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45B1803"/>
    <w:multiLevelType w:val="hybridMultilevel"/>
    <w:tmpl w:val="48D22AF2"/>
    <w:lvl w:ilvl="0" w:tplc="5DAAB834">
      <w:start w:val="1"/>
      <w:numFmt w:val="thaiLetters"/>
      <w:lvlText w:val="%1.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20F57C16"/>
    <w:multiLevelType w:val="hybridMultilevel"/>
    <w:tmpl w:val="77022A14"/>
    <w:lvl w:ilvl="0" w:tplc="483ECDAA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7C22CA"/>
    <w:multiLevelType w:val="multilevel"/>
    <w:tmpl w:val="9A400A3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27C02AEF"/>
    <w:multiLevelType w:val="multilevel"/>
    <w:tmpl w:val="EA16E5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28853B35"/>
    <w:multiLevelType w:val="singleLevel"/>
    <w:tmpl w:val="D06652F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2D3C0914"/>
    <w:multiLevelType w:val="multilevel"/>
    <w:tmpl w:val="ABECF32A"/>
    <w:lvl w:ilvl="0">
      <w:start w:val="1"/>
      <w:numFmt w:val="decimal"/>
      <w:lvlText w:val="%1"/>
      <w:lvlJc w:val="left"/>
      <w:pPr>
        <w:tabs>
          <w:tab w:val="num" w:pos="343"/>
        </w:tabs>
        <w:ind w:left="343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3"/>
        </w:tabs>
        <w:ind w:left="683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3"/>
        </w:tabs>
        <w:ind w:left="1023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4"/>
        </w:tabs>
        <w:ind w:left="1364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4"/>
        </w:tabs>
        <w:ind w:left="1704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4"/>
        </w:tabs>
        <w:ind w:left="2044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4"/>
        </w:tabs>
        <w:ind w:left="2384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4"/>
        </w:tabs>
        <w:ind w:left="2724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4"/>
        </w:tabs>
        <w:ind w:left="3064" w:hanging="340"/>
      </w:pPr>
      <w:rPr>
        <w:rFonts w:ascii="9999999" w:hAnsi="9999999"/>
      </w:rPr>
    </w:lvl>
  </w:abstractNum>
  <w:abstractNum w:abstractNumId="18" w15:restartNumberingAfterBreak="0">
    <w:nsid w:val="33631B17"/>
    <w:multiLevelType w:val="hybridMultilevel"/>
    <w:tmpl w:val="279CCE4E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40D6B"/>
    <w:multiLevelType w:val="hybridMultilevel"/>
    <w:tmpl w:val="78C4553C"/>
    <w:lvl w:ilvl="0" w:tplc="8F60EEE6"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2" w15:restartNumberingAfterBreak="0">
    <w:nsid w:val="42FE57E5"/>
    <w:multiLevelType w:val="hybridMultilevel"/>
    <w:tmpl w:val="279CCE4E"/>
    <w:lvl w:ilvl="0" w:tplc="FEEC64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83067E"/>
    <w:multiLevelType w:val="hybridMultilevel"/>
    <w:tmpl w:val="962475CE"/>
    <w:lvl w:ilvl="0" w:tplc="D06652FE">
      <w:start w:val="1"/>
      <w:numFmt w:val="bullet"/>
      <w:lvlText w:val="•"/>
      <w:lvlJc w:val="left"/>
      <w:pPr>
        <w:ind w:left="612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58D93423"/>
    <w:multiLevelType w:val="multilevel"/>
    <w:tmpl w:val="D4CAC3B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E20BB7"/>
    <w:multiLevelType w:val="hybridMultilevel"/>
    <w:tmpl w:val="FB54714C"/>
    <w:lvl w:ilvl="0" w:tplc="7E8A0558">
      <w:start w:val="4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64FF5EE3"/>
    <w:multiLevelType w:val="hybridMultilevel"/>
    <w:tmpl w:val="D8C0E814"/>
    <w:lvl w:ilvl="0" w:tplc="76A8AE78">
      <w:start w:val="19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1" w15:restartNumberingAfterBreak="0">
    <w:nsid w:val="6BF5680E"/>
    <w:multiLevelType w:val="hybridMultilevel"/>
    <w:tmpl w:val="DC507264"/>
    <w:lvl w:ilvl="0" w:tplc="4D2CF8B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9C4587"/>
    <w:multiLevelType w:val="multilevel"/>
    <w:tmpl w:val="085E577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92288066">
    <w:abstractNumId w:val="1"/>
  </w:num>
  <w:num w:numId="2" w16cid:durableId="268313797">
    <w:abstractNumId w:val="21"/>
  </w:num>
  <w:num w:numId="3" w16cid:durableId="1748264490">
    <w:abstractNumId w:val="13"/>
  </w:num>
  <w:num w:numId="4" w16cid:durableId="1752660563">
    <w:abstractNumId w:val="6"/>
  </w:num>
  <w:num w:numId="5" w16cid:durableId="687485171">
    <w:abstractNumId w:val="33"/>
  </w:num>
  <w:num w:numId="6" w16cid:durableId="47261830">
    <w:abstractNumId w:val="10"/>
  </w:num>
  <w:num w:numId="7" w16cid:durableId="1082988828">
    <w:abstractNumId w:val="11"/>
  </w:num>
  <w:num w:numId="8" w16cid:durableId="992830959">
    <w:abstractNumId w:val="28"/>
  </w:num>
  <w:num w:numId="9" w16cid:durableId="1137068363">
    <w:abstractNumId w:val="27"/>
  </w:num>
  <w:num w:numId="10" w16cid:durableId="1564489392">
    <w:abstractNumId w:val="25"/>
  </w:num>
  <w:num w:numId="11" w16cid:durableId="404105878">
    <w:abstractNumId w:val="23"/>
  </w:num>
  <w:num w:numId="12" w16cid:durableId="2093043541">
    <w:abstractNumId w:val="8"/>
  </w:num>
  <w:num w:numId="13" w16cid:durableId="300234165">
    <w:abstractNumId w:val="32"/>
  </w:num>
  <w:num w:numId="14" w16cid:durableId="1053887990">
    <w:abstractNumId w:val="37"/>
  </w:num>
  <w:num w:numId="15" w16cid:durableId="1889605270">
    <w:abstractNumId w:val="36"/>
  </w:num>
  <w:num w:numId="16" w16cid:durableId="1962564932">
    <w:abstractNumId w:val="35"/>
  </w:num>
  <w:num w:numId="17" w16cid:durableId="2142651256">
    <w:abstractNumId w:val="0"/>
  </w:num>
  <w:num w:numId="18" w16cid:durableId="1763331947">
    <w:abstractNumId w:val="20"/>
  </w:num>
  <w:num w:numId="19" w16cid:durableId="537470604">
    <w:abstractNumId w:val="29"/>
  </w:num>
  <w:num w:numId="20" w16cid:durableId="1010062370">
    <w:abstractNumId w:val="4"/>
  </w:num>
  <w:num w:numId="21" w16cid:durableId="523137421">
    <w:abstractNumId w:val="22"/>
  </w:num>
  <w:num w:numId="22" w16cid:durableId="1053626038">
    <w:abstractNumId w:val="31"/>
  </w:num>
  <w:num w:numId="23" w16cid:durableId="471294019">
    <w:abstractNumId w:val="2"/>
  </w:num>
  <w:num w:numId="24" w16cid:durableId="1808667791">
    <w:abstractNumId w:val="7"/>
  </w:num>
  <w:num w:numId="25" w16cid:durableId="796532426">
    <w:abstractNumId w:val="26"/>
  </w:num>
  <w:num w:numId="26" w16cid:durableId="1308783606">
    <w:abstractNumId w:val="15"/>
  </w:num>
  <w:num w:numId="27" w16cid:durableId="266543055">
    <w:abstractNumId w:val="14"/>
  </w:num>
  <w:num w:numId="28" w16cid:durableId="895774955">
    <w:abstractNumId w:val="34"/>
  </w:num>
  <w:num w:numId="29" w16cid:durableId="1346175034">
    <w:abstractNumId w:val="3"/>
  </w:num>
  <w:num w:numId="30" w16cid:durableId="378822320">
    <w:abstractNumId w:val="17"/>
  </w:num>
  <w:num w:numId="31" w16cid:durableId="1907643320">
    <w:abstractNumId w:val="19"/>
  </w:num>
  <w:num w:numId="32" w16cid:durableId="1179394656">
    <w:abstractNumId w:val="5"/>
  </w:num>
  <w:num w:numId="33" w16cid:durableId="1359311666">
    <w:abstractNumId w:val="16"/>
  </w:num>
  <w:num w:numId="34" w16cid:durableId="1152409406">
    <w:abstractNumId w:val="24"/>
  </w:num>
  <w:num w:numId="35" w16cid:durableId="825515561">
    <w:abstractNumId w:val="9"/>
  </w:num>
  <w:num w:numId="36" w16cid:durableId="1901358173">
    <w:abstractNumId w:val="30"/>
  </w:num>
  <w:num w:numId="37" w16cid:durableId="1785423896">
    <w:abstractNumId w:val="12"/>
  </w:num>
  <w:num w:numId="38" w16cid:durableId="1982612852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44"/>
  <w:drawingGridVerticalSpacing w:val="144"/>
  <w:displayHorizontalDrawingGridEvery w:val="3"/>
  <w:displayVerticalDrawingGridEvery w:val="3"/>
  <w:doNotUseMarginsForDrawingGridOrigin/>
  <w:drawingGridHorizontalOrigin w:val="1152"/>
  <w:drawingGridVerticalOrigin w:val="691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06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96A"/>
    <w:rsid w:val="00001ACE"/>
    <w:rsid w:val="00001C03"/>
    <w:rsid w:val="00001D90"/>
    <w:rsid w:val="00001D96"/>
    <w:rsid w:val="00001DCB"/>
    <w:rsid w:val="00001EC2"/>
    <w:rsid w:val="00001EF7"/>
    <w:rsid w:val="00001FA4"/>
    <w:rsid w:val="00001FBB"/>
    <w:rsid w:val="00002076"/>
    <w:rsid w:val="00002273"/>
    <w:rsid w:val="00002500"/>
    <w:rsid w:val="00002668"/>
    <w:rsid w:val="000026FF"/>
    <w:rsid w:val="00002710"/>
    <w:rsid w:val="00002778"/>
    <w:rsid w:val="00002C9B"/>
    <w:rsid w:val="00002FDD"/>
    <w:rsid w:val="000031C2"/>
    <w:rsid w:val="0000322C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1E2"/>
    <w:rsid w:val="00005450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78C"/>
    <w:rsid w:val="000068F7"/>
    <w:rsid w:val="000069D1"/>
    <w:rsid w:val="00006B36"/>
    <w:rsid w:val="00006CC7"/>
    <w:rsid w:val="00006CC9"/>
    <w:rsid w:val="00006DD2"/>
    <w:rsid w:val="000073FE"/>
    <w:rsid w:val="000076AD"/>
    <w:rsid w:val="000078C1"/>
    <w:rsid w:val="000079ED"/>
    <w:rsid w:val="00007BA8"/>
    <w:rsid w:val="00007C1A"/>
    <w:rsid w:val="00007C63"/>
    <w:rsid w:val="00007E43"/>
    <w:rsid w:val="00007FE1"/>
    <w:rsid w:val="00010256"/>
    <w:rsid w:val="0001030C"/>
    <w:rsid w:val="00010389"/>
    <w:rsid w:val="000103CE"/>
    <w:rsid w:val="00010586"/>
    <w:rsid w:val="00010A79"/>
    <w:rsid w:val="00010BAB"/>
    <w:rsid w:val="00010BB3"/>
    <w:rsid w:val="00010C17"/>
    <w:rsid w:val="00010F26"/>
    <w:rsid w:val="0001109D"/>
    <w:rsid w:val="000110A4"/>
    <w:rsid w:val="00011138"/>
    <w:rsid w:val="0001116D"/>
    <w:rsid w:val="00011183"/>
    <w:rsid w:val="00011212"/>
    <w:rsid w:val="000114D2"/>
    <w:rsid w:val="0001156C"/>
    <w:rsid w:val="00011614"/>
    <w:rsid w:val="000117D9"/>
    <w:rsid w:val="000119CC"/>
    <w:rsid w:val="000119F6"/>
    <w:rsid w:val="00011B53"/>
    <w:rsid w:val="00011ED7"/>
    <w:rsid w:val="0001206B"/>
    <w:rsid w:val="000120B0"/>
    <w:rsid w:val="00012195"/>
    <w:rsid w:val="0001223C"/>
    <w:rsid w:val="0001225B"/>
    <w:rsid w:val="00012288"/>
    <w:rsid w:val="0001250B"/>
    <w:rsid w:val="00012547"/>
    <w:rsid w:val="0001255C"/>
    <w:rsid w:val="0001262C"/>
    <w:rsid w:val="00012814"/>
    <w:rsid w:val="000128A2"/>
    <w:rsid w:val="00012A1B"/>
    <w:rsid w:val="00012B18"/>
    <w:rsid w:val="00012B66"/>
    <w:rsid w:val="00012BC0"/>
    <w:rsid w:val="00012C09"/>
    <w:rsid w:val="000132CB"/>
    <w:rsid w:val="0001332E"/>
    <w:rsid w:val="0001352D"/>
    <w:rsid w:val="0001354F"/>
    <w:rsid w:val="00013574"/>
    <w:rsid w:val="0001367D"/>
    <w:rsid w:val="00013AD5"/>
    <w:rsid w:val="00013BB2"/>
    <w:rsid w:val="00013CAD"/>
    <w:rsid w:val="00013CB2"/>
    <w:rsid w:val="00013F9E"/>
    <w:rsid w:val="00014099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99"/>
    <w:rsid w:val="00015ADE"/>
    <w:rsid w:val="00015B26"/>
    <w:rsid w:val="00015CAC"/>
    <w:rsid w:val="00015D76"/>
    <w:rsid w:val="00015E1C"/>
    <w:rsid w:val="00015E6C"/>
    <w:rsid w:val="00015F13"/>
    <w:rsid w:val="00016078"/>
    <w:rsid w:val="000160CA"/>
    <w:rsid w:val="0001628C"/>
    <w:rsid w:val="0001658C"/>
    <w:rsid w:val="000165F8"/>
    <w:rsid w:val="00016693"/>
    <w:rsid w:val="00016761"/>
    <w:rsid w:val="000169B5"/>
    <w:rsid w:val="00016A47"/>
    <w:rsid w:val="00016AE6"/>
    <w:rsid w:val="00016B3D"/>
    <w:rsid w:val="00016D61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63"/>
    <w:rsid w:val="000202EF"/>
    <w:rsid w:val="0002045B"/>
    <w:rsid w:val="0002077C"/>
    <w:rsid w:val="00020A85"/>
    <w:rsid w:val="00020B55"/>
    <w:rsid w:val="00020C5F"/>
    <w:rsid w:val="00020CEB"/>
    <w:rsid w:val="00020D04"/>
    <w:rsid w:val="00020F28"/>
    <w:rsid w:val="0002104B"/>
    <w:rsid w:val="0002125D"/>
    <w:rsid w:val="0002128A"/>
    <w:rsid w:val="00021299"/>
    <w:rsid w:val="00021695"/>
    <w:rsid w:val="0002184B"/>
    <w:rsid w:val="000219EA"/>
    <w:rsid w:val="00021C98"/>
    <w:rsid w:val="00021F0B"/>
    <w:rsid w:val="00022803"/>
    <w:rsid w:val="00022839"/>
    <w:rsid w:val="000229FA"/>
    <w:rsid w:val="00022B12"/>
    <w:rsid w:val="00022E3A"/>
    <w:rsid w:val="00022ECF"/>
    <w:rsid w:val="0002315F"/>
    <w:rsid w:val="000232AE"/>
    <w:rsid w:val="00023515"/>
    <w:rsid w:val="000235C6"/>
    <w:rsid w:val="000235C7"/>
    <w:rsid w:val="000235FF"/>
    <w:rsid w:val="000238CF"/>
    <w:rsid w:val="00023B8A"/>
    <w:rsid w:val="00023BD0"/>
    <w:rsid w:val="00023CAA"/>
    <w:rsid w:val="00024376"/>
    <w:rsid w:val="0002445B"/>
    <w:rsid w:val="000244E9"/>
    <w:rsid w:val="000247BB"/>
    <w:rsid w:val="0002480F"/>
    <w:rsid w:val="00024880"/>
    <w:rsid w:val="00024AC7"/>
    <w:rsid w:val="000251B4"/>
    <w:rsid w:val="000255E9"/>
    <w:rsid w:val="000257DB"/>
    <w:rsid w:val="00026234"/>
    <w:rsid w:val="00026362"/>
    <w:rsid w:val="000264A3"/>
    <w:rsid w:val="000265A7"/>
    <w:rsid w:val="000268C6"/>
    <w:rsid w:val="0002691F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27EAA"/>
    <w:rsid w:val="00030014"/>
    <w:rsid w:val="00030026"/>
    <w:rsid w:val="000301DA"/>
    <w:rsid w:val="000301EB"/>
    <w:rsid w:val="0003031D"/>
    <w:rsid w:val="00030408"/>
    <w:rsid w:val="00030760"/>
    <w:rsid w:val="00030A7F"/>
    <w:rsid w:val="00030AAB"/>
    <w:rsid w:val="00030BE8"/>
    <w:rsid w:val="00030C9F"/>
    <w:rsid w:val="00030D1F"/>
    <w:rsid w:val="00030D9D"/>
    <w:rsid w:val="00030DCA"/>
    <w:rsid w:val="00030F2D"/>
    <w:rsid w:val="00030FCD"/>
    <w:rsid w:val="00031009"/>
    <w:rsid w:val="00031019"/>
    <w:rsid w:val="00031185"/>
    <w:rsid w:val="0003134A"/>
    <w:rsid w:val="0003162A"/>
    <w:rsid w:val="0003175D"/>
    <w:rsid w:val="00031BE8"/>
    <w:rsid w:val="00031CFD"/>
    <w:rsid w:val="00031F4C"/>
    <w:rsid w:val="00032008"/>
    <w:rsid w:val="00032072"/>
    <w:rsid w:val="0003208B"/>
    <w:rsid w:val="00032183"/>
    <w:rsid w:val="000321B7"/>
    <w:rsid w:val="000322AC"/>
    <w:rsid w:val="0003247F"/>
    <w:rsid w:val="00032728"/>
    <w:rsid w:val="00032A02"/>
    <w:rsid w:val="00032AAB"/>
    <w:rsid w:val="00032C96"/>
    <w:rsid w:val="00032CD6"/>
    <w:rsid w:val="00033426"/>
    <w:rsid w:val="000336D0"/>
    <w:rsid w:val="00033734"/>
    <w:rsid w:val="00033B77"/>
    <w:rsid w:val="00033C57"/>
    <w:rsid w:val="00033ED0"/>
    <w:rsid w:val="00033FCA"/>
    <w:rsid w:val="0003405C"/>
    <w:rsid w:val="000340A4"/>
    <w:rsid w:val="000342EF"/>
    <w:rsid w:val="000343D8"/>
    <w:rsid w:val="000343E9"/>
    <w:rsid w:val="00034416"/>
    <w:rsid w:val="00034608"/>
    <w:rsid w:val="0003475C"/>
    <w:rsid w:val="00034859"/>
    <w:rsid w:val="00034A82"/>
    <w:rsid w:val="00034B90"/>
    <w:rsid w:val="00034E6F"/>
    <w:rsid w:val="00034FA3"/>
    <w:rsid w:val="000350F4"/>
    <w:rsid w:val="000356E6"/>
    <w:rsid w:val="00035996"/>
    <w:rsid w:val="000359A5"/>
    <w:rsid w:val="00035AC5"/>
    <w:rsid w:val="00035D19"/>
    <w:rsid w:val="00035E99"/>
    <w:rsid w:val="0003604B"/>
    <w:rsid w:val="000361C3"/>
    <w:rsid w:val="00036594"/>
    <w:rsid w:val="0003664B"/>
    <w:rsid w:val="00036655"/>
    <w:rsid w:val="0003665C"/>
    <w:rsid w:val="00036681"/>
    <w:rsid w:val="000366A6"/>
    <w:rsid w:val="000366F4"/>
    <w:rsid w:val="00036775"/>
    <w:rsid w:val="00036BE3"/>
    <w:rsid w:val="00036C82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400A2"/>
    <w:rsid w:val="000401EB"/>
    <w:rsid w:val="000402BF"/>
    <w:rsid w:val="00040B5A"/>
    <w:rsid w:val="00040CC1"/>
    <w:rsid w:val="00040CD5"/>
    <w:rsid w:val="00040D8A"/>
    <w:rsid w:val="00040DAF"/>
    <w:rsid w:val="00040DCA"/>
    <w:rsid w:val="00040E81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BE6"/>
    <w:rsid w:val="00041BF1"/>
    <w:rsid w:val="00041D56"/>
    <w:rsid w:val="00042604"/>
    <w:rsid w:val="00042878"/>
    <w:rsid w:val="00042998"/>
    <w:rsid w:val="00042ADD"/>
    <w:rsid w:val="00043078"/>
    <w:rsid w:val="000432F2"/>
    <w:rsid w:val="00043380"/>
    <w:rsid w:val="000437E8"/>
    <w:rsid w:val="000437F5"/>
    <w:rsid w:val="00043806"/>
    <w:rsid w:val="00043965"/>
    <w:rsid w:val="00043DB1"/>
    <w:rsid w:val="000440C9"/>
    <w:rsid w:val="000442B9"/>
    <w:rsid w:val="0004454C"/>
    <w:rsid w:val="0004470B"/>
    <w:rsid w:val="0004478F"/>
    <w:rsid w:val="000448ED"/>
    <w:rsid w:val="00044B8E"/>
    <w:rsid w:val="000450C4"/>
    <w:rsid w:val="000454E5"/>
    <w:rsid w:val="0004565B"/>
    <w:rsid w:val="000459FC"/>
    <w:rsid w:val="00045B37"/>
    <w:rsid w:val="00045BE1"/>
    <w:rsid w:val="00045EF4"/>
    <w:rsid w:val="000461C0"/>
    <w:rsid w:val="00046744"/>
    <w:rsid w:val="00046923"/>
    <w:rsid w:val="00046C2E"/>
    <w:rsid w:val="00046F0C"/>
    <w:rsid w:val="000472F5"/>
    <w:rsid w:val="00047384"/>
    <w:rsid w:val="000475CF"/>
    <w:rsid w:val="00047ADE"/>
    <w:rsid w:val="00047B0C"/>
    <w:rsid w:val="00047BE9"/>
    <w:rsid w:val="00047FFE"/>
    <w:rsid w:val="0005008B"/>
    <w:rsid w:val="000506FD"/>
    <w:rsid w:val="00050AA4"/>
    <w:rsid w:val="0005106E"/>
    <w:rsid w:val="000512F8"/>
    <w:rsid w:val="00051451"/>
    <w:rsid w:val="00051650"/>
    <w:rsid w:val="00051667"/>
    <w:rsid w:val="00051778"/>
    <w:rsid w:val="000518F2"/>
    <w:rsid w:val="00051941"/>
    <w:rsid w:val="00051CD3"/>
    <w:rsid w:val="00051D5D"/>
    <w:rsid w:val="00052216"/>
    <w:rsid w:val="00052459"/>
    <w:rsid w:val="000526D9"/>
    <w:rsid w:val="000526DF"/>
    <w:rsid w:val="0005299A"/>
    <w:rsid w:val="000529DD"/>
    <w:rsid w:val="00052F98"/>
    <w:rsid w:val="000531CB"/>
    <w:rsid w:val="0005321C"/>
    <w:rsid w:val="00053297"/>
    <w:rsid w:val="00053320"/>
    <w:rsid w:val="00053324"/>
    <w:rsid w:val="0005332E"/>
    <w:rsid w:val="0005337E"/>
    <w:rsid w:val="000534B9"/>
    <w:rsid w:val="000535E9"/>
    <w:rsid w:val="000536E5"/>
    <w:rsid w:val="00053B70"/>
    <w:rsid w:val="00053BA1"/>
    <w:rsid w:val="00053BA3"/>
    <w:rsid w:val="00053D0F"/>
    <w:rsid w:val="00053D90"/>
    <w:rsid w:val="00054348"/>
    <w:rsid w:val="00054377"/>
    <w:rsid w:val="00054393"/>
    <w:rsid w:val="0005447B"/>
    <w:rsid w:val="000546AC"/>
    <w:rsid w:val="00054735"/>
    <w:rsid w:val="0005475F"/>
    <w:rsid w:val="0005493B"/>
    <w:rsid w:val="00054F27"/>
    <w:rsid w:val="00054F36"/>
    <w:rsid w:val="00054F83"/>
    <w:rsid w:val="000552E5"/>
    <w:rsid w:val="000554D4"/>
    <w:rsid w:val="00055955"/>
    <w:rsid w:val="00055A11"/>
    <w:rsid w:val="00055D37"/>
    <w:rsid w:val="0005610F"/>
    <w:rsid w:val="00056115"/>
    <w:rsid w:val="00056146"/>
    <w:rsid w:val="000561BA"/>
    <w:rsid w:val="000566EF"/>
    <w:rsid w:val="00056750"/>
    <w:rsid w:val="000568D6"/>
    <w:rsid w:val="00056AA4"/>
    <w:rsid w:val="00056C42"/>
    <w:rsid w:val="00056D4F"/>
    <w:rsid w:val="00056E74"/>
    <w:rsid w:val="0005776A"/>
    <w:rsid w:val="00057AEE"/>
    <w:rsid w:val="00057B36"/>
    <w:rsid w:val="00057B8D"/>
    <w:rsid w:val="00057BE4"/>
    <w:rsid w:val="00057BF7"/>
    <w:rsid w:val="00057E11"/>
    <w:rsid w:val="00057EA1"/>
    <w:rsid w:val="000600FA"/>
    <w:rsid w:val="00060257"/>
    <w:rsid w:val="00060269"/>
    <w:rsid w:val="000608D2"/>
    <w:rsid w:val="00060A13"/>
    <w:rsid w:val="00060B19"/>
    <w:rsid w:val="00060BD5"/>
    <w:rsid w:val="00060D48"/>
    <w:rsid w:val="00060E36"/>
    <w:rsid w:val="00060F65"/>
    <w:rsid w:val="00061436"/>
    <w:rsid w:val="000615B6"/>
    <w:rsid w:val="0006180F"/>
    <w:rsid w:val="00061886"/>
    <w:rsid w:val="0006199E"/>
    <w:rsid w:val="000623BB"/>
    <w:rsid w:val="00062513"/>
    <w:rsid w:val="00062612"/>
    <w:rsid w:val="00062665"/>
    <w:rsid w:val="00062728"/>
    <w:rsid w:val="00062785"/>
    <w:rsid w:val="0006280B"/>
    <w:rsid w:val="00062A59"/>
    <w:rsid w:val="00062B0A"/>
    <w:rsid w:val="00062B9B"/>
    <w:rsid w:val="00062CBA"/>
    <w:rsid w:val="00063851"/>
    <w:rsid w:val="00063C8C"/>
    <w:rsid w:val="00063C9A"/>
    <w:rsid w:val="00063CA6"/>
    <w:rsid w:val="00063E92"/>
    <w:rsid w:val="00063EB9"/>
    <w:rsid w:val="0006427F"/>
    <w:rsid w:val="000643D2"/>
    <w:rsid w:val="0006440A"/>
    <w:rsid w:val="000645F1"/>
    <w:rsid w:val="00064668"/>
    <w:rsid w:val="000647D8"/>
    <w:rsid w:val="00064F3E"/>
    <w:rsid w:val="0006529D"/>
    <w:rsid w:val="000652E0"/>
    <w:rsid w:val="00065371"/>
    <w:rsid w:val="0006545C"/>
    <w:rsid w:val="00065611"/>
    <w:rsid w:val="00065738"/>
    <w:rsid w:val="000657BD"/>
    <w:rsid w:val="00065A1E"/>
    <w:rsid w:val="00065FBB"/>
    <w:rsid w:val="000660AC"/>
    <w:rsid w:val="00066117"/>
    <w:rsid w:val="00066211"/>
    <w:rsid w:val="000663C4"/>
    <w:rsid w:val="0006641E"/>
    <w:rsid w:val="0006671A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0AD"/>
    <w:rsid w:val="00067144"/>
    <w:rsid w:val="000672D0"/>
    <w:rsid w:val="00067310"/>
    <w:rsid w:val="0006732E"/>
    <w:rsid w:val="0006744E"/>
    <w:rsid w:val="000675FF"/>
    <w:rsid w:val="0006763C"/>
    <w:rsid w:val="00067647"/>
    <w:rsid w:val="00067751"/>
    <w:rsid w:val="00067A39"/>
    <w:rsid w:val="00067A62"/>
    <w:rsid w:val="00067F5E"/>
    <w:rsid w:val="00070030"/>
    <w:rsid w:val="000702D9"/>
    <w:rsid w:val="000706A1"/>
    <w:rsid w:val="000707E4"/>
    <w:rsid w:val="00070E16"/>
    <w:rsid w:val="00070F45"/>
    <w:rsid w:val="00070FA0"/>
    <w:rsid w:val="00070FD0"/>
    <w:rsid w:val="0007177F"/>
    <w:rsid w:val="000717D1"/>
    <w:rsid w:val="000718E7"/>
    <w:rsid w:val="00071B8F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EE7"/>
    <w:rsid w:val="000730DC"/>
    <w:rsid w:val="000730F9"/>
    <w:rsid w:val="0007321A"/>
    <w:rsid w:val="00073240"/>
    <w:rsid w:val="00073314"/>
    <w:rsid w:val="00073490"/>
    <w:rsid w:val="000737E6"/>
    <w:rsid w:val="00073998"/>
    <w:rsid w:val="00073AF8"/>
    <w:rsid w:val="00073DD0"/>
    <w:rsid w:val="00074614"/>
    <w:rsid w:val="000747EB"/>
    <w:rsid w:val="000748AF"/>
    <w:rsid w:val="000749FE"/>
    <w:rsid w:val="00074C81"/>
    <w:rsid w:val="00074D2E"/>
    <w:rsid w:val="00075047"/>
    <w:rsid w:val="00075689"/>
    <w:rsid w:val="00075A6B"/>
    <w:rsid w:val="00075BE3"/>
    <w:rsid w:val="00075D93"/>
    <w:rsid w:val="00075E27"/>
    <w:rsid w:val="000762CE"/>
    <w:rsid w:val="000763D9"/>
    <w:rsid w:val="0007640C"/>
    <w:rsid w:val="00076664"/>
    <w:rsid w:val="000766AA"/>
    <w:rsid w:val="000768E2"/>
    <w:rsid w:val="00076A08"/>
    <w:rsid w:val="00076A1F"/>
    <w:rsid w:val="00076FBB"/>
    <w:rsid w:val="0007703A"/>
    <w:rsid w:val="000770DE"/>
    <w:rsid w:val="00077109"/>
    <w:rsid w:val="0007712A"/>
    <w:rsid w:val="0007719C"/>
    <w:rsid w:val="00077201"/>
    <w:rsid w:val="0007730D"/>
    <w:rsid w:val="00077343"/>
    <w:rsid w:val="000774A0"/>
    <w:rsid w:val="00077573"/>
    <w:rsid w:val="00077911"/>
    <w:rsid w:val="000779EB"/>
    <w:rsid w:val="00077CCD"/>
    <w:rsid w:val="00077D7F"/>
    <w:rsid w:val="00077DBD"/>
    <w:rsid w:val="00077FDB"/>
    <w:rsid w:val="0008017B"/>
    <w:rsid w:val="000801D5"/>
    <w:rsid w:val="0008036F"/>
    <w:rsid w:val="000804FA"/>
    <w:rsid w:val="000805A4"/>
    <w:rsid w:val="00080A0B"/>
    <w:rsid w:val="00080A0F"/>
    <w:rsid w:val="00080E2E"/>
    <w:rsid w:val="00080F4F"/>
    <w:rsid w:val="00080FE4"/>
    <w:rsid w:val="00081056"/>
    <w:rsid w:val="000813CC"/>
    <w:rsid w:val="000814EA"/>
    <w:rsid w:val="000815D9"/>
    <w:rsid w:val="000818AB"/>
    <w:rsid w:val="000818CB"/>
    <w:rsid w:val="000819C1"/>
    <w:rsid w:val="00081B79"/>
    <w:rsid w:val="0008204B"/>
    <w:rsid w:val="00082106"/>
    <w:rsid w:val="0008221D"/>
    <w:rsid w:val="00082B70"/>
    <w:rsid w:val="00082BC3"/>
    <w:rsid w:val="00082D2F"/>
    <w:rsid w:val="00082DF0"/>
    <w:rsid w:val="00083029"/>
    <w:rsid w:val="00083227"/>
    <w:rsid w:val="00083269"/>
    <w:rsid w:val="00083301"/>
    <w:rsid w:val="000834B6"/>
    <w:rsid w:val="00083642"/>
    <w:rsid w:val="000837FC"/>
    <w:rsid w:val="00083878"/>
    <w:rsid w:val="00083BFE"/>
    <w:rsid w:val="0008402F"/>
    <w:rsid w:val="00084483"/>
    <w:rsid w:val="000844C4"/>
    <w:rsid w:val="00084835"/>
    <w:rsid w:val="000848B6"/>
    <w:rsid w:val="0008492A"/>
    <w:rsid w:val="00084A67"/>
    <w:rsid w:val="00084C93"/>
    <w:rsid w:val="00084CCD"/>
    <w:rsid w:val="00084FE4"/>
    <w:rsid w:val="000853FD"/>
    <w:rsid w:val="00085572"/>
    <w:rsid w:val="00085C8D"/>
    <w:rsid w:val="00085D36"/>
    <w:rsid w:val="00085D91"/>
    <w:rsid w:val="00085EA8"/>
    <w:rsid w:val="00085F24"/>
    <w:rsid w:val="000862E8"/>
    <w:rsid w:val="000864D5"/>
    <w:rsid w:val="00086793"/>
    <w:rsid w:val="000868C5"/>
    <w:rsid w:val="000869D1"/>
    <w:rsid w:val="000869DF"/>
    <w:rsid w:val="00086A32"/>
    <w:rsid w:val="00086AB0"/>
    <w:rsid w:val="00086D58"/>
    <w:rsid w:val="00086DAF"/>
    <w:rsid w:val="00087153"/>
    <w:rsid w:val="000873AA"/>
    <w:rsid w:val="00087A79"/>
    <w:rsid w:val="00087B39"/>
    <w:rsid w:val="00087B80"/>
    <w:rsid w:val="00087C02"/>
    <w:rsid w:val="00087F54"/>
    <w:rsid w:val="00087F72"/>
    <w:rsid w:val="00090051"/>
    <w:rsid w:val="00090396"/>
    <w:rsid w:val="000904CA"/>
    <w:rsid w:val="00090561"/>
    <w:rsid w:val="00090605"/>
    <w:rsid w:val="000908DB"/>
    <w:rsid w:val="00090E2F"/>
    <w:rsid w:val="00090F19"/>
    <w:rsid w:val="00090F9B"/>
    <w:rsid w:val="000912FF"/>
    <w:rsid w:val="00091587"/>
    <w:rsid w:val="00091623"/>
    <w:rsid w:val="0009173F"/>
    <w:rsid w:val="00091CFB"/>
    <w:rsid w:val="0009202B"/>
    <w:rsid w:val="00092044"/>
    <w:rsid w:val="0009238E"/>
    <w:rsid w:val="000923AB"/>
    <w:rsid w:val="000925BC"/>
    <w:rsid w:val="000925F4"/>
    <w:rsid w:val="000927A8"/>
    <w:rsid w:val="0009298C"/>
    <w:rsid w:val="000929F0"/>
    <w:rsid w:val="00092C62"/>
    <w:rsid w:val="00092DCF"/>
    <w:rsid w:val="00092E3B"/>
    <w:rsid w:val="00092EDC"/>
    <w:rsid w:val="0009305F"/>
    <w:rsid w:val="00093717"/>
    <w:rsid w:val="000937CD"/>
    <w:rsid w:val="000938EB"/>
    <w:rsid w:val="00093A78"/>
    <w:rsid w:val="00093D09"/>
    <w:rsid w:val="00093D6D"/>
    <w:rsid w:val="00093E59"/>
    <w:rsid w:val="00093F27"/>
    <w:rsid w:val="00094113"/>
    <w:rsid w:val="0009478A"/>
    <w:rsid w:val="00094C03"/>
    <w:rsid w:val="00094C0B"/>
    <w:rsid w:val="000950EC"/>
    <w:rsid w:val="00095439"/>
    <w:rsid w:val="000954CC"/>
    <w:rsid w:val="00095549"/>
    <w:rsid w:val="000959AE"/>
    <w:rsid w:val="00095A01"/>
    <w:rsid w:val="00095B54"/>
    <w:rsid w:val="00095B5B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8BB"/>
    <w:rsid w:val="00096935"/>
    <w:rsid w:val="0009694C"/>
    <w:rsid w:val="00096F77"/>
    <w:rsid w:val="0009717A"/>
    <w:rsid w:val="000973A3"/>
    <w:rsid w:val="0009744D"/>
    <w:rsid w:val="00097688"/>
    <w:rsid w:val="0009777D"/>
    <w:rsid w:val="00097780"/>
    <w:rsid w:val="00097791"/>
    <w:rsid w:val="0009779B"/>
    <w:rsid w:val="00097816"/>
    <w:rsid w:val="00097B5C"/>
    <w:rsid w:val="00097BE0"/>
    <w:rsid w:val="00097C87"/>
    <w:rsid w:val="00097E15"/>
    <w:rsid w:val="000A00A2"/>
    <w:rsid w:val="000A0333"/>
    <w:rsid w:val="000A042B"/>
    <w:rsid w:val="000A047E"/>
    <w:rsid w:val="000A04A8"/>
    <w:rsid w:val="000A0869"/>
    <w:rsid w:val="000A0884"/>
    <w:rsid w:val="000A0AC4"/>
    <w:rsid w:val="000A0DAC"/>
    <w:rsid w:val="000A129E"/>
    <w:rsid w:val="000A1348"/>
    <w:rsid w:val="000A13BE"/>
    <w:rsid w:val="000A1538"/>
    <w:rsid w:val="000A1565"/>
    <w:rsid w:val="000A16FB"/>
    <w:rsid w:val="000A1AA0"/>
    <w:rsid w:val="000A1D9B"/>
    <w:rsid w:val="000A1E35"/>
    <w:rsid w:val="000A2137"/>
    <w:rsid w:val="000A21C0"/>
    <w:rsid w:val="000A23A1"/>
    <w:rsid w:val="000A2456"/>
    <w:rsid w:val="000A2555"/>
    <w:rsid w:val="000A2A88"/>
    <w:rsid w:val="000A2EE1"/>
    <w:rsid w:val="000A2F81"/>
    <w:rsid w:val="000A2FD3"/>
    <w:rsid w:val="000A2FF0"/>
    <w:rsid w:val="000A31C0"/>
    <w:rsid w:val="000A3824"/>
    <w:rsid w:val="000A3A4B"/>
    <w:rsid w:val="000A3C52"/>
    <w:rsid w:val="000A3CFE"/>
    <w:rsid w:val="000A3E5D"/>
    <w:rsid w:val="000A3F77"/>
    <w:rsid w:val="000A3FC0"/>
    <w:rsid w:val="000A3FE4"/>
    <w:rsid w:val="000A3FFD"/>
    <w:rsid w:val="000A4088"/>
    <w:rsid w:val="000A42E1"/>
    <w:rsid w:val="000A43D0"/>
    <w:rsid w:val="000A44AA"/>
    <w:rsid w:val="000A46C1"/>
    <w:rsid w:val="000A4872"/>
    <w:rsid w:val="000A4B06"/>
    <w:rsid w:val="000A4CD5"/>
    <w:rsid w:val="000A4CDF"/>
    <w:rsid w:val="000A4E1A"/>
    <w:rsid w:val="000A5143"/>
    <w:rsid w:val="000A5291"/>
    <w:rsid w:val="000A5328"/>
    <w:rsid w:val="000A5402"/>
    <w:rsid w:val="000A55E2"/>
    <w:rsid w:val="000A5658"/>
    <w:rsid w:val="000A5660"/>
    <w:rsid w:val="000A5664"/>
    <w:rsid w:val="000A57D3"/>
    <w:rsid w:val="000A5951"/>
    <w:rsid w:val="000A5966"/>
    <w:rsid w:val="000A5974"/>
    <w:rsid w:val="000A5C93"/>
    <w:rsid w:val="000A5D07"/>
    <w:rsid w:val="000A606C"/>
    <w:rsid w:val="000A6147"/>
    <w:rsid w:val="000A6151"/>
    <w:rsid w:val="000A61FB"/>
    <w:rsid w:val="000A6341"/>
    <w:rsid w:val="000A64C5"/>
    <w:rsid w:val="000A6508"/>
    <w:rsid w:val="000A6530"/>
    <w:rsid w:val="000A688B"/>
    <w:rsid w:val="000A6957"/>
    <w:rsid w:val="000A6EE1"/>
    <w:rsid w:val="000A6F44"/>
    <w:rsid w:val="000A72ED"/>
    <w:rsid w:val="000A7302"/>
    <w:rsid w:val="000A77A5"/>
    <w:rsid w:val="000A77B4"/>
    <w:rsid w:val="000A782C"/>
    <w:rsid w:val="000A78D8"/>
    <w:rsid w:val="000A7B01"/>
    <w:rsid w:val="000A7CA0"/>
    <w:rsid w:val="000A7FA4"/>
    <w:rsid w:val="000B0084"/>
    <w:rsid w:val="000B03AA"/>
    <w:rsid w:val="000B05A8"/>
    <w:rsid w:val="000B0671"/>
    <w:rsid w:val="000B06DD"/>
    <w:rsid w:val="000B0760"/>
    <w:rsid w:val="000B07F2"/>
    <w:rsid w:val="000B09CD"/>
    <w:rsid w:val="000B0FFF"/>
    <w:rsid w:val="000B1096"/>
    <w:rsid w:val="000B18BF"/>
    <w:rsid w:val="000B18E2"/>
    <w:rsid w:val="000B1A97"/>
    <w:rsid w:val="000B1B0A"/>
    <w:rsid w:val="000B1BD9"/>
    <w:rsid w:val="000B1BE4"/>
    <w:rsid w:val="000B1CC7"/>
    <w:rsid w:val="000B1DD9"/>
    <w:rsid w:val="000B22ED"/>
    <w:rsid w:val="000B246E"/>
    <w:rsid w:val="000B2750"/>
    <w:rsid w:val="000B2801"/>
    <w:rsid w:val="000B2A3B"/>
    <w:rsid w:val="000B2AE2"/>
    <w:rsid w:val="000B2BA5"/>
    <w:rsid w:val="000B301E"/>
    <w:rsid w:val="000B307C"/>
    <w:rsid w:val="000B34CB"/>
    <w:rsid w:val="000B371E"/>
    <w:rsid w:val="000B3815"/>
    <w:rsid w:val="000B38BC"/>
    <w:rsid w:val="000B39CA"/>
    <w:rsid w:val="000B3AE2"/>
    <w:rsid w:val="000B3C85"/>
    <w:rsid w:val="000B4067"/>
    <w:rsid w:val="000B419C"/>
    <w:rsid w:val="000B4457"/>
    <w:rsid w:val="000B45B3"/>
    <w:rsid w:val="000B48BF"/>
    <w:rsid w:val="000B4B0E"/>
    <w:rsid w:val="000B4BDA"/>
    <w:rsid w:val="000B4C52"/>
    <w:rsid w:val="000B4D2B"/>
    <w:rsid w:val="000B4E53"/>
    <w:rsid w:val="000B507D"/>
    <w:rsid w:val="000B516E"/>
    <w:rsid w:val="000B529C"/>
    <w:rsid w:val="000B5604"/>
    <w:rsid w:val="000B595B"/>
    <w:rsid w:val="000B5AA0"/>
    <w:rsid w:val="000B5B1F"/>
    <w:rsid w:val="000B5B80"/>
    <w:rsid w:val="000B5CFE"/>
    <w:rsid w:val="000B6157"/>
    <w:rsid w:val="000B61E7"/>
    <w:rsid w:val="000B69C5"/>
    <w:rsid w:val="000B6AB7"/>
    <w:rsid w:val="000B6C8A"/>
    <w:rsid w:val="000B6CB0"/>
    <w:rsid w:val="000B6E9B"/>
    <w:rsid w:val="000B6FF4"/>
    <w:rsid w:val="000B7059"/>
    <w:rsid w:val="000B73F7"/>
    <w:rsid w:val="000B748D"/>
    <w:rsid w:val="000B7785"/>
    <w:rsid w:val="000B78B7"/>
    <w:rsid w:val="000B78C9"/>
    <w:rsid w:val="000B792B"/>
    <w:rsid w:val="000B7ADA"/>
    <w:rsid w:val="000B7CD4"/>
    <w:rsid w:val="000C01A3"/>
    <w:rsid w:val="000C02AE"/>
    <w:rsid w:val="000C0341"/>
    <w:rsid w:val="000C048F"/>
    <w:rsid w:val="000C0745"/>
    <w:rsid w:val="000C09C9"/>
    <w:rsid w:val="000C0C74"/>
    <w:rsid w:val="000C0E71"/>
    <w:rsid w:val="000C0F12"/>
    <w:rsid w:val="000C1301"/>
    <w:rsid w:val="000C1342"/>
    <w:rsid w:val="000C1593"/>
    <w:rsid w:val="000C17AD"/>
    <w:rsid w:val="000C17F0"/>
    <w:rsid w:val="000C1E17"/>
    <w:rsid w:val="000C204E"/>
    <w:rsid w:val="000C213B"/>
    <w:rsid w:val="000C21E7"/>
    <w:rsid w:val="000C255B"/>
    <w:rsid w:val="000C2766"/>
    <w:rsid w:val="000C2A87"/>
    <w:rsid w:val="000C2C30"/>
    <w:rsid w:val="000C3561"/>
    <w:rsid w:val="000C3AA2"/>
    <w:rsid w:val="000C3DAF"/>
    <w:rsid w:val="000C3DD7"/>
    <w:rsid w:val="000C3E3A"/>
    <w:rsid w:val="000C40D7"/>
    <w:rsid w:val="000C41F3"/>
    <w:rsid w:val="000C4323"/>
    <w:rsid w:val="000C448C"/>
    <w:rsid w:val="000C467E"/>
    <w:rsid w:val="000C495F"/>
    <w:rsid w:val="000C4F88"/>
    <w:rsid w:val="000C5197"/>
    <w:rsid w:val="000C55EB"/>
    <w:rsid w:val="000C5671"/>
    <w:rsid w:val="000C571E"/>
    <w:rsid w:val="000C5BAF"/>
    <w:rsid w:val="000C5D6D"/>
    <w:rsid w:val="000C617F"/>
    <w:rsid w:val="000C6322"/>
    <w:rsid w:val="000C6360"/>
    <w:rsid w:val="000C63D1"/>
    <w:rsid w:val="000C64B6"/>
    <w:rsid w:val="000C6662"/>
    <w:rsid w:val="000C66D9"/>
    <w:rsid w:val="000C69C7"/>
    <w:rsid w:val="000C6B12"/>
    <w:rsid w:val="000C6E9A"/>
    <w:rsid w:val="000C6FC3"/>
    <w:rsid w:val="000C70BD"/>
    <w:rsid w:val="000C7187"/>
    <w:rsid w:val="000C71D8"/>
    <w:rsid w:val="000C728A"/>
    <w:rsid w:val="000C74B5"/>
    <w:rsid w:val="000C78C3"/>
    <w:rsid w:val="000C7A26"/>
    <w:rsid w:val="000C7D06"/>
    <w:rsid w:val="000C7D28"/>
    <w:rsid w:val="000C7E64"/>
    <w:rsid w:val="000C7E9F"/>
    <w:rsid w:val="000C7EDE"/>
    <w:rsid w:val="000C7FB7"/>
    <w:rsid w:val="000D0139"/>
    <w:rsid w:val="000D0177"/>
    <w:rsid w:val="000D028B"/>
    <w:rsid w:val="000D03DF"/>
    <w:rsid w:val="000D0654"/>
    <w:rsid w:val="000D0CC9"/>
    <w:rsid w:val="000D0EEB"/>
    <w:rsid w:val="000D0FC4"/>
    <w:rsid w:val="000D10B1"/>
    <w:rsid w:val="000D10E5"/>
    <w:rsid w:val="000D1240"/>
    <w:rsid w:val="000D1522"/>
    <w:rsid w:val="000D152B"/>
    <w:rsid w:val="000D1659"/>
    <w:rsid w:val="000D17E5"/>
    <w:rsid w:val="000D1900"/>
    <w:rsid w:val="000D1A30"/>
    <w:rsid w:val="000D1AF5"/>
    <w:rsid w:val="000D1CB1"/>
    <w:rsid w:val="000D1CD0"/>
    <w:rsid w:val="000D2067"/>
    <w:rsid w:val="000D2195"/>
    <w:rsid w:val="000D2299"/>
    <w:rsid w:val="000D2308"/>
    <w:rsid w:val="000D23E6"/>
    <w:rsid w:val="000D242D"/>
    <w:rsid w:val="000D2552"/>
    <w:rsid w:val="000D2624"/>
    <w:rsid w:val="000D2753"/>
    <w:rsid w:val="000D278D"/>
    <w:rsid w:val="000D286D"/>
    <w:rsid w:val="000D296F"/>
    <w:rsid w:val="000D2973"/>
    <w:rsid w:val="000D29D8"/>
    <w:rsid w:val="000D2C3B"/>
    <w:rsid w:val="000D2CD3"/>
    <w:rsid w:val="000D2E2C"/>
    <w:rsid w:val="000D2E78"/>
    <w:rsid w:val="000D3174"/>
    <w:rsid w:val="000D3374"/>
    <w:rsid w:val="000D33D8"/>
    <w:rsid w:val="000D3A6E"/>
    <w:rsid w:val="000D3B21"/>
    <w:rsid w:val="000D3C7F"/>
    <w:rsid w:val="000D3D8F"/>
    <w:rsid w:val="000D40E2"/>
    <w:rsid w:val="000D44A5"/>
    <w:rsid w:val="000D4695"/>
    <w:rsid w:val="000D486A"/>
    <w:rsid w:val="000D4BD1"/>
    <w:rsid w:val="000D4CBB"/>
    <w:rsid w:val="000D4F25"/>
    <w:rsid w:val="000D4FC5"/>
    <w:rsid w:val="000D500C"/>
    <w:rsid w:val="000D5140"/>
    <w:rsid w:val="000D53CC"/>
    <w:rsid w:val="000D53D2"/>
    <w:rsid w:val="000D544E"/>
    <w:rsid w:val="000D5720"/>
    <w:rsid w:val="000D573F"/>
    <w:rsid w:val="000D57EF"/>
    <w:rsid w:val="000D59F5"/>
    <w:rsid w:val="000D5A50"/>
    <w:rsid w:val="000D5E91"/>
    <w:rsid w:val="000D5FAB"/>
    <w:rsid w:val="000D60A2"/>
    <w:rsid w:val="000D61AE"/>
    <w:rsid w:val="000D61D3"/>
    <w:rsid w:val="000D6601"/>
    <w:rsid w:val="000D66B1"/>
    <w:rsid w:val="000D674E"/>
    <w:rsid w:val="000D6EF9"/>
    <w:rsid w:val="000D7127"/>
    <w:rsid w:val="000D71F4"/>
    <w:rsid w:val="000D7348"/>
    <w:rsid w:val="000D7936"/>
    <w:rsid w:val="000D7943"/>
    <w:rsid w:val="000D7AD0"/>
    <w:rsid w:val="000D7B29"/>
    <w:rsid w:val="000D7C4E"/>
    <w:rsid w:val="000D7D7A"/>
    <w:rsid w:val="000E01C2"/>
    <w:rsid w:val="000E01E9"/>
    <w:rsid w:val="000E0206"/>
    <w:rsid w:val="000E0265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233"/>
    <w:rsid w:val="000E1795"/>
    <w:rsid w:val="000E17D6"/>
    <w:rsid w:val="000E1CBC"/>
    <w:rsid w:val="000E1CE3"/>
    <w:rsid w:val="000E1DDF"/>
    <w:rsid w:val="000E1E36"/>
    <w:rsid w:val="000E1E84"/>
    <w:rsid w:val="000E1F5F"/>
    <w:rsid w:val="000E1FA2"/>
    <w:rsid w:val="000E21FF"/>
    <w:rsid w:val="000E241D"/>
    <w:rsid w:val="000E2581"/>
    <w:rsid w:val="000E25AC"/>
    <w:rsid w:val="000E25CC"/>
    <w:rsid w:val="000E2962"/>
    <w:rsid w:val="000E3287"/>
    <w:rsid w:val="000E386D"/>
    <w:rsid w:val="000E3A28"/>
    <w:rsid w:val="000E3E80"/>
    <w:rsid w:val="000E3ECC"/>
    <w:rsid w:val="000E4035"/>
    <w:rsid w:val="000E40F1"/>
    <w:rsid w:val="000E4127"/>
    <w:rsid w:val="000E4293"/>
    <w:rsid w:val="000E439E"/>
    <w:rsid w:val="000E4709"/>
    <w:rsid w:val="000E4BA5"/>
    <w:rsid w:val="000E4BC2"/>
    <w:rsid w:val="000E4CD5"/>
    <w:rsid w:val="000E4EF3"/>
    <w:rsid w:val="000E4F52"/>
    <w:rsid w:val="000E4FB9"/>
    <w:rsid w:val="000E556F"/>
    <w:rsid w:val="000E59B9"/>
    <w:rsid w:val="000E5DB2"/>
    <w:rsid w:val="000E5F05"/>
    <w:rsid w:val="000E5F6B"/>
    <w:rsid w:val="000E5FA9"/>
    <w:rsid w:val="000E611D"/>
    <w:rsid w:val="000E62D7"/>
    <w:rsid w:val="000E645E"/>
    <w:rsid w:val="000E654C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64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DEE"/>
    <w:rsid w:val="000F0E37"/>
    <w:rsid w:val="000F13A8"/>
    <w:rsid w:val="000F19E7"/>
    <w:rsid w:val="000F19FE"/>
    <w:rsid w:val="000F1BED"/>
    <w:rsid w:val="000F1C4B"/>
    <w:rsid w:val="000F1D15"/>
    <w:rsid w:val="000F1E05"/>
    <w:rsid w:val="000F1E9A"/>
    <w:rsid w:val="000F1ED4"/>
    <w:rsid w:val="000F214D"/>
    <w:rsid w:val="000F221D"/>
    <w:rsid w:val="000F2346"/>
    <w:rsid w:val="000F23A4"/>
    <w:rsid w:val="000F23D2"/>
    <w:rsid w:val="000F247A"/>
    <w:rsid w:val="000F2505"/>
    <w:rsid w:val="000F2708"/>
    <w:rsid w:val="000F27AD"/>
    <w:rsid w:val="000F29DC"/>
    <w:rsid w:val="000F2A4E"/>
    <w:rsid w:val="000F2ADA"/>
    <w:rsid w:val="000F2B9B"/>
    <w:rsid w:val="000F2C8F"/>
    <w:rsid w:val="000F2CD4"/>
    <w:rsid w:val="000F2DA8"/>
    <w:rsid w:val="000F3169"/>
    <w:rsid w:val="000F31EF"/>
    <w:rsid w:val="000F32E2"/>
    <w:rsid w:val="000F33E7"/>
    <w:rsid w:val="000F37E0"/>
    <w:rsid w:val="000F3B2C"/>
    <w:rsid w:val="000F3D53"/>
    <w:rsid w:val="000F3F60"/>
    <w:rsid w:val="000F411F"/>
    <w:rsid w:val="000F4407"/>
    <w:rsid w:val="000F4EE3"/>
    <w:rsid w:val="000F4F01"/>
    <w:rsid w:val="000F5353"/>
    <w:rsid w:val="000F53C4"/>
    <w:rsid w:val="000F5910"/>
    <w:rsid w:val="000F5AC3"/>
    <w:rsid w:val="000F5B38"/>
    <w:rsid w:val="000F5BA4"/>
    <w:rsid w:val="000F5C9D"/>
    <w:rsid w:val="000F5F0E"/>
    <w:rsid w:val="000F6369"/>
    <w:rsid w:val="000F6568"/>
    <w:rsid w:val="000F65EB"/>
    <w:rsid w:val="000F6639"/>
    <w:rsid w:val="000F66F2"/>
    <w:rsid w:val="000F6822"/>
    <w:rsid w:val="000F691B"/>
    <w:rsid w:val="000F6941"/>
    <w:rsid w:val="000F69C3"/>
    <w:rsid w:val="000F733E"/>
    <w:rsid w:val="000F74ED"/>
    <w:rsid w:val="000F755F"/>
    <w:rsid w:val="000F7635"/>
    <w:rsid w:val="000F7874"/>
    <w:rsid w:val="000F79DE"/>
    <w:rsid w:val="000F7C1F"/>
    <w:rsid w:val="000F7C76"/>
    <w:rsid w:val="000F7CDD"/>
    <w:rsid w:val="000F7D27"/>
    <w:rsid w:val="000F7DF0"/>
    <w:rsid w:val="000F7E69"/>
    <w:rsid w:val="000F7F2D"/>
    <w:rsid w:val="000F7F60"/>
    <w:rsid w:val="00100265"/>
    <w:rsid w:val="00100459"/>
    <w:rsid w:val="001009C0"/>
    <w:rsid w:val="00100D3E"/>
    <w:rsid w:val="00100E40"/>
    <w:rsid w:val="00100FE9"/>
    <w:rsid w:val="00101666"/>
    <w:rsid w:val="0010172D"/>
    <w:rsid w:val="00101A13"/>
    <w:rsid w:val="00101AD9"/>
    <w:rsid w:val="00101C7F"/>
    <w:rsid w:val="00101D10"/>
    <w:rsid w:val="00101D80"/>
    <w:rsid w:val="001022BC"/>
    <w:rsid w:val="00102343"/>
    <w:rsid w:val="001023F7"/>
    <w:rsid w:val="00102623"/>
    <w:rsid w:val="00102734"/>
    <w:rsid w:val="00102763"/>
    <w:rsid w:val="001029B8"/>
    <w:rsid w:val="001029D9"/>
    <w:rsid w:val="00102CD1"/>
    <w:rsid w:val="00102D9B"/>
    <w:rsid w:val="00102E1C"/>
    <w:rsid w:val="00102F7A"/>
    <w:rsid w:val="00103041"/>
    <w:rsid w:val="00103397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E9"/>
    <w:rsid w:val="001040F1"/>
    <w:rsid w:val="00104354"/>
    <w:rsid w:val="0010467B"/>
    <w:rsid w:val="0010496B"/>
    <w:rsid w:val="00104A3F"/>
    <w:rsid w:val="00104A7A"/>
    <w:rsid w:val="00104AB5"/>
    <w:rsid w:val="00104CE7"/>
    <w:rsid w:val="0010515C"/>
    <w:rsid w:val="00105333"/>
    <w:rsid w:val="00105362"/>
    <w:rsid w:val="00105607"/>
    <w:rsid w:val="00105908"/>
    <w:rsid w:val="00105B9B"/>
    <w:rsid w:val="00105C2E"/>
    <w:rsid w:val="00105E34"/>
    <w:rsid w:val="00106738"/>
    <w:rsid w:val="0010683B"/>
    <w:rsid w:val="00106922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62"/>
    <w:rsid w:val="00110146"/>
    <w:rsid w:val="001101D8"/>
    <w:rsid w:val="00110948"/>
    <w:rsid w:val="00110AC1"/>
    <w:rsid w:val="00110FEC"/>
    <w:rsid w:val="001110B9"/>
    <w:rsid w:val="0011163A"/>
    <w:rsid w:val="00111AFB"/>
    <w:rsid w:val="00111D31"/>
    <w:rsid w:val="001120EE"/>
    <w:rsid w:val="00112126"/>
    <w:rsid w:val="001122CE"/>
    <w:rsid w:val="0011245F"/>
    <w:rsid w:val="001127F4"/>
    <w:rsid w:val="00112820"/>
    <w:rsid w:val="00112910"/>
    <w:rsid w:val="00112B6E"/>
    <w:rsid w:val="00112B8E"/>
    <w:rsid w:val="00112BD4"/>
    <w:rsid w:val="00112C18"/>
    <w:rsid w:val="00112DE5"/>
    <w:rsid w:val="00112E2B"/>
    <w:rsid w:val="001130F3"/>
    <w:rsid w:val="0011331E"/>
    <w:rsid w:val="0011336F"/>
    <w:rsid w:val="001135A6"/>
    <w:rsid w:val="00113BC3"/>
    <w:rsid w:val="00113BF6"/>
    <w:rsid w:val="00114283"/>
    <w:rsid w:val="001143C9"/>
    <w:rsid w:val="001143FD"/>
    <w:rsid w:val="001144DA"/>
    <w:rsid w:val="00114A70"/>
    <w:rsid w:val="00114C04"/>
    <w:rsid w:val="00114D64"/>
    <w:rsid w:val="0011518B"/>
    <w:rsid w:val="001153C0"/>
    <w:rsid w:val="0011544C"/>
    <w:rsid w:val="001155CD"/>
    <w:rsid w:val="001156CE"/>
    <w:rsid w:val="001159D3"/>
    <w:rsid w:val="00115F3F"/>
    <w:rsid w:val="00115FE0"/>
    <w:rsid w:val="00116027"/>
    <w:rsid w:val="00116642"/>
    <w:rsid w:val="0011669D"/>
    <w:rsid w:val="00116B61"/>
    <w:rsid w:val="00116B87"/>
    <w:rsid w:val="00116B92"/>
    <w:rsid w:val="00116F09"/>
    <w:rsid w:val="00117051"/>
    <w:rsid w:val="00117454"/>
    <w:rsid w:val="001174DF"/>
    <w:rsid w:val="00117596"/>
    <w:rsid w:val="001177C2"/>
    <w:rsid w:val="001179FB"/>
    <w:rsid w:val="00117AD3"/>
    <w:rsid w:val="00117B16"/>
    <w:rsid w:val="00117C7C"/>
    <w:rsid w:val="00117CB1"/>
    <w:rsid w:val="00117CC8"/>
    <w:rsid w:val="00117E15"/>
    <w:rsid w:val="00117E5A"/>
    <w:rsid w:val="0012018B"/>
    <w:rsid w:val="001204C7"/>
    <w:rsid w:val="0012053D"/>
    <w:rsid w:val="001206FF"/>
    <w:rsid w:val="00120B26"/>
    <w:rsid w:val="00120D34"/>
    <w:rsid w:val="00120FB9"/>
    <w:rsid w:val="0012142E"/>
    <w:rsid w:val="0012172B"/>
    <w:rsid w:val="00121AC4"/>
    <w:rsid w:val="00121D5B"/>
    <w:rsid w:val="001221C7"/>
    <w:rsid w:val="0012224A"/>
    <w:rsid w:val="001223A7"/>
    <w:rsid w:val="001227A4"/>
    <w:rsid w:val="0012284D"/>
    <w:rsid w:val="00122B8D"/>
    <w:rsid w:val="00122D24"/>
    <w:rsid w:val="00122E50"/>
    <w:rsid w:val="00122EB6"/>
    <w:rsid w:val="00122EF5"/>
    <w:rsid w:val="00122FD1"/>
    <w:rsid w:val="0012309B"/>
    <w:rsid w:val="00123148"/>
    <w:rsid w:val="001231F6"/>
    <w:rsid w:val="0012361E"/>
    <w:rsid w:val="00123D9E"/>
    <w:rsid w:val="00124345"/>
    <w:rsid w:val="00124365"/>
    <w:rsid w:val="001243D4"/>
    <w:rsid w:val="00124580"/>
    <w:rsid w:val="001245DA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4F5"/>
    <w:rsid w:val="001265A5"/>
    <w:rsid w:val="00126626"/>
    <w:rsid w:val="00126679"/>
    <w:rsid w:val="001266EA"/>
    <w:rsid w:val="00126846"/>
    <w:rsid w:val="00126E1C"/>
    <w:rsid w:val="00126EEE"/>
    <w:rsid w:val="00126F67"/>
    <w:rsid w:val="00126F9D"/>
    <w:rsid w:val="001270C9"/>
    <w:rsid w:val="00127635"/>
    <w:rsid w:val="001277D8"/>
    <w:rsid w:val="00127969"/>
    <w:rsid w:val="001279F6"/>
    <w:rsid w:val="00127C53"/>
    <w:rsid w:val="00127E32"/>
    <w:rsid w:val="00127E9E"/>
    <w:rsid w:val="00127EA4"/>
    <w:rsid w:val="001301B4"/>
    <w:rsid w:val="001305C0"/>
    <w:rsid w:val="001305CB"/>
    <w:rsid w:val="0013092D"/>
    <w:rsid w:val="00130A4F"/>
    <w:rsid w:val="00130BBD"/>
    <w:rsid w:val="00130E05"/>
    <w:rsid w:val="001311DB"/>
    <w:rsid w:val="0013137D"/>
    <w:rsid w:val="001313E3"/>
    <w:rsid w:val="0013150A"/>
    <w:rsid w:val="0013150E"/>
    <w:rsid w:val="0013165A"/>
    <w:rsid w:val="001319BD"/>
    <w:rsid w:val="00131A36"/>
    <w:rsid w:val="00131AFA"/>
    <w:rsid w:val="00131C65"/>
    <w:rsid w:val="00131F3A"/>
    <w:rsid w:val="0013222C"/>
    <w:rsid w:val="00132259"/>
    <w:rsid w:val="0013225E"/>
    <w:rsid w:val="00132526"/>
    <w:rsid w:val="0013254F"/>
    <w:rsid w:val="0013261D"/>
    <w:rsid w:val="00132832"/>
    <w:rsid w:val="00132ACC"/>
    <w:rsid w:val="00132DB8"/>
    <w:rsid w:val="00132F94"/>
    <w:rsid w:val="00133061"/>
    <w:rsid w:val="00133087"/>
    <w:rsid w:val="00133476"/>
    <w:rsid w:val="001334B5"/>
    <w:rsid w:val="001334BB"/>
    <w:rsid w:val="00133634"/>
    <w:rsid w:val="001336A0"/>
    <w:rsid w:val="00133707"/>
    <w:rsid w:val="00133731"/>
    <w:rsid w:val="001338E5"/>
    <w:rsid w:val="00133B62"/>
    <w:rsid w:val="00133FF7"/>
    <w:rsid w:val="001340F5"/>
    <w:rsid w:val="0013456E"/>
    <w:rsid w:val="001348F0"/>
    <w:rsid w:val="00134A45"/>
    <w:rsid w:val="00134C0C"/>
    <w:rsid w:val="00134C45"/>
    <w:rsid w:val="00134D05"/>
    <w:rsid w:val="00134D81"/>
    <w:rsid w:val="00134E29"/>
    <w:rsid w:val="001352E5"/>
    <w:rsid w:val="00135876"/>
    <w:rsid w:val="00135A5D"/>
    <w:rsid w:val="00135ACB"/>
    <w:rsid w:val="00135D7F"/>
    <w:rsid w:val="00135E26"/>
    <w:rsid w:val="00135F3E"/>
    <w:rsid w:val="00136109"/>
    <w:rsid w:val="00136224"/>
    <w:rsid w:val="001362DE"/>
    <w:rsid w:val="001365A4"/>
    <w:rsid w:val="0013664B"/>
    <w:rsid w:val="001366F4"/>
    <w:rsid w:val="0013699C"/>
    <w:rsid w:val="00136A19"/>
    <w:rsid w:val="00136A2E"/>
    <w:rsid w:val="00136E08"/>
    <w:rsid w:val="00136EB7"/>
    <w:rsid w:val="00137022"/>
    <w:rsid w:val="001371EB"/>
    <w:rsid w:val="001374FF"/>
    <w:rsid w:val="001375D4"/>
    <w:rsid w:val="00137684"/>
    <w:rsid w:val="001377DF"/>
    <w:rsid w:val="00137865"/>
    <w:rsid w:val="00140354"/>
    <w:rsid w:val="001406AC"/>
    <w:rsid w:val="001407B0"/>
    <w:rsid w:val="001408C5"/>
    <w:rsid w:val="001409A3"/>
    <w:rsid w:val="00140A24"/>
    <w:rsid w:val="00140C3E"/>
    <w:rsid w:val="0014111F"/>
    <w:rsid w:val="001411DC"/>
    <w:rsid w:val="00141202"/>
    <w:rsid w:val="001413B0"/>
    <w:rsid w:val="00141494"/>
    <w:rsid w:val="001415DD"/>
    <w:rsid w:val="001416DB"/>
    <w:rsid w:val="00141B89"/>
    <w:rsid w:val="00141CEF"/>
    <w:rsid w:val="00141D69"/>
    <w:rsid w:val="00141E18"/>
    <w:rsid w:val="00142041"/>
    <w:rsid w:val="00142373"/>
    <w:rsid w:val="001424F5"/>
    <w:rsid w:val="00142863"/>
    <w:rsid w:val="00142868"/>
    <w:rsid w:val="001428B7"/>
    <w:rsid w:val="00142AC6"/>
    <w:rsid w:val="00142ACA"/>
    <w:rsid w:val="00142B03"/>
    <w:rsid w:val="00142E2E"/>
    <w:rsid w:val="00143089"/>
    <w:rsid w:val="001430B7"/>
    <w:rsid w:val="001433ED"/>
    <w:rsid w:val="00143570"/>
    <w:rsid w:val="00143DA4"/>
    <w:rsid w:val="001443E7"/>
    <w:rsid w:val="00144821"/>
    <w:rsid w:val="0014484D"/>
    <w:rsid w:val="001449CC"/>
    <w:rsid w:val="00144AB7"/>
    <w:rsid w:val="00144C86"/>
    <w:rsid w:val="00144D38"/>
    <w:rsid w:val="00145380"/>
    <w:rsid w:val="0014542C"/>
    <w:rsid w:val="0014573D"/>
    <w:rsid w:val="00145D09"/>
    <w:rsid w:val="00145D26"/>
    <w:rsid w:val="00145E23"/>
    <w:rsid w:val="00145F17"/>
    <w:rsid w:val="0014605C"/>
    <w:rsid w:val="00146090"/>
    <w:rsid w:val="00146119"/>
    <w:rsid w:val="0014624C"/>
    <w:rsid w:val="0014637C"/>
    <w:rsid w:val="00146B18"/>
    <w:rsid w:val="00146BF6"/>
    <w:rsid w:val="00146C34"/>
    <w:rsid w:val="001470AD"/>
    <w:rsid w:val="0014710A"/>
    <w:rsid w:val="00147309"/>
    <w:rsid w:val="00147406"/>
    <w:rsid w:val="001476F0"/>
    <w:rsid w:val="00147985"/>
    <w:rsid w:val="00147B9B"/>
    <w:rsid w:val="00147FC7"/>
    <w:rsid w:val="00147FE6"/>
    <w:rsid w:val="00150199"/>
    <w:rsid w:val="00150617"/>
    <w:rsid w:val="00150942"/>
    <w:rsid w:val="00150A4A"/>
    <w:rsid w:val="00150B95"/>
    <w:rsid w:val="00150F6B"/>
    <w:rsid w:val="00151049"/>
    <w:rsid w:val="00151094"/>
    <w:rsid w:val="001511FC"/>
    <w:rsid w:val="0015179F"/>
    <w:rsid w:val="00151D5F"/>
    <w:rsid w:val="001520FF"/>
    <w:rsid w:val="00152234"/>
    <w:rsid w:val="00152278"/>
    <w:rsid w:val="001523FE"/>
    <w:rsid w:val="0015245A"/>
    <w:rsid w:val="00152620"/>
    <w:rsid w:val="001527B6"/>
    <w:rsid w:val="0015287C"/>
    <w:rsid w:val="00152E06"/>
    <w:rsid w:val="00152F0A"/>
    <w:rsid w:val="00153611"/>
    <w:rsid w:val="00153640"/>
    <w:rsid w:val="00153744"/>
    <w:rsid w:val="00153994"/>
    <w:rsid w:val="00153A37"/>
    <w:rsid w:val="00153AA5"/>
    <w:rsid w:val="00153F8A"/>
    <w:rsid w:val="00153FB8"/>
    <w:rsid w:val="00154317"/>
    <w:rsid w:val="00154355"/>
    <w:rsid w:val="0015446E"/>
    <w:rsid w:val="001549AD"/>
    <w:rsid w:val="00154D2F"/>
    <w:rsid w:val="00154EF7"/>
    <w:rsid w:val="0015520C"/>
    <w:rsid w:val="00155940"/>
    <w:rsid w:val="00155BEB"/>
    <w:rsid w:val="00155E46"/>
    <w:rsid w:val="001569BE"/>
    <w:rsid w:val="001569C4"/>
    <w:rsid w:val="00156E17"/>
    <w:rsid w:val="001570EF"/>
    <w:rsid w:val="001575CF"/>
    <w:rsid w:val="0015763A"/>
    <w:rsid w:val="00157656"/>
    <w:rsid w:val="0015788A"/>
    <w:rsid w:val="001578CE"/>
    <w:rsid w:val="00157A51"/>
    <w:rsid w:val="00157F78"/>
    <w:rsid w:val="00157FE0"/>
    <w:rsid w:val="001600D3"/>
    <w:rsid w:val="001601C0"/>
    <w:rsid w:val="001602DF"/>
    <w:rsid w:val="0016062C"/>
    <w:rsid w:val="0016065F"/>
    <w:rsid w:val="00160A5F"/>
    <w:rsid w:val="00160C95"/>
    <w:rsid w:val="00160CA9"/>
    <w:rsid w:val="00160F9D"/>
    <w:rsid w:val="00160FD4"/>
    <w:rsid w:val="00161215"/>
    <w:rsid w:val="0016148D"/>
    <w:rsid w:val="001614A5"/>
    <w:rsid w:val="001614A8"/>
    <w:rsid w:val="00161AC1"/>
    <w:rsid w:val="00161B6C"/>
    <w:rsid w:val="00161D37"/>
    <w:rsid w:val="00161EBA"/>
    <w:rsid w:val="00161F9B"/>
    <w:rsid w:val="00162003"/>
    <w:rsid w:val="00162375"/>
    <w:rsid w:val="0016253B"/>
    <w:rsid w:val="00162628"/>
    <w:rsid w:val="001626AB"/>
    <w:rsid w:val="001628A2"/>
    <w:rsid w:val="00162ADE"/>
    <w:rsid w:val="00162E1D"/>
    <w:rsid w:val="00162F4E"/>
    <w:rsid w:val="00162FBE"/>
    <w:rsid w:val="001631FB"/>
    <w:rsid w:val="00163207"/>
    <w:rsid w:val="001633BA"/>
    <w:rsid w:val="00163698"/>
    <w:rsid w:val="0016373A"/>
    <w:rsid w:val="0016397A"/>
    <w:rsid w:val="001639DA"/>
    <w:rsid w:val="00163A9F"/>
    <w:rsid w:val="00163B62"/>
    <w:rsid w:val="00163D97"/>
    <w:rsid w:val="00163F98"/>
    <w:rsid w:val="0016441C"/>
    <w:rsid w:val="00164A2D"/>
    <w:rsid w:val="00164C2A"/>
    <w:rsid w:val="00164F77"/>
    <w:rsid w:val="00164FB6"/>
    <w:rsid w:val="0016525D"/>
    <w:rsid w:val="0016593C"/>
    <w:rsid w:val="00165E9F"/>
    <w:rsid w:val="00166300"/>
    <w:rsid w:val="001664F2"/>
    <w:rsid w:val="00166B17"/>
    <w:rsid w:val="0016716A"/>
    <w:rsid w:val="00167450"/>
    <w:rsid w:val="0016769D"/>
    <w:rsid w:val="001677E3"/>
    <w:rsid w:val="00167AAA"/>
    <w:rsid w:val="00167ADB"/>
    <w:rsid w:val="00167C40"/>
    <w:rsid w:val="00167D36"/>
    <w:rsid w:val="00167EC1"/>
    <w:rsid w:val="00167F50"/>
    <w:rsid w:val="00167F97"/>
    <w:rsid w:val="00170035"/>
    <w:rsid w:val="001701D1"/>
    <w:rsid w:val="001701EC"/>
    <w:rsid w:val="00170253"/>
    <w:rsid w:val="0017040E"/>
    <w:rsid w:val="00170512"/>
    <w:rsid w:val="0017054E"/>
    <w:rsid w:val="001706F4"/>
    <w:rsid w:val="001707FE"/>
    <w:rsid w:val="0017091D"/>
    <w:rsid w:val="00170A46"/>
    <w:rsid w:val="00170ACD"/>
    <w:rsid w:val="00170E41"/>
    <w:rsid w:val="001710B3"/>
    <w:rsid w:val="0017119D"/>
    <w:rsid w:val="001711C9"/>
    <w:rsid w:val="00171226"/>
    <w:rsid w:val="0017134C"/>
    <w:rsid w:val="00171468"/>
    <w:rsid w:val="00171ACC"/>
    <w:rsid w:val="00171C01"/>
    <w:rsid w:val="00171F97"/>
    <w:rsid w:val="001722BD"/>
    <w:rsid w:val="00172406"/>
    <w:rsid w:val="00172527"/>
    <w:rsid w:val="00172888"/>
    <w:rsid w:val="0017300E"/>
    <w:rsid w:val="001730B4"/>
    <w:rsid w:val="0017316C"/>
    <w:rsid w:val="00173212"/>
    <w:rsid w:val="0017325B"/>
    <w:rsid w:val="00173401"/>
    <w:rsid w:val="0017353E"/>
    <w:rsid w:val="0017367B"/>
    <w:rsid w:val="001736BE"/>
    <w:rsid w:val="00173C88"/>
    <w:rsid w:val="00173EA4"/>
    <w:rsid w:val="00173F96"/>
    <w:rsid w:val="0017412D"/>
    <w:rsid w:val="001744A7"/>
    <w:rsid w:val="0017472C"/>
    <w:rsid w:val="0017473D"/>
    <w:rsid w:val="00174978"/>
    <w:rsid w:val="00174B35"/>
    <w:rsid w:val="00174B9F"/>
    <w:rsid w:val="00174D26"/>
    <w:rsid w:val="00174DDE"/>
    <w:rsid w:val="00175033"/>
    <w:rsid w:val="0017509B"/>
    <w:rsid w:val="00175162"/>
    <w:rsid w:val="001751A4"/>
    <w:rsid w:val="0017539C"/>
    <w:rsid w:val="001753EF"/>
    <w:rsid w:val="001758C0"/>
    <w:rsid w:val="00175A2E"/>
    <w:rsid w:val="00175BE1"/>
    <w:rsid w:val="001760D5"/>
    <w:rsid w:val="00176292"/>
    <w:rsid w:val="0017637E"/>
    <w:rsid w:val="001763E8"/>
    <w:rsid w:val="00176406"/>
    <w:rsid w:val="00176688"/>
    <w:rsid w:val="0017701D"/>
    <w:rsid w:val="00177184"/>
    <w:rsid w:val="00177417"/>
    <w:rsid w:val="001776A7"/>
    <w:rsid w:val="0017775F"/>
    <w:rsid w:val="001777AC"/>
    <w:rsid w:val="00177991"/>
    <w:rsid w:val="00177C21"/>
    <w:rsid w:val="00177D84"/>
    <w:rsid w:val="00177DDF"/>
    <w:rsid w:val="00177E26"/>
    <w:rsid w:val="00177F59"/>
    <w:rsid w:val="0018029C"/>
    <w:rsid w:val="0018035A"/>
    <w:rsid w:val="0018055B"/>
    <w:rsid w:val="00180A67"/>
    <w:rsid w:val="00180AC1"/>
    <w:rsid w:val="00180B45"/>
    <w:rsid w:val="00180CC1"/>
    <w:rsid w:val="00180D1C"/>
    <w:rsid w:val="00180D7A"/>
    <w:rsid w:val="00180E27"/>
    <w:rsid w:val="00180EEE"/>
    <w:rsid w:val="00180F91"/>
    <w:rsid w:val="00181075"/>
    <w:rsid w:val="001810BA"/>
    <w:rsid w:val="0018132A"/>
    <w:rsid w:val="00181426"/>
    <w:rsid w:val="001815E0"/>
    <w:rsid w:val="00181708"/>
    <w:rsid w:val="0018174E"/>
    <w:rsid w:val="001817F9"/>
    <w:rsid w:val="00181A9A"/>
    <w:rsid w:val="00181BA4"/>
    <w:rsid w:val="00181CD9"/>
    <w:rsid w:val="00181D87"/>
    <w:rsid w:val="00181F8F"/>
    <w:rsid w:val="0018200F"/>
    <w:rsid w:val="00182113"/>
    <w:rsid w:val="00182142"/>
    <w:rsid w:val="001823DB"/>
    <w:rsid w:val="00182425"/>
    <w:rsid w:val="0018251E"/>
    <w:rsid w:val="0018264B"/>
    <w:rsid w:val="001826AE"/>
    <w:rsid w:val="0018271B"/>
    <w:rsid w:val="0018275E"/>
    <w:rsid w:val="001829BC"/>
    <w:rsid w:val="00182A5F"/>
    <w:rsid w:val="00182AE3"/>
    <w:rsid w:val="00182D1F"/>
    <w:rsid w:val="00182D46"/>
    <w:rsid w:val="00182D88"/>
    <w:rsid w:val="00182E2B"/>
    <w:rsid w:val="00182FA3"/>
    <w:rsid w:val="001831AD"/>
    <w:rsid w:val="00183272"/>
    <w:rsid w:val="001837CB"/>
    <w:rsid w:val="00183800"/>
    <w:rsid w:val="00183852"/>
    <w:rsid w:val="00183CF7"/>
    <w:rsid w:val="001841C9"/>
    <w:rsid w:val="001841E5"/>
    <w:rsid w:val="001841EB"/>
    <w:rsid w:val="00184567"/>
    <w:rsid w:val="00184679"/>
    <w:rsid w:val="0018489A"/>
    <w:rsid w:val="0018496F"/>
    <w:rsid w:val="001849E0"/>
    <w:rsid w:val="00184A5F"/>
    <w:rsid w:val="00184BAF"/>
    <w:rsid w:val="00184C15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20E"/>
    <w:rsid w:val="001864C8"/>
    <w:rsid w:val="00186796"/>
    <w:rsid w:val="0018695E"/>
    <w:rsid w:val="00186C34"/>
    <w:rsid w:val="00186C9F"/>
    <w:rsid w:val="00186CC4"/>
    <w:rsid w:val="00186CFA"/>
    <w:rsid w:val="00186E62"/>
    <w:rsid w:val="001870AC"/>
    <w:rsid w:val="001871E4"/>
    <w:rsid w:val="00187272"/>
    <w:rsid w:val="001872A9"/>
    <w:rsid w:val="00187358"/>
    <w:rsid w:val="001873E9"/>
    <w:rsid w:val="001874F3"/>
    <w:rsid w:val="0018752A"/>
    <w:rsid w:val="0018763E"/>
    <w:rsid w:val="001878C8"/>
    <w:rsid w:val="00187A1D"/>
    <w:rsid w:val="00187A8D"/>
    <w:rsid w:val="00187B1A"/>
    <w:rsid w:val="00187B9D"/>
    <w:rsid w:val="00187BF8"/>
    <w:rsid w:val="00187CB8"/>
    <w:rsid w:val="00187FC7"/>
    <w:rsid w:val="001902CB"/>
    <w:rsid w:val="00190346"/>
    <w:rsid w:val="0019034F"/>
    <w:rsid w:val="0019053B"/>
    <w:rsid w:val="00190622"/>
    <w:rsid w:val="0019092B"/>
    <w:rsid w:val="00190986"/>
    <w:rsid w:val="001909FD"/>
    <w:rsid w:val="00190BF4"/>
    <w:rsid w:val="00190C0B"/>
    <w:rsid w:val="00191184"/>
    <w:rsid w:val="0019130A"/>
    <w:rsid w:val="0019143A"/>
    <w:rsid w:val="001914D6"/>
    <w:rsid w:val="0019151F"/>
    <w:rsid w:val="00191610"/>
    <w:rsid w:val="00191A2A"/>
    <w:rsid w:val="00191CA4"/>
    <w:rsid w:val="00191E4E"/>
    <w:rsid w:val="00191F7A"/>
    <w:rsid w:val="00192058"/>
    <w:rsid w:val="00192108"/>
    <w:rsid w:val="00192370"/>
    <w:rsid w:val="00192573"/>
    <w:rsid w:val="00192588"/>
    <w:rsid w:val="00192611"/>
    <w:rsid w:val="00192669"/>
    <w:rsid w:val="001928B7"/>
    <w:rsid w:val="001929CF"/>
    <w:rsid w:val="00192D05"/>
    <w:rsid w:val="00193038"/>
    <w:rsid w:val="00193055"/>
    <w:rsid w:val="001934BB"/>
    <w:rsid w:val="00193698"/>
    <w:rsid w:val="001937F8"/>
    <w:rsid w:val="00193969"/>
    <w:rsid w:val="00193A2B"/>
    <w:rsid w:val="00193AD7"/>
    <w:rsid w:val="00193D42"/>
    <w:rsid w:val="00193F3E"/>
    <w:rsid w:val="00193FB8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CB"/>
    <w:rsid w:val="00194C7C"/>
    <w:rsid w:val="00194DB8"/>
    <w:rsid w:val="00194DC2"/>
    <w:rsid w:val="0019515B"/>
    <w:rsid w:val="001954FB"/>
    <w:rsid w:val="00195674"/>
    <w:rsid w:val="001956CE"/>
    <w:rsid w:val="00195768"/>
    <w:rsid w:val="0019594C"/>
    <w:rsid w:val="0019596F"/>
    <w:rsid w:val="00195C13"/>
    <w:rsid w:val="00195C7A"/>
    <w:rsid w:val="00195C95"/>
    <w:rsid w:val="00195CBE"/>
    <w:rsid w:val="00195EB5"/>
    <w:rsid w:val="00195F1F"/>
    <w:rsid w:val="001960C9"/>
    <w:rsid w:val="001966B3"/>
    <w:rsid w:val="001967C2"/>
    <w:rsid w:val="00196830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B32"/>
    <w:rsid w:val="00197F85"/>
    <w:rsid w:val="001A0442"/>
    <w:rsid w:val="001A0540"/>
    <w:rsid w:val="001A0600"/>
    <w:rsid w:val="001A069B"/>
    <w:rsid w:val="001A0752"/>
    <w:rsid w:val="001A09E9"/>
    <w:rsid w:val="001A0A4E"/>
    <w:rsid w:val="001A0D01"/>
    <w:rsid w:val="001A0D82"/>
    <w:rsid w:val="001A0DB6"/>
    <w:rsid w:val="001A0E84"/>
    <w:rsid w:val="001A12C4"/>
    <w:rsid w:val="001A137C"/>
    <w:rsid w:val="001A151E"/>
    <w:rsid w:val="001A177E"/>
    <w:rsid w:val="001A185A"/>
    <w:rsid w:val="001A1958"/>
    <w:rsid w:val="001A1B50"/>
    <w:rsid w:val="001A1B70"/>
    <w:rsid w:val="001A1F1B"/>
    <w:rsid w:val="001A215F"/>
    <w:rsid w:val="001A22F6"/>
    <w:rsid w:val="001A2447"/>
    <w:rsid w:val="001A24DA"/>
    <w:rsid w:val="001A24FB"/>
    <w:rsid w:val="001A2534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AEC"/>
    <w:rsid w:val="001A3EDE"/>
    <w:rsid w:val="001A3FC9"/>
    <w:rsid w:val="001A4025"/>
    <w:rsid w:val="001A4045"/>
    <w:rsid w:val="001A40B8"/>
    <w:rsid w:val="001A411A"/>
    <w:rsid w:val="001A42C7"/>
    <w:rsid w:val="001A442A"/>
    <w:rsid w:val="001A445E"/>
    <w:rsid w:val="001A45DB"/>
    <w:rsid w:val="001A4632"/>
    <w:rsid w:val="001A46F9"/>
    <w:rsid w:val="001A4A48"/>
    <w:rsid w:val="001A4C28"/>
    <w:rsid w:val="001A4F0C"/>
    <w:rsid w:val="001A5084"/>
    <w:rsid w:val="001A5149"/>
    <w:rsid w:val="001A5284"/>
    <w:rsid w:val="001A5879"/>
    <w:rsid w:val="001A5D64"/>
    <w:rsid w:val="001A5DCC"/>
    <w:rsid w:val="001A5EAF"/>
    <w:rsid w:val="001A5F18"/>
    <w:rsid w:val="001A608A"/>
    <w:rsid w:val="001A60CE"/>
    <w:rsid w:val="001A6386"/>
    <w:rsid w:val="001A66CD"/>
    <w:rsid w:val="001A673B"/>
    <w:rsid w:val="001A67BF"/>
    <w:rsid w:val="001A68CC"/>
    <w:rsid w:val="001A68E2"/>
    <w:rsid w:val="001A726A"/>
    <w:rsid w:val="001A731A"/>
    <w:rsid w:val="001A7401"/>
    <w:rsid w:val="001A7610"/>
    <w:rsid w:val="001A7B3D"/>
    <w:rsid w:val="001A7C00"/>
    <w:rsid w:val="001A7C76"/>
    <w:rsid w:val="001A7D66"/>
    <w:rsid w:val="001A7DF6"/>
    <w:rsid w:val="001B0005"/>
    <w:rsid w:val="001B05C6"/>
    <w:rsid w:val="001B066E"/>
    <w:rsid w:val="001B08D4"/>
    <w:rsid w:val="001B09F3"/>
    <w:rsid w:val="001B0B67"/>
    <w:rsid w:val="001B124D"/>
    <w:rsid w:val="001B1364"/>
    <w:rsid w:val="001B13EB"/>
    <w:rsid w:val="001B14C1"/>
    <w:rsid w:val="001B162E"/>
    <w:rsid w:val="001B1891"/>
    <w:rsid w:val="001B1AF4"/>
    <w:rsid w:val="001B1B7A"/>
    <w:rsid w:val="001B1C05"/>
    <w:rsid w:val="001B1DEC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228"/>
    <w:rsid w:val="001B394A"/>
    <w:rsid w:val="001B3A57"/>
    <w:rsid w:val="001B3CBE"/>
    <w:rsid w:val="001B3DAA"/>
    <w:rsid w:val="001B3DFC"/>
    <w:rsid w:val="001B3E1E"/>
    <w:rsid w:val="001B3FA5"/>
    <w:rsid w:val="001B410E"/>
    <w:rsid w:val="001B435D"/>
    <w:rsid w:val="001B4561"/>
    <w:rsid w:val="001B4BAF"/>
    <w:rsid w:val="001B4C3D"/>
    <w:rsid w:val="001B4CB8"/>
    <w:rsid w:val="001B4D6B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B6"/>
    <w:rsid w:val="001B59E3"/>
    <w:rsid w:val="001B5B21"/>
    <w:rsid w:val="001B5C27"/>
    <w:rsid w:val="001B60CE"/>
    <w:rsid w:val="001B6130"/>
    <w:rsid w:val="001B61F0"/>
    <w:rsid w:val="001B637A"/>
    <w:rsid w:val="001B64A9"/>
    <w:rsid w:val="001B6587"/>
    <w:rsid w:val="001B696F"/>
    <w:rsid w:val="001B6BA4"/>
    <w:rsid w:val="001B6E55"/>
    <w:rsid w:val="001B6F45"/>
    <w:rsid w:val="001B7078"/>
    <w:rsid w:val="001B72BA"/>
    <w:rsid w:val="001B7338"/>
    <w:rsid w:val="001B747A"/>
    <w:rsid w:val="001B747C"/>
    <w:rsid w:val="001B76FE"/>
    <w:rsid w:val="001B7AF6"/>
    <w:rsid w:val="001B7C5B"/>
    <w:rsid w:val="001B7CC8"/>
    <w:rsid w:val="001C03A4"/>
    <w:rsid w:val="001C0536"/>
    <w:rsid w:val="001C054F"/>
    <w:rsid w:val="001C0562"/>
    <w:rsid w:val="001C06E7"/>
    <w:rsid w:val="001C06F0"/>
    <w:rsid w:val="001C089E"/>
    <w:rsid w:val="001C0A20"/>
    <w:rsid w:val="001C0A8A"/>
    <w:rsid w:val="001C0B3B"/>
    <w:rsid w:val="001C0E92"/>
    <w:rsid w:val="001C10BE"/>
    <w:rsid w:val="001C1453"/>
    <w:rsid w:val="001C14DA"/>
    <w:rsid w:val="001C16DC"/>
    <w:rsid w:val="001C18E4"/>
    <w:rsid w:val="001C1A9E"/>
    <w:rsid w:val="001C1BB9"/>
    <w:rsid w:val="001C212A"/>
    <w:rsid w:val="001C2277"/>
    <w:rsid w:val="001C2366"/>
    <w:rsid w:val="001C2754"/>
    <w:rsid w:val="001C2AA3"/>
    <w:rsid w:val="001C2AEB"/>
    <w:rsid w:val="001C2DA2"/>
    <w:rsid w:val="001C2F19"/>
    <w:rsid w:val="001C3078"/>
    <w:rsid w:val="001C3973"/>
    <w:rsid w:val="001C3A4F"/>
    <w:rsid w:val="001C3ABC"/>
    <w:rsid w:val="001C3BF5"/>
    <w:rsid w:val="001C3D12"/>
    <w:rsid w:val="001C3E69"/>
    <w:rsid w:val="001C3F41"/>
    <w:rsid w:val="001C401F"/>
    <w:rsid w:val="001C404B"/>
    <w:rsid w:val="001C427D"/>
    <w:rsid w:val="001C440C"/>
    <w:rsid w:val="001C4B5D"/>
    <w:rsid w:val="001C4C7C"/>
    <w:rsid w:val="001C4D05"/>
    <w:rsid w:val="001C4E5B"/>
    <w:rsid w:val="001C4F6C"/>
    <w:rsid w:val="001C50F7"/>
    <w:rsid w:val="001C51F3"/>
    <w:rsid w:val="001C537E"/>
    <w:rsid w:val="001C5483"/>
    <w:rsid w:val="001C5788"/>
    <w:rsid w:val="001C59C5"/>
    <w:rsid w:val="001C5A90"/>
    <w:rsid w:val="001C5F01"/>
    <w:rsid w:val="001C60E5"/>
    <w:rsid w:val="001C6328"/>
    <w:rsid w:val="001C6461"/>
    <w:rsid w:val="001C6661"/>
    <w:rsid w:val="001C66D7"/>
    <w:rsid w:val="001C6883"/>
    <w:rsid w:val="001C6918"/>
    <w:rsid w:val="001C6A29"/>
    <w:rsid w:val="001C6B40"/>
    <w:rsid w:val="001C6F50"/>
    <w:rsid w:val="001C6FC4"/>
    <w:rsid w:val="001C70B7"/>
    <w:rsid w:val="001C70D3"/>
    <w:rsid w:val="001C7162"/>
    <w:rsid w:val="001C716E"/>
    <w:rsid w:val="001C7196"/>
    <w:rsid w:val="001C7285"/>
    <w:rsid w:val="001C73B4"/>
    <w:rsid w:val="001C775A"/>
    <w:rsid w:val="001C7787"/>
    <w:rsid w:val="001C783D"/>
    <w:rsid w:val="001C7975"/>
    <w:rsid w:val="001C7A4B"/>
    <w:rsid w:val="001C7E95"/>
    <w:rsid w:val="001C7F4B"/>
    <w:rsid w:val="001D00E5"/>
    <w:rsid w:val="001D01D6"/>
    <w:rsid w:val="001D0250"/>
    <w:rsid w:val="001D0268"/>
    <w:rsid w:val="001D0280"/>
    <w:rsid w:val="001D0430"/>
    <w:rsid w:val="001D07E5"/>
    <w:rsid w:val="001D0B3D"/>
    <w:rsid w:val="001D0F13"/>
    <w:rsid w:val="001D0F9F"/>
    <w:rsid w:val="001D12B1"/>
    <w:rsid w:val="001D154B"/>
    <w:rsid w:val="001D1A1B"/>
    <w:rsid w:val="001D1AA5"/>
    <w:rsid w:val="001D1AAF"/>
    <w:rsid w:val="001D1D98"/>
    <w:rsid w:val="001D1DEE"/>
    <w:rsid w:val="001D2055"/>
    <w:rsid w:val="001D217B"/>
    <w:rsid w:val="001D21FD"/>
    <w:rsid w:val="001D23C3"/>
    <w:rsid w:val="001D242D"/>
    <w:rsid w:val="001D25D6"/>
    <w:rsid w:val="001D2826"/>
    <w:rsid w:val="001D288F"/>
    <w:rsid w:val="001D2970"/>
    <w:rsid w:val="001D29A8"/>
    <w:rsid w:val="001D2A68"/>
    <w:rsid w:val="001D2E7B"/>
    <w:rsid w:val="001D2EBA"/>
    <w:rsid w:val="001D3533"/>
    <w:rsid w:val="001D3600"/>
    <w:rsid w:val="001D361A"/>
    <w:rsid w:val="001D36E6"/>
    <w:rsid w:val="001D3BCE"/>
    <w:rsid w:val="001D3BD7"/>
    <w:rsid w:val="001D3CB0"/>
    <w:rsid w:val="001D3CF3"/>
    <w:rsid w:val="001D3E30"/>
    <w:rsid w:val="001D3EFF"/>
    <w:rsid w:val="001D3F43"/>
    <w:rsid w:val="001D3FC8"/>
    <w:rsid w:val="001D40BE"/>
    <w:rsid w:val="001D4144"/>
    <w:rsid w:val="001D4176"/>
    <w:rsid w:val="001D4389"/>
    <w:rsid w:val="001D4791"/>
    <w:rsid w:val="001D4898"/>
    <w:rsid w:val="001D4AB3"/>
    <w:rsid w:val="001D4B80"/>
    <w:rsid w:val="001D4C2D"/>
    <w:rsid w:val="001D4D3C"/>
    <w:rsid w:val="001D4DDB"/>
    <w:rsid w:val="001D4E6E"/>
    <w:rsid w:val="001D4E8D"/>
    <w:rsid w:val="001D503C"/>
    <w:rsid w:val="001D5051"/>
    <w:rsid w:val="001D57DB"/>
    <w:rsid w:val="001D590E"/>
    <w:rsid w:val="001D5C1D"/>
    <w:rsid w:val="001D5D1C"/>
    <w:rsid w:val="001D5FA5"/>
    <w:rsid w:val="001D628F"/>
    <w:rsid w:val="001D6324"/>
    <w:rsid w:val="001D634F"/>
    <w:rsid w:val="001D644C"/>
    <w:rsid w:val="001D64E3"/>
    <w:rsid w:val="001D66FD"/>
    <w:rsid w:val="001D6818"/>
    <w:rsid w:val="001D6842"/>
    <w:rsid w:val="001D6879"/>
    <w:rsid w:val="001D6977"/>
    <w:rsid w:val="001D6A41"/>
    <w:rsid w:val="001D6BD0"/>
    <w:rsid w:val="001D6D43"/>
    <w:rsid w:val="001D6DA1"/>
    <w:rsid w:val="001D6F59"/>
    <w:rsid w:val="001D7090"/>
    <w:rsid w:val="001D7105"/>
    <w:rsid w:val="001D7527"/>
    <w:rsid w:val="001D76E9"/>
    <w:rsid w:val="001D78EB"/>
    <w:rsid w:val="001D7D6C"/>
    <w:rsid w:val="001D7D76"/>
    <w:rsid w:val="001E0038"/>
    <w:rsid w:val="001E0043"/>
    <w:rsid w:val="001E0132"/>
    <w:rsid w:val="001E0310"/>
    <w:rsid w:val="001E047B"/>
    <w:rsid w:val="001E0601"/>
    <w:rsid w:val="001E0D29"/>
    <w:rsid w:val="001E1018"/>
    <w:rsid w:val="001E10B2"/>
    <w:rsid w:val="001E1260"/>
    <w:rsid w:val="001E1360"/>
    <w:rsid w:val="001E13A6"/>
    <w:rsid w:val="001E140E"/>
    <w:rsid w:val="001E1530"/>
    <w:rsid w:val="001E15D1"/>
    <w:rsid w:val="001E185A"/>
    <w:rsid w:val="001E197F"/>
    <w:rsid w:val="001E1C3A"/>
    <w:rsid w:val="001E1E7E"/>
    <w:rsid w:val="001E1F87"/>
    <w:rsid w:val="001E209A"/>
    <w:rsid w:val="001E229D"/>
    <w:rsid w:val="001E2503"/>
    <w:rsid w:val="001E269E"/>
    <w:rsid w:val="001E2755"/>
    <w:rsid w:val="001E28F2"/>
    <w:rsid w:val="001E2B2A"/>
    <w:rsid w:val="001E2BDB"/>
    <w:rsid w:val="001E2C61"/>
    <w:rsid w:val="001E2EE3"/>
    <w:rsid w:val="001E2F35"/>
    <w:rsid w:val="001E2F60"/>
    <w:rsid w:val="001E2FA2"/>
    <w:rsid w:val="001E3163"/>
    <w:rsid w:val="001E334D"/>
    <w:rsid w:val="001E3375"/>
    <w:rsid w:val="001E33FB"/>
    <w:rsid w:val="001E364A"/>
    <w:rsid w:val="001E392A"/>
    <w:rsid w:val="001E3951"/>
    <w:rsid w:val="001E3D74"/>
    <w:rsid w:val="001E4050"/>
    <w:rsid w:val="001E42E1"/>
    <w:rsid w:val="001E4492"/>
    <w:rsid w:val="001E44C9"/>
    <w:rsid w:val="001E4564"/>
    <w:rsid w:val="001E45C1"/>
    <w:rsid w:val="001E4757"/>
    <w:rsid w:val="001E4B19"/>
    <w:rsid w:val="001E4B32"/>
    <w:rsid w:val="001E4D69"/>
    <w:rsid w:val="001E4DE4"/>
    <w:rsid w:val="001E4E95"/>
    <w:rsid w:val="001E4F6F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A2E"/>
    <w:rsid w:val="001E6314"/>
    <w:rsid w:val="001E64A3"/>
    <w:rsid w:val="001E65A9"/>
    <w:rsid w:val="001E65BE"/>
    <w:rsid w:val="001E6786"/>
    <w:rsid w:val="001E6885"/>
    <w:rsid w:val="001E69D2"/>
    <w:rsid w:val="001E6A6F"/>
    <w:rsid w:val="001E6AC8"/>
    <w:rsid w:val="001E6BB5"/>
    <w:rsid w:val="001E6D2C"/>
    <w:rsid w:val="001E6DD4"/>
    <w:rsid w:val="001E6E32"/>
    <w:rsid w:val="001E7189"/>
    <w:rsid w:val="001E7352"/>
    <w:rsid w:val="001E756E"/>
    <w:rsid w:val="001E77CC"/>
    <w:rsid w:val="001E7ACF"/>
    <w:rsid w:val="001E7D24"/>
    <w:rsid w:val="001E7E3A"/>
    <w:rsid w:val="001E7FE1"/>
    <w:rsid w:val="001F0021"/>
    <w:rsid w:val="001F00A5"/>
    <w:rsid w:val="001F02B0"/>
    <w:rsid w:val="001F03C6"/>
    <w:rsid w:val="001F04CC"/>
    <w:rsid w:val="001F05E9"/>
    <w:rsid w:val="001F076D"/>
    <w:rsid w:val="001F0833"/>
    <w:rsid w:val="001F0A7A"/>
    <w:rsid w:val="001F0BEE"/>
    <w:rsid w:val="001F0CDC"/>
    <w:rsid w:val="001F11D7"/>
    <w:rsid w:val="001F11F6"/>
    <w:rsid w:val="001F1243"/>
    <w:rsid w:val="001F13AE"/>
    <w:rsid w:val="001F141F"/>
    <w:rsid w:val="001F196D"/>
    <w:rsid w:val="001F1BFF"/>
    <w:rsid w:val="001F1EEE"/>
    <w:rsid w:val="001F208E"/>
    <w:rsid w:val="001F214E"/>
    <w:rsid w:val="001F21B7"/>
    <w:rsid w:val="001F2330"/>
    <w:rsid w:val="001F253B"/>
    <w:rsid w:val="001F2551"/>
    <w:rsid w:val="001F278D"/>
    <w:rsid w:val="001F29FE"/>
    <w:rsid w:val="001F2A85"/>
    <w:rsid w:val="001F304F"/>
    <w:rsid w:val="001F3180"/>
    <w:rsid w:val="001F3234"/>
    <w:rsid w:val="001F33FD"/>
    <w:rsid w:val="001F37CA"/>
    <w:rsid w:val="001F3833"/>
    <w:rsid w:val="001F38D7"/>
    <w:rsid w:val="001F38F0"/>
    <w:rsid w:val="001F3908"/>
    <w:rsid w:val="001F3912"/>
    <w:rsid w:val="001F3A8C"/>
    <w:rsid w:val="001F3B8E"/>
    <w:rsid w:val="001F3F75"/>
    <w:rsid w:val="001F40BC"/>
    <w:rsid w:val="001F40BF"/>
    <w:rsid w:val="001F4111"/>
    <w:rsid w:val="001F4343"/>
    <w:rsid w:val="001F4398"/>
    <w:rsid w:val="001F44E2"/>
    <w:rsid w:val="001F47B3"/>
    <w:rsid w:val="001F48A0"/>
    <w:rsid w:val="001F492E"/>
    <w:rsid w:val="001F4A15"/>
    <w:rsid w:val="001F4A66"/>
    <w:rsid w:val="001F4A9F"/>
    <w:rsid w:val="001F4CD5"/>
    <w:rsid w:val="001F4D84"/>
    <w:rsid w:val="001F4E16"/>
    <w:rsid w:val="001F4E1B"/>
    <w:rsid w:val="001F5082"/>
    <w:rsid w:val="001F5157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22"/>
    <w:rsid w:val="001F6293"/>
    <w:rsid w:val="001F629D"/>
    <w:rsid w:val="001F64A5"/>
    <w:rsid w:val="001F64E5"/>
    <w:rsid w:val="001F6594"/>
    <w:rsid w:val="001F6778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3A0"/>
    <w:rsid w:val="001F7572"/>
    <w:rsid w:val="001F79FC"/>
    <w:rsid w:val="001F7F58"/>
    <w:rsid w:val="002001E0"/>
    <w:rsid w:val="00200308"/>
    <w:rsid w:val="00200422"/>
    <w:rsid w:val="002004EA"/>
    <w:rsid w:val="00200584"/>
    <w:rsid w:val="00200595"/>
    <w:rsid w:val="002005AA"/>
    <w:rsid w:val="0020061F"/>
    <w:rsid w:val="00200779"/>
    <w:rsid w:val="0020095F"/>
    <w:rsid w:val="00200A1F"/>
    <w:rsid w:val="00200A4B"/>
    <w:rsid w:val="00200D64"/>
    <w:rsid w:val="00200DEB"/>
    <w:rsid w:val="00200DF2"/>
    <w:rsid w:val="00200EA6"/>
    <w:rsid w:val="00200EE9"/>
    <w:rsid w:val="00200FCC"/>
    <w:rsid w:val="002010A0"/>
    <w:rsid w:val="0020118A"/>
    <w:rsid w:val="002011A6"/>
    <w:rsid w:val="002013AD"/>
    <w:rsid w:val="00201608"/>
    <w:rsid w:val="00201662"/>
    <w:rsid w:val="002016E6"/>
    <w:rsid w:val="00201715"/>
    <w:rsid w:val="0020192D"/>
    <w:rsid w:val="00201949"/>
    <w:rsid w:val="00201A8F"/>
    <w:rsid w:val="00201C18"/>
    <w:rsid w:val="00201D31"/>
    <w:rsid w:val="00201EF3"/>
    <w:rsid w:val="00202008"/>
    <w:rsid w:val="002020BB"/>
    <w:rsid w:val="002020F1"/>
    <w:rsid w:val="002020F8"/>
    <w:rsid w:val="002022C0"/>
    <w:rsid w:val="0020240F"/>
    <w:rsid w:val="00202444"/>
    <w:rsid w:val="00202501"/>
    <w:rsid w:val="00202A0D"/>
    <w:rsid w:val="00202A16"/>
    <w:rsid w:val="00202DD2"/>
    <w:rsid w:val="00202F42"/>
    <w:rsid w:val="00203089"/>
    <w:rsid w:val="00203316"/>
    <w:rsid w:val="002033AF"/>
    <w:rsid w:val="002035F2"/>
    <w:rsid w:val="0020381C"/>
    <w:rsid w:val="00203846"/>
    <w:rsid w:val="00203946"/>
    <w:rsid w:val="00203A25"/>
    <w:rsid w:val="00203B2F"/>
    <w:rsid w:val="00203EA7"/>
    <w:rsid w:val="00204633"/>
    <w:rsid w:val="0020482C"/>
    <w:rsid w:val="002048E3"/>
    <w:rsid w:val="0020496D"/>
    <w:rsid w:val="00204C52"/>
    <w:rsid w:val="002050B2"/>
    <w:rsid w:val="00205139"/>
    <w:rsid w:val="00205201"/>
    <w:rsid w:val="00205305"/>
    <w:rsid w:val="0020534B"/>
    <w:rsid w:val="00205564"/>
    <w:rsid w:val="00205617"/>
    <w:rsid w:val="002056BE"/>
    <w:rsid w:val="002056C8"/>
    <w:rsid w:val="002058B0"/>
    <w:rsid w:val="00205ABF"/>
    <w:rsid w:val="00205B66"/>
    <w:rsid w:val="002061E8"/>
    <w:rsid w:val="002063D8"/>
    <w:rsid w:val="002064BA"/>
    <w:rsid w:val="002067D0"/>
    <w:rsid w:val="00206A0E"/>
    <w:rsid w:val="00206C62"/>
    <w:rsid w:val="00206D6A"/>
    <w:rsid w:val="00206FBF"/>
    <w:rsid w:val="00206FF4"/>
    <w:rsid w:val="0020753C"/>
    <w:rsid w:val="002078D3"/>
    <w:rsid w:val="00207E47"/>
    <w:rsid w:val="00210107"/>
    <w:rsid w:val="00210297"/>
    <w:rsid w:val="0021032C"/>
    <w:rsid w:val="002103CD"/>
    <w:rsid w:val="002106C3"/>
    <w:rsid w:val="00210798"/>
    <w:rsid w:val="00210838"/>
    <w:rsid w:val="00210AF8"/>
    <w:rsid w:val="00210C34"/>
    <w:rsid w:val="00210DD8"/>
    <w:rsid w:val="00210EFC"/>
    <w:rsid w:val="00211027"/>
    <w:rsid w:val="0021145F"/>
    <w:rsid w:val="002115BA"/>
    <w:rsid w:val="00211697"/>
    <w:rsid w:val="00211C30"/>
    <w:rsid w:val="00211D6B"/>
    <w:rsid w:val="00211FD0"/>
    <w:rsid w:val="00212218"/>
    <w:rsid w:val="0021239B"/>
    <w:rsid w:val="0021257F"/>
    <w:rsid w:val="00212837"/>
    <w:rsid w:val="002129A2"/>
    <w:rsid w:val="002129AC"/>
    <w:rsid w:val="00212A30"/>
    <w:rsid w:val="00212ABD"/>
    <w:rsid w:val="00212B9D"/>
    <w:rsid w:val="00212E47"/>
    <w:rsid w:val="00212E51"/>
    <w:rsid w:val="00212E67"/>
    <w:rsid w:val="00212FE1"/>
    <w:rsid w:val="002134A6"/>
    <w:rsid w:val="0021391A"/>
    <w:rsid w:val="002139A7"/>
    <w:rsid w:val="00213EAF"/>
    <w:rsid w:val="0021422F"/>
    <w:rsid w:val="002143CA"/>
    <w:rsid w:val="00214537"/>
    <w:rsid w:val="00214770"/>
    <w:rsid w:val="00214C14"/>
    <w:rsid w:val="00214DA4"/>
    <w:rsid w:val="00214ED4"/>
    <w:rsid w:val="00214F1A"/>
    <w:rsid w:val="00215006"/>
    <w:rsid w:val="0021501F"/>
    <w:rsid w:val="00215743"/>
    <w:rsid w:val="002158AD"/>
    <w:rsid w:val="00215963"/>
    <w:rsid w:val="00215BA0"/>
    <w:rsid w:val="00215C36"/>
    <w:rsid w:val="00215D5F"/>
    <w:rsid w:val="00215F18"/>
    <w:rsid w:val="002161D4"/>
    <w:rsid w:val="002164A1"/>
    <w:rsid w:val="0021654A"/>
    <w:rsid w:val="002165B0"/>
    <w:rsid w:val="0021666C"/>
    <w:rsid w:val="00216830"/>
    <w:rsid w:val="00216B62"/>
    <w:rsid w:val="00216D68"/>
    <w:rsid w:val="00216EBD"/>
    <w:rsid w:val="00216EE1"/>
    <w:rsid w:val="0021709E"/>
    <w:rsid w:val="00217208"/>
    <w:rsid w:val="002172FE"/>
    <w:rsid w:val="002173F8"/>
    <w:rsid w:val="00217ADA"/>
    <w:rsid w:val="00217BBE"/>
    <w:rsid w:val="00217BF3"/>
    <w:rsid w:val="00220016"/>
    <w:rsid w:val="00220B72"/>
    <w:rsid w:val="00221303"/>
    <w:rsid w:val="002213C4"/>
    <w:rsid w:val="00221629"/>
    <w:rsid w:val="002217B6"/>
    <w:rsid w:val="002217C8"/>
    <w:rsid w:val="00221B25"/>
    <w:rsid w:val="00221BE4"/>
    <w:rsid w:val="0022201B"/>
    <w:rsid w:val="0022209C"/>
    <w:rsid w:val="002222B0"/>
    <w:rsid w:val="00222415"/>
    <w:rsid w:val="002226DB"/>
    <w:rsid w:val="00222730"/>
    <w:rsid w:val="00222749"/>
    <w:rsid w:val="002227C4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BB6"/>
    <w:rsid w:val="00224331"/>
    <w:rsid w:val="0022433D"/>
    <w:rsid w:val="00224439"/>
    <w:rsid w:val="00224565"/>
    <w:rsid w:val="002245FF"/>
    <w:rsid w:val="00224673"/>
    <w:rsid w:val="002247CC"/>
    <w:rsid w:val="00224946"/>
    <w:rsid w:val="00224A05"/>
    <w:rsid w:val="00224C25"/>
    <w:rsid w:val="00225130"/>
    <w:rsid w:val="00225257"/>
    <w:rsid w:val="002252FF"/>
    <w:rsid w:val="00225405"/>
    <w:rsid w:val="0022570F"/>
    <w:rsid w:val="002257F0"/>
    <w:rsid w:val="00225824"/>
    <w:rsid w:val="00225A6B"/>
    <w:rsid w:val="00225C94"/>
    <w:rsid w:val="00225DEC"/>
    <w:rsid w:val="00226292"/>
    <w:rsid w:val="0022629E"/>
    <w:rsid w:val="002262FE"/>
    <w:rsid w:val="0022639D"/>
    <w:rsid w:val="00226451"/>
    <w:rsid w:val="0022695F"/>
    <w:rsid w:val="00226AD3"/>
    <w:rsid w:val="00226C43"/>
    <w:rsid w:val="00226D1C"/>
    <w:rsid w:val="00226F6B"/>
    <w:rsid w:val="00226FF7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CE1"/>
    <w:rsid w:val="00230D60"/>
    <w:rsid w:val="00230EB4"/>
    <w:rsid w:val="00230FAC"/>
    <w:rsid w:val="0023125E"/>
    <w:rsid w:val="00231420"/>
    <w:rsid w:val="002315C4"/>
    <w:rsid w:val="002316FE"/>
    <w:rsid w:val="00231708"/>
    <w:rsid w:val="002319F3"/>
    <w:rsid w:val="00231ED7"/>
    <w:rsid w:val="00231F36"/>
    <w:rsid w:val="00232345"/>
    <w:rsid w:val="00232770"/>
    <w:rsid w:val="00232845"/>
    <w:rsid w:val="0023289C"/>
    <w:rsid w:val="002328FE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74C"/>
    <w:rsid w:val="0023390D"/>
    <w:rsid w:val="0023393B"/>
    <w:rsid w:val="00233AC8"/>
    <w:rsid w:val="00233D33"/>
    <w:rsid w:val="00233DDE"/>
    <w:rsid w:val="002341CA"/>
    <w:rsid w:val="002344C5"/>
    <w:rsid w:val="002344CB"/>
    <w:rsid w:val="002345CB"/>
    <w:rsid w:val="002346D1"/>
    <w:rsid w:val="00234718"/>
    <w:rsid w:val="002348EB"/>
    <w:rsid w:val="00234AD1"/>
    <w:rsid w:val="00234B73"/>
    <w:rsid w:val="00234BB1"/>
    <w:rsid w:val="00234C03"/>
    <w:rsid w:val="00234F5F"/>
    <w:rsid w:val="002350E7"/>
    <w:rsid w:val="0023524E"/>
    <w:rsid w:val="002352F6"/>
    <w:rsid w:val="0023539C"/>
    <w:rsid w:val="002356B8"/>
    <w:rsid w:val="00235A31"/>
    <w:rsid w:val="00235DCF"/>
    <w:rsid w:val="00235ED3"/>
    <w:rsid w:val="00235FF5"/>
    <w:rsid w:val="00236008"/>
    <w:rsid w:val="002361C4"/>
    <w:rsid w:val="002363AD"/>
    <w:rsid w:val="002364CC"/>
    <w:rsid w:val="002365FB"/>
    <w:rsid w:val="002366EA"/>
    <w:rsid w:val="0023670A"/>
    <w:rsid w:val="0023671D"/>
    <w:rsid w:val="0023686C"/>
    <w:rsid w:val="00236A93"/>
    <w:rsid w:val="00236C37"/>
    <w:rsid w:val="00236D4E"/>
    <w:rsid w:val="00236FCB"/>
    <w:rsid w:val="00237028"/>
    <w:rsid w:val="002371C3"/>
    <w:rsid w:val="002372C4"/>
    <w:rsid w:val="00237481"/>
    <w:rsid w:val="00237741"/>
    <w:rsid w:val="00237762"/>
    <w:rsid w:val="00237A3E"/>
    <w:rsid w:val="00237A9E"/>
    <w:rsid w:val="00237DAA"/>
    <w:rsid w:val="00237ECE"/>
    <w:rsid w:val="00237F03"/>
    <w:rsid w:val="0024002A"/>
    <w:rsid w:val="0024006F"/>
    <w:rsid w:val="00240484"/>
    <w:rsid w:val="00240812"/>
    <w:rsid w:val="00240876"/>
    <w:rsid w:val="002409B1"/>
    <w:rsid w:val="00240C5E"/>
    <w:rsid w:val="002412B2"/>
    <w:rsid w:val="002412B9"/>
    <w:rsid w:val="0024145B"/>
    <w:rsid w:val="00241631"/>
    <w:rsid w:val="00241A6A"/>
    <w:rsid w:val="00241ACB"/>
    <w:rsid w:val="00241E0F"/>
    <w:rsid w:val="00241F60"/>
    <w:rsid w:val="0024276C"/>
    <w:rsid w:val="002427F1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976"/>
    <w:rsid w:val="00243B6B"/>
    <w:rsid w:val="00243F5C"/>
    <w:rsid w:val="00243FCA"/>
    <w:rsid w:val="00244088"/>
    <w:rsid w:val="0024436E"/>
    <w:rsid w:val="00244792"/>
    <w:rsid w:val="00244798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39"/>
    <w:rsid w:val="002457CB"/>
    <w:rsid w:val="002457E8"/>
    <w:rsid w:val="00245C47"/>
    <w:rsid w:val="00245F82"/>
    <w:rsid w:val="002460F4"/>
    <w:rsid w:val="002463C3"/>
    <w:rsid w:val="00246443"/>
    <w:rsid w:val="002466DF"/>
    <w:rsid w:val="00246923"/>
    <w:rsid w:val="0024697F"/>
    <w:rsid w:val="00246C76"/>
    <w:rsid w:val="00247134"/>
    <w:rsid w:val="002474B5"/>
    <w:rsid w:val="00247552"/>
    <w:rsid w:val="002476A7"/>
    <w:rsid w:val="002478ED"/>
    <w:rsid w:val="002479F1"/>
    <w:rsid w:val="00247A49"/>
    <w:rsid w:val="00247DF3"/>
    <w:rsid w:val="002500EE"/>
    <w:rsid w:val="0025033B"/>
    <w:rsid w:val="00250347"/>
    <w:rsid w:val="00250648"/>
    <w:rsid w:val="00250698"/>
    <w:rsid w:val="002507EF"/>
    <w:rsid w:val="00250B1D"/>
    <w:rsid w:val="00250B60"/>
    <w:rsid w:val="00250FB9"/>
    <w:rsid w:val="00251088"/>
    <w:rsid w:val="002512D2"/>
    <w:rsid w:val="002519C4"/>
    <w:rsid w:val="00251A32"/>
    <w:rsid w:val="00251AC9"/>
    <w:rsid w:val="00251CE9"/>
    <w:rsid w:val="00251D40"/>
    <w:rsid w:val="0025201F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A3C"/>
    <w:rsid w:val="00252CA0"/>
    <w:rsid w:val="00252DD8"/>
    <w:rsid w:val="00252E50"/>
    <w:rsid w:val="00252F36"/>
    <w:rsid w:val="00253361"/>
    <w:rsid w:val="00253396"/>
    <w:rsid w:val="002534AA"/>
    <w:rsid w:val="00253B6C"/>
    <w:rsid w:val="00254233"/>
    <w:rsid w:val="002545AB"/>
    <w:rsid w:val="002545B7"/>
    <w:rsid w:val="002545C1"/>
    <w:rsid w:val="002545F4"/>
    <w:rsid w:val="0025492A"/>
    <w:rsid w:val="00254D1E"/>
    <w:rsid w:val="00254D61"/>
    <w:rsid w:val="00254ECB"/>
    <w:rsid w:val="00255019"/>
    <w:rsid w:val="002550BD"/>
    <w:rsid w:val="00255112"/>
    <w:rsid w:val="00255492"/>
    <w:rsid w:val="00255E15"/>
    <w:rsid w:val="00255EA8"/>
    <w:rsid w:val="0025628D"/>
    <w:rsid w:val="002562DF"/>
    <w:rsid w:val="0025652A"/>
    <w:rsid w:val="002566CC"/>
    <w:rsid w:val="00256815"/>
    <w:rsid w:val="00256993"/>
    <w:rsid w:val="00256AEA"/>
    <w:rsid w:val="00256F21"/>
    <w:rsid w:val="00256FC1"/>
    <w:rsid w:val="00257052"/>
    <w:rsid w:val="002570FF"/>
    <w:rsid w:val="00257315"/>
    <w:rsid w:val="0025731B"/>
    <w:rsid w:val="0025767C"/>
    <w:rsid w:val="002576CE"/>
    <w:rsid w:val="00257CE5"/>
    <w:rsid w:val="00257D11"/>
    <w:rsid w:val="00257DE7"/>
    <w:rsid w:val="0026054D"/>
    <w:rsid w:val="00260693"/>
    <w:rsid w:val="002608A3"/>
    <w:rsid w:val="002608F4"/>
    <w:rsid w:val="00260A16"/>
    <w:rsid w:val="00260C95"/>
    <w:rsid w:val="00260D53"/>
    <w:rsid w:val="00260EF7"/>
    <w:rsid w:val="002610BA"/>
    <w:rsid w:val="002613B2"/>
    <w:rsid w:val="00261531"/>
    <w:rsid w:val="00261677"/>
    <w:rsid w:val="00261684"/>
    <w:rsid w:val="002617A6"/>
    <w:rsid w:val="00261852"/>
    <w:rsid w:val="00261977"/>
    <w:rsid w:val="00261981"/>
    <w:rsid w:val="00261993"/>
    <w:rsid w:val="00261AFF"/>
    <w:rsid w:val="00261B79"/>
    <w:rsid w:val="00261B7B"/>
    <w:rsid w:val="00261CD4"/>
    <w:rsid w:val="00261D1F"/>
    <w:rsid w:val="00261E0A"/>
    <w:rsid w:val="00261F14"/>
    <w:rsid w:val="0026202E"/>
    <w:rsid w:val="0026216E"/>
    <w:rsid w:val="002621D3"/>
    <w:rsid w:val="00262440"/>
    <w:rsid w:val="00262505"/>
    <w:rsid w:val="00262707"/>
    <w:rsid w:val="00262B06"/>
    <w:rsid w:val="00262B2D"/>
    <w:rsid w:val="00262C50"/>
    <w:rsid w:val="00262CC1"/>
    <w:rsid w:val="002630F6"/>
    <w:rsid w:val="0026320D"/>
    <w:rsid w:val="00263541"/>
    <w:rsid w:val="00263605"/>
    <w:rsid w:val="00263890"/>
    <w:rsid w:val="00263935"/>
    <w:rsid w:val="00263B0B"/>
    <w:rsid w:val="00263CAA"/>
    <w:rsid w:val="00263F1E"/>
    <w:rsid w:val="0026439D"/>
    <w:rsid w:val="0026481A"/>
    <w:rsid w:val="00264851"/>
    <w:rsid w:val="00264BFB"/>
    <w:rsid w:val="00264CCE"/>
    <w:rsid w:val="00264DFA"/>
    <w:rsid w:val="00264FCB"/>
    <w:rsid w:val="002651A7"/>
    <w:rsid w:val="002651B9"/>
    <w:rsid w:val="00265256"/>
    <w:rsid w:val="00265577"/>
    <w:rsid w:val="0026569F"/>
    <w:rsid w:val="002657C7"/>
    <w:rsid w:val="00265B5A"/>
    <w:rsid w:val="00265C1A"/>
    <w:rsid w:val="00265DD7"/>
    <w:rsid w:val="00265E93"/>
    <w:rsid w:val="00266371"/>
    <w:rsid w:val="002664C1"/>
    <w:rsid w:val="00266683"/>
    <w:rsid w:val="002666BB"/>
    <w:rsid w:val="002666C8"/>
    <w:rsid w:val="0026677D"/>
    <w:rsid w:val="002667B5"/>
    <w:rsid w:val="002668D6"/>
    <w:rsid w:val="002668E2"/>
    <w:rsid w:val="00266976"/>
    <w:rsid w:val="00266A83"/>
    <w:rsid w:val="00266C83"/>
    <w:rsid w:val="00266D75"/>
    <w:rsid w:val="00266F95"/>
    <w:rsid w:val="00267095"/>
    <w:rsid w:val="002672C0"/>
    <w:rsid w:val="0026739E"/>
    <w:rsid w:val="00267520"/>
    <w:rsid w:val="0026762E"/>
    <w:rsid w:val="0026771A"/>
    <w:rsid w:val="002679E9"/>
    <w:rsid w:val="00267A66"/>
    <w:rsid w:val="00267CDB"/>
    <w:rsid w:val="00267F53"/>
    <w:rsid w:val="00267F5F"/>
    <w:rsid w:val="00267FC9"/>
    <w:rsid w:val="00270103"/>
    <w:rsid w:val="0027010A"/>
    <w:rsid w:val="0027044B"/>
    <w:rsid w:val="00270466"/>
    <w:rsid w:val="00270619"/>
    <w:rsid w:val="0027082D"/>
    <w:rsid w:val="002708A6"/>
    <w:rsid w:val="00270972"/>
    <w:rsid w:val="00270D28"/>
    <w:rsid w:val="00271166"/>
    <w:rsid w:val="002711E6"/>
    <w:rsid w:val="0027124F"/>
    <w:rsid w:val="00271273"/>
    <w:rsid w:val="00271448"/>
    <w:rsid w:val="00271454"/>
    <w:rsid w:val="00271684"/>
    <w:rsid w:val="00271A67"/>
    <w:rsid w:val="00271BAF"/>
    <w:rsid w:val="00271BBF"/>
    <w:rsid w:val="00271BC5"/>
    <w:rsid w:val="00271F31"/>
    <w:rsid w:val="00271F5C"/>
    <w:rsid w:val="00271FF7"/>
    <w:rsid w:val="00271FFF"/>
    <w:rsid w:val="00272179"/>
    <w:rsid w:val="0027282F"/>
    <w:rsid w:val="002728A3"/>
    <w:rsid w:val="002728A4"/>
    <w:rsid w:val="002729A0"/>
    <w:rsid w:val="00272C3F"/>
    <w:rsid w:val="00272EA1"/>
    <w:rsid w:val="00273195"/>
    <w:rsid w:val="00273567"/>
    <w:rsid w:val="0027388D"/>
    <w:rsid w:val="002739B2"/>
    <w:rsid w:val="00273B43"/>
    <w:rsid w:val="00273D72"/>
    <w:rsid w:val="00273DAE"/>
    <w:rsid w:val="002745D8"/>
    <w:rsid w:val="00274688"/>
    <w:rsid w:val="002746C2"/>
    <w:rsid w:val="00274788"/>
    <w:rsid w:val="002748BC"/>
    <w:rsid w:val="00274918"/>
    <w:rsid w:val="00274919"/>
    <w:rsid w:val="00274B2F"/>
    <w:rsid w:val="00274BC5"/>
    <w:rsid w:val="00274C34"/>
    <w:rsid w:val="00274CFD"/>
    <w:rsid w:val="00274F7E"/>
    <w:rsid w:val="002755C7"/>
    <w:rsid w:val="00275B8B"/>
    <w:rsid w:val="00275C2F"/>
    <w:rsid w:val="00275C69"/>
    <w:rsid w:val="00275E1A"/>
    <w:rsid w:val="00275F91"/>
    <w:rsid w:val="00276010"/>
    <w:rsid w:val="00276193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F4D"/>
    <w:rsid w:val="002772AC"/>
    <w:rsid w:val="00277338"/>
    <w:rsid w:val="0027748F"/>
    <w:rsid w:val="002774F9"/>
    <w:rsid w:val="0027776A"/>
    <w:rsid w:val="00277B37"/>
    <w:rsid w:val="00277CF8"/>
    <w:rsid w:val="0028026F"/>
    <w:rsid w:val="002803B5"/>
    <w:rsid w:val="00280862"/>
    <w:rsid w:val="0028094D"/>
    <w:rsid w:val="002809BA"/>
    <w:rsid w:val="00280A28"/>
    <w:rsid w:val="00280BFE"/>
    <w:rsid w:val="00280D09"/>
    <w:rsid w:val="00281015"/>
    <w:rsid w:val="002810C1"/>
    <w:rsid w:val="002810E5"/>
    <w:rsid w:val="00281180"/>
    <w:rsid w:val="002811AC"/>
    <w:rsid w:val="0028166B"/>
    <w:rsid w:val="00281734"/>
    <w:rsid w:val="0028180E"/>
    <w:rsid w:val="00281BB3"/>
    <w:rsid w:val="00281C43"/>
    <w:rsid w:val="00281D9A"/>
    <w:rsid w:val="0028234C"/>
    <w:rsid w:val="002823E3"/>
    <w:rsid w:val="00282417"/>
    <w:rsid w:val="00282482"/>
    <w:rsid w:val="002825D3"/>
    <w:rsid w:val="0028270C"/>
    <w:rsid w:val="00282739"/>
    <w:rsid w:val="00282803"/>
    <w:rsid w:val="00282B11"/>
    <w:rsid w:val="00282EBB"/>
    <w:rsid w:val="002831C0"/>
    <w:rsid w:val="002833DF"/>
    <w:rsid w:val="0028420D"/>
    <w:rsid w:val="002842F7"/>
    <w:rsid w:val="0028442F"/>
    <w:rsid w:val="002846B9"/>
    <w:rsid w:val="00284846"/>
    <w:rsid w:val="002849CD"/>
    <w:rsid w:val="00284A94"/>
    <w:rsid w:val="00285120"/>
    <w:rsid w:val="00285267"/>
    <w:rsid w:val="00285522"/>
    <w:rsid w:val="00285544"/>
    <w:rsid w:val="002856EE"/>
    <w:rsid w:val="0028589F"/>
    <w:rsid w:val="00285B20"/>
    <w:rsid w:val="00285EB5"/>
    <w:rsid w:val="00286143"/>
    <w:rsid w:val="002863FF"/>
    <w:rsid w:val="00286491"/>
    <w:rsid w:val="0028662A"/>
    <w:rsid w:val="0028687E"/>
    <w:rsid w:val="00286A0A"/>
    <w:rsid w:val="00286A3A"/>
    <w:rsid w:val="00286E94"/>
    <w:rsid w:val="002873B7"/>
    <w:rsid w:val="0028747D"/>
    <w:rsid w:val="002875AF"/>
    <w:rsid w:val="0028768D"/>
    <w:rsid w:val="0028770C"/>
    <w:rsid w:val="00287795"/>
    <w:rsid w:val="002879B7"/>
    <w:rsid w:val="00287AD9"/>
    <w:rsid w:val="00287D58"/>
    <w:rsid w:val="00290183"/>
    <w:rsid w:val="002901F5"/>
    <w:rsid w:val="0029028C"/>
    <w:rsid w:val="00290431"/>
    <w:rsid w:val="00290535"/>
    <w:rsid w:val="00290588"/>
    <w:rsid w:val="00290643"/>
    <w:rsid w:val="00290818"/>
    <w:rsid w:val="00290AE2"/>
    <w:rsid w:val="00290CBA"/>
    <w:rsid w:val="00290D1C"/>
    <w:rsid w:val="00290EAE"/>
    <w:rsid w:val="0029133F"/>
    <w:rsid w:val="002915AB"/>
    <w:rsid w:val="0029172C"/>
    <w:rsid w:val="00291958"/>
    <w:rsid w:val="002919B9"/>
    <w:rsid w:val="002919C5"/>
    <w:rsid w:val="00291AB0"/>
    <w:rsid w:val="00291D66"/>
    <w:rsid w:val="00291EE6"/>
    <w:rsid w:val="00291FEB"/>
    <w:rsid w:val="00292469"/>
    <w:rsid w:val="002929E3"/>
    <w:rsid w:val="00292A3A"/>
    <w:rsid w:val="00292C21"/>
    <w:rsid w:val="00292CFC"/>
    <w:rsid w:val="00292DAC"/>
    <w:rsid w:val="00292F42"/>
    <w:rsid w:val="00292FCB"/>
    <w:rsid w:val="00293013"/>
    <w:rsid w:val="00293054"/>
    <w:rsid w:val="002932CB"/>
    <w:rsid w:val="002933BC"/>
    <w:rsid w:val="00293489"/>
    <w:rsid w:val="00293518"/>
    <w:rsid w:val="00293579"/>
    <w:rsid w:val="002935CA"/>
    <w:rsid w:val="0029384D"/>
    <w:rsid w:val="002938E7"/>
    <w:rsid w:val="002939E4"/>
    <w:rsid w:val="002939FB"/>
    <w:rsid w:val="00293B5F"/>
    <w:rsid w:val="00293C1D"/>
    <w:rsid w:val="00293C5E"/>
    <w:rsid w:val="00293C8D"/>
    <w:rsid w:val="002941BA"/>
    <w:rsid w:val="002943D9"/>
    <w:rsid w:val="0029443A"/>
    <w:rsid w:val="0029453F"/>
    <w:rsid w:val="002945A1"/>
    <w:rsid w:val="002947D1"/>
    <w:rsid w:val="00294BA8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607D"/>
    <w:rsid w:val="002960E2"/>
    <w:rsid w:val="00296122"/>
    <w:rsid w:val="002966F7"/>
    <w:rsid w:val="00296A48"/>
    <w:rsid w:val="00296A98"/>
    <w:rsid w:val="00297000"/>
    <w:rsid w:val="002972FB"/>
    <w:rsid w:val="00297766"/>
    <w:rsid w:val="002977C3"/>
    <w:rsid w:val="00297C63"/>
    <w:rsid w:val="00297F9D"/>
    <w:rsid w:val="002A016B"/>
    <w:rsid w:val="002A0236"/>
    <w:rsid w:val="002A033F"/>
    <w:rsid w:val="002A0379"/>
    <w:rsid w:val="002A0473"/>
    <w:rsid w:val="002A05B0"/>
    <w:rsid w:val="002A061A"/>
    <w:rsid w:val="002A08AB"/>
    <w:rsid w:val="002A0D67"/>
    <w:rsid w:val="002A0E04"/>
    <w:rsid w:val="002A0E53"/>
    <w:rsid w:val="002A128E"/>
    <w:rsid w:val="002A1376"/>
    <w:rsid w:val="002A15C1"/>
    <w:rsid w:val="002A15E6"/>
    <w:rsid w:val="002A1651"/>
    <w:rsid w:val="002A1789"/>
    <w:rsid w:val="002A17D5"/>
    <w:rsid w:val="002A1A98"/>
    <w:rsid w:val="002A1C28"/>
    <w:rsid w:val="002A1C2A"/>
    <w:rsid w:val="002A1D54"/>
    <w:rsid w:val="002A1DBA"/>
    <w:rsid w:val="002A1E23"/>
    <w:rsid w:val="002A2377"/>
    <w:rsid w:val="002A2731"/>
    <w:rsid w:val="002A282D"/>
    <w:rsid w:val="002A28FD"/>
    <w:rsid w:val="002A2940"/>
    <w:rsid w:val="002A2AA4"/>
    <w:rsid w:val="002A2ADA"/>
    <w:rsid w:val="002A2C27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420D"/>
    <w:rsid w:val="002A4234"/>
    <w:rsid w:val="002A4309"/>
    <w:rsid w:val="002A432C"/>
    <w:rsid w:val="002A440F"/>
    <w:rsid w:val="002A46EC"/>
    <w:rsid w:val="002A49C3"/>
    <w:rsid w:val="002A4AA6"/>
    <w:rsid w:val="002A4B33"/>
    <w:rsid w:val="002A4E0E"/>
    <w:rsid w:val="002A5231"/>
    <w:rsid w:val="002A5364"/>
    <w:rsid w:val="002A5945"/>
    <w:rsid w:val="002A60B0"/>
    <w:rsid w:val="002A6178"/>
    <w:rsid w:val="002A6398"/>
    <w:rsid w:val="002A64C3"/>
    <w:rsid w:val="002A67D7"/>
    <w:rsid w:val="002A692D"/>
    <w:rsid w:val="002A6AF0"/>
    <w:rsid w:val="002A6D54"/>
    <w:rsid w:val="002A74FE"/>
    <w:rsid w:val="002A779D"/>
    <w:rsid w:val="002A7A57"/>
    <w:rsid w:val="002A7ADD"/>
    <w:rsid w:val="002A7BA3"/>
    <w:rsid w:val="002A7BC7"/>
    <w:rsid w:val="002A7F1D"/>
    <w:rsid w:val="002A7FFB"/>
    <w:rsid w:val="002B02D7"/>
    <w:rsid w:val="002B04DE"/>
    <w:rsid w:val="002B04F6"/>
    <w:rsid w:val="002B059A"/>
    <w:rsid w:val="002B094E"/>
    <w:rsid w:val="002B0A2B"/>
    <w:rsid w:val="002B0ACA"/>
    <w:rsid w:val="002B0AF5"/>
    <w:rsid w:val="002B0BDF"/>
    <w:rsid w:val="002B0BF9"/>
    <w:rsid w:val="002B0C02"/>
    <w:rsid w:val="002B0D5F"/>
    <w:rsid w:val="002B129C"/>
    <w:rsid w:val="002B16D3"/>
    <w:rsid w:val="002B1726"/>
    <w:rsid w:val="002B180D"/>
    <w:rsid w:val="002B1B33"/>
    <w:rsid w:val="002B1C07"/>
    <w:rsid w:val="002B1CD1"/>
    <w:rsid w:val="002B1DDC"/>
    <w:rsid w:val="002B20F4"/>
    <w:rsid w:val="002B23CA"/>
    <w:rsid w:val="002B27DA"/>
    <w:rsid w:val="002B2801"/>
    <w:rsid w:val="002B2BA6"/>
    <w:rsid w:val="002B2E70"/>
    <w:rsid w:val="002B3277"/>
    <w:rsid w:val="002B32BA"/>
    <w:rsid w:val="002B32F8"/>
    <w:rsid w:val="002B34A4"/>
    <w:rsid w:val="002B3576"/>
    <w:rsid w:val="002B386B"/>
    <w:rsid w:val="002B38B4"/>
    <w:rsid w:val="002B3A13"/>
    <w:rsid w:val="002B40A3"/>
    <w:rsid w:val="002B4103"/>
    <w:rsid w:val="002B41F7"/>
    <w:rsid w:val="002B49EB"/>
    <w:rsid w:val="002B4A3F"/>
    <w:rsid w:val="002B4BAE"/>
    <w:rsid w:val="002B4BC1"/>
    <w:rsid w:val="002B4BD5"/>
    <w:rsid w:val="002B4CCA"/>
    <w:rsid w:val="002B4DC0"/>
    <w:rsid w:val="002B4FDF"/>
    <w:rsid w:val="002B500E"/>
    <w:rsid w:val="002B5019"/>
    <w:rsid w:val="002B5174"/>
    <w:rsid w:val="002B52A7"/>
    <w:rsid w:val="002B538C"/>
    <w:rsid w:val="002B53E2"/>
    <w:rsid w:val="002B5546"/>
    <w:rsid w:val="002B56FB"/>
    <w:rsid w:val="002B5736"/>
    <w:rsid w:val="002B5857"/>
    <w:rsid w:val="002B5B0A"/>
    <w:rsid w:val="002B5C6B"/>
    <w:rsid w:val="002B6080"/>
    <w:rsid w:val="002B6622"/>
    <w:rsid w:val="002B66E9"/>
    <w:rsid w:val="002B6859"/>
    <w:rsid w:val="002B68D5"/>
    <w:rsid w:val="002B6A52"/>
    <w:rsid w:val="002B6B8E"/>
    <w:rsid w:val="002B6BAC"/>
    <w:rsid w:val="002B6FFF"/>
    <w:rsid w:val="002B7006"/>
    <w:rsid w:val="002B7155"/>
    <w:rsid w:val="002B7196"/>
    <w:rsid w:val="002B7272"/>
    <w:rsid w:val="002B7551"/>
    <w:rsid w:val="002B7590"/>
    <w:rsid w:val="002B7607"/>
    <w:rsid w:val="002B7898"/>
    <w:rsid w:val="002B7ACC"/>
    <w:rsid w:val="002B7CA3"/>
    <w:rsid w:val="002B7CB1"/>
    <w:rsid w:val="002B7D61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7F"/>
    <w:rsid w:val="002C10EA"/>
    <w:rsid w:val="002C1858"/>
    <w:rsid w:val="002C18CC"/>
    <w:rsid w:val="002C1949"/>
    <w:rsid w:val="002C1AC4"/>
    <w:rsid w:val="002C1D5E"/>
    <w:rsid w:val="002C1DE2"/>
    <w:rsid w:val="002C20F6"/>
    <w:rsid w:val="002C2134"/>
    <w:rsid w:val="002C2221"/>
    <w:rsid w:val="002C2307"/>
    <w:rsid w:val="002C2392"/>
    <w:rsid w:val="002C24E9"/>
    <w:rsid w:val="002C2615"/>
    <w:rsid w:val="002C2729"/>
    <w:rsid w:val="002C2748"/>
    <w:rsid w:val="002C2754"/>
    <w:rsid w:val="002C291D"/>
    <w:rsid w:val="002C2A1C"/>
    <w:rsid w:val="002C2B38"/>
    <w:rsid w:val="002C2B3A"/>
    <w:rsid w:val="002C2D9D"/>
    <w:rsid w:val="002C2E14"/>
    <w:rsid w:val="002C2F85"/>
    <w:rsid w:val="002C31D1"/>
    <w:rsid w:val="002C34FF"/>
    <w:rsid w:val="002C36A1"/>
    <w:rsid w:val="002C3839"/>
    <w:rsid w:val="002C3A73"/>
    <w:rsid w:val="002C3AB6"/>
    <w:rsid w:val="002C3CB3"/>
    <w:rsid w:val="002C413F"/>
    <w:rsid w:val="002C416C"/>
    <w:rsid w:val="002C43E6"/>
    <w:rsid w:val="002C44B4"/>
    <w:rsid w:val="002C4518"/>
    <w:rsid w:val="002C47E2"/>
    <w:rsid w:val="002C4918"/>
    <w:rsid w:val="002C4B24"/>
    <w:rsid w:val="002C4B8E"/>
    <w:rsid w:val="002C4DB8"/>
    <w:rsid w:val="002C4E3E"/>
    <w:rsid w:val="002C50E1"/>
    <w:rsid w:val="002C51EE"/>
    <w:rsid w:val="002C5265"/>
    <w:rsid w:val="002C528D"/>
    <w:rsid w:val="002C5537"/>
    <w:rsid w:val="002C561C"/>
    <w:rsid w:val="002C5769"/>
    <w:rsid w:val="002C57A6"/>
    <w:rsid w:val="002C5A3A"/>
    <w:rsid w:val="002C5A6A"/>
    <w:rsid w:val="002C5A90"/>
    <w:rsid w:val="002C5B59"/>
    <w:rsid w:val="002C5BC9"/>
    <w:rsid w:val="002C5D6B"/>
    <w:rsid w:val="002C5DB0"/>
    <w:rsid w:val="002C5EA8"/>
    <w:rsid w:val="002C649C"/>
    <w:rsid w:val="002C677E"/>
    <w:rsid w:val="002C6CD8"/>
    <w:rsid w:val="002C6CEB"/>
    <w:rsid w:val="002C6D38"/>
    <w:rsid w:val="002C702E"/>
    <w:rsid w:val="002C745C"/>
    <w:rsid w:val="002C7529"/>
    <w:rsid w:val="002C7883"/>
    <w:rsid w:val="002C7A16"/>
    <w:rsid w:val="002C7A33"/>
    <w:rsid w:val="002C7A67"/>
    <w:rsid w:val="002C7B83"/>
    <w:rsid w:val="002C7DB2"/>
    <w:rsid w:val="002C7ECC"/>
    <w:rsid w:val="002C7FA1"/>
    <w:rsid w:val="002D01ED"/>
    <w:rsid w:val="002D02AD"/>
    <w:rsid w:val="002D0AC7"/>
    <w:rsid w:val="002D0DD6"/>
    <w:rsid w:val="002D0EAA"/>
    <w:rsid w:val="002D0F16"/>
    <w:rsid w:val="002D12B4"/>
    <w:rsid w:val="002D181E"/>
    <w:rsid w:val="002D19A8"/>
    <w:rsid w:val="002D1AEA"/>
    <w:rsid w:val="002D20FC"/>
    <w:rsid w:val="002D2320"/>
    <w:rsid w:val="002D2646"/>
    <w:rsid w:val="002D2739"/>
    <w:rsid w:val="002D281F"/>
    <w:rsid w:val="002D28CD"/>
    <w:rsid w:val="002D2B87"/>
    <w:rsid w:val="002D2BDA"/>
    <w:rsid w:val="002D2D64"/>
    <w:rsid w:val="002D2ECB"/>
    <w:rsid w:val="002D32DF"/>
    <w:rsid w:val="002D3379"/>
    <w:rsid w:val="002D3512"/>
    <w:rsid w:val="002D3E70"/>
    <w:rsid w:val="002D3E71"/>
    <w:rsid w:val="002D3EBC"/>
    <w:rsid w:val="002D3F6E"/>
    <w:rsid w:val="002D3FAF"/>
    <w:rsid w:val="002D46EA"/>
    <w:rsid w:val="002D47DC"/>
    <w:rsid w:val="002D4864"/>
    <w:rsid w:val="002D4B12"/>
    <w:rsid w:val="002D4DB0"/>
    <w:rsid w:val="002D4FFA"/>
    <w:rsid w:val="002D5043"/>
    <w:rsid w:val="002D50D7"/>
    <w:rsid w:val="002D53E7"/>
    <w:rsid w:val="002D5433"/>
    <w:rsid w:val="002D543F"/>
    <w:rsid w:val="002D547D"/>
    <w:rsid w:val="002D5622"/>
    <w:rsid w:val="002D5633"/>
    <w:rsid w:val="002D5695"/>
    <w:rsid w:val="002D57AE"/>
    <w:rsid w:val="002D5904"/>
    <w:rsid w:val="002D5BF4"/>
    <w:rsid w:val="002D5F5C"/>
    <w:rsid w:val="002D6235"/>
    <w:rsid w:val="002D6297"/>
    <w:rsid w:val="002D6356"/>
    <w:rsid w:val="002D6360"/>
    <w:rsid w:val="002D645E"/>
    <w:rsid w:val="002D64CF"/>
    <w:rsid w:val="002D6587"/>
    <w:rsid w:val="002D67B5"/>
    <w:rsid w:val="002D688F"/>
    <w:rsid w:val="002D6BB8"/>
    <w:rsid w:val="002D6C3B"/>
    <w:rsid w:val="002D6D75"/>
    <w:rsid w:val="002D6DAF"/>
    <w:rsid w:val="002D6EDD"/>
    <w:rsid w:val="002D6FC7"/>
    <w:rsid w:val="002D74B6"/>
    <w:rsid w:val="002D7592"/>
    <w:rsid w:val="002D7706"/>
    <w:rsid w:val="002D78F4"/>
    <w:rsid w:val="002D7C08"/>
    <w:rsid w:val="002D7D4F"/>
    <w:rsid w:val="002D7D9B"/>
    <w:rsid w:val="002E0072"/>
    <w:rsid w:val="002E00E9"/>
    <w:rsid w:val="002E01A9"/>
    <w:rsid w:val="002E07C4"/>
    <w:rsid w:val="002E09D0"/>
    <w:rsid w:val="002E0B90"/>
    <w:rsid w:val="002E0EA3"/>
    <w:rsid w:val="002E150A"/>
    <w:rsid w:val="002E1635"/>
    <w:rsid w:val="002E1836"/>
    <w:rsid w:val="002E1970"/>
    <w:rsid w:val="002E1D42"/>
    <w:rsid w:val="002E1D60"/>
    <w:rsid w:val="002E1F30"/>
    <w:rsid w:val="002E1FA5"/>
    <w:rsid w:val="002E2866"/>
    <w:rsid w:val="002E2971"/>
    <w:rsid w:val="002E2983"/>
    <w:rsid w:val="002E2B8C"/>
    <w:rsid w:val="002E2DB1"/>
    <w:rsid w:val="002E2F9C"/>
    <w:rsid w:val="002E3149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461"/>
    <w:rsid w:val="002E47F2"/>
    <w:rsid w:val="002E4A84"/>
    <w:rsid w:val="002E4BDE"/>
    <w:rsid w:val="002E5157"/>
    <w:rsid w:val="002E5180"/>
    <w:rsid w:val="002E518C"/>
    <w:rsid w:val="002E5390"/>
    <w:rsid w:val="002E569B"/>
    <w:rsid w:val="002E5B3E"/>
    <w:rsid w:val="002E5D44"/>
    <w:rsid w:val="002E5DD7"/>
    <w:rsid w:val="002E608C"/>
    <w:rsid w:val="002E6175"/>
    <w:rsid w:val="002E6260"/>
    <w:rsid w:val="002E6867"/>
    <w:rsid w:val="002E698C"/>
    <w:rsid w:val="002E6A17"/>
    <w:rsid w:val="002E6C19"/>
    <w:rsid w:val="002E6CA0"/>
    <w:rsid w:val="002E6D9D"/>
    <w:rsid w:val="002E6DA0"/>
    <w:rsid w:val="002E6F9A"/>
    <w:rsid w:val="002E71E9"/>
    <w:rsid w:val="002E7716"/>
    <w:rsid w:val="002E77BD"/>
    <w:rsid w:val="002E7827"/>
    <w:rsid w:val="002E79DD"/>
    <w:rsid w:val="002F0115"/>
    <w:rsid w:val="002F0242"/>
    <w:rsid w:val="002F024E"/>
    <w:rsid w:val="002F02B2"/>
    <w:rsid w:val="002F03F8"/>
    <w:rsid w:val="002F0A72"/>
    <w:rsid w:val="002F0AD2"/>
    <w:rsid w:val="002F0D22"/>
    <w:rsid w:val="002F0FFF"/>
    <w:rsid w:val="002F10D2"/>
    <w:rsid w:val="002F1712"/>
    <w:rsid w:val="002F1836"/>
    <w:rsid w:val="002F183B"/>
    <w:rsid w:val="002F18EB"/>
    <w:rsid w:val="002F19CF"/>
    <w:rsid w:val="002F1B0D"/>
    <w:rsid w:val="002F1ECF"/>
    <w:rsid w:val="002F1F19"/>
    <w:rsid w:val="002F1F75"/>
    <w:rsid w:val="002F1FC6"/>
    <w:rsid w:val="002F20BB"/>
    <w:rsid w:val="002F2223"/>
    <w:rsid w:val="002F23C8"/>
    <w:rsid w:val="002F24BC"/>
    <w:rsid w:val="002F2AA7"/>
    <w:rsid w:val="002F2DBA"/>
    <w:rsid w:val="002F2FA4"/>
    <w:rsid w:val="002F2FBA"/>
    <w:rsid w:val="002F30C1"/>
    <w:rsid w:val="002F30DD"/>
    <w:rsid w:val="002F368B"/>
    <w:rsid w:val="002F3726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2C"/>
    <w:rsid w:val="002F5681"/>
    <w:rsid w:val="002F5B43"/>
    <w:rsid w:val="002F5C98"/>
    <w:rsid w:val="002F5D96"/>
    <w:rsid w:val="002F6131"/>
    <w:rsid w:val="002F6189"/>
    <w:rsid w:val="002F6517"/>
    <w:rsid w:val="002F660D"/>
    <w:rsid w:val="002F674E"/>
    <w:rsid w:val="002F69E4"/>
    <w:rsid w:val="002F6F81"/>
    <w:rsid w:val="002F7286"/>
    <w:rsid w:val="002F72A0"/>
    <w:rsid w:val="002F7334"/>
    <w:rsid w:val="002F74B4"/>
    <w:rsid w:val="002F776F"/>
    <w:rsid w:val="002F7888"/>
    <w:rsid w:val="002F7931"/>
    <w:rsid w:val="002F7CD1"/>
    <w:rsid w:val="002F7D9E"/>
    <w:rsid w:val="002F7E1E"/>
    <w:rsid w:val="002F7F89"/>
    <w:rsid w:val="003001C3"/>
    <w:rsid w:val="0030033C"/>
    <w:rsid w:val="00300444"/>
    <w:rsid w:val="0030055A"/>
    <w:rsid w:val="00300696"/>
    <w:rsid w:val="0030087A"/>
    <w:rsid w:val="00300CC4"/>
    <w:rsid w:val="00300F7A"/>
    <w:rsid w:val="0030135B"/>
    <w:rsid w:val="003013B9"/>
    <w:rsid w:val="003014F4"/>
    <w:rsid w:val="0030152F"/>
    <w:rsid w:val="0030155E"/>
    <w:rsid w:val="00301753"/>
    <w:rsid w:val="00301852"/>
    <w:rsid w:val="003019D4"/>
    <w:rsid w:val="00301A55"/>
    <w:rsid w:val="00301A6D"/>
    <w:rsid w:val="00301B1B"/>
    <w:rsid w:val="00301EEE"/>
    <w:rsid w:val="00301FDD"/>
    <w:rsid w:val="00302098"/>
    <w:rsid w:val="003022A9"/>
    <w:rsid w:val="003022D7"/>
    <w:rsid w:val="003026DC"/>
    <w:rsid w:val="003026E6"/>
    <w:rsid w:val="0030295A"/>
    <w:rsid w:val="00302C23"/>
    <w:rsid w:val="003031C5"/>
    <w:rsid w:val="003031DC"/>
    <w:rsid w:val="00303272"/>
    <w:rsid w:val="003032C3"/>
    <w:rsid w:val="00303430"/>
    <w:rsid w:val="00303556"/>
    <w:rsid w:val="00303626"/>
    <w:rsid w:val="00303928"/>
    <w:rsid w:val="003039C9"/>
    <w:rsid w:val="00303A1A"/>
    <w:rsid w:val="00303AFE"/>
    <w:rsid w:val="00303D9D"/>
    <w:rsid w:val="0030436C"/>
    <w:rsid w:val="00304377"/>
    <w:rsid w:val="00304422"/>
    <w:rsid w:val="003045A4"/>
    <w:rsid w:val="003046EE"/>
    <w:rsid w:val="00304896"/>
    <w:rsid w:val="00304B98"/>
    <w:rsid w:val="003051D1"/>
    <w:rsid w:val="00305241"/>
    <w:rsid w:val="003052EF"/>
    <w:rsid w:val="00305554"/>
    <w:rsid w:val="00305560"/>
    <w:rsid w:val="003055A8"/>
    <w:rsid w:val="00305633"/>
    <w:rsid w:val="00305960"/>
    <w:rsid w:val="00305A1B"/>
    <w:rsid w:val="00305C1E"/>
    <w:rsid w:val="00305D1B"/>
    <w:rsid w:val="00305E96"/>
    <w:rsid w:val="00305F18"/>
    <w:rsid w:val="00305F52"/>
    <w:rsid w:val="00306045"/>
    <w:rsid w:val="0030658E"/>
    <w:rsid w:val="00306AD9"/>
    <w:rsid w:val="00306C8D"/>
    <w:rsid w:val="00306F6A"/>
    <w:rsid w:val="0030708F"/>
    <w:rsid w:val="003071D8"/>
    <w:rsid w:val="00307222"/>
    <w:rsid w:val="00307249"/>
    <w:rsid w:val="003072B3"/>
    <w:rsid w:val="00307301"/>
    <w:rsid w:val="003073C3"/>
    <w:rsid w:val="003073D3"/>
    <w:rsid w:val="00307902"/>
    <w:rsid w:val="00307990"/>
    <w:rsid w:val="003079A9"/>
    <w:rsid w:val="00307A01"/>
    <w:rsid w:val="00307B1B"/>
    <w:rsid w:val="00307C9B"/>
    <w:rsid w:val="00310156"/>
    <w:rsid w:val="0031031B"/>
    <w:rsid w:val="003104B4"/>
    <w:rsid w:val="0031067F"/>
    <w:rsid w:val="00310785"/>
    <w:rsid w:val="00310878"/>
    <w:rsid w:val="00310970"/>
    <w:rsid w:val="00310C32"/>
    <w:rsid w:val="00310CF2"/>
    <w:rsid w:val="00311016"/>
    <w:rsid w:val="003116D8"/>
    <w:rsid w:val="0031176D"/>
    <w:rsid w:val="003117D8"/>
    <w:rsid w:val="00311D5E"/>
    <w:rsid w:val="00311D8B"/>
    <w:rsid w:val="00311F9C"/>
    <w:rsid w:val="00312263"/>
    <w:rsid w:val="0031239D"/>
    <w:rsid w:val="0031241B"/>
    <w:rsid w:val="00312482"/>
    <w:rsid w:val="0031274D"/>
    <w:rsid w:val="003128B5"/>
    <w:rsid w:val="00312F0F"/>
    <w:rsid w:val="00312F96"/>
    <w:rsid w:val="003134FF"/>
    <w:rsid w:val="003135DA"/>
    <w:rsid w:val="003136A5"/>
    <w:rsid w:val="00313B3F"/>
    <w:rsid w:val="00313CB7"/>
    <w:rsid w:val="00313CD5"/>
    <w:rsid w:val="00313F42"/>
    <w:rsid w:val="003141FB"/>
    <w:rsid w:val="00314638"/>
    <w:rsid w:val="003147D4"/>
    <w:rsid w:val="003147F9"/>
    <w:rsid w:val="003149E2"/>
    <w:rsid w:val="00314A66"/>
    <w:rsid w:val="00314D98"/>
    <w:rsid w:val="003155D8"/>
    <w:rsid w:val="003155F5"/>
    <w:rsid w:val="0031592B"/>
    <w:rsid w:val="00315BF2"/>
    <w:rsid w:val="00315C01"/>
    <w:rsid w:val="00315D68"/>
    <w:rsid w:val="00315E11"/>
    <w:rsid w:val="00315F2E"/>
    <w:rsid w:val="00315F63"/>
    <w:rsid w:val="00316064"/>
    <w:rsid w:val="003160F6"/>
    <w:rsid w:val="0031621F"/>
    <w:rsid w:val="0031630C"/>
    <w:rsid w:val="00316635"/>
    <w:rsid w:val="003168AD"/>
    <w:rsid w:val="003168B8"/>
    <w:rsid w:val="00316A97"/>
    <w:rsid w:val="00316CCA"/>
    <w:rsid w:val="00316F51"/>
    <w:rsid w:val="0031705E"/>
    <w:rsid w:val="003170DE"/>
    <w:rsid w:val="00317193"/>
    <w:rsid w:val="0031723D"/>
    <w:rsid w:val="00317418"/>
    <w:rsid w:val="0031765B"/>
    <w:rsid w:val="0031787C"/>
    <w:rsid w:val="00317A15"/>
    <w:rsid w:val="00317B12"/>
    <w:rsid w:val="0032003A"/>
    <w:rsid w:val="00320311"/>
    <w:rsid w:val="003203BD"/>
    <w:rsid w:val="00320422"/>
    <w:rsid w:val="0032047F"/>
    <w:rsid w:val="00320568"/>
    <w:rsid w:val="0032069C"/>
    <w:rsid w:val="00320725"/>
    <w:rsid w:val="003208F7"/>
    <w:rsid w:val="00320A04"/>
    <w:rsid w:val="00320EA4"/>
    <w:rsid w:val="00320F26"/>
    <w:rsid w:val="00321018"/>
    <w:rsid w:val="0032113D"/>
    <w:rsid w:val="0032130A"/>
    <w:rsid w:val="00321397"/>
    <w:rsid w:val="003214EE"/>
    <w:rsid w:val="0032157E"/>
    <w:rsid w:val="003215C9"/>
    <w:rsid w:val="003215D6"/>
    <w:rsid w:val="003216EC"/>
    <w:rsid w:val="0032196D"/>
    <w:rsid w:val="00321A58"/>
    <w:rsid w:val="00321AF9"/>
    <w:rsid w:val="00321BC7"/>
    <w:rsid w:val="00321C35"/>
    <w:rsid w:val="00321D16"/>
    <w:rsid w:val="00322050"/>
    <w:rsid w:val="003220C0"/>
    <w:rsid w:val="0032241E"/>
    <w:rsid w:val="003225E1"/>
    <w:rsid w:val="003225FC"/>
    <w:rsid w:val="003226E5"/>
    <w:rsid w:val="00322739"/>
    <w:rsid w:val="00322942"/>
    <w:rsid w:val="00322AF2"/>
    <w:rsid w:val="00323140"/>
    <w:rsid w:val="003231A1"/>
    <w:rsid w:val="003233D2"/>
    <w:rsid w:val="0032357A"/>
    <w:rsid w:val="00323693"/>
    <w:rsid w:val="00323981"/>
    <w:rsid w:val="00323999"/>
    <w:rsid w:val="00323C36"/>
    <w:rsid w:val="00323C61"/>
    <w:rsid w:val="0032467B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47F"/>
    <w:rsid w:val="003254A2"/>
    <w:rsid w:val="00325754"/>
    <w:rsid w:val="0032577B"/>
    <w:rsid w:val="003258B4"/>
    <w:rsid w:val="00325AB9"/>
    <w:rsid w:val="00325B06"/>
    <w:rsid w:val="00325BDB"/>
    <w:rsid w:val="00325FB1"/>
    <w:rsid w:val="0032601C"/>
    <w:rsid w:val="003261C2"/>
    <w:rsid w:val="003263DE"/>
    <w:rsid w:val="0032645B"/>
    <w:rsid w:val="00326473"/>
    <w:rsid w:val="003265F8"/>
    <w:rsid w:val="00326608"/>
    <w:rsid w:val="0032685F"/>
    <w:rsid w:val="003268EA"/>
    <w:rsid w:val="00326913"/>
    <w:rsid w:val="003269CC"/>
    <w:rsid w:val="00326A47"/>
    <w:rsid w:val="00326ECD"/>
    <w:rsid w:val="00327226"/>
    <w:rsid w:val="00327363"/>
    <w:rsid w:val="003273B7"/>
    <w:rsid w:val="0032779A"/>
    <w:rsid w:val="0032785B"/>
    <w:rsid w:val="00327BD0"/>
    <w:rsid w:val="00327F2D"/>
    <w:rsid w:val="003300C7"/>
    <w:rsid w:val="00330226"/>
    <w:rsid w:val="00330492"/>
    <w:rsid w:val="00330643"/>
    <w:rsid w:val="00330B15"/>
    <w:rsid w:val="00331133"/>
    <w:rsid w:val="0033122B"/>
    <w:rsid w:val="003313FB"/>
    <w:rsid w:val="003313FC"/>
    <w:rsid w:val="003316AE"/>
    <w:rsid w:val="003317BC"/>
    <w:rsid w:val="00331D1E"/>
    <w:rsid w:val="00332087"/>
    <w:rsid w:val="0033218C"/>
    <w:rsid w:val="003322E5"/>
    <w:rsid w:val="003327F9"/>
    <w:rsid w:val="00332A54"/>
    <w:rsid w:val="00332AD5"/>
    <w:rsid w:val="00332E26"/>
    <w:rsid w:val="00332E6A"/>
    <w:rsid w:val="00332F85"/>
    <w:rsid w:val="0033307C"/>
    <w:rsid w:val="00333104"/>
    <w:rsid w:val="003332ED"/>
    <w:rsid w:val="003335B1"/>
    <w:rsid w:val="0033361B"/>
    <w:rsid w:val="0033377D"/>
    <w:rsid w:val="003338EE"/>
    <w:rsid w:val="00333CC6"/>
    <w:rsid w:val="00333D2E"/>
    <w:rsid w:val="00333EA6"/>
    <w:rsid w:val="0033443A"/>
    <w:rsid w:val="003344F5"/>
    <w:rsid w:val="003347C0"/>
    <w:rsid w:val="003348F4"/>
    <w:rsid w:val="0033490E"/>
    <w:rsid w:val="0033492C"/>
    <w:rsid w:val="00334990"/>
    <w:rsid w:val="00334D90"/>
    <w:rsid w:val="00334EF3"/>
    <w:rsid w:val="00335355"/>
    <w:rsid w:val="00335724"/>
    <w:rsid w:val="003357CC"/>
    <w:rsid w:val="00335AE5"/>
    <w:rsid w:val="00335BEE"/>
    <w:rsid w:val="00335C38"/>
    <w:rsid w:val="00335C67"/>
    <w:rsid w:val="00335D42"/>
    <w:rsid w:val="00336128"/>
    <w:rsid w:val="0033619C"/>
    <w:rsid w:val="00336218"/>
    <w:rsid w:val="0033638F"/>
    <w:rsid w:val="00336390"/>
    <w:rsid w:val="003367BD"/>
    <w:rsid w:val="00336A0F"/>
    <w:rsid w:val="003370B1"/>
    <w:rsid w:val="0033720C"/>
    <w:rsid w:val="00337510"/>
    <w:rsid w:val="00337559"/>
    <w:rsid w:val="00337624"/>
    <w:rsid w:val="00337916"/>
    <w:rsid w:val="00337A32"/>
    <w:rsid w:val="00337B3C"/>
    <w:rsid w:val="00337E01"/>
    <w:rsid w:val="0034015B"/>
    <w:rsid w:val="00340204"/>
    <w:rsid w:val="003402E6"/>
    <w:rsid w:val="00340642"/>
    <w:rsid w:val="0034065E"/>
    <w:rsid w:val="00340792"/>
    <w:rsid w:val="003409CB"/>
    <w:rsid w:val="00340A43"/>
    <w:rsid w:val="00340D0A"/>
    <w:rsid w:val="00340D4D"/>
    <w:rsid w:val="00340DA7"/>
    <w:rsid w:val="0034126D"/>
    <w:rsid w:val="0034171D"/>
    <w:rsid w:val="00341752"/>
    <w:rsid w:val="003419C3"/>
    <w:rsid w:val="00341A3C"/>
    <w:rsid w:val="00341CA6"/>
    <w:rsid w:val="00341E13"/>
    <w:rsid w:val="00342247"/>
    <w:rsid w:val="00342407"/>
    <w:rsid w:val="00342421"/>
    <w:rsid w:val="0034269A"/>
    <w:rsid w:val="0034290F"/>
    <w:rsid w:val="0034295C"/>
    <w:rsid w:val="00342C4D"/>
    <w:rsid w:val="00342E20"/>
    <w:rsid w:val="00342E24"/>
    <w:rsid w:val="00343058"/>
    <w:rsid w:val="0034333E"/>
    <w:rsid w:val="00343431"/>
    <w:rsid w:val="00343569"/>
    <w:rsid w:val="00343579"/>
    <w:rsid w:val="0034359D"/>
    <w:rsid w:val="0034382B"/>
    <w:rsid w:val="0034391E"/>
    <w:rsid w:val="00343B4D"/>
    <w:rsid w:val="00343BC2"/>
    <w:rsid w:val="00343D44"/>
    <w:rsid w:val="00343DFB"/>
    <w:rsid w:val="00343ECE"/>
    <w:rsid w:val="0034402C"/>
    <w:rsid w:val="003440BD"/>
    <w:rsid w:val="003440D4"/>
    <w:rsid w:val="0034414A"/>
    <w:rsid w:val="00344166"/>
    <w:rsid w:val="00344187"/>
    <w:rsid w:val="00344233"/>
    <w:rsid w:val="003449D6"/>
    <w:rsid w:val="00344F59"/>
    <w:rsid w:val="003451BA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DCD"/>
    <w:rsid w:val="00345FF9"/>
    <w:rsid w:val="0034618D"/>
    <w:rsid w:val="003461BE"/>
    <w:rsid w:val="00346255"/>
    <w:rsid w:val="00346513"/>
    <w:rsid w:val="00346B01"/>
    <w:rsid w:val="00346C64"/>
    <w:rsid w:val="00346F3E"/>
    <w:rsid w:val="003470E9"/>
    <w:rsid w:val="0034713E"/>
    <w:rsid w:val="003471D6"/>
    <w:rsid w:val="00347343"/>
    <w:rsid w:val="0034738B"/>
    <w:rsid w:val="003474F5"/>
    <w:rsid w:val="0034768B"/>
    <w:rsid w:val="003477B6"/>
    <w:rsid w:val="003479C6"/>
    <w:rsid w:val="00347A6E"/>
    <w:rsid w:val="00347A90"/>
    <w:rsid w:val="00347BA5"/>
    <w:rsid w:val="00347DC0"/>
    <w:rsid w:val="00347EA4"/>
    <w:rsid w:val="00347F3A"/>
    <w:rsid w:val="00350087"/>
    <w:rsid w:val="00350224"/>
    <w:rsid w:val="0035043D"/>
    <w:rsid w:val="00350536"/>
    <w:rsid w:val="003505DB"/>
    <w:rsid w:val="00350746"/>
    <w:rsid w:val="003509C5"/>
    <w:rsid w:val="00350B3B"/>
    <w:rsid w:val="00350C2B"/>
    <w:rsid w:val="00350C39"/>
    <w:rsid w:val="00350C66"/>
    <w:rsid w:val="00350CE9"/>
    <w:rsid w:val="00350E41"/>
    <w:rsid w:val="00350ECF"/>
    <w:rsid w:val="0035135E"/>
    <w:rsid w:val="00351442"/>
    <w:rsid w:val="003514A4"/>
    <w:rsid w:val="003514F8"/>
    <w:rsid w:val="00351503"/>
    <w:rsid w:val="0035151A"/>
    <w:rsid w:val="003515AD"/>
    <w:rsid w:val="00351921"/>
    <w:rsid w:val="003519D6"/>
    <w:rsid w:val="00351E0F"/>
    <w:rsid w:val="00351EB5"/>
    <w:rsid w:val="00352039"/>
    <w:rsid w:val="0035219B"/>
    <w:rsid w:val="003526D5"/>
    <w:rsid w:val="00352C7C"/>
    <w:rsid w:val="00352E8B"/>
    <w:rsid w:val="00352EB7"/>
    <w:rsid w:val="00352EBE"/>
    <w:rsid w:val="003530DA"/>
    <w:rsid w:val="00353102"/>
    <w:rsid w:val="00353159"/>
    <w:rsid w:val="003533D7"/>
    <w:rsid w:val="00353468"/>
    <w:rsid w:val="003537F0"/>
    <w:rsid w:val="00353913"/>
    <w:rsid w:val="00353B7F"/>
    <w:rsid w:val="00353C0B"/>
    <w:rsid w:val="00353FD5"/>
    <w:rsid w:val="003540C3"/>
    <w:rsid w:val="00354533"/>
    <w:rsid w:val="00354603"/>
    <w:rsid w:val="00354643"/>
    <w:rsid w:val="003547C1"/>
    <w:rsid w:val="00354A34"/>
    <w:rsid w:val="00354B5B"/>
    <w:rsid w:val="0035522C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183"/>
    <w:rsid w:val="003561BF"/>
    <w:rsid w:val="0035626C"/>
    <w:rsid w:val="0035638F"/>
    <w:rsid w:val="00356436"/>
    <w:rsid w:val="003565CD"/>
    <w:rsid w:val="00356777"/>
    <w:rsid w:val="0035699B"/>
    <w:rsid w:val="0035705E"/>
    <w:rsid w:val="0035716D"/>
    <w:rsid w:val="00357307"/>
    <w:rsid w:val="0035730C"/>
    <w:rsid w:val="003574E8"/>
    <w:rsid w:val="003575AF"/>
    <w:rsid w:val="0035774E"/>
    <w:rsid w:val="00357ADE"/>
    <w:rsid w:val="00357AE7"/>
    <w:rsid w:val="00357B6C"/>
    <w:rsid w:val="00357BD4"/>
    <w:rsid w:val="00357E20"/>
    <w:rsid w:val="00360407"/>
    <w:rsid w:val="003604E8"/>
    <w:rsid w:val="00360525"/>
    <w:rsid w:val="00360DD7"/>
    <w:rsid w:val="003610B4"/>
    <w:rsid w:val="003610E3"/>
    <w:rsid w:val="0036119E"/>
    <w:rsid w:val="00361208"/>
    <w:rsid w:val="00361722"/>
    <w:rsid w:val="00361759"/>
    <w:rsid w:val="0036185A"/>
    <w:rsid w:val="00361AB2"/>
    <w:rsid w:val="00361E00"/>
    <w:rsid w:val="00362032"/>
    <w:rsid w:val="003620E7"/>
    <w:rsid w:val="00362203"/>
    <w:rsid w:val="003624C2"/>
    <w:rsid w:val="00362851"/>
    <w:rsid w:val="00362DA5"/>
    <w:rsid w:val="00362DB7"/>
    <w:rsid w:val="0036314A"/>
    <w:rsid w:val="003632D5"/>
    <w:rsid w:val="00363304"/>
    <w:rsid w:val="003635BB"/>
    <w:rsid w:val="00363653"/>
    <w:rsid w:val="0036373B"/>
    <w:rsid w:val="00363A48"/>
    <w:rsid w:val="00363A4A"/>
    <w:rsid w:val="00363AEB"/>
    <w:rsid w:val="00363DAB"/>
    <w:rsid w:val="00364078"/>
    <w:rsid w:val="003640DC"/>
    <w:rsid w:val="003641AF"/>
    <w:rsid w:val="0036423C"/>
    <w:rsid w:val="0036441F"/>
    <w:rsid w:val="003645DD"/>
    <w:rsid w:val="003646E2"/>
    <w:rsid w:val="003649B9"/>
    <w:rsid w:val="00364A03"/>
    <w:rsid w:val="00364ADD"/>
    <w:rsid w:val="00364AF6"/>
    <w:rsid w:val="00364B62"/>
    <w:rsid w:val="00364DB7"/>
    <w:rsid w:val="00365232"/>
    <w:rsid w:val="0036523D"/>
    <w:rsid w:val="00365485"/>
    <w:rsid w:val="00365930"/>
    <w:rsid w:val="00365A3B"/>
    <w:rsid w:val="00365C9C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3B6"/>
    <w:rsid w:val="0036640D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B6E"/>
    <w:rsid w:val="00367EE9"/>
    <w:rsid w:val="00367FC1"/>
    <w:rsid w:val="00370001"/>
    <w:rsid w:val="00370041"/>
    <w:rsid w:val="003700E7"/>
    <w:rsid w:val="003706DA"/>
    <w:rsid w:val="003709D0"/>
    <w:rsid w:val="003709D3"/>
    <w:rsid w:val="00370C77"/>
    <w:rsid w:val="00370D0C"/>
    <w:rsid w:val="00370DE0"/>
    <w:rsid w:val="00370EBC"/>
    <w:rsid w:val="00371201"/>
    <w:rsid w:val="0037121B"/>
    <w:rsid w:val="00371879"/>
    <w:rsid w:val="00371907"/>
    <w:rsid w:val="003719EC"/>
    <w:rsid w:val="00371BAB"/>
    <w:rsid w:val="00371ED2"/>
    <w:rsid w:val="00371F77"/>
    <w:rsid w:val="00371F87"/>
    <w:rsid w:val="0037211B"/>
    <w:rsid w:val="00372166"/>
    <w:rsid w:val="003721E3"/>
    <w:rsid w:val="0037221B"/>
    <w:rsid w:val="0037238C"/>
    <w:rsid w:val="003725A3"/>
    <w:rsid w:val="003725D9"/>
    <w:rsid w:val="003725EE"/>
    <w:rsid w:val="00372797"/>
    <w:rsid w:val="0037284D"/>
    <w:rsid w:val="00372865"/>
    <w:rsid w:val="003729D8"/>
    <w:rsid w:val="00372A20"/>
    <w:rsid w:val="00372CDD"/>
    <w:rsid w:val="00372D49"/>
    <w:rsid w:val="00372D62"/>
    <w:rsid w:val="00372E46"/>
    <w:rsid w:val="003731A6"/>
    <w:rsid w:val="003731BF"/>
    <w:rsid w:val="0037323C"/>
    <w:rsid w:val="00373889"/>
    <w:rsid w:val="00373B03"/>
    <w:rsid w:val="00373B27"/>
    <w:rsid w:val="00373D19"/>
    <w:rsid w:val="00373D35"/>
    <w:rsid w:val="00373D5F"/>
    <w:rsid w:val="00373ECE"/>
    <w:rsid w:val="00373ECF"/>
    <w:rsid w:val="00373EF3"/>
    <w:rsid w:val="00374335"/>
    <w:rsid w:val="003743E2"/>
    <w:rsid w:val="00374421"/>
    <w:rsid w:val="00374583"/>
    <w:rsid w:val="0037458F"/>
    <w:rsid w:val="003745AB"/>
    <w:rsid w:val="003748F4"/>
    <w:rsid w:val="00374A24"/>
    <w:rsid w:val="00374C1E"/>
    <w:rsid w:val="00374E8A"/>
    <w:rsid w:val="003752C0"/>
    <w:rsid w:val="0037538F"/>
    <w:rsid w:val="003753AE"/>
    <w:rsid w:val="0037548E"/>
    <w:rsid w:val="00375564"/>
    <w:rsid w:val="0037567F"/>
    <w:rsid w:val="003756B1"/>
    <w:rsid w:val="00375744"/>
    <w:rsid w:val="00375A7B"/>
    <w:rsid w:val="00375B63"/>
    <w:rsid w:val="00375F10"/>
    <w:rsid w:val="00376159"/>
    <w:rsid w:val="003762A0"/>
    <w:rsid w:val="00376778"/>
    <w:rsid w:val="003767C7"/>
    <w:rsid w:val="00376899"/>
    <w:rsid w:val="003768C8"/>
    <w:rsid w:val="00376B85"/>
    <w:rsid w:val="00376FF7"/>
    <w:rsid w:val="003770C4"/>
    <w:rsid w:val="0037721C"/>
    <w:rsid w:val="0037733A"/>
    <w:rsid w:val="00377433"/>
    <w:rsid w:val="003774B7"/>
    <w:rsid w:val="00377660"/>
    <w:rsid w:val="00377711"/>
    <w:rsid w:val="00377A91"/>
    <w:rsid w:val="00377D26"/>
    <w:rsid w:val="00377E8A"/>
    <w:rsid w:val="00380250"/>
    <w:rsid w:val="00380471"/>
    <w:rsid w:val="003804B5"/>
    <w:rsid w:val="00380589"/>
    <w:rsid w:val="00380836"/>
    <w:rsid w:val="00380A36"/>
    <w:rsid w:val="00380C6E"/>
    <w:rsid w:val="00380D4B"/>
    <w:rsid w:val="00380DF8"/>
    <w:rsid w:val="00381212"/>
    <w:rsid w:val="0038168F"/>
    <w:rsid w:val="00381871"/>
    <w:rsid w:val="0038196F"/>
    <w:rsid w:val="00381988"/>
    <w:rsid w:val="00381CB9"/>
    <w:rsid w:val="00381E44"/>
    <w:rsid w:val="00381EAF"/>
    <w:rsid w:val="00381EB8"/>
    <w:rsid w:val="00382017"/>
    <w:rsid w:val="00382099"/>
    <w:rsid w:val="00382109"/>
    <w:rsid w:val="0038220E"/>
    <w:rsid w:val="00382260"/>
    <w:rsid w:val="00382A11"/>
    <w:rsid w:val="00382A2B"/>
    <w:rsid w:val="00382A75"/>
    <w:rsid w:val="003832CA"/>
    <w:rsid w:val="00383567"/>
    <w:rsid w:val="003836A8"/>
    <w:rsid w:val="00383DE9"/>
    <w:rsid w:val="00383DFB"/>
    <w:rsid w:val="00383ECD"/>
    <w:rsid w:val="00383FA1"/>
    <w:rsid w:val="003844FD"/>
    <w:rsid w:val="00384613"/>
    <w:rsid w:val="003847C8"/>
    <w:rsid w:val="00384876"/>
    <w:rsid w:val="00384884"/>
    <w:rsid w:val="003848E5"/>
    <w:rsid w:val="00384AAD"/>
    <w:rsid w:val="00384D16"/>
    <w:rsid w:val="00384D88"/>
    <w:rsid w:val="00384E04"/>
    <w:rsid w:val="00384E7D"/>
    <w:rsid w:val="0038508F"/>
    <w:rsid w:val="003854C1"/>
    <w:rsid w:val="003855CF"/>
    <w:rsid w:val="0038587A"/>
    <w:rsid w:val="003859B2"/>
    <w:rsid w:val="00385E4E"/>
    <w:rsid w:val="00385EF8"/>
    <w:rsid w:val="00385FAE"/>
    <w:rsid w:val="003860F7"/>
    <w:rsid w:val="003862D8"/>
    <w:rsid w:val="00386430"/>
    <w:rsid w:val="00386630"/>
    <w:rsid w:val="00386780"/>
    <w:rsid w:val="00386914"/>
    <w:rsid w:val="00386919"/>
    <w:rsid w:val="00386C15"/>
    <w:rsid w:val="00386ED2"/>
    <w:rsid w:val="00386FB1"/>
    <w:rsid w:val="003870E3"/>
    <w:rsid w:val="00387225"/>
    <w:rsid w:val="00387280"/>
    <w:rsid w:val="00387425"/>
    <w:rsid w:val="00387845"/>
    <w:rsid w:val="0038786F"/>
    <w:rsid w:val="00387956"/>
    <w:rsid w:val="00387C2E"/>
    <w:rsid w:val="00387E76"/>
    <w:rsid w:val="00387F52"/>
    <w:rsid w:val="003901AA"/>
    <w:rsid w:val="003901B9"/>
    <w:rsid w:val="003901F9"/>
    <w:rsid w:val="0039029A"/>
    <w:rsid w:val="00390366"/>
    <w:rsid w:val="0039052E"/>
    <w:rsid w:val="003905A3"/>
    <w:rsid w:val="00390909"/>
    <w:rsid w:val="00390D57"/>
    <w:rsid w:val="00390D91"/>
    <w:rsid w:val="00390E89"/>
    <w:rsid w:val="00390F13"/>
    <w:rsid w:val="003912F2"/>
    <w:rsid w:val="00391475"/>
    <w:rsid w:val="003916F0"/>
    <w:rsid w:val="0039189A"/>
    <w:rsid w:val="003920C9"/>
    <w:rsid w:val="00392122"/>
    <w:rsid w:val="0039218A"/>
    <w:rsid w:val="003921B5"/>
    <w:rsid w:val="003924C7"/>
    <w:rsid w:val="00392635"/>
    <w:rsid w:val="00392A7E"/>
    <w:rsid w:val="00392BF2"/>
    <w:rsid w:val="00392BFE"/>
    <w:rsid w:val="00393031"/>
    <w:rsid w:val="00393660"/>
    <w:rsid w:val="00393847"/>
    <w:rsid w:val="00393899"/>
    <w:rsid w:val="00393C5D"/>
    <w:rsid w:val="00393DFC"/>
    <w:rsid w:val="00393DFF"/>
    <w:rsid w:val="00393E78"/>
    <w:rsid w:val="00393F13"/>
    <w:rsid w:val="00394252"/>
    <w:rsid w:val="00394288"/>
    <w:rsid w:val="003942E7"/>
    <w:rsid w:val="0039463A"/>
    <w:rsid w:val="0039470D"/>
    <w:rsid w:val="00394766"/>
    <w:rsid w:val="00394811"/>
    <w:rsid w:val="00394EE7"/>
    <w:rsid w:val="00395260"/>
    <w:rsid w:val="00395903"/>
    <w:rsid w:val="0039598E"/>
    <w:rsid w:val="00395A93"/>
    <w:rsid w:val="00395B28"/>
    <w:rsid w:val="00395BEC"/>
    <w:rsid w:val="00395F2F"/>
    <w:rsid w:val="003962ED"/>
    <w:rsid w:val="003962EE"/>
    <w:rsid w:val="0039649A"/>
    <w:rsid w:val="003964AF"/>
    <w:rsid w:val="003964B2"/>
    <w:rsid w:val="003964D4"/>
    <w:rsid w:val="003964FC"/>
    <w:rsid w:val="00396649"/>
    <w:rsid w:val="003967A6"/>
    <w:rsid w:val="00396BDF"/>
    <w:rsid w:val="00396F26"/>
    <w:rsid w:val="0039704E"/>
    <w:rsid w:val="003971DF"/>
    <w:rsid w:val="00397233"/>
    <w:rsid w:val="0039725E"/>
    <w:rsid w:val="0039738B"/>
    <w:rsid w:val="00397460"/>
    <w:rsid w:val="0039753A"/>
    <w:rsid w:val="00397598"/>
    <w:rsid w:val="003977E3"/>
    <w:rsid w:val="00397E78"/>
    <w:rsid w:val="003A011B"/>
    <w:rsid w:val="003A02C4"/>
    <w:rsid w:val="003A039E"/>
    <w:rsid w:val="003A049F"/>
    <w:rsid w:val="003A0594"/>
    <w:rsid w:val="003A0735"/>
    <w:rsid w:val="003A08E2"/>
    <w:rsid w:val="003A092C"/>
    <w:rsid w:val="003A09C0"/>
    <w:rsid w:val="003A09E4"/>
    <w:rsid w:val="003A0CF5"/>
    <w:rsid w:val="003A0F11"/>
    <w:rsid w:val="003A0FA8"/>
    <w:rsid w:val="003A11D5"/>
    <w:rsid w:val="003A12A4"/>
    <w:rsid w:val="003A1331"/>
    <w:rsid w:val="003A13F5"/>
    <w:rsid w:val="003A1711"/>
    <w:rsid w:val="003A17AB"/>
    <w:rsid w:val="003A17E0"/>
    <w:rsid w:val="003A183F"/>
    <w:rsid w:val="003A1866"/>
    <w:rsid w:val="003A18F3"/>
    <w:rsid w:val="003A1A3E"/>
    <w:rsid w:val="003A1A9A"/>
    <w:rsid w:val="003A1ACD"/>
    <w:rsid w:val="003A1B5D"/>
    <w:rsid w:val="003A1C9A"/>
    <w:rsid w:val="003A1CE5"/>
    <w:rsid w:val="003A1D8E"/>
    <w:rsid w:val="003A1F86"/>
    <w:rsid w:val="003A1FF4"/>
    <w:rsid w:val="003A22E2"/>
    <w:rsid w:val="003A2450"/>
    <w:rsid w:val="003A2571"/>
    <w:rsid w:val="003A257D"/>
    <w:rsid w:val="003A25C8"/>
    <w:rsid w:val="003A26B8"/>
    <w:rsid w:val="003A2DBF"/>
    <w:rsid w:val="003A2F1E"/>
    <w:rsid w:val="003A330B"/>
    <w:rsid w:val="003A34BC"/>
    <w:rsid w:val="003A384B"/>
    <w:rsid w:val="003A3883"/>
    <w:rsid w:val="003A3C08"/>
    <w:rsid w:val="003A3CA2"/>
    <w:rsid w:val="003A3CBC"/>
    <w:rsid w:val="003A3F2C"/>
    <w:rsid w:val="003A4172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7DB"/>
    <w:rsid w:val="003A6863"/>
    <w:rsid w:val="003A6B5B"/>
    <w:rsid w:val="003A6D0A"/>
    <w:rsid w:val="003A6E69"/>
    <w:rsid w:val="003A6F2E"/>
    <w:rsid w:val="003A7189"/>
    <w:rsid w:val="003A761A"/>
    <w:rsid w:val="003A79B0"/>
    <w:rsid w:val="003A7D5F"/>
    <w:rsid w:val="003A7F1B"/>
    <w:rsid w:val="003A7F8A"/>
    <w:rsid w:val="003B0126"/>
    <w:rsid w:val="003B020D"/>
    <w:rsid w:val="003B0260"/>
    <w:rsid w:val="003B053A"/>
    <w:rsid w:val="003B06B9"/>
    <w:rsid w:val="003B0A6A"/>
    <w:rsid w:val="003B0ADD"/>
    <w:rsid w:val="003B0CAF"/>
    <w:rsid w:val="003B0EA1"/>
    <w:rsid w:val="003B11D0"/>
    <w:rsid w:val="003B14AB"/>
    <w:rsid w:val="003B17BC"/>
    <w:rsid w:val="003B17E0"/>
    <w:rsid w:val="003B1BC4"/>
    <w:rsid w:val="003B1CFE"/>
    <w:rsid w:val="003B1E6A"/>
    <w:rsid w:val="003B21DB"/>
    <w:rsid w:val="003B2390"/>
    <w:rsid w:val="003B24E4"/>
    <w:rsid w:val="003B26FB"/>
    <w:rsid w:val="003B27E1"/>
    <w:rsid w:val="003B2986"/>
    <w:rsid w:val="003B2A1D"/>
    <w:rsid w:val="003B2B0B"/>
    <w:rsid w:val="003B2BD6"/>
    <w:rsid w:val="003B2C0D"/>
    <w:rsid w:val="003B2C5F"/>
    <w:rsid w:val="003B2CE5"/>
    <w:rsid w:val="003B2D56"/>
    <w:rsid w:val="003B2E81"/>
    <w:rsid w:val="003B34E2"/>
    <w:rsid w:val="003B38DF"/>
    <w:rsid w:val="003B3CAD"/>
    <w:rsid w:val="003B40AB"/>
    <w:rsid w:val="003B4174"/>
    <w:rsid w:val="003B41C6"/>
    <w:rsid w:val="003B4432"/>
    <w:rsid w:val="003B4C6F"/>
    <w:rsid w:val="003B4CC3"/>
    <w:rsid w:val="003B4D20"/>
    <w:rsid w:val="003B4D30"/>
    <w:rsid w:val="003B4DDB"/>
    <w:rsid w:val="003B5055"/>
    <w:rsid w:val="003B52BD"/>
    <w:rsid w:val="003B5573"/>
    <w:rsid w:val="003B5735"/>
    <w:rsid w:val="003B5A22"/>
    <w:rsid w:val="003B5CF9"/>
    <w:rsid w:val="003B6287"/>
    <w:rsid w:val="003B62C0"/>
    <w:rsid w:val="003B6472"/>
    <w:rsid w:val="003B670D"/>
    <w:rsid w:val="003B67B0"/>
    <w:rsid w:val="003B69CF"/>
    <w:rsid w:val="003B6A75"/>
    <w:rsid w:val="003B6AF6"/>
    <w:rsid w:val="003B6C34"/>
    <w:rsid w:val="003B6C72"/>
    <w:rsid w:val="003B6CAE"/>
    <w:rsid w:val="003B6CEF"/>
    <w:rsid w:val="003B6E09"/>
    <w:rsid w:val="003B711A"/>
    <w:rsid w:val="003B746E"/>
    <w:rsid w:val="003B7550"/>
    <w:rsid w:val="003B77A8"/>
    <w:rsid w:val="003B7BBD"/>
    <w:rsid w:val="003B7C0E"/>
    <w:rsid w:val="003B7C27"/>
    <w:rsid w:val="003B7C61"/>
    <w:rsid w:val="003B7D02"/>
    <w:rsid w:val="003B7DD1"/>
    <w:rsid w:val="003C0057"/>
    <w:rsid w:val="003C00C3"/>
    <w:rsid w:val="003C01A1"/>
    <w:rsid w:val="003C0218"/>
    <w:rsid w:val="003C025D"/>
    <w:rsid w:val="003C0389"/>
    <w:rsid w:val="003C05BD"/>
    <w:rsid w:val="003C0624"/>
    <w:rsid w:val="003C0874"/>
    <w:rsid w:val="003C0DB3"/>
    <w:rsid w:val="003C0E60"/>
    <w:rsid w:val="003C12D6"/>
    <w:rsid w:val="003C15B0"/>
    <w:rsid w:val="003C19D6"/>
    <w:rsid w:val="003C1AAF"/>
    <w:rsid w:val="003C1D4E"/>
    <w:rsid w:val="003C1E96"/>
    <w:rsid w:val="003C1F67"/>
    <w:rsid w:val="003C1FCB"/>
    <w:rsid w:val="003C2005"/>
    <w:rsid w:val="003C22E3"/>
    <w:rsid w:val="003C22F7"/>
    <w:rsid w:val="003C23C3"/>
    <w:rsid w:val="003C2738"/>
    <w:rsid w:val="003C2AE6"/>
    <w:rsid w:val="003C2C35"/>
    <w:rsid w:val="003C2D66"/>
    <w:rsid w:val="003C2F99"/>
    <w:rsid w:val="003C30AD"/>
    <w:rsid w:val="003C3990"/>
    <w:rsid w:val="003C3BF1"/>
    <w:rsid w:val="003C3DDB"/>
    <w:rsid w:val="003C4059"/>
    <w:rsid w:val="003C4377"/>
    <w:rsid w:val="003C4460"/>
    <w:rsid w:val="003C4498"/>
    <w:rsid w:val="003C45A4"/>
    <w:rsid w:val="003C45BC"/>
    <w:rsid w:val="003C47AF"/>
    <w:rsid w:val="003C4AAE"/>
    <w:rsid w:val="003C4BB2"/>
    <w:rsid w:val="003C4BC7"/>
    <w:rsid w:val="003C4DF5"/>
    <w:rsid w:val="003C5095"/>
    <w:rsid w:val="003C53F6"/>
    <w:rsid w:val="003C54E3"/>
    <w:rsid w:val="003C5567"/>
    <w:rsid w:val="003C576E"/>
    <w:rsid w:val="003C599F"/>
    <w:rsid w:val="003C59E4"/>
    <w:rsid w:val="003C5B27"/>
    <w:rsid w:val="003C5BC1"/>
    <w:rsid w:val="003C5BC2"/>
    <w:rsid w:val="003C5C35"/>
    <w:rsid w:val="003C5C3B"/>
    <w:rsid w:val="003C5CFD"/>
    <w:rsid w:val="003C5DA9"/>
    <w:rsid w:val="003C5E42"/>
    <w:rsid w:val="003C5EE1"/>
    <w:rsid w:val="003C6221"/>
    <w:rsid w:val="003C622C"/>
    <w:rsid w:val="003C63AB"/>
    <w:rsid w:val="003C6733"/>
    <w:rsid w:val="003C68B3"/>
    <w:rsid w:val="003C69A8"/>
    <w:rsid w:val="003C6ECA"/>
    <w:rsid w:val="003C6EFC"/>
    <w:rsid w:val="003C76E6"/>
    <w:rsid w:val="003C78B5"/>
    <w:rsid w:val="003C78EA"/>
    <w:rsid w:val="003C7AD2"/>
    <w:rsid w:val="003C7AE1"/>
    <w:rsid w:val="003C7B37"/>
    <w:rsid w:val="003C7CB5"/>
    <w:rsid w:val="003C7F80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037"/>
    <w:rsid w:val="003D1258"/>
    <w:rsid w:val="003D1352"/>
    <w:rsid w:val="003D1418"/>
    <w:rsid w:val="003D1860"/>
    <w:rsid w:val="003D186B"/>
    <w:rsid w:val="003D1B66"/>
    <w:rsid w:val="003D1E70"/>
    <w:rsid w:val="003D1F1F"/>
    <w:rsid w:val="003D1F44"/>
    <w:rsid w:val="003D2462"/>
    <w:rsid w:val="003D2525"/>
    <w:rsid w:val="003D2681"/>
    <w:rsid w:val="003D2A80"/>
    <w:rsid w:val="003D2B08"/>
    <w:rsid w:val="003D2CF8"/>
    <w:rsid w:val="003D2F9F"/>
    <w:rsid w:val="003D30C7"/>
    <w:rsid w:val="003D323F"/>
    <w:rsid w:val="003D3293"/>
    <w:rsid w:val="003D335B"/>
    <w:rsid w:val="003D36F4"/>
    <w:rsid w:val="003D370E"/>
    <w:rsid w:val="003D3A31"/>
    <w:rsid w:val="003D3A8C"/>
    <w:rsid w:val="003D3C72"/>
    <w:rsid w:val="003D3D6F"/>
    <w:rsid w:val="003D3ECA"/>
    <w:rsid w:val="003D3FAA"/>
    <w:rsid w:val="003D3FD6"/>
    <w:rsid w:val="003D408C"/>
    <w:rsid w:val="003D40A3"/>
    <w:rsid w:val="003D40F7"/>
    <w:rsid w:val="003D4163"/>
    <w:rsid w:val="003D43F8"/>
    <w:rsid w:val="003D45D6"/>
    <w:rsid w:val="003D4AF6"/>
    <w:rsid w:val="003D4C75"/>
    <w:rsid w:val="003D4F23"/>
    <w:rsid w:val="003D4F58"/>
    <w:rsid w:val="003D4FAC"/>
    <w:rsid w:val="003D504A"/>
    <w:rsid w:val="003D5176"/>
    <w:rsid w:val="003D51CC"/>
    <w:rsid w:val="003D52A8"/>
    <w:rsid w:val="003D54D7"/>
    <w:rsid w:val="003D5584"/>
    <w:rsid w:val="003D5839"/>
    <w:rsid w:val="003D596B"/>
    <w:rsid w:val="003D5A38"/>
    <w:rsid w:val="003D5B4C"/>
    <w:rsid w:val="003D5CFC"/>
    <w:rsid w:val="003D5DEB"/>
    <w:rsid w:val="003D61EB"/>
    <w:rsid w:val="003D62E5"/>
    <w:rsid w:val="003D632D"/>
    <w:rsid w:val="003D66F9"/>
    <w:rsid w:val="003D6F39"/>
    <w:rsid w:val="003D6F74"/>
    <w:rsid w:val="003D6F7C"/>
    <w:rsid w:val="003D72E3"/>
    <w:rsid w:val="003D73EB"/>
    <w:rsid w:val="003D747A"/>
    <w:rsid w:val="003D787C"/>
    <w:rsid w:val="003D78CD"/>
    <w:rsid w:val="003D794B"/>
    <w:rsid w:val="003D7A3C"/>
    <w:rsid w:val="003D7A41"/>
    <w:rsid w:val="003D7BA4"/>
    <w:rsid w:val="003D7CC6"/>
    <w:rsid w:val="003D7DBC"/>
    <w:rsid w:val="003D7FFD"/>
    <w:rsid w:val="003E034B"/>
    <w:rsid w:val="003E03A6"/>
    <w:rsid w:val="003E05AD"/>
    <w:rsid w:val="003E05B5"/>
    <w:rsid w:val="003E0618"/>
    <w:rsid w:val="003E0926"/>
    <w:rsid w:val="003E09B9"/>
    <w:rsid w:val="003E0D06"/>
    <w:rsid w:val="003E0E53"/>
    <w:rsid w:val="003E0EAC"/>
    <w:rsid w:val="003E13B2"/>
    <w:rsid w:val="003E13CD"/>
    <w:rsid w:val="003E166E"/>
    <w:rsid w:val="003E167F"/>
    <w:rsid w:val="003E1775"/>
    <w:rsid w:val="003E190E"/>
    <w:rsid w:val="003E1940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40"/>
    <w:rsid w:val="003E33AC"/>
    <w:rsid w:val="003E33F2"/>
    <w:rsid w:val="003E3659"/>
    <w:rsid w:val="003E3B12"/>
    <w:rsid w:val="003E3D51"/>
    <w:rsid w:val="003E3E14"/>
    <w:rsid w:val="003E409C"/>
    <w:rsid w:val="003E4130"/>
    <w:rsid w:val="003E444E"/>
    <w:rsid w:val="003E44FA"/>
    <w:rsid w:val="003E4517"/>
    <w:rsid w:val="003E4619"/>
    <w:rsid w:val="003E46CE"/>
    <w:rsid w:val="003E487F"/>
    <w:rsid w:val="003E4C9B"/>
    <w:rsid w:val="003E4CA3"/>
    <w:rsid w:val="003E500F"/>
    <w:rsid w:val="003E50C9"/>
    <w:rsid w:val="003E5237"/>
    <w:rsid w:val="003E5583"/>
    <w:rsid w:val="003E56BA"/>
    <w:rsid w:val="003E56D8"/>
    <w:rsid w:val="003E5708"/>
    <w:rsid w:val="003E5EEA"/>
    <w:rsid w:val="003E600C"/>
    <w:rsid w:val="003E661C"/>
    <w:rsid w:val="003E67F4"/>
    <w:rsid w:val="003E68FC"/>
    <w:rsid w:val="003E6A82"/>
    <w:rsid w:val="003E6CB8"/>
    <w:rsid w:val="003E6F66"/>
    <w:rsid w:val="003E6F89"/>
    <w:rsid w:val="003E713A"/>
    <w:rsid w:val="003E71E1"/>
    <w:rsid w:val="003E72A9"/>
    <w:rsid w:val="003E72F3"/>
    <w:rsid w:val="003E7419"/>
    <w:rsid w:val="003E74FD"/>
    <w:rsid w:val="003E774A"/>
    <w:rsid w:val="003E77D5"/>
    <w:rsid w:val="003E7939"/>
    <w:rsid w:val="003E7CF7"/>
    <w:rsid w:val="003E7ECF"/>
    <w:rsid w:val="003E7FA5"/>
    <w:rsid w:val="003F006F"/>
    <w:rsid w:val="003F013D"/>
    <w:rsid w:val="003F0425"/>
    <w:rsid w:val="003F0450"/>
    <w:rsid w:val="003F0511"/>
    <w:rsid w:val="003F082E"/>
    <w:rsid w:val="003F08B4"/>
    <w:rsid w:val="003F0959"/>
    <w:rsid w:val="003F0E0F"/>
    <w:rsid w:val="003F105F"/>
    <w:rsid w:val="003F106F"/>
    <w:rsid w:val="003F10A5"/>
    <w:rsid w:val="003F12EE"/>
    <w:rsid w:val="003F14D3"/>
    <w:rsid w:val="003F1526"/>
    <w:rsid w:val="003F1596"/>
    <w:rsid w:val="003F165B"/>
    <w:rsid w:val="003F1A44"/>
    <w:rsid w:val="003F1AD4"/>
    <w:rsid w:val="003F1EC6"/>
    <w:rsid w:val="003F1F8A"/>
    <w:rsid w:val="003F205F"/>
    <w:rsid w:val="003F23C5"/>
    <w:rsid w:val="003F24B1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316B"/>
    <w:rsid w:val="003F317B"/>
    <w:rsid w:val="003F31C9"/>
    <w:rsid w:val="003F3353"/>
    <w:rsid w:val="003F33A0"/>
    <w:rsid w:val="003F34B9"/>
    <w:rsid w:val="003F3529"/>
    <w:rsid w:val="003F3895"/>
    <w:rsid w:val="003F3A77"/>
    <w:rsid w:val="003F3B22"/>
    <w:rsid w:val="003F3C67"/>
    <w:rsid w:val="003F4102"/>
    <w:rsid w:val="003F4461"/>
    <w:rsid w:val="003F4740"/>
    <w:rsid w:val="003F4AEE"/>
    <w:rsid w:val="003F4C12"/>
    <w:rsid w:val="003F4D18"/>
    <w:rsid w:val="003F4DAD"/>
    <w:rsid w:val="003F4E1C"/>
    <w:rsid w:val="003F4FA4"/>
    <w:rsid w:val="003F5156"/>
    <w:rsid w:val="003F5260"/>
    <w:rsid w:val="003F585D"/>
    <w:rsid w:val="003F5899"/>
    <w:rsid w:val="003F589B"/>
    <w:rsid w:val="003F5C33"/>
    <w:rsid w:val="003F5DB4"/>
    <w:rsid w:val="003F5DCD"/>
    <w:rsid w:val="003F62B7"/>
    <w:rsid w:val="003F656B"/>
    <w:rsid w:val="003F6882"/>
    <w:rsid w:val="003F69AF"/>
    <w:rsid w:val="003F6A44"/>
    <w:rsid w:val="003F6D36"/>
    <w:rsid w:val="003F6E6C"/>
    <w:rsid w:val="003F6F6F"/>
    <w:rsid w:val="003F70AE"/>
    <w:rsid w:val="003F7296"/>
    <w:rsid w:val="003F75D8"/>
    <w:rsid w:val="003F75D9"/>
    <w:rsid w:val="003F78C6"/>
    <w:rsid w:val="003F7A06"/>
    <w:rsid w:val="003F7A4A"/>
    <w:rsid w:val="0040014D"/>
    <w:rsid w:val="004002E5"/>
    <w:rsid w:val="0040036E"/>
    <w:rsid w:val="004003E2"/>
    <w:rsid w:val="0040083D"/>
    <w:rsid w:val="00400884"/>
    <w:rsid w:val="004009F5"/>
    <w:rsid w:val="00400B13"/>
    <w:rsid w:val="00400BF6"/>
    <w:rsid w:val="00400EED"/>
    <w:rsid w:val="00400F8E"/>
    <w:rsid w:val="004011B7"/>
    <w:rsid w:val="004011FA"/>
    <w:rsid w:val="00401246"/>
    <w:rsid w:val="00401486"/>
    <w:rsid w:val="0040163A"/>
    <w:rsid w:val="00401684"/>
    <w:rsid w:val="004016FE"/>
    <w:rsid w:val="0040171F"/>
    <w:rsid w:val="00401860"/>
    <w:rsid w:val="00401975"/>
    <w:rsid w:val="00401A9F"/>
    <w:rsid w:val="00401B4F"/>
    <w:rsid w:val="004020B9"/>
    <w:rsid w:val="00402109"/>
    <w:rsid w:val="00402232"/>
    <w:rsid w:val="004025EC"/>
    <w:rsid w:val="00402732"/>
    <w:rsid w:val="0040290B"/>
    <w:rsid w:val="00402B86"/>
    <w:rsid w:val="00402B9E"/>
    <w:rsid w:val="00402C01"/>
    <w:rsid w:val="00402D06"/>
    <w:rsid w:val="00402DB5"/>
    <w:rsid w:val="00402DFE"/>
    <w:rsid w:val="00402E78"/>
    <w:rsid w:val="00402F0D"/>
    <w:rsid w:val="00402F69"/>
    <w:rsid w:val="0040306E"/>
    <w:rsid w:val="004031BD"/>
    <w:rsid w:val="00403225"/>
    <w:rsid w:val="00403358"/>
    <w:rsid w:val="0040364D"/>
    <w:rsid w:val="00403DE5"/>
    <w:rsid w:val="00403E0D"/>
    <w:rsid w:val="00403E11"/>
    <w:rsid w:val="00403E9D"/>
    <w:rsid w:val="00403F01"/>
    <w:rsid w:val="00403FB7"/>
    <w:rsid w:val="00404017"/>
    <w:rsid w:val="004043C0"/>
    <w:rsid w:val="00404462"/>
    <w:rsid w:val="00404586"/>
    <w:rsid w:val="004045A0"/>
    <w:rsid w:val="0040468F"/>
    <w:rsid w:val="0040479A"/>
    <w:rsid w:val="00405258"/>
    <w:rsid w:val="00405493"/>
    <w:rsid w:val="00405541"/>
    <w:rsid w:val="004055D9"/>
    <w:rsid w:val="0040576C"/>
    <w:rsid w:val="004057B5"/>
    <w:rsid w:val="00405A8B"/>
    <w:rsid w:val="00405C2F"/>
    <w:rsid w:val="00405D36"/>
    <w:rsid w:val="00405E0F"/>
    <w:rsid w:val="00405FC4"/>
    <w:rsid w:val="0040626B"/>
    <w:rsid w:val="0040628D"/>
    <w:rsid w:val="004065D3"/>
    <w:rsid w:val="00406672"/>
    <w:rsid w:val="00406799"/>
    <w:rsid w:val="00406892"/>
    <w:rsid w:val="004069DD"/>
    <w:rsid w:val="00406A3C"/>
    <w:rsid w:val="00407003"/>
    <w:rsid w:val="0040718A"/>
    <w:rsid w:val="004071E7"/>
    <w:rsid w:val="004075F8"/>
    <w:rsid w:val="00407748"/>
    <w:rsid w:val="00407749"/>
    <w:rsid w:val="004078EB"/>
    <w:rsid w:val="00407921"/>
    <w:rsid w:val="00407C65"/>
    <w:rsid w:val="00407ED5"/>
    <w:rsid w:val="00407F4E"/>
    <w:rsid w:val="00407F72"/>
    <w:rsid w:val="004102CE"/>
    <w:rsid w:val="00410982"/>
    <w:rsid w:val="004109AB"/>
    <w:rsid w:val="00410B45"/>
    <w:rsid w:val="00410B76"/>
    <w:rsid w:val="00410CC3"/>
    <w:rsid w:val="00410CED"/>
    <w:rsid w:val="00410D95"/>
    <w:rsid w:val="00410DE3"/>
    <w:rsid w:val="00410FFC"/>
    <w:rsid w:val="00411154"/>
    <w:rsid w:val="00411428"/>
    <w:rsid w:val="004115A9"/>
    <w:rsid w:val="004118B6"/>
    <w:rsid w:val="00411FE2"/>
    <w:rsid w:val="0041215E"/>
    <w:rsid w:val="004121FE"/>
    <w:rsid w:val="0041241A"/>
    <w:rsid w:val="004124D4"/>
    <w:rsid w:val="004124FC"/>
    <w:rsid w:val="00412763"/>
    <w:rsid w:val="00412777"/>
    <w:rsid w:val="00412AB5"/>
    <w:rsid w:val="00412C87"/>
    <w:rsid w:val="00412C98"/>
    <w:rsid w:val="00412CB1"/>
    <w:rsid w:val="00412D69"/>
    <w:rsid w:val="00412DE7"/>
    <w:rsid w:val="00412DF3"/>
    <w:rsid w:val="00412E3B"/>
    <w:rsid w:val="00412EE1"/>
    <w:rsid w:val="00412F7F"/>
    <w:rsid w:val="004131C3"/>
    <w:rsid w:val="004131C7"/>
    <w:rsid w:val="0041324A"/>
    <w:rsid w:val="004136FF"/>
    <w:rsid w:val="004137CC"/>
    <w:rsid w:val="0041388E"/>
    <w:rsid w:val="004138B6"/>
    <w:rsid w:val="00414051"/>
    <w:rsid w:val="00414171"/>
    <w:rsid w:val="004143E1"/>
    <w:rsid w:val="004146FF"/>
    <w:rsid w:val="004148D0"/>
    <w:rsid w:val="00414C53"/>
    <w:rsid w:val="00414F2A"/>
    <w:rsid w:val="004151C5"/>
    <w:rsid w:val="004152BF"/>
    <w:rsid w:val="0041544F"/>
    <w:rsid w:val="00415495"/>
    <w:rsid w:val="00415527"/>
    <w:rsid w:val="00415835"/>
    <w:rsid w:val="004158B5"/>
    <w:rsid w:val="0041609F"/>
    <w:rsid w:val="00416309"/>
    <w:rsid w:val="004164F0"/>
    <w:rsid w:val="00416595"/>
    <w:rsid w:val="004165B4"/>
    <w:rsid w:val="00416646"/>
    <w:rsid w:val="00416739"/>
    <w:rsid w:val="0041676F"/>
    <w:rsid w:val="00416773"/>
    <w:rsid w:val="00416B55"/>
    <w:rsid w:val="00416C7F"/>
    <w:rsid w:val="00416CCA"/>
    <w:rsid w:val="00416F4B"/>
    <w:rsid w:val="00416F6A"/>
    <w:rsid w:val="00417078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BB"/>
    <w:rsid w:val="0042097C"/>
    <w:rsid w:val="00420A14"/>
    <w:rsid w:val="00420E22"/>
    <w:rsid w:val="00420F97"/>
    <w:rsid w:val="00421238"/>
    <w:rsid w:val="00421416"/>
    <w:rsid w:val="00421592"/>
    <w:rsid w:val="004215F5"/>
    <w:rsid w:val="004216CF"/>
    <w:rsid w:val="00421A6A"/>
    <w:rsid w:val="00421A70"/>
    <w:rsid w:val="00421AA0"/>
    <w:rsid w:val="00421AA9"/>
    <w:rsid w:val="00421B73"/>
    <w:rsid w:val="00421BD3"/>
    <w:rsid w:val="00421C11"/>
    <w:rsid w:val="00422309"/>
    <w:rsid w:val="00422578"/>
    <w:rsid w:val="004225A2"/>
    <w:rsid w:val="00422789"/>
    <w:rsid w:val="00422980"/>
    <w:rsid w:val="00422992"/>
    <w:rsid w:val="00422C22"/>
    <w:rsid w:val="00422CDF"/>
    <w:rsid w:val="00422D89"/>
    <w:rsid w:val="00422DBD"/>
    <w:rsid w:val="00422EDB"/>
    <w:rsid w:val="0042305E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EE7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98A"/>
    <w:rsid w:val="004249C7"/>
    <w:rsid w:val="00424F45"/>
    <w:rsid w:val="00425195"/>
    <w:rsid w:val="004251F1"/>
    <w:rsid w:val="004253AF"/>
    <w:rsid w:val="004255AA"/>
    <w:rsid w:val="004256ED"/>
    <w:rsid w:val="00425768"/>
    <w:rsid w:val="004257D5"/>
    <w:rsid w:val="00425980"/>
    <w:rsid w:val="004259B1"/>
    <w:rsid w:val="00425BEC"/>
    <w:rsid w:val="00425D49"/>
    <w:rsid w:val="00425E3B"/>
    <w:rsid w:val="00425FA7"/>
    <w:rsid w:val="004260EB"/>
    <w:rsid w:val="004262D8"/>
    <w:rsid w:val="004263EC"/>
    <w:rsid w:val="004267E6"/>
    <w:rsid w:val="00426803"/>
    <w:rsid w:val="00426812"/>
    <w:rsid w:val="00426A8C"/>
    <w:rsid w:val="00426AFB"/>
    <w:rsid w:val="00426C13"/>
    <w:rsid w:val="00426C36"/>
    <w:rsid w:val="0042712F"/>
    <w:rsid w:val="004273F1"/>
    <w:rsid w:val="004275CC"/>
    <w:rsid w:val="004278E6"/>
    <w:rsid w:val="00427924"/>
    <w:rsid w:val="0042798B"/>
    <w:rsid w:val="00427C4E"/>
    <w:rsid w:val="00427C6E"/>
    <w:rsid w:val="00427D3F"/>
    <w:rsid w:val="00427F77"/>
    <w:rsid w:val="0043000D"/>
    <w:rsid w:val="004301B5"/>
    <w:rsid w:val="004304A9"/>
    <w:rsid w:val="004304BE"/>
    <w:rsid w:val="004304C4"/>
    <w:rsid w:val="00430605"/>
    <w:rsid w:val="00430707"/>
    <w:rsid w:val="0043073F"/>
    <w:rsid w:val="004308BB"/>
    <w:rsid w:val="00430A6A"/>
    <w:rsid w:val="00430A81"/>
    <w:rsid w:val="00430B55"/>
    <w:rsid w:val="00430B89"/>
    <w:rsid w:val="00431002"/>
    <w:rsid w:val="00431246"/>
    <w:rsid w:val="004315DC"/>
    <w:rsid w:val="00431875"/>
    <w:rsid w:val="00431922"/>
    <w:rsid w:val="004319D4"/>
    <w:rsid w:val="00431C6D"/>
    <w:rsid w:val="00431CB4"/>
    <w:rsid w:val="00431D3F"/>
    <w:rsid w:val="00431F81"/>
    <w:rsid w:val="00432220"/>
    <w:rsid w:val="004324FF"/>
    <w:rsid w:val="0043263F"/>
    <w:rsid w:val="004328D8"/>
    <w:rsid w:val="00432939"/>
    <w:rsid w:val="00432B61"/>
    <w:rsid w:val="00432D61"/>
    <w:rsid w:val="00432DE5"/>
    <w:rsid w:val="00432EBE"/>
    <w:rsid w:val="00432F2A"/>
    <w:rsid w:val="00433136"/>
    <w:rsid w:val="00433199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500"/>
    <w:rsid w:val="00434507"/>
    <w:rsid w:val="004345AC"/>
    <w:rsid w:val="00434854"/>
    <w:rsid w:val="00434869"/>
    <w:rsid w:val="00434965"/>
    <w:rsid w:val="00434A74"/>
    <w:rsid w:val="00434ACB"/>
    <w:rsid w:val="00434CAC"/>
    <w:rsid w:val="00434E0E"/>
    <w:rsid w:val="004350E2"/>
    <w:rsid w:val="004355DD"/>
    <w:rsid w:val="004356AB"/>
    <w:rsid w:val="00435A9F"/>
    <w:rsid w:val="00435DF2"/>
    <w:rsid w:val="00435EAA"/>
    <w:rsid w:val="0043644A"/>
    <w:rsid w:val="00436624"/>
    <w:rsid w:val="0043662C"/>
    <w:rsid w:val="00436747"/>
    <w:rsid w:val="00436B3B"/>
    <w:rsid w:val="00436B8F"/>
    <w:rsid w:val="00436CE2"/>
    <w:rsid w:val="00436DC4"/>
    <w:rsid w:val="00437325"/>
    <w:rsid w:val="0043732C"/>
    <w:rsid w:val="004373CE"/>
    <w:rsid w:val="004375BE"/>
    <w:rsid w:val="004376A7"/>
    <w:rsid w:val="0043787E"/>
    <w:rsid w:val="004378F1"/>
    <w:rsid w:val="00437C61"/>
    <w:rsid w:val="00437CD8"/>
    <w:rsid w:val="0044007E"/>
    <w:rsid w:val="004400A5"/>
    <w:rsid w:val="004402D4"/>
    <w:rsid w:val="0044034D"/>
    <w:rsid w:val="00440425"/>
    <w:rsid w:val="0044051F"/>
    <w:rsid w:val="00440689"/>
    <w:rsid w:val="004406AB"/>
    <w:rsid w:val="00440975"/>
    <w:rsid w:val="0044098C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219C"/>
    <w:rsid w:val="0044227F"/>
    <w:rsid w:val="0044238B"/>
    <w:rsid w:val="00442616"/>
    <w:rsid w:val="004427E6"/>
    <w:rsid w:val="0044286D"/>
    <w:rsid w:val="00442AE9"/>
    <w:rsid w:val="00442CBD"/>
    <w:rsid w:val="00442E9F"/>
    <w:rsid w:val="00442F00"/>
    <w:rsid w:val="00442F40"/>
    <w:rsid w:val="00442FC4"/>
    <w:rsid w:val="00443057"/>
    <w:rsid w:val="0044337B"/>
    <w:rsid w:val="004433D1"/>
    <w:rsid w:val="0044379F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4EA"/>
    <w:rsid w:val="004464F1"/>
    <w:rsid w:val="00446771"/>
    <w:rsid w:val="004467E9"/>
    <w:rsid w:val="004467FC"/>
    <w:rsid w:val="004468ED"/>
    <w:rsid w:val="0044690A"/>
    <w:rsid w:val="0044696D"/>
    <w:rsid w:val="00446985"/>
    <w:rsid w:val="00446A4F"/>
    <w:rsid w:val="00446A6C"/>
    <w:rsid w:val="00446D12"/>
    <w:rsid w:val="00446D72"/>
    <w:rsid w:val="00446EFC"/>
    <w:rsid w:val="00446F3B"/>
    <w:rsid w:val="00446F4E"/>
    <w:rsid w:val="00447096"/>
    <w:rsid w:val="004470DF"/>
    <w:rsid w:val="00447248"/>
    <w:rsid w:val="00447258"/>
    <w:rsid w:val="004473C7"/>
    <w:rsid w:val="004475F5"/>
    <w:rsid w:val="004476B2"/>
    <w:rsid w:val="004479AF"/>
    <w:rsid w:val="004479EE"/>
    <w:rsid w:val="00447CF9"/>
    <w:rsid w:val="00447F8C"/>
    <w:rsid w:val="004500CD"/>
    <w:rsid w:val="00450340"/>
    <w:rsid w:val="0045064B"/>
    <w:rsid w:val="00450674"/>
    <w:rsid w:val="004508DE"/>
    <w:rsid w:val="00450948"/>
    <w:rsid w:val="004509C4"/>
    <w:rsid w:val="004509F7"/>
    <w:rsid w:val="00450C3A"/>
    <w:rsid w:val="00450CA3"/>
    <w:rsid w:val="00450E0B"/>
    <w:rsid w:val="00450EB1"/>
    <w:rsid w:val="00450FA8"/>
    <w:rsid w:val="00451344"/>
    <w:rsid w:val="004514B0"/>
    <w:rsid w:val="0045156F"/>
    <w:rsid w:val="00451607"/>
    <w:rsid w:val="00451A4C"/>
    <w:rsid w:val="00451C4E"/>
    <w:rsid w:val="00451F2C"/>
    <w:rsid w:val="00452517"/>
    <w:rsid w:val="00452838"/>
    <w:rsid w:val="00452850"/>
    <w:rsid w:val="00452956"/>
    <w:rsid w:val="004529BB"/>
    <w:rsid w:val="00452A22"/>
    <w:rsid w:val="00452AA5"/>
    <w:rsid w:val="00452BBD"/>
    <w:rsid w:val="00452C1F"/>
    <w:rsid w:val="004536C4"/>
    <w:rsid w:val="004538AC"/>
    <w:rsid w:val="0045397E"/>
    <w:rsid w:val="00453AF0"/>
    <w:rsid w:val="00453C68"/>
    <w:rsid w:val="00453DC2"/>
    <w:rsid w:val="00453E82"/>
    <w:rsid w:val="00453F4C"/>
    <w:rsid w:val="00453F52"/>
    <w:rsid w:val="004542BA"/>
    <w:rsid w:val="0045448F"/>
    <w:rsid w:val="00454535"/>
    <w:rsid w:val="004545F0"/>
    <w:rsid w:val="00454619"/>
    <w:rsid w:val="00454CBF"/>
    <w:rsid w:val="00454DBD"/>
    <w:rsid w:val="00455246"/>
    <w:rsid w:val="004555EA"/>
    <w:rsid w:val="004558CD"/>
    <w:rsid w:val="0045593A"/>
    <w:rsid w:val="00455CE0"/>
    <w:rsid w:val="00455E7B"/>
    <w:rsid w:val="00456583"/>
    <w:rsid w:val="004566CB"/>
    <w:rsid w:val="004567A6"/>
    <w:rsid w:val="004567D8"/>
    <w:rsid w:val="00456859"/>
    <w:rsid w:val="00456C46"/>
    <w:rsid w:val="00456F8F"/>
    <w:rsid w:val="00457064"/>
    <w:rsid w:val="0045711F"/>
    <w:rsid w:val="00457360"/>
    <w:rsid w:val="004575B0"/>
    <w:rsid w:val="004579E9"/>
    <w:rsid w:val="00457BB1"/>
    <w:rsid w:val="00457CDC"/>
    <w:rsid w:val="00457F5E"/>
    <w:rsid w:val="00457F99"/>
    <w:rsid w:val="004605E7"/>
    <w:rsid w:val="00460660"/>
    <w:rsid w:val="00460750"/>
    <w:rsid w:val="00460B68"/>
    <w:rsid w:val="00460D2E"/>
    <w:rsid w:val="00460EC1"/>
    <w:rsid w:val="00461218"/>
    <w:rsid w:val="004612E8"/>
    <w:rsid w:val="00461478"/>
    <w:rsid w:val="00461693"/>
    <w:rsid w:val="0046184E"/>
    <w:rsid w:val="00461C01"/>
    <w:rsid w:val="00461C07"/>
    <w:rsid w:val="00461C91"/>
    <w:rsid w:val="00461CB4"/>
    <w:rsid w:val="00461DF0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7F4"/>
    <w:rsid w:val="004638C1"/>
    <w:rsid w:val="004639C2"/>
    <w:rsid w:val="00463C27"/>
    <w:rsid w:val="00463E61"/>
    <w:rsid w:val="00464115"/>
    <w:rsid w:val="00464510"/>
    <w:rsid w:val="004646BC"/>
    <w:rsid w:val="00464739"/>
    <w:rsid w:val="004648DC"/>
    <w:rsid w:val="00464936"/>
    <w:rsid w:val="00464FE8"/>
    <w:rsid w:val="00465154"/>
    <w:rsid w:val="0046528A"/>
    <w:rsid w:val="004653F5"/>
    <w:rsid w:val="00465589"/>
    <w:rsid w:val="00465607"/>
    <w:rsid w:val="00465641"/>
    <w:rsid w:val="00465914"/>
    <w:rsid w:val="0046592B"/>
    <w:rsid w:val="00465BE1"/>
    <w:rsid w:val="00465EEB"/>
    <w:rsid w:val="004660D8"/>
    <w:rsid w:val="004660E5"/>
    <w:rsid w:val="0046623A"/>
    <w:rsid w:val="00466460"/>
    <w:rsid w:val="004665D8"/>
    <w:rsid w:val="00466747"/>
    <w:rsid w:val="00466874"/>
    <w:rsid w:val="00466880"/>
    <w:rsid w:val="004668AB"/>
    <w:rsid w:val="00466A70"/>
    <w:rsid w:val="00466CF5"/>
    <w:rsid w:val="00466D83"/>
    <w:rsid w:val="00466F45"/>
    <w:rsid w:val="00466F6F"/>
    <w:rsid w:val="00466FCC"/>
    <w:rsid w:val="00467107"/>
    <w:rsid w:val="00467462"/>
    <w:rsid w:val="00467D14"/>
    <w:rsid w:val="00467E1D"/>
    <w:rsid w:val="00467E8B"/>
    <w:rsid w:val="00470062"/>
    <w:rsid w:val="00470369"/>
    <w:rsid w:val="00470504"/>
    <w:rsid w:val="00470611"/>
    <w:rsid w:val="00470659"/>
    <w:rsid w:val="00470773"/>
    <w:rsid w:val="004707F3"/>
    <w:rsid w:val="00470BF4"/>
    <w:rsid w:val="00470EA3"/>
    <w:rsid w:val="00470F79"/>
    <w:rsid w:val="0047111A"/>
    <w:rsid w:val="00471573"/>
    <w:rsid w:val="004715F7"/>
    <w:rsid w:val="0047184D"/>
    <w:rsid w:val="004718E9"/>
    <w:rsid w:val="00471B09"/>
    <w:rsid w:val="00471B6F"/>
    <w:rsid w:val="00471BA6"/>
    <w:rsid w:val="00471D44"/>
    <w:rsid w:val="00471E62"/>
    <w:rsid w:val="004720AF"/>
    <w:rsid w:val="00472240"/>
    <w:rsid w:val="00472249"/>
    <w:rsid w:val="0047226C"/>
    <w:rsid w:val="00472523"/>
    <w:rsid w:val="00472591"/>
    <w:rsid w:val="004725D6"/>
    <w:rsid w:val="0047266D"/>
    <w:rsid w:val="0047270E"/>
    <w:rsid w:val="00472784"/>
    <w:rsid w:val="004728CC"/>
    <w:rsid w:val="00472A27"/>
    <w:rsid w:val="00472CB3"/>
    <w:rsid w:val="00472DB9"/>
    <w:rsid w:val="00473229"/>
    <w:rsid w:val="0047340D"/>
    <w:rsid w:val="00473749"/>
    <w:rsid w:val="004738CD"/>
    <w:rsid w:val="00473963"/>
    <w:rsid w:val="00473A58"/>
    <w:rsid w:val="00473B0C"/>
    <w:rsid w:val="004741D6"/>
    <w:rsid w:val="00474564"/>
    <w:rsid w:val="00474694"/>
    <w:rsid w:val="0047471C"/>
    <w:rsid w:val="0047479F"/>
    <w:rsid w:val="004747F5"/>
    <w:rsid w:val="004749C9"/>
    <w:rsid w:val="00474B7D"/>
    <w:rsid w:val="00474C65"/>
    <w:rsid w:val="00474DF4"/>
    <w:rsid w:val="00474EFB"/>
    <w:rsid w:val="00474F18"/>
    <w:rsid w:val="00474F47"/>
    <w:rsid w:val="00474F9C"/>
    <w:rsid w:val="00475362"/>
    <w:rsid w:val="00475368"/>
    <w:rsid w:val="0047544B"/>
    <w:rsid w:val="00475565"/>
    <w:rsid w:val="00475585"/>
    <w:rsid w:val="0047571C"/>
    <w:rsid w:val="00475736"/>
    <w:rsid w:val="004758D6"/>
    <w:rsid w:val="004758E3"/>
    <w:rsid w:val="004759E6"/>
    <w:rsid w:val="00475B1E"/>
    <w:rsid w:val="00475CB4"/>
    <w:rsid w:val="00475D1F"/>
    <w:rsid w:val="00475DD1"/>
    <w:rsid w:val="004760C1"/>
    <w:rsid w:val="00476347"/>
    <w:rsid w:val="00476B21"/>
    <w:rsid w:val="00476C03"/>
    <w:rsid w:val="00476C21"/>
    <w:rsid w:val="00476E56"/>
    <w:rsid w:val="00476FEC"/>
    <w:rsid w:val="00477147"/>
    <w:rsid w:val="0047729C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DD8"/>
    <w:rsid w:val="00477F59"/>
    <w:rsid w:val="00480058"/>
    <w:rsid w:val="004800A9"/>
    <w:rsid w:val="00480207"/>
    <w:rsid w:val="00480418"/>
    <w:rsid w:val="00480562"/>
    <w:rsid w:val="00480573"/>
    <w:rsid w:val="00480645"/>
    <w:rsid w:val="00480779"/>
    <w:rsid w:val="00480A89"/>
    <w:rsid w:val="00480C1B"/>
    <w:rsid w:val="004811DE"/>
    <w:rsid w:val="0048132E"/>
    <w:rsid w:val="00481683"/>
    <w:rsid w:val="00481869"/>
    <w:rsid w:val="0048187E"/>
    <w:rsid w:val="00481948"/>
    <w:rsid w:val="00481C62"/>
    <w:rsid w:val="00481CE9"/>
    <w:rsid w:val="00481CF6"/>
    <w:rsid w:val="00481E9A"/>
    <w:rsid w:val="004821AE"/>
    <w:rsid w:val="00482353"/>
    <w:rsid w:val="00482484"/>
    <w:rsid w:val="00482518"/>
    <w:rsid w:val="00482853"/>
    <w:rsid w:val="00482877"/>
    <w:rsid w:val="00482A4F"/>
    <w:rsid w:val="00482D32"/>
    <w:rsid w:val="00482DEF"/>
    <w:rsid w:val="00482EEF"/>
    <w:rsid w:val="004830C4"/>
    <w:rsid w:val="004830D0"/>
    <w:rsid w:val="0048332F"/>
    <w:rsid w:val="00483A6E"/>
    <w:rsid w:val="00483AA0"/>
    <w:rsid w:val="00483ED6"/>
    <w:rsid w:val="00483EF8"/>
    <w:rsid w:val="00483F85"/>
    <w:rsid w:val="004840DB"/>
    <w:rsid w:val="00484209"/>
    <w:rsid w:val="00484254"/>
    <w:rsid w:val="004844B4"/>
    <w:rsid w:val="00484678"/>
    <w:rsid w:val="004846A7"/>
    <w:rsid w:val="00484872"/>
    <w:rsid w:val="004848C3"/>
    <w:rsid w:val="00484CB5"/>
    <w:rsid w:val="00484DD8"/>
    <w:rsid w:val="00484EE2"/>
    <w:rsid w:val="004853B3"/>
    <w:rsid w:val="0048579B"/>
    <w:rsid w:val="00485B3B"/>
    <w:rsid w:val="00486098"/>
    <w:rsid w:val="004860B0"/>
    <w:rsid w:val="0048614B"/>
    <w:rsid w:val="00486307"/>
    <w:rsid w:val="0048656B"/>
    <w:rsid w:val="004868D5"/>
    <w:rsid w:val="00486ADB"/>
    <w:rsid w:val="00486D7B"/>
    <w:rsid w:val="00486EE8"/>
    <w:rsid w:val="00486F2D"/>
    <w:rsid w:val="0048719B"/>
    <w:rsid w:val="00487534"/>
    <w:rsid w:val="004876ED"/>
    <w:rsid w:val="00487BE4"/>
    <w:rsid w:val="00487BF2"/>
    <w:rsid w:val="00487C04"/>
    <w:rsid w:val="00487C8A"/>
    <w:rsid w:val="004900F4"/>
    <w:rsid w:val="00490274"/>
    <w:rsid w:val="004902DB"/>
    <w:rsid w:val="0049088A"/>
    <w:rsid w:val="004908A3"/>
    <w:rsid w:val="004909C3"/>
    <w:rsid w:val="00490DD8"/>
    <w:rsid w:val="00491680"/>
    <w:rsid w:val="00491746"/>
    <w:rsid w:val="004917AA"/>
    <w:rsid w:val="00491B80"/>
    <w:rsid w:val="00491BF0"/>
    <w:rsid w:val="00491C57"/>
    <w:rsid w:val="00491DC6"/>
    <w:rsid w:val="00491DCD"/>
    <w:rsid w:val="00491FA1"/>
    <w:rsid w:val="00491FF1"/>
    <w:rsid w:val="004923A9"/>
    <w:rsid w:val="0049266F"/>
    <w:rsid w:val="00492720"/>
    <w:rsid w:val="0049276C"/>
    <w:rsid w:val="0049283F"/>
    <w:rsid w:val="00492AC2"/>
    <w:rsid w:val="00492DEA"/>
    <w:rsid w:val="00492ED0"/>
    <w:rsid w:val="00492F43"/>
    <w:rsid w:val="00492F5B"/>
    <w:rsid w:val="00493010"/>
    <w:rsid w:val="00493102"/>
    <w:rsid w:val="004932AA"/>
    <w:rsid w:val="00493367"/>
    <w:rsid w:val="004935C8"/>
    <w:rsid w:val="00493627"/>
    <w:rsid w:val="0049369A"/>
    <w:rsid w:val="00493750"/>
    <w:rsid w:val="004937D7"/>
    <w:rsid w:val="00493866"/>
    <w:rsid w:val="004938B3"/>
    <w:rsid w:val="004938C1"/>
    <w:rsid w:val="00493C04"/>
    <w:rsid w:val="00493D7A"/>
    <w:rsid w:val="00493E09"/>
    <w:rsid w:val="00493E9C"/>
    <w:rsid w:val="00493EC5"/>
    <w:rsid w:val="00493FE6"/>
    <w:rsid w:val="0049406D"/>
    <w:rsid w:val="004940F5"/>
    <w:rsid w:val="004944D8"/>
    <w:rsid w:val="00494713"/>
    <w:rsid w:val="00494A38"/>
    <w:rsid w:val="00494B92"/>
    <w:rsid w:val="00494C8A"/>
    <w:rsid w:val="00494E13"/>
    <w:rsid w:val="00494E79"/>
    <w:rsid w:val="00494F1A"/>
    <w:rsid w:val="00495192"/>
    <w:rsid w:val="00495358"/>
    <w:rsid w:val="004955F5"/>
    <w:rsid w:val="00495D40"/>
    <w:rsid w:val="00496383"/>
    <w:rsid w:val="0049638E"/>
    <w:rsid w:val="004963CD"/>
    <w:rsid w:val="004964AE"/>
    <w:rsid w:val="0049652A"/>
    <w:rsid w:val="004966BB"/>
    <w:rsid w:val="00496768"/>
    <w:rsid w:val="00496824"/>
    <w:rsid w:val="004969E9"/>
    <w:rsid w:val="00496A5F"/>
    <w:rsid w:val="00496B51"/>
    <w:rsid w:val="00496B6B"/>
    <w:rsid w:val="00496BB9"/>
    <w:rsid w:val="00496C05"/>
    <w:rsid w:val="00496CF4"/>
    <w:rsid w:val="00496F8E"/>
    <w:rsid w:val="004970D3"/>
    <w:rsid w:val="004975DC"/>
    <w:rsid w:val="0049760D"/>
    <w:rsid w:val="00497808"/>
    <w:rsid w:val="00497A14"/>
    <w:rsid w:val="00497A7C"/>
    <w:rsid w:val="004A014D"/>
    <w:rsid w:val="004A016C"/>
    <w:rsid w:val="004A03A7"/>
    <w:rsid w:val="004A0417"/>
    <w:rsid w:val="004A0616"/>
    <w:rsid w:val="004A0648"/>
    <w:rsid w:val="004A0671"/>
    <w:rsid w:val="004A0BA9"/>
    <w:rsid w:val="004A0D20"/>
    <w:rsid w:val="004A102B"/>
    <w:rsid w:val="004A1054"/>
    <w:rsid w:val="004A110C"/>
    <w:rsid w:val="004A12F9"/>
    <w:rsid w:val="004A13A3"/>
    <w:rsid w:val="004A13D2"/>
    <w:rsid w:val="004A1485"/>
    <w:rsid w:val="004A1682"/>
    <w:rsid w:val="004A1903"/>
    <w:rsid w:val="004A19F8"/>
    <w:rsid w:val="004A1A57"/>
    <w:rsid w:val="004A1D46"/>
    <w:rsid w:val="004A1F9E"/>
    <w:rsid w:val="004A2108"/>
    <w:rsid w:val="004A2287"/>
    <w:rsid w:val="004A2680"/>
    <w:rsid w:val="004A27C1"/>
    <w:rsid w:val="004A2804"/>
    <w:rsid w:val="004A28D3"/>
    <w:rsid w:val="004A297A"/>
    <w:rsid w:val="004A2B89"/>
    <w:rsid w:val="004A2B96"/>
    <w:rsid w:val="004A2CAF"/>
    <w:rsid w:val="004A2E34"/>
    <w:rsid w:val="004A2F06"/>
    <w:rsid w:val="004A313B"/>
    <w:rsid w:val="004A3257"/>
    <w:rsid w:val="004A3960"/>
    <w:rsid w:val="004A3984"/>
    <w:rsid w:val="004A39A9"/>
    <w:rsid w:val="004A3DA9"/>
    <w:rsid w:val="004A3DC7"/>
    <w:rsid w:val="004A3E5B"/>
    <w:rsid w:val="004A4039"/>
    <w:rsid w:val="004A417D"/>
    <w:rsid w:val="004A4290"/>
    <w:rsid w:val="004A4414"/>
    <w:rsid w:val="004A45FC"/>
    <w:rsid w:val="004A467F"/>
    <w:rsid w:val="004A46A0"/>
    <w:rsid w:val="004A477A"/>
    <w:rsid w:val="004A4AE3"/>
    <w:rsid w:val="004A4AF6"/>
    <w:rsid w:val="004A4B6B"/>
    <w:rsid w:val="004A5030"/>
    <w:rsid w:val="004A520B"/>
    <w:rsid w:val="004A528E"/>
    <w:rsid w:val="004A5A16"/>
    <w:rsid w:val="004A5A40"/>
    <w:rsid w:val="004A5B1B"/>
    <w:rsid w:val="004A5DC1"/>
    <w:rsid w:val="004A5E3D"/>
    <w:rsid w:val="004A6196"/>
    <w:rsid w:val="004A61EA"/>
    <w:rsid w:val="004A6424"/>
    <w:rsid w:val="004A6564"/>
    <w:rsid w:val="004A66B0"/>
    <w:rsid w:val="004A68A5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A7F70"/>
    <w:rsid w:val="004B01FD"/>
    <w:rsid w:val="004B0245"/>
    <w:rsid w:val="004B0333"/>
    <w:rsid w:val="004B04BA"/>
    <w:rsid w:val="004B0509"/>
    <w:rsid w:val="004B0555"/>
    <w:rsid w:val="004B055E"/>
    <w:rsid w:val="004B0AB8"/>
    <w:rsid w:val="004B0D5B"/>
    <w:rsid w:val="004B0FEB"/>
    <w:rsid w:val="004B126A"/>
    <w:rsid w:val="004B139D"/>
    <w:rsid w:val="004B15AE"/>
    <w:rsid w:val="004B15BD"/>
    <w:rsid w:val="004B15C8"/>
    <w:rsid w:val="004B16E7"/>
    <w:rsid w:val="004B17D7"/>
    <w:rsid w:val="004B1B11"/>
    <w:rsid w:val="004B2264"/>
    <w:rsid w:val="004B2597"/>
    <w:rsid w:val="004B25DF"/>
    <w:rsid w:val="004B269B"/>
    <w:rsid w:val="004B27E7"/>
    <w:rsid w:val="004B2832"/>
    <w:rsid w:val="004B2C0A"/>
    <w:rsid w:val="004B2C11"/>
    <w:rsid w:val="004B2C9A"/>
    <w:rsid w:val="004B30F2"/>
    <w:rsid w:val="004B330F"/>
    <w:rsid w:val="004B33B8"/>
    <w:rsid w:val="004B36A3"/>
    <w:rsid w:val="004B39B9"/>
    <w:rsid w:val="004B3B97"/>
    <w:rsid w:val="004B3C87"/>
    <w:rsid w:val="004B3CC6"/>
    <w:rsid w:val="004B3D10"/>
    <w:rsid w:val="004B408A"/>
    <w:rsid w:val="004B411B"/>
    <w:rsid w:val="004B41BC"/>
    <w:rsid w:val="004B4268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FCF"/>
    <w:rsid w:val="004B5044"/>
    <w:rsid w:val="004B509B"/>
    <w:rsid w:val="004B50E9"/>
    <w:rsid w:val="004B50EA"/>
    <w:rsid w:val="004B52B1"/>
    <w:rsid w:val="004B5326"/>
    <w:rsid w:val="004B5806"/>
    <w:rsid w:val="004B5889"/>
    <w:rsid w:val="004B5945"/>
    <w:rsid w:val="004B5992"/>
    <w:rsid w:val="004B5FF9"/>
    <w:rsid w:val="004B6460"/>
    <w:rsid w:val="004B64FB"/>
    <w:rsid w:val="004B6519"/>
    <w:rsid w:val="004B665E"/>
    <w:rsid w:val="004B679C"/>
    <w:rsid w:val="004B67E9"/>
    <w:rsid w:val="004B69DA"/>
    <w:rsid w:val="004B6AFE"/>
    <w:rsid w:val="004B6B62"/>
    <w:rsid w:val="004B6CAA"/>
    <w:rsid w:val="004B6D4F"/>
    <w:rsid w:val="004B6EF7"/>
    <w:rsid w:val="004B70B1"/>
    <w:rsid w:val="004B70D0"/>
    <w:rsid w:val="004B722C"/>
    <w:rsid w:val="004B739D"/>
    <w:rsid w:val="004B774D"/>
    <w:rsid w:val="004B77A1"/>
    <w:rsid w:val="004B79BB"/>
    <w:rsid w:val="004B7ABE"/>
    <w:rsid w:val="004B7B73"/>
    <w:rsid w:val="004B7D0F"/>
    <w:rsid w:val="004B7EAD"/>
    <w:rsid w:val="004B7EFE"/>
    <w:rsid w:val="004B7F3F"/>
    <w:rsid w:val="004B7F47"/>
    <w:rsid w:val="004C02DE"/>
    <w:rsid w:val="004C08F2"/>
    <w:rsid w:val="004C0931"/>
    <w:rsid w:val="004C0CEA"/>
    <w:rsid w:val="004C0F6B"/>
    <w:rsid w:val="004C1046"/>
    <w:rsid w:val="004C1326"/>
    <w:rsid w:val="004C13AC"/>
    <w:rsid w:val="004C1441"/>
    <w:rsid w:val="004C17A5"/>
    <w:rsid w:val="004C19A9"/>
    <w:rsid w:val="004C1A95"/>
    <w:rsid w:val="004C1D77"/>
    <w:rsid w:val="004C1DFE"/>
    <w:rsid w:val="004C1E64"/>
    <w:rsid w:val="004C1F03"/>
    <w:rsid w:val="004C1F65"/>
    <w:rsid w:val="004C2498"/>
    <w:rsid w:val="004C24F5"/>
    <w:rsid w:val="004C26CE"/>
    <w:rsid w:val="004C26CF"/>
    <w:rsid w:val="004C27CA"/>
    <w:rsid w:val="004C28CF"/>
    <w:rsid w:val="004C295B"/>
    <w:rsid w:val="004C2A3C"/>
    <w:rsid w:val="004C2A43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48E"/>
    <w:rsid w:val="004C35B6"/>
    <w:rsid w:val="004C35BF"/>
    <w:rsid w:val="004C3687"/>
    <w:rsid w:val="004C37FB"/>
    <w:rsid w:val="004C3980"/>
    <w:rsid w:val="004C3992"/>
    <w:rsid w:val="004C3C70"/>
    <w:rsid w:val="004C3D9F"/>
    <w:rsid w:val="004C3DC6"/>
    <w:rsid w:val="004C3E68"/>
    <w:rsid w:val="004C3EF9"/>
    <w:rsid w:val="004C41A3"/>
    <w:rsid w:val="004C41FC"/>
    <w:rsid w:val="004C4595"/>
    <w:rsid w:val="004C45A3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82B"/>
    <w:rsid w:val="004C59C0"/>
    <w:rsid w:val="004C5BB1"/>
    <w:rsid w:val="004C5F87"/>
    <w:rsid w:val="004C5FC9"/>
    <w:rsid w:val="004C645E"/>
    <w:rsid w:val="004C64B7"/>
    <w:rsid w:val="004C662D"/>
    <w:rsid w:val="004C6905"/>
    <w:rsid w:val="004C6D6B"/>
    <w:rsid w:val="004C7181"/>
    <w:rsid w:val="004C744C"/>
    <w:rsid w:val="004C745F"/>
    <w:rsid w:val="004C7561"/>
    <w:rsid w:val="004C75B9"/>
    <w:rsid w:val="004C7619"/>
    <w:rsid w:val="004C7B6A"/>
    <w:rsid w:val="004C7BAE"/>
    <w:rsid w:val="004C7BD0"/>
    <w:rsid w:val="004C7D8D"/>
    <w:rsid w:val="004C7D9A"/>
    <w:rsid w:val="004C7DFF"/>
    <w:rsid w:val="004C7EDA"/>
    <w:rsid w:val="004C7EFE"/>
    <w:rsid w:val="004D01AD"/>
    <w:rsid w:val="004D0499"/>
    <w:rsid w:val="004D06FE"/>
    <w:rsid w:val="004D0877"/>
    <w:rsid w:val="004D0CB7"/>
    <w:rsid w:val="004D140F"/>
    <w:rsid w:val="004D1977"/>
    <w:rsid w:val="004D1C5F"/>
    <w:rsid w:val="004D1CF4"/>
    <w:rsid w:val="004D1DE6"/>
    <w:rsid w:val="004D1F72"/>
    <w:rsid w:val="004D2278"/>
    <w:rsid w:val="004D2300"/>
    <w:rsid w:val="004D2890"/>
    <w:rsid w:val="004D28B6"/>
    <w:rsid w:val="004D29AE"/>
    <w:rsid w:val="004D2B1A"/>
    <w:rsid w:val="004D2D28"/>
    <w:rsid w:val="004D2ECB"/>
    <w:rsid w:val="004D2F41"/>
    <w:rsid w:val="004D302C"/>
    <w:rsid w:val="004D304E"/>
    <w:rsid w:val="004D30EC"/>
    <w:rsid w:val="004D322B"/>
    <w:rsid w:val="004D32C4"/>
    <w:rsid w:val="004D3589"/>
    <w:rsid w:val="004D371A"/>
    <w:rsid w:val="004D37A2"/>
    <w:rsid w:val="004D39B4"/>
    <w:rsid w:val="004D3AC5"/>
    <w:rsid w:val="004D4163"/>
    <w:rsid w:val="004D438E"/>
    <w:rsid w:val="004D43AD"/>
    <w:rsid w:val="004D4556"/>
    <w:rsid w:val="004D4656"/>
    <w:rsid w:val="004D49D1"/>
    <w:rsid w:val="004D4B23"/>
    <w:rsid w:val="004D4BF8"/>
    <w:rsid w:val="004D4EE7"/>
    <w:rsid w:val="004D5166"/>
    <w:rsid w:val="004D533D"/>
    <w:rsid w:val="004D53D9"/>
    <w:rsid w:val="004D56A1"/>
    <w:rsid w:val="004D56C3"/>
    <w:rsid w:val="004D56C9"/>
    <w:rsid w:val="004D5929"/>
    <w:rsid w:val="004D5ACC"/>
    <w:rsid w:val="004D5D1B"/>
    <w:rsid w:val="004D5D95"/>
    <w:rsid w:val="004D5E1D"/>
    <w:rsid w:val="004D5EF4"/>
    <w:rsid w:val="004D5F90"/>
    <w:rsid w:val="004D689D"/>
    <w:rsid w:val="004D6AA5"/>
    <w:rsid w:val="004D6AC4"/>
    <w:rsid w:val="004D6ACB"/>
    <w:rsid w:val="004D6B50"/>
    <w:rsid w:val="004D6D87"/>
    <w:rsid w:val="004D6E8D"/>
    <w:rsid w:val="004D6ED3"/>
    <w:rsid w:val="004D7051"/>
    <w:rsid w:val="004D71E5"/>
    <w:rsid w:val="004D73A6"/>
    <w:rsid w:val="004D778C"/>
    <w:rsid w:val="004D7876"/>
    <w:rsid w:val="004D7C68"/>
    <w:rsid w:val="004D7F4F"/>
    <w:rsid w:val="004E0389"/>
    <w:rsid w:val="004E07C1"/>
    <w:rsid w:val="004E0BF6"/>
    <w:rsid w:val="004E0DD1"/>
    <w:rsid w:val="004E0F1A"/>
    <w:rsid w:val="004E12D1"/>
    <w:rsid w:val="004E138A"/>
    <w:rsid w:val="004E152D"/>
    <w:rsid w:val="004E1781"/>
    <w:rsid w:val="004E187F"/>
    <w:rsid w:val="004E1A62"/>
    <w:rsid w:val="004E1CE3"/>
    <w:rsid w:val="004E1DF5"/>
    <w:rsid w:val="004E21F5"/>
    <w:rsid w:val="004E2428"/>
    <w:rsid w:val="004E247B"/>
    <w:rsid w:val="004E27F0"/>
    <w:rsid w:val="004E2AFA"/>
    <w:rsid w:val="004E2B8A"/>
    <w:rsid w:val="004E2CE2"/>
    <w:rsid w:val="004E2D42"/>
    <w:rsid w:val="004E2E23"/>
    <w:rsid w:val="004E2E45"/>
    <w:rsid w:val="004E2F6F"/>
    <w:rsid w:val="004E311E"/>
    <w:rsid w:val="004E3940"/>
    <w:rsid w:val="004E3A4F"/>
    <w:rsid w:val="004E3BAA"/>
    <w:rsid w:val="004E3CF8"/>
    <w:rsid w:val="004E3EF8"/>
    <w:rsid w:val="004E4098"/>
    <w:rsid w:val="004E447B"/>
    <w:rsid w:val="004E46D6"/>
    <w:rsid w:val="004E49F1"/>
    <w:rsid w:val="004E4AFE"/>
    <w:rsid w:val="004E4CA9"/>
    <w:rsid w:val="004E4DAD"/>
    <w:rsid w:val="004E52DC"/>
    <w:rsid w:val="004E538B"/>
    <w:rsid w:val="004E54D1"/>
    <w:rsid w:val="004E55C6"/>
    <w:rsid w:val="004E5662"/>
    <w:rsid w:val="004E56C5"/>
    <w:rsid w:val="004E5B91"/>
    <w:rsid w:val="004E5E62"/>
    <w:rsid w:val="004E5FE9"/>
    <w:rsid w:val="004E6011"/>
    <w:rsid w:val="004E6172"/>
    <w:rsid w:val="004E61ED"/>
    <w:rsid w:val="004E6251"/>
    <w:rsid w:val="004E62F2"/>
    <w:rsid w:val="004E65A7"/>
    <w:rsid w:val="004E67C5"/>
    <w:rsid w:val="004E67F3"/>
    <w:rsid w:val="004E6A9D"/>
    <w:rsid w:val="004E6C16"/>
    <w:rsid w:val="004E6CCA"/>
    <w:rsid w:val="004E6D44"/>
    <w:rsid w:val="004E6DE3"/>
    <w:rsid w:val="004E6DF8"/>
    <w:rsid w:val="004E6EA8"/>
    <w:rsid w:val="004E6FDF"/>
    <w:rsid w:val="004E7001"/>
    <w:rsid w:val="004E71A8"/>
    <w:rsid w:val="004E7262"/>
    <w:rsid w:val="004E769D"/>
    <w:rsid w:val="004E79CA"/>
    <w:rsid w:val="004E79D5"/>
    <w:rsid w:val="004E79DA"/>
    <w:rsid w:val="004E7CCE"/>
    <w:rsid w:val="004F001F"/>
    <w:rsid w:val="004F00E2"/>
    <w:rsid w:val="004F00EC"/>
    <w:rsid w:val="004F014B"/>
    <w:rsid w:val="004F0387"/>
    <w:rsid w:val="004F03AF"/>
    <w:rsid w:val="004F0503"/>
    <w:rsid w:val="004F057D"/>
    <w:rsid w:val="004F05BA"/>
    <w:rsid w:val="004F0BD5"/>
    <w:rsid w:val="004F0CF5"/>
    <w:rsid w:val="004F0D91"/>
    <w:rsid w:val="004F0F36"/>
    <w:rsid w:val="004F10A9"/>
    <w:rsid w:val="004F1141"/>
    <w:rsid w:val="004F1235"/>
    <w:rsid w:val="004F1467"/>
    <w:rsid w:val="004F181E"/>
    <w:rsid w:val="004F1AE7"/>
    <w:rsid w:val="004F1BAE"/>
    <w:rsid w:val="004F1CC5"/>
    <w:rsid w:val="004F1DDB"/>
    <w:rsid w:val="004F1E74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2E72"/>
    <w:rsid w:val="004F2F62"/>
    <w:rsid w:val="004F3004"/>
    <w:rsid w:val="004F310F"/>
    <w:rsid w:val="004F3356"/>
    <w:rsid w:val="004F37A1"/>
    <w:rsid w:val="004F39C0"/>
    <w:rsid w:val="004F3C9F"/>
    <w:rsid w:val="004F3CE2"/>
    <w:rsid w:val="004F3E34"/>
    <w:rsid w:val="004F3F31"/>
    <w:rsid w:val="004F42EC"/>
    <w:rsid w:val="004F45B4"/>
    <w:rsid w:val="004F466B"/>
    <w:rsid w:val="004F48DC"/>
    <w:rsid w:val="004F49E0"/>
    <w:rsid w:val="004F4A34"/>
    <w:rsid w:val="004F4A73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165"/>
    <w:rsid w:val="004F63D0"/>
    <w:rsid w:val="004F6446"/>
    <w:rsid w:val="004F651D"/>
    <w:rsid w:val="004F6605"/>
    <w:rsid w:val="004F67AA"/>
    <w:rsid w:val="004F68CC"/>
    <w:rsid w:val="004F6ABE"/>
    <w:rsid w:val="004F6D62"/>
    <w:rsid w:val="004F6EFB"/>
    <w:rsid w:val="004F7809"/>
    <w:rsid w:val="004F7A25"/>
    <w:rsid w:val="004F7AA7"/>
    <w:rsid w:val="004F7B61"/>
    <w:rsid w:val="004F7D57"/>
    <w:rsid w:val="004F7FF8"/>
    <w:rsid w:val="0050039D"/>
    <w:rsid w:val="00500488"/>
    <w:rsid w:val="0050058C"/>
    <w:rsid w:val="005009AD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0F2"/>
    <w:rsid w:val="00502125"/>
    <w:rsid w:val="005022F0"/>
    <w:rsid w:val="00502352"/>
    <w:rsid w:val="005024B1"/>
    <w:rsid w:val="005024CC"/>
    <w:rsid w:val="005025ED"/>
    <w:rsid w:val="005026D8"/>
    <w:rsid w:val="005027BE"/>
    <w:rsid w:val="00502993"/>
    <w:rsid w:val="00502A45"/>
    <w:rsid w:val="00502B2C"/>
    <w:rsid w:val="00502F56"/>
    <w:rsid w:val="005033FF"/>
    <w:rsid w:val="0050353B"/>
    <w:rsid w:val="0050372E"/>
    <w:rsid w:val="00503952"/>
    <w:rsid w:val="00503CD5"/>
    <w:rsid w:val="00503CF2"/>
    <w:rsid w:val="00503D21"/>
    <w:rsid w:val="00503EB1"/>
    <w:rsid w:val="005040D2"/>
    <w:rsid w:val="00504103"/>
    <w:rsid w:val="00504222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E22"/>
    <w:rsid w:val="00505FC1"/>
    <w:rsid w:val="0050608F"/>
    <w:rsid w:val="005060BD"/>
    <w:rsid w:val="00506384"/>
    <w:rsid w:val="0050658B"/>
    <w:rsid w:val="00506977"/>
    <w:rsid w:val="00506B5B"/>
    <w:rsid w:val="00506C61"/>
    <w:rsid w:val="00506CEF"/>
    <w:rsid w:val="00506DB7"/>
    <w:rsid w:val="00506EAB"/>
    <w:rsid w:val="00507286"/>
    <w:rsid w:val="00507610"/>
    <w:rsid w:val="0050782B"/>
    <w:rsid w:val="0050785E"/>
    <w:rsid w:val="005078A4"/>
    <w:rsid w:val="005079FC"/>
    <w:rsid w:val="00507A80"/>
    <w:rsid w:val="00507AF9"/>
    <w:rsid w:val="00507F4F"/>
    <w:rsid w:val="00510004"/>
    <w:rsid w:val="0051017A"/>
    <w:rsid w:val="005102D5"/>
    <w:rsid w:val="00510336"/>
    <w:rsid w:val="00510627"/>
    <w:rsid w:val="0051072F"/>
    <w:rsid w:val="00510873"/>
    <w:rsid w:val="005108C7"/>
    <w:rsid w:val="005108D7"/>
    <w:rsid w:val="00510920"/>
    <w:rsid w:val="00510B14"/>
    <w:rsid w:val="00510DE8"/>
    <w:rsid w:val="00510F6A"/>
    <w:rsid w:val="00511042"/>
    <w:rsid w:val="0051115A"/>
    <w:rsid w:val="005112F6"/>
    <w:rsid w:val="005115CB"/>
    <w:rsid w:val="005115E7"/>
    <w:rsid w:val="0051163D"/>
    <w:rsid w:val="00511A3A"/>
    <w:rsid w:val="00511C7D"/>
    <w:rsid w:val="00511CDB"/>
    <w:rsid w:val="00511FAF"/>
    <w:rsid w:val="00511FDB"/>
    <w:rsid w:val="00512208"/>
    <w:rsid w:val="00512544"/>
    <w:rsid w:val="00512599"/>
    <w:rsid w:val="00512647"/>
    <w:rsid w:val="005126D0"/>
    <w:rsid w:val="005126E3"/>
    <w:rsid w:val="005126F7"/>
    <w:rsid w:val="00512855"/>
    <w:rsid w:val="0051289E"/>
    <w:rsid w:val="0051291C"/>
    <w:rsid w:val="005129FC"/>
    <w:rsid w:val="00512A5A"/>
    <w:rsid w:val="00512BA9"/>
    <w:rsid w:val="00512D0D"/>
    <w:rsid w:val="00512DFF"/>
    <w:rsid w:val="00512ED8"/>
    <w:rsid w:val="005130CB"/>
    <w:rsid w:val="005131B1"/>
    <w:rsid w:val="00513210"/>
    <w:rsid w:val="005132BC"/>
    <w:rsid w:val="00513451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CF9"/>
    <w:rsid w:val="00514DC6"/>
    <w:rsid w:val="00514E50"/>
    <w:rsid w:val="00514F2E"/>
    <w:rsid w:val="00515175"/>
    <w:rsid w:val="00515277"/>
    <w:rsid w:val="0051564B"/>
    <w:rsid w:val="00515669"/>
    <w:rsid w:val="005158CA"/>
    <w:rsid w:val="005158FC"/>
    <w:rsid w:val="00515AE2"/>
    <w:rsid w:val="00515C45"/>
    <w:rsid w:val="00515FF9"/>
    <w:rsid w:val="00516484"/>
    <w:rsid w:val="0051660E"/>
    <w:rsid w:val="00516BE2"/>
    <w:rsid w:val="00516C20"/>
    <w:rsid w:val="00516CB0"/>
    <w:rsid w:val="00516FD9"/>
    <w:rsid w:val="00517103"/>
    <w:rsid w:val="005173B7"/>
    <w:rsid w:val="0051754E"/>
    <w:rsid w:val="00517778"/>
    <w:rsid w:val="0051785E"/>
    <w:rsid w:val="00517912"/>
    <w:rsid w:val="00517A4B"/>
    <w:rsid w:val="00517AA2"/>
    <w:rsid w:val="00517CB4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0C00"/>
    <w:rsid w:val="00520FFC"/>
    <w:rsid w:val="0052107D"/>
    <w:rsid w:val="00521257"/>
    <w:rsid w:val="0052125D"/>
    <w:rsid w:val="00521412"/>
    <w:rsid w:val="00521779"/>
    <w:rsid w:val="005219B3"/>
    <w:rsid w:val="005219EA"/>
    <w:rsid w:val="00521C97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76"/>
    <w:rsid w:val="005232FF"/>
    <w:rsid w:val="00523599"/>
    <w:rsid w:val="00523775"/>
    <w:rsid w:val="00523D00"/>
    <w:rsid w:val="00523EE1"/>
    <w:rsid w:val="00523F5B"/>
    <w:rsid w:val="00524095"/>
    <w:rsid w:val="00524191"/>
    <w:rsid w:val="00524316"/>
    <w:rsid w:val="0052444B"/>
    <w:rsid w:val="005244BD"/>
    <w:rsid w:val="00524551"/>
    <w:rsid w:val="0052478B"/>
    <w:rsid w:val="00524792"/>
    <w:rsid w:val="00524854"/>
    <w:rsid w:val="00524AED"/>
    <w:rsid w:val="00524DDC"/>
    <w:rsid w:val="00525060"/>
    <w:rsid w:val="005251A0"/>
    <w:rsid w:val="00525398"/>
    <w:rsid w:val="0052540F"/>
    <w:rsid w:val="0052564D"/>
    <w:rsid w:val="00525857"/>
    <w:rsid w:val="00525C98"/>
    <w:rsid w:val="00525CD7"/>
    <w:rsid w:val="00525E94"/>
    <w:rsid w:val="005260CE"/>
    <w:rsid w:val="005260D5"/>
    <w:rsid w:val="00526413"/>
    <w:rsid w:val="00526628"/>
    <w:rsid w:val="00526700"/>
    <w:rsid w:val="005267BE"/>
    <w:rsid w:val="005269E0"/>
    <w:rsid w:val="005269F8"/>
    <w:rsid w:val="00526C60"/>
    <w:rsid w:val="00526E24"/>
    <w:rsid w:val="00526E8A"/>
    <w:rsid w:val="00526EF2"/>
    <w:rsid w:val="005272C6"/>
    <w:rsid w:val="00527862"/>
    <w:rsid w:val="0052799A"/>
    <w:rsid w:val="00527A11"/>
    <w:rsid w:val="00527AB0"/>
    <w:rsid w:val="00527D90"/>
    <w:rsid w:val="00527E93"/>
    <w:rsid w:val="00527F73"/>
    <w:rsid w:val="00527FC6"/>
    <w:rsid w:val="00530117"/>
    <w:rsid w:val="0053038D"/>
    <w:rsid w:val="00530553"/>
    <w:rsid w:val="0053057D"/>
    <w:rsid w:val="0053064D"/>
    <w:rsid w:val="0053080B"/>
    <w:rsid w:val="005308B3"/>
    <w:rsid w:val="00530A71"/>
    <w:rsid w:val="00530B6F"/>
    <w:rsid w:val="00530C66"/>
    <w:rsid w:val="00530FB4"/>
    <w:rsid w:val="00531491"/>
    <w:rsid w:val="0053150D"/>
    <w:rsid w:val="00531520"/>
    <w:rsid w:val="0053167F"/>
    <w:rsid w:val="0053176B"/>
    <w:rsid w:val="00531A5D"/>
    <w:rsid w:val="00531B03"/>
    <w:rsid w:val="00531E5A"/>
    <w:rsid w:val="00531E5C"/>
    <w:rsid w:val="00531EC7"/>
    <w:rsid w:val="00531EFA"/>
    <w:rsid w:val="00532220"/>
    <w:rsid w:val="0053222A"/>
    <w:rsid w:val="0053227F"/>
    <w:rsid w:val="005323BA"/>
    <w:rsid w:val="005323F8"/>
    <w:rsid w:val="00532474"/>
    <w:rsid w:val="00532612"/>
    <w:rsid w:val="0053281D"/>
    <w:rsid w:val="00532880"/>
    <w:rsid w:val="00532914"/>
    <w:rsid w:val="00532B87"/>
    <w:rsid w:val="00532BE5"/>
    <w:rsid w:val="00532EB3"/>
    <w:rsid w:val="00532EF2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83F"/>
    <w:rsid w:val="00534AA9"/>
    <w:rsid w:val="00534CA7"/>
    <w:rsid w:val="00534E0D"/>
    <w:rsid w:val="00535534"/>
    <w:rsid w:val="0053562B"/>
    <w:rsid w:val="005358B7"/>
    <w:rsid w:val="00535909"/>
    <w:rsid w:val="0053590C"/>
    <w:rsid w:val="0053598C"/>
    <w:rsid w:val="005359CE"/>
    <w:rsid w:val="00535D83"/>
    <w:rsid w:val="00535FF0"/>
    <w:rsid w:val="005361F3"/>
    <w:rsid w:val="00536244"/>
    <w:rsid w:val="0053625E"/>
    <w:rsid w:val="0053634A"/>
    <w:rsid w:val="0053687F"/>
    <w:rsid w:val="00536DDC"/>
    <w:rsid w:val="005371CF"/>
    <w:rsid w:val="00537579"/>
    <w:rsid w:val="005375F0"/>
    <w:rsid w:val="00537696"/>
    <w:rsid w:val="005377F8"/>
    <w:rsid w:val="00537811"/>
    <w:rsid w:val="00537973"/>
    <w:rsid w:val="00537ADC"/>
    <w:rsid w:val="00537C93"/>
    <w:rsid w:val="00537D13"/>
    <w:rsid w:val="00537F71"/>
    <w:rsid w:val="00540016"/>
    <w:rsid w:val="00540172"/>
    <w:rsid w:val="0054025A"/>
    <w:rsid w:val="00540359"/>
    <w:rsid w:val="005407B0"/>
    <w:rsid w:val="00540881"/>
    <w:rsid w:val="00540AE5"/>
    <w:rsid w:val="00540C58"/>
    <w:rsid w:val="00540C5B"/>
    <w:rsid w:val="00540F62"/>
    <w:rsid w:val="005410D4"/>
    <w:rsid w:val="005411A5"/>
    <w:rsid w:val="005412A5"/>
    <w:rsid w:val="00541395"/>
    <w:rsid w:val="005413E2"/>
    <w:rsid w:val="0054150B"/>
    <w:rsid w:val="00541679"/>
    <w:rsid w:val="0054179F"/>
    <w:rsid w:val="0054197D"/>
    <w:rsid w:val="00541A02"/>
    <w:rsid w:val="00541A72"/>
    <w:rsid w:val="00541BA6"/>
    <w:rsid w:val="00541ECB"/>
    <w:rsid w:val="00541ED7"/>
    <w:rsid w:val="005421FB"/>
    <w:rsid w:val="0054244B"/>
    <w:rsid w:val="0054249E"/>
    <w:rsid w:val="00542546"/>
    <w:rsid w:val="0054270B"/>
    <w:rsid w:val="005427D9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C8A"/>
    <w:rsid w:val="00544F4C"/>
    <w:rsid w:val="0054511D"/>
    <w:rsid w:val="005452EF"/>
    <w:rsid w:val="005453B2"/>
    <w:rsid w:val="005453C1"/>
    <w:rsid w:val="005453C3"/>
    <w:rsid w:val="005453CC"/>
    <w:rsid w:val="005457E1"/>
    <w:rsid w:val="00545850"/>
    <w:rsid w:val="00545CAA"/>
    <w:rsid w:val="00545D46"/>
    <w:rsid w:val="00545FE6"/>
    <w:rsid w:val="0054650C"/>
    <w:rsid w:val="005465AA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AE0"/>
    <w:rsid w:val="00547B49"/>
    <w:rsid w:val="00547B94"/>
    <w:rsid w:val="00547BB9"/>
    <w:rsid w:val="00547BE6"/>
    <w:rsid w:val="00547F8C"/>
    <w:rsid w:val="00550054"/>
    <w:rsid w:val="0055015B"/>
    <w:rsid w:val="005501A5"/>
    <w:rsid w:val="005502CD"/>
    <w:rsid w:val="00550398"/>
    <w:rsid w:val="00550568"/>
    <w:rsid w:val="00550809"/>
    <w:rsid w:val="00550821"/>
    <w:rsid w:val="00550A41"/>
    <w:rsid w:val="00550C2B"/>
    <w:rsid w:val="00550E6A"/>
    <w:rsid w:val="005512A4"/>
    <w:rsid w:val="00551393"/>
    <w:rsid w:val="0055150D"/>
    <w:rsid w:val="005516C9"/>
    <w:rsid w:val="0055181E"/>
    <w:rsid w:val="00551851"/>
    <w:rsid w:val="005518ED"/>
    <w:rsid w:val="00551AA8"/>
    <w:rsid w:val="00551C96"/>
    <w:rsid w:val="00551D61"/>
    <w:rsid w:val="00551FC8"/>
    <w:rsid w:val="00552583"/>
    <w:rsid w:val="005525EF"/>
    <w:rsid w:val="005525F0"/>
    <w:rsid w:val="00552A2F"/>
    <w:rsid w:val="00552A46"/>
    <w:rsid w:val="00552B61"/>
    <w:rsid w:val="0055304E"/>
    <w:rsid w:val="00553146"/>
    <w:rsid w:val="0055314F"/>
    <w:rsid w:val="00553371"/>
    <w:rsid w:val="00553389"/>
    <w:rsid w:val="005533FE"/>
    <w:rsid w:val="00553466"/>
    <w:rsid w:val="00553652"/>
    <w:rsid w:val="005536BD"/>
    <w:rsid w:val="005539FD"/>
    <w:rsid w:val="00553B73"/>
    <w:rsid w:val="00553C81"/>
    <w:rsid w:val="00553DC1"/>
    <w:rsid w:val="00553E9B"/>
    <w:rsid w:val="00553EA9"/>
    <w:rsid w:val="0055409E"/>
    <w:rsid w:val="00554135"/>
    <w:rsid w:val="0055420C"/>
    <w:rsid w:val="00554329"/>
    <w:rsid w:val="005545C5"/>
    <w:rsid w:val="005547D4"/>
    <w:rsid w:val="00554A88"/>
    <w:rsid w:val="00554B14"/>
    <w:rsid w:val="00554C56"/>
    <w:rsid w:val="00554CA0"/>
    <w:rsid w:val="00554DE0"/>
    <w:rsid w:val="00554F3C"/>
    <w:rsid w:val="0055502B"/>
    <w:rsid w:val="00555152"/>
    <w:rsid w:val="005551F9"/>
    <w:rsid w:val="00555213"/>
    <w:rsid w:val="005555B2"/>
    <w:rsid w:val="005556F5"/>
    <w:rsid w:val="00555AB4"/>
    <w:rsid w:val="00555B15"/>
    <w:rsid w:val="00555D9E"/>
    <w:rsid w:val="00555DA3"/>
    <w:rsid w:val="00555DD7"/>
    <w:rsid w:val="00555E38"/>
    <w:rsid w:val="00555F9B"/>
    <w:rsid w:val="00556017"/>
    <w:rsid w:val="00556081"/>
    <w:rsid w:val="00556328"/>
    <w:rsid w:val="00556545"/>
    <w:rsid w:val="0055660B"/>
    <w:rsid w:val="005566D4"/>
    <w:rsid w:val="00556927"/>
    <w:rsid w:val="005569AF"/>
    <w:rsid w:val="00556A50"/>
    <w:rsid w:val="00556A58"/>
    <w:rsid w:val="00556D29"/>
    <w:rsid w:val="00556DAF"/>
    <w:rsid w:val="0055716F"/>
    <w:rsid w:val="005571C6"/>
    <w:rsid w:val="005574F7"/>
    <w:rsid w:val="00557A66"/>
    <w:rsid w:val="00557A72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48C"/>
    <w:rsid w:val="005615DC"/>
    <w:rsid w:val="00561612"/>
    <w:rsid w:val="0056168B"/>
    <w:rsid w:val="00561867"/>
    <w:rsid w:val="00561995"/>
    <w:rsid w:val="005619F8"/>
    <w:rsid w:val="00561C41"/>
    <w:rsid w:val="00561D61"/>
    <w:rsid w:val="00561F1E"/>
    <w:rsid w:val="00562242"/>
    <w:rsid w:val="00562355"/>
    <w:rsid w:val="00562396"/>
    <w:rsid w:val="00562473"/>
    <w:rsid w:val="005628F0"/>
    <w:rsid w:val="00562946"/>
    <w:rsid w:val="005629BC"/>
    <w:rsid w:val="00562FC4"/>
    <w:rsid w:val="00563534"/>
    <w:rsid w:val="005635D0"/>
    <w:rsid w:val="00563978"/>
    <w:rsid w:val="005639DB"/>
    <w:rsid w:val="00563A1A"/>
    <w:rsid w:val="00563C17"/>
    <w:rsid w:val="00563F29"/>
    <w:rsid w:val="005640A1"/>
    <w:rsid w:val="00564347"/>
    <w:rsid w:val="0056437C"/>
    <w:rsid w:val="0056441A"/>
    <w:rsid w:val="00564A17"/>
    <w:rsid w:val="00564CA5"/>
    <w:rsid w:val="00564CB4"/>
    <w:rsid w:val="00564EBE"/>
    <w:rsid w:val="00564FD0"/>
    <w:rsid w:val="005651EA"/>
    <w:rsid w:val="005654F3"/>
    <w:rsid w:val="00565598"/>
    <w:rsid w:val="005655A4"/>
    <w:rsid w:val="00565708"/>
    <w:rsid w:val="00565771"/>
    <w:rsid w:val="00565798"/>
    <w:rsid w:val="00565E9D"/>
    <w:rsid w:val="00565EDD"/>
    <w:rsid w:val="005660C0"/>
    <w:rsid w:val="005662C6"/>
    <w:rsid w:val="0056666E"/>
    <w:rsid w:val="005666D6"/>
    <w:rsid w:val="00566774"/>
    <w:rsid w:val="00566A79"/>
    <w:rsid w:val="00566F60"/>
    <w:rsid w:val="005671F2"/>
    <w:rsid w:val="00567313"/>
    <w:rsid w:val="0056779E"/>
    <w:rsid w:val="005677A0"/>
    <w:rsid w:val="0056792A"/>
    <w:rsid w:val="005679FA"/>
    <w:rsid w:val="00567C7C"/>
    <w:rsid w:val="00567D04"/>
    <w:rsid w:val="005705B8"/>
    <w:rsid w:val="00570A2A"/>
    <w:rsid w:val="00570DEE"/>
    <w:rsid w:val="00570E39"/>
    <w:rsid w:val="005710F6"/>
    <w:rsid w:val="0057123A"/>
    <w:rsid w:val="00571271"/>
    <w:rsid w:val="00571574"/>
    <w:rsid w:val="00571609"/>
    <w:rsid w:val="0057174E"/>
    <w:rsid w:val="00571BF7"/>
    <w:rsid w:val="00571EBD"/>
    <w:rsid w:val="005724CB"/>
    <w:rsid w:val="005727A5"/>
    <w:rsid w:val="00572A4B"/>
    <w:rsid w:val="00572B5C"/>
    <w:rsid w:val="00572CEA"/>
    <w:rsid w:val="005731E3"/>
    <w:rsid w:val="00573360"/>
    <w:rsid w:val="0057374F"/>
    <w:rsid w:val="0057375F"/>
    <w:rsid w:val="00573858"/>
    <w:rsid w:val="00573CF9"/>
    <w:rsid w:val="00573F22"/>
    <w:rsid w:val="00574070"/>
    <w:rsid w:val="00574236"/>
    <w:rsid w:val="0057426C"/>
    <w:rsid w:val="005745A9"/>
    <w:rsid w:val="0057489F"/>
    <w:rsid w:val="00574C6C"/>
    <w:rsid w:val="00574D02"/>
    <w:rsid w:val="00574DE0"/>
    <w:rsid w:val="00574EAB"/>
    <w:rsid w:val="00574EE5"/>
    <w:rsid w:val="00575063"/>
    <w:rsid w:val="005754F9"/>
    <w:rsid w:val="005756DD"/>
    <w:rsid w:val="00575801"/>
    <w:rsid w:val="00575A24"/>
    <w:rsid w:val="00575BD0"/>
    <w:rsid w:val="00575C4C"/>
    <w:rsid w:val="00575FA4"/>
    <w:rsid w:val="005761DA"/>
    <w:rsid w:val="0057658A"/>
    <w:rsid w:val="005765CD"/>
    <w:rsid w:val="00576D55"/>
    <w:rsid w:val="00576F2F"/>
    <w:rsid w:val="00577011"/>
    <w:rsid w:val="0057728D"/>
    <w:rsid w:val="00577328"/>
    <w:rsid w:val="005773F2"/>
    <w:rsid w:val="005774B7"/>
    <w:rsid w:val="0057772A"/>
    <w:rsid w:val="00577C3C"/>
    <w:rsid w:val="00577F77"/>
    <w:rsid w:val="005802C5"/>
    <w:rsid w:val="00580345"/>
    <w:rsid w:val="005804DF"/>
    <w:rsid w:val="00580999"/>
    <w:rsid w:val="005809B6"/>
    <w:rsid w:val="00580AD1"/>
    <w:rsid w:val="00580B92"/>
    <w:rsid w:val="00580C14"/>
    <w:rsid w:val="00580C59"/>
    <w:rsid w:val="00580DE5"/>
    <w:rsid w:val="00581386"/>
    <w:rsid w:val="005813CA"/>
    <w:rsid w:val="00581601"/>
    <w:rsid w:val="0058173C"/>
    <w:rsid w:val="005817B1"/>
    <w:rsid w:val="005817F3"/>
    <w:rsid w:val="005818FA"/>
    <w:rsid w:val="00581E63"/>
    <w:rsid w:val="005821D1"/>
    <w:rsid w:val="00582327"/>
    <w:rsid w:val="00582652"/>
    <w:rsid w:val="005828EC"/>
    <w:rsid w:val="00582D7F"/>
    <w:rsid w:val="00582E1B"/>
    <w:rsid w:val="00582E40"/>
    <w:rsid w:val="00582EF3"/>
    <w:rsid w:val="00582F32"/>
    <w:rsid w:val="0058329C"/>
    <w:rsid w:val="005836E6"/>
    <w:rsid w:val="005837C8"/>
    <w:rsid w:val="005838D9"/>
    <w:rsid w:val="005838E9"/>
    <w:rsid w:val="0058399B"/>
    <w:rsid w:val="00583A76"/>
    <w:rsid w:val="00583A9D"/>
    <w:rsid w:val="00583AD1"/>
    <w:rsid w:val="00583B6F"/>
    <w:rsid w:val="00583BE6"/>
    <w:rsid w:val="00583EDD"/>
    <w:rsid w:val="00583FF8"/>
    <w:rsid w:val="0058401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D6C"/>
    <w:rsid w:val="00584FEF"/>
    <w:rsid w:val="0058500A"/>
    <w:rsid w:val="00585406"/>
    <w:rsid w:val="005855EE"/>
    <w:rsid w:val="00585969"/>
    <w:rsid w:val="00585B3A"/>
    <w:rsid w:val="00585EEA"/>
    <w:rsid w:val="00586128"/>
    <w:rsid w:val="005861D3"/>
    <w:rsid w:val="0058627C"/>
    <w:rsid w:val="005863AD"/>
    <w:rsid w:val="005864C1"/>
    <w:rsid w:val="005865C3"/>
    <w:rsid w:val="00586612"/>
    <w:rsid w:val="00586C17"/>
    <w:rsid w:val="00586C7A"/>
    <w:rsid w:val="00586CF2"/>
    <w:rsid w:val="00586E9B"/>
    <w:rsid w:val="00586FA9"/>
    <w:rsid w:val="00587004"/>
    <w:rsid w:val="005870C6"/>
    <w:rsid w:val="0058759D"/>
    <w:rsid w:val="0058767F"/>
    <w:rsid w:val="00587C13"/>
    <w:rsid w:val="00587D39"/>
    <w:rsid w:val="00587DB5"/>
    <w:rsid w:val="005902AE"/>
    <w:rsid w:val="005902ED"/>
    <w:rsid w:val="005903E2"/>
    <w:rsid w:val="00590474"/>
    <w:rsid w:val="0059065B"/>
    <w:rsid w:val="0059077C"/>
    <w:rsid w:val="005907E1"/>
    <w:rsid w:val="00590AB3"/>
    <w:rsid w:val="00590BE5"/>
    <w:rsid w:val="00590C48"/>
    <w:rsid w:val="00590EDA"/>
    <w:rsid w:val="00590F88"/>
    <w:rsid w:val="0059101C"/>
    <w:rsid w:val="00591178"/>
    <w:rsid w:val="0059137C"/>
    <w:rsid w:val="005914A8"/>
    <w:rsid w:val="0059161D"/>
    <w:rsid w:val="0059165F"/>
    <w:rsid w:val="005917FB"/>
    <w:rsid w:val="005918FA"/>
    <w:rsid w:val="00591DC8"/>
    <w:rsid w:val="005920CC"/>
    <w:rsid w:val="005924C9"/>
    <w:rsid w:val="00592726"/>
    <w:rsid w:val="0059275C"/>
    <w:rsid w:val="00592A40"/>
    <w:rsid w:val="00592DE1"/>
    <w:rsid w:val="00592F5E"/>
    <w:rsid w:val="00592F89"/>
    <w:rsid w:val="005933DC"/>
    <w:rsid w:val="005938C3"/>
    <w:rsid w:val="00593A31"/>
    <w:rsid w:val="00593F43"/>
    <w:rsid w:val="0059411D"/>
    <w:rsid w:val="005943B1"/>
    <w:rsid w:val="00594887"/>
    <w:rsid w:val="00594A11"/>
    <w:rsid w:val="00594A40"/>
    <w:rsid w:val="00594A8C"/>
    <w:rsid w:val="00594AB7"/>
    <w:rsid w:val="00594DBD"/>
    <w:rsid w:val="00594F72"/>
    <w:rsid w:val="005954A4"/>
    <w:rsid w:val="00595525"/>
    <w:rsid w:val="00595784"/>
    <w:rsid w:val="0059587D"/>
    <w:rsid w:val="00595BAA"/>
    <w:rsid w:val="00595FE5"/>
    <w:rsid w:val="00596093"/>
    <w:rsid w:val="005960E8"/>
    <w:rsid w:val="0059620B"/>
    <w:rsid w:val="00596391"/>
    <w:rsid w:val="00596558"/>
    <w:rsid w:val="00596742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834"/>
    <w:rsid w:val="0059799E"/>
    <w:rsid w:val="00597C1D"/>
    <w:rsid w:val="00597D2F"/>
    <w:rsid w:val="00597DE2"/>
    <w:rsid w:val="00597F73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0CDA"/>
    <w:rsid w:val="005A10E2"/>
    <w:rsid w:val="005A1231"/>
    <w:rsid w:val="005A16AB"/>
    <w:rsid w:val="005A198B"/>
    <w:rsid w:val="005A1BD7"/>
    <w:rsid w:val="005A208E"/>
    <w:rsid w:val="005A229B"/>
    <w:rsid w:val="005A25D7"/>
    <w:rsid w:val="005A2A51"/>
    <w:rsid w:val="005A2B66"/>
    <w:rsid w:val="005A2B9D"/>
    <w:rsid w:val="005A2BBF"/>
    <w:rsid w:val="005A2C17"/>
    <w:rsid w:val="005A2E4E"/>
    <w:rsid w:val="005A2E6D"/>
    <w:rsid w:val="005A2E75"/>
    <w:rsid w:val="005A2EBA"/>
    <w:rsid w:val="005A2F4D"/>
    <w:rsid w:val="005A2FB1"/>
    <w:rsid w:val="005A2FC2"/>
    <w:rsid w:val="005A3273"/>
    <w:rsid w:val="005A32CB"/>
    <w:rsid w:val="005A33ED"/>
    <w:rsid w:val="005A344F"/>
    <w:rsid w:val="005A3734"/>
    <w:rsid w:val="005A39B3"/>
    <w:rsid w:val="005A3C52"/>
    <w:rsid w:val="005A3DEC"/>
    <w:rsid w:val="005A42D1"/>
    <w:rsid w:val="005A44BB"/>
    <w:rsid w:val="005A4735"/>
    <w:rsid w:val="005A47B4"/>
    <w:rsid w:val="005A4964"/>
    <w:rsid w:val="005A4AA7"/>
    <w:rsid w:val="005A4BE2"/>
    <w:rsid w:val="005A4D60"/>
    <w:rsid w:val="005A4E0E"/>
    <w:rsid w:val="005A51E8"/>
    <w:rsid w:val="005A5258"/>
    <w:rsid w:val="005A5401"/>
    <w:rsid w:val="005A5555"/>
    <w:rsid w:val="005A5582"/>
    <w:rsid w:val="005A5E31"/>
    <w:rsid w:val="005A6181"/>
    <w:rsid w:val="005A6209"/>
    <w:rsid w:val="005A6334"/>
    <w:rsid w:val="005A644C"/>
    <w:rsid w:val="005A6569"/>
    <w:rsid w:val="005A687C"/>
    <w:rsid w:val="005A68AD"/>
    <w:rsid w:val="005A6993"/>
    <w:rsid w:val="005A7010"/>
    <w:rsid w:val="005A729B"/>
    <w:rsid w:val="005A72EC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2A3"/>
    <w:rsid w:val="005B02D4"/>
    <w:rsid w:val="005B039F"/>
    <w:rsid w:val="005B0516"/>
    <w:rsid w:val="005B0540"/>
    <w:rsid w:val="005B070F"/>
    <w:rsid w:val="005B0733"/>
    <w:rsid w:val="005B07E5"/>
    <w:rsid w:val="005B098D"/>
    <w:rsid w:val="005B0A77"/>
    <w:rsid w:val="005B0BCF"/>
    <w:rsid w:val="005B0E5F"/>
    <w:rsid w:val="005B0EB6"/>
    <w:rsid w:val="005B141F"/>
    <w:rsid w:val="005B16A8"/>
    <w:rsid w:val="005B175D"/>
    <w:rsid w:val="005B19B2"/>
    <w:rsid w:val="005B2292"/>
    <w:rsid w:val="005B2817"/>
    <w:rsid w:val="005B2841"/>
    <w:rsid w:val="005B28AF"/>
    <w:rsid w:val="005B2AAA"/>
    <w:rsid w:val="005B2AC7"/>
    <w:rsid w:val="005B2B01"/>
    <w:rsid w:val="005B2B13"/>
    <w:rsid w:val="005B2FB4"/>
    <w:rsid w:val="005B3032"/>
    <w:rsid w:val="005B32D6"/>
    <w:rsid w:val="005B349D"/>
    <w:rsid w:val="005B39AD"/>
    <w:rsid w:val="005B39E5"/>
    <w:rsid w:val="005B3A28"/>
    <w:rsid w:val="005B3A5A"/>
    <w:rsid w:val="005B3A9B"/>
    <w:rsid w:val="005B3AAB"/>
    <w:rsid w:val="005B3C71"/>
    <w:rsid w:val="005B3DF8"/>
    <w:rsid w:val="005B3ECA"/>
    <w:rsid w:val="005B3F34"/>
    <w:rsid w:val="005B4180"/>
    <w:rsid w:val="005B4235"/>
    <w:rsid w:val="005B4269"/>
    <w:rsid w:val="005B426C"/>
    <w:rsid w:val="005B4489"/>
    <w:rsid w:val="005B4536"/>
    <w:rsid w:val="005B461E"/>
    <w:rsid w:val="005B484F"/>
    <w:rsid w:val="005B4CBC"/>
    <w:rsid w:val="005B4F5D"/>
    <w:rsid w:val="005B5348"/>
    <w:rsid w:val="005B57AD"/>
    <w:rsid w:val="005B597D"/>
    <w:rsid w:val="005B5D57"/>
    <w:rsid w:val="005B5F15"/>
    <w:rsid w:val="005B61ED"/>
    <w:rsid w:val="005B621E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E6"/>
    <w:rsid w:val="005B7247"/>
    <w:rsid w:val="005B72EA"/>
    <w:rsid w:val="005B74F4"/>
    <w:rsid w:val="005B7520"/>
    <w:rsid w:val="005B7543"/>
    <w:rsid w:val="005B7630"/>
    <w:rsid w:val="005B769A"/>
    <w:rsid w:val="005B79C8"/>
    <w:rsid w:val="005B7B0B"/>
    <w:rsid w:val="005B7C99"/>
    <w:rsid w:val="005B7D97"/>
    <w:rsid w:val="005B7FE4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849"/>
    <w:rsid w:val="005C1AFA"/>
    <w:rsid w:val="005C1D4E"/>
    <w:rsid w:val="005C1DDD"/>
    <w:rsid w:val="005C1DFE"/>
    <w:rsid w:val="005C1F38"/>
    <w:rsid w:val="005C2034"/>
    <w:rsid w:val="005C23EC"/>
    <w:rsid w:val="005C243A"/>
    <w:rsid w:val="005C2778"/>
    <w:rsid w:val="005C2846"/>
    <w:rsid w:val="005C2A17"/>
    <w:rsid w:val="005C2ABE"/>
    <w:rsid w:val="005C2D09"/>
    <w:rsid w:val="005C2DD3"/>
    <w:rsid w:val="005C2EB8"/>
    <w:rsid w:val="005C3261"/>
    <w:rsid w:val="005C3402"/>
    <w:rsid w:val="005C3599"/>
    <w:rsid w:val="005C36EE"/>
    <w:rsid w:val="005C3780"/>
    <w:rsid w:val="005C387E"/>
    <w:rsid w:val="005C39BD"/>
    <w:rsid w:val="005C3AC2"/>
    <w:rsid w:val="005C3BC2"/>
    <w:rsid w:val="005C3C91"/>
    <w:rsid w:val="005C4094"/>
    <w:rsid w:val="005C438B"/>
    <w:rsid w:val="005C4408"/>
    <w:rsid w:val="005C45AE"/>
    <w:rsid w:val="005C4727"/>
    <w:rsid w:val="005C4835"/>
    <w:rsid w:val="005C4FBE"/>
    <w:rsid w:val="005C5069"/>
    <w:rsid w:val="005C557D"/>
    <w:rsid w:val="005C581B"/>
    <w:rsid w:val="005C5872"/>
    <w:rsid w:val="005C5A14"/>
    <w:rsid w:val="005C5A52"/>
    <w:rsid w:val="005C5A93"/>
    <w:rsid w:val="005C5BD0"/>
    <w:rsid w:val="005C5C57"/>
    <w:rsid w:val="005C6092"/>
    <w:rsid w:val="005C632D"/>
    <w:rsid w:val="005C63B2"/>
    <w:rsid w:val="005C65A0"/>
    <w:rsid w:val="005C6A9B"/>
    <w:rsid w:val="005C6B8C"/>
    <w:rsid w:val="005C6C97"/>
    <w:rsid w:val="005C6F85"/>
    <w:rsid w:val="005C7082"/>
    <w:rsid w:val="005C7140"/>
    <w:rsid w:val="005C7443"/>
    <w:rsid w:val="005C75A4"/>
    <w:rsid w:val="005C75F0"/>
    <w:rsid w:val="005C7627"/>
    <w:rsid w:val="005C768B"/>
    <w:rsid w:val="005C7986"/>
    <w:rsid w:val="005C7B84"/>
    <w:rsid w:val="005C7BBE"/>
    <w:rsid w:val="005C7D0F"/>
    <w:rsid w:val="005D000D"/>
    <w:rsid w:val="005D0986"/>
    <w:rsid w:val="005D09E9"/>
    <w:rsid w:val="005D0ADD"/>
    <w:rsid w:val="005D0D7C"/>
    <w:rsid w:val="005D0E29"/>
    <w:rsid w:val="005D11B3"/>
    <w:rsid w:val="005D12EF"/>
    <w:rsid w:val="005D1465"/>
    <w:rsid w:val="005D1930"/>
    <w:rsid w:val="005D19C9"/>
    <w:rsid w:val="005D19D0"/>
    <w:rsid w:val="005D1A5E"/>
    <w:rsid w:val="005D1B26"/>
    <w:rsid w:val="005D1C54"/>
    <w:rsid w:val="005D1CD6"/>
    <w:rsid w:val="005D1DC7"/>
    <w:rsid w:val="005D1E1D"/>
    <w:rsid w:val="005D1EAA"/>
    <w:rsid w:val="005D1FE0"/>
    <w:rsid w:val="005D2225"/>
    <w:rsid w:val="005D23E0"/>
    <w:rsid w:val="005D2572"/>
    <w:rsid w:val="005D259B"/>
    <w:rsid w:val="005D2663"/>
    <w:rsid w:val="005D26B8"/>
    <w:rsid w:val="005D2826"/>
    <w:rsid w:val="005D2905"/>
    <w:rsid w:val="005D2920"/>
    <w:rsid w:val="005D292F"/>
    <w:rsid w:val="005D2985"/>
    <w:rsid w:val="005D29A1"/>
    <w:rsid w:val="005D2D8C"/>
    <w:rsid w:val="005D2E60"/>
    <w:rsid w:val="005D2EEE"/>
    <w:rsid w:val="005D304A"/>
    <w:rsid w:val="005D3323"/>
    <w:rsid w:val="005D33C1"/>
    <w:rsid w:val="005D3667"/>
    <w:rsid w:val="005D38C7"/>
    <w:rsid w:val="005D3908"/>
    <w:rsid w:val="005D3BC8"/>
    <w:rsid w:val="005D3F6F"/>
    <w:rsid w:val="005D44B9"/>
    <w:rsid w:val="005D4912"/>
    <w:rsid w:val="005D4A7D"/>
    <w:rsid w:val="005D4E64"/>
    <w:rsid w:val="005D529C"/>
    <w:rsid w:val="005D58D0"/>
    <w:rsid w:val="005D5A03"/>
    <w:rsid w:val="005D5AF8"/>
    <w:rsid w:val="005D5B4B"/>
    <w:rsid w:val="005D5B73"/>
    <w:rsid w:val="005D5D19"/>
    <w:rsid w:val="005D5DE0"/>
    <w:rsid w:val="005D6328"/>
    <w:rsid w:val="005D6470"/>
    <w:rsid w:val="005D64C7"/>
    <w:rsid w:val="005D6827"/>
    <w:rsid w:val="005D69CA"/>
    <w:rsid w:val="005D6A6F"/>
    <w:rsid w:val="005D6C4C"/>
    <w:rsid w:val="005D70B6"/>
    <w:rsid w:val="005D71E2"/>
    <w:rsid w:val="005D75B5"/>
    <w:rsid w:val="005D764B"/>
    <w:rsid w:val="005D77BB"/>
    <w:rsid w:val="005D78B4"/>
    <w:rsid w:val="005D7A86"/>
    <w:rsid w:val="005D7C87"/>
    <w:rsid w:val="005D7D8E"/>
    <w:rsid w:val="005E0124"/>
    <w:rsid w:val="005E01F3"/>
    <w:rsid w:val="005E026C"/>
    <w:rsid w:val="005E062F"/>
    <w:rsid w:val="005E0C2D"/>
    <w:rsid w:val="005E0ED7"/>
    <w:rsid w:val="005E1076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B5F"/>
    <w:rsid w:val="005E3CAD"/>
    <w:rsid w:val="005E3E3F"/>
    <w:rsid w:val="005E3F4D"/>
    <w:rsid w:val="005E3F8D"/>
    <w:rsid w:val="005E4003"/>
    <w:rsid w:val="005E40A8"/>
    <w:rsid w:val="005E40C9"/>
    <w:rsid w:val="005E41C0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496"/>
    <w:rsid w:val="005E5520"/>
    <w:rsid w:val="005E5689"/>
    <w:rsid w:val="005E57A2"/>
    <w:rsid w:val="005E58E5"/>
    <w:rsid w:val="005E594E"/>
    <w:rsid w:val="005E5AD2"/>
    <w:rsid w:val="005E5D33"/>
    <w:rsid w:val="005E5DD6"/>
    <w:rsid w:val="005E5EBA"/>
    <w:rsid w:val="005E6725"/>
    <w:rsid w:val="005E6D6A"/>
    <w:rsid w:val="005E6DF6"/>
    <w:rsid w:val="005E707A"/>
    <w:rsid w:val="005E725D"/>
    <w:rsid w:val="005E7289"/>
    <w:rsid w:val="005E78AA"/>
    <w:rsid w:val="005E7989"/>
    <w:rsid w:val="005E7AAA"/>
    <w:rsid w:val="005E7B80"/>
    <w:rsid w:val="005E7BA7"/>
    <w:rsid w:val="005E7C0B"/>
    <w:rsid w:val="005E7C96"/>
    <w:rsid w:val="005E7D31"/>
    <w:rsid w:val="005E7E7D"/>
    <w:rsid w:val="005E7EFF"/>
    <w:rsid w:val="005E7FC8"/>
    <w:rsid w:val="005F03DA"/>
    <w:rsid w:val="005F04A6"/>
    <w:rsid w:val="005F05EF"/>
    <w:rsid w:val="005F073C"/>
    <w:rsid w:val="005F09A0"/>
    <w:rsid w:val="005F0CA5"/>
    <w:rsid w:val="005F0D49"/>
    <w:rsid w:val="005F0E70"/>
    <w:rsid w:val="005F0F65"/>
    <w:rsid w:val="005F1011"/>
    <w:rsid w:val="005F165A"/>
    <w:rsid w:val="005F179F"/>
    <w:rsid w:val="005F1B57"/>
    <w:rsid w:val="005F1CB2"/>
    <w:rsid w:val="005F1CD6"/>
    <w:rsid w:val="005F1F2F"/>
    <w:rsid w:val="005F1F81"/>
    <w:rsid w:val="005F1FD7"/>
    <w:rsid w:val="005F1FE3"/>
    <w:rsid w:val="005F1FF7"/>
    <w:rsid w:val="005F22E0"/>
    <w:rsid w:val="005F24B1"/>
    <w:rsid w:val="005F2588"/>
    <w:rsid w:val="005F260D"/>
    <w:rsid w:val="005F2A64"/>
    <w:rsid w:val="005F2DA4"/>
    <w:rsid w:val="005F30CA"/>
    <w:rsid w:val="005F33A8"/>
    <w:rsid w:val="005F33D3"/>
    <w:rsid w:val="005F3557"/>
    <w:rsid w:val="005F359B"/>
    <w:rsid w:val="005F35F7"/>
    <w:rsid w:val="005F3799"/>
    <w:rsid w:val="005F3A17"/>
    <w:rsid w:val="005F3A8E"/>
    <w:rsid w:val="005F3C48"/>
    <w:rsid w:val="005F3EFB"/>
    <w:rsid w:val="005F41DC"/>
    <w:rsid w:val="005F41E2"/>
    <w:rsid w:val="005F42DF"/>
    <w:rsid w:val="005F43D5"/>
    <w:rsid w:val="005F452D"/>
    <w:rsid w:val="005F462F"/>
    <w:rsid w:val="005F4C59"/>
    <w:rsid w:val="005F5062"/>
    <w:rsid w:val="005F5485"/>
    <w:rsid w:val="005F54A1"/>
    <w:rsid w:val="005F54A3"/>
    <w:rsid w:val="005F568F"/>
    <w:rsid w:val="005F5762"/>
    <w:rsid w:val="005F6111"/>
    <w:rsid w:val="005F61BD"/>
    <w:rsid w:val="005F61D7"/>
    <w:rsid w:val="005F6340"/>
    <w:rsid w:val="005F63B2"/>
    <w:rsid w:val="005F6527"/>
    <w:rsid w:val="005F6626"/>
    <w:rsid w:val="005F67B4"/>
    <w:rsid w:val="005F6D74"/>
    <w:rsid w:val="005F6F35"/>
    <w:rsid w:val="005F7092"/>
    <w:rsid w:val="005F7165"/>
    <w:rsid w:val="005F7396"/>
    <w:rsid w:val="005F740C"/>
    <w:rsid w:val="005F7A49"/>
    <w:rsid w:val="005F7BF6"/>
    <w:rsid w:val="005F7D80"/>
    <w:rsid w:val="005F7DEB"/>
    <w:rsid w:val="005F7DEC"/>
    <w:rsid w:val="005F7E9E"/>
    <w:rsid w:val="005F7EFF"/>
    <w:rsid w:val="006004EA"/>
    <w:rsid w:val="006005D7"/>
    <w:rsid w:val="006007C2"/>
    <w:rsid w:val="0060089D"/>
    <w:rsid w:val="00600AF0"/>
    <w:rsid w:val="00600C18"/>
    <w:rsid w:val="00600CD9"/>
    <w:rsid w:val="006015A6"/>
    <w:rsid w:val="006016E8"/>
    <w:rsid w:val="006017F7"/>
    <w:rsid w:val="00601EFF"/>
    <w:rsid w:val="00601FA9"/>
    <w:rsid w:val="00602147"/>
    <w:rsid w:val="006021E9"/>
    <w:rsid w:val="006026F1"/>
    <w:rsid w:val="0060284A"/>
    <w:rsid w:val="0060289B"/>
    <w:rsid w:val="006028D0"/>
    <w:rsid w:val="006028E6"/>
    <w:rsid w:val="0060290B"/>
    <w:rsid w:val="00602AFF"/>
    <w:rsid w:val="00602C9F"/>
    <w:rsid w:val="00602DFC"/>
    <w:rsid w:val="00602E89"/>
    <w:rsid w:val="00602FAD"/>
    <w:rsid w:val="00603042"/>
    <w:rsid w:val="00603156"/>
    <w:rsid w:val="0060354B"/>
    <w:rsid w:val="0060360D"/>
    <w:rsid w:val="00603737"/>
    <w:rsid w:val="0060397B"/>
    <w:rsid w:val="00603B06"/>
    <w:rsid w:val="00603B7B"/>
    <w:rsid w:val="00603C9F"/>
    <w:rsid w:val="00603D5B"/>
    <w:rsid w:val="00603EE3"/>
    <w:rsid w:val="00603F61"/>
    <w:rsid w:val="0060401C"/>
    <w:rsid w:val="00604079"/>
    <w:rsid w:val="006041C2"/>
    <w:rsid w:val="0060433B"/>
    <w:rsid w:val="006045B0"/>
    <w:rsid w:val="0060471B"/>
    <w:rsid w:val="006048D2"/>
    <w:rsid w:val="00604A8F"/>
    <w:rsid w:val="00604B23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4BA"/>
    <w:rsid w:val="006067B5"/>
    <w:rsid w:val="0060692A"/>
    <w:rsid w:val="00606950"/>
    <w:rsid w:val="00606A5A"/>
    <w:rsid w:val="00606BD2"/>
    <w:rsid w:val="00606F87"/>
    <w:rsid w:val="00606FD5"/>
    <w:rsid w:val="006072A3"/>
    <w:rsid w:val="0060771E"/>
    <w:rsid w:val="00607838"/>
    <w:rsid w:val="0060788D"/>
    <w:rsid w:val="0060797F"/>
    <w:rsid w:val="00607D3B"/>
    <w:rsid w:val="00607D78"/>
    <w:rsid w:val="00607DC4"/>
    <w:rsid w:val="00607E6E"/>
    <w:rsid w:val="00607E81"/>
    <w:rsid w:val="00607F25"/>
    <w:rsid w:val="00607F69"/>
    <w:rsid w:val="006100A7"/>
    <w:rsid w:val="00610722"/>
    <w:rsid w:val="00610891"/>
    <w:rsid w:val="0061097A"/>
    <w:rsid w:val="006109DE"/>
    <w:rsid w:val="00610B31"/>
    <w:rsid w:val="00610D40"/>
    <w:rsid w:val="00610E89"/>
    <w:rsid w:val="006111B7"/>
    <w:rsid w:val="00611207"/>
    <w:rsid w:val="006113B4"/>
    <w:rsid w:val="0061184F"/>
    <w:rsid w:val="006119EA"/>
    <w:rsid w:val="00611D11"/>
    <w:rsid w:val="00611F24"/>
    <w:rsid w:val="00611F9A"/>
    <w:rsid w:val="00612064"/>
    <w:rsid w:val="00612537"/>
    <w:rsid w:val="0061289A"/>
    <w:rsid w:val="006128C6"/>
    <w:rsid w:val="006128DD"/>
    <w:rsid w:val="00612920"/>
    <w:rsid w:val="00612A7A"/>
    <w:rsid w:val="00612AC8"/>
    <w:rsid w:val="00612C92"/>
    <w:rsid w:val="00612EF3"/>
    <w:rsid w:val="00612FC4"/>
    <w:rsid w:val="00613037"/>
    <w:rsid w:val="00613216"/>
    <w:rsid w:val="00613357"/>
    <w:rsid w:val="00613378"/>
    <w:rsid w:val="006135B0"/>
    <w:rsid w:val="00613681"/>
    <w:rsid w:val="006136D3"/>
    <w:rsid w:val="00613820"/>
    <w:rsid w:val="00613906"/>
    <w:rsid w:val="00613BD4"/>
    <w:rsid w:val="00613C12"/>
    <w:rsid w:val="00613C57"/>
    <w:rsid w:val="00613D2D"/>
    <w:rsid w:val="00613DD3"/>
    <w:rsid w:val="00613ED5"/>
    <w:rsid w:val="00613FBF"/>
    <w:rsid w:val="006140A8"/>
    <w:rsid w:val="006140CB"/>
    <w:rsid w:val="00614320"/>
    <w:rsid w:val="0061433A"/>
    <w:rsid w:val="006148DE"/>
    <w:rsid w:val="00614BBF"/>
    <w:rsid w:val="00614CC1"/>
    <w:rsid w:val="00615008"/>
    <w:rsid w:val="006150D2"/>
    <w:rsid w:val="006151C3"/>
    <w:rsid w:val="006151CF"/>
    <w:rsid w:val="006153C1"/>
    <w:rsid w:val="00615460"/>
    <w:rsid w:val="006155C1"/>
    <w:rsid w:val="00615653"/>
    <w:rsid w:val="00615665"/>
    <w:rsid w:val="006156B8"/>
    <w:rsid w:val="00615ADC"/>
    <w:rsid w:val="00615D43"/>
    <w:rsid w:val="00615D77"/>
    <w:rsid w:val="00615F66"/>
    <w:rsid w:val="00616023"/>
    <w:rsid w:val="00616051"/>
    <w:rsid w:val="006161EB"/>
    <w:rsid w:val="00616650"/>
    <w:rsid w:val="00616681"/>
    <w:rsid w:val="00616B5C"/>
    <w:rsid w:val="00616BDD"/>
    <w:rsid w:val="00616EF5"/>
    <w:rsid w:val="00617036"/>
    <w:rsid w:val="0061727F"/>
    <w:rsid w:val="00617333"/>
    <w:rsid w:val="006174B3"/>
    <w:rsid w:val="00617506"/>
    <w:rsid w:val="00617653"/>
    <w:rsid w:val="006176C6"/>
    <w:rsid w:val="00617932"/>
    <w:rsid w:val="00617DCA"/>
    <w:rsid w:val="00617ED8"/>
    <w:rsid w:val="0062022C"/>
    <w:rsid w:val="00620285"/>
    <w:rsid w:val="00620331"/>
    <w:rsid w:val="006203FA"/>
    <w:rsid w:val="0062048E"/>
    <w:rsid w:val="00620554"/>
    <w:rsid w:val="00620617"/>
    <w:rsid w:val="006206C1"/>
    <w:rsid w:val="006209E1"/>
    <w:rsid w:val="00620B0E"/>
    <w:rsid w:val="00620BCB"/>
    <w:rsid w:val="00620D88"/>
    <w:rsid w:val="006212D0"/>
    <w:rsid w:val="0062135A"/>
    <w:rsid w:val="006214EE"/>
    <w:rsid w:val="00621711"/>
    <w:rsid w:val="00621AC9"/>
    <w:rsid w:val="00621C89"/>
    <w:rsid w:val="00621E52"/>
    <w:rsid w:val="00621F90"/>
    <w:rsid w:val="0062263C"/>
    <w:rsid w:val="006226EB"/>
    <w:rsid w:val="006226F9"/>
    <w:rsid w:val="006227F6"/>
    <w:rsid w:val="00622860"/>
    <w:rsid w:val="0062289C"/>
    <w:rsid w:val="00622954"/>
    <w:rsid w:val="0062295B"/>
    <w:rsid w:val="00622BBD"/>
    <w:rsid w:val="00622BEA"/>
    <w:rsid w:val="00622C0D"/>
    <w:rsid w:val="00622C26"/>
    <w:rsid w:val="00622E34"/>
    <w:rsid w:val="00622E5C"/>
    <w:rsid w:val="00622F4C"/>
    <w:rsid w:val="00623223"/>
    <w:rsid w:val="0062326E"/>
    <w:rsid w:val="00623853"/>
    <w:rsid w:val="00623AA1"/>
    <w:rsid w:val="00623EDA"/>
    <w:rsid w:val="00623F66"/>
    <w:rsid w:val="00624020"/>
    <w:rsid w:val="0062405C"/>
    <w:rsid w:val="0062409D"/>
    <w:rsid w:val="0062421E"/>
    <w:rsid w:val="0062424F"/>
    <w:rsid w:val="00624510"/>
    <w:rsid w:val="00624581"/>
    <w:rsid w:val="006248A6"/>
    <w:rsid w:val="006248DF"/>
    <w:rsid w:val="00624F09"/>
    <w:rsid w:val="00624F40"/>
    <w:rsid w:val="00625004"/>
    <w:rsid w:val="0062503B"/>
    <w:rsid w:val="006255FF"/>
    <w:rsid w:val="00625680"/>
    <w:rsid w:val="006256F4"/>
    <w:rsid w:val="00625706"/>
    <w:rsid w:val="006258CF"/>
    <w:rsid w:val="006259BF"/>
    <w:rsid w:val="00625D83"/>
    <w:rsid w:val="00625FE5"/>
    <w:rsid w:val="00626048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E86"/>
    <w:rsid w:val="0063042D"/>
    <w:rsid w:val="0063060F"/>
    <w:rsid w:val="0063078E"/>
    <w:rsid w:val="00630885"/>
    <w:rsid w:val="006308C6"/>
    <w:rsid w:val="006308E5"/>
    <w:rsid w:val="006309B3"/>
    <w:rsid w:val="00630AB3"/>
    <w:rsid w:val="00630CDF"/>
    <w:rsid w:val="00630D80"/>
    <w:rsid w:val="00630F7E"/>
    <w:rsid w:val="006311BF"/>
    <w:rsid w:val="006311FD"/>
    <w:rsid w:val="0063124B"/>
    <w:rsid w:val="00631301"/>
    <w:rsid w:val="006314EB"/>
    <w:rsid w:val="0063168D"/>
    <w:rsid w:val="00631729"/>
    <w:rsid w:val="00631BC9"/>
    <w:rsid w:val="00631C7A"/>
    <w:rsid w:val="00631DCC"/>
    <w:rsid w:val="00631EDF"/>
    <w:rsid w:val="00631F81"/>
    <w:rsid w:val="0063208C"/>
    <w:rsid w:val="006320FA"/>
    <w:rsid w:val="00632233"/>
    <w:rsid w:val="0063244E"/>
    <w:rsid w:val="006325B0"/>
    <w:rsid w:val="00632BFF"/>
    <w:rsid w:val="00632C55"/>
    <w:rsid w:val="00633170"/>
    <w:rsid w:val="006331E0"/>
    <w:rsid w:val="006331E6"/>
    <w:rsid w:val="006331F7"/>
    <w:rsid w:val="0063323A"/>
    <w:rsid w:val="006332DB"/>
    <w:rsid w:val="00633382"/>
    <w:rsid w:val="00633624"/>
    <w:rsid w:val="00633632"/>
    <w:rsid w:val="006337CD"/>
    <w:rsid w:val="0063388A"/>
    <w:rsid w:val="006338A2"/>
    <w:rsid w:val="006339C4"/>
    <w:rsid w:val="00633B35"/>
    <w:rsid w:val="00633BD1"/>
    <w:rsid w:val="00633EB7"/>
    <w:rsid w:val="006342D8"/>
    <w:rsid w:val="00634331"/>
    <w:rsid w:val="00634405"/>
    <w:rsid w:val="0063450A"/>
    <w:rsid w:val="00634849"/>
    <w:rsid w:val="00634870"/>
    <w:rsid w:val="00634896"/>
    <w:rsid w:val="00634ADC"/>
    <w:rsid w:val="00634B3C"/>
    <w:rsid w:val="00634C6B"/>
    <w:rsid w:val="00634D87"/>
    <w:rsid w:val="00634E0A"/>
    <w:rsid w:val="00634EE6"/>
    <w:rsid w:val="00634F15"/>
    <w:rsid w:val="0063500B"/>
    <w:rsid w:val="00635208"/>
    <w:rsid w:val="006353FE"/>
    <w:rsid w:val="00635660"/>
    <w:rsid w:val="0063588C"/>
    <w:rsid w:val="00635C83"/>
    <w:rsid w:val="00635CCD"/>
    <w:rsid w:val="00635E47"/>
    <w:rsid w:val="00635EA5"/>
    <w:rsid w:val="006362DF"/>
    <w:rsid w:val="0063648A"/>
    <w:rsid w:val="00636492"/>
    <w:rsid w:val="006364B0"/>
    <w:rsid w:val="00636500"/>
    <w:rsid w:val="00636509"/>
    <w:rsid w:val="00636527"/>
    <w:rsid w:val="006366DC"/>
    <w:rsid w:val="00636754"/>
    <w:rsid w:val="00636910"/>
    <w:rsid w:val="00636A10"/>
    <w:rsid w:val="00636A9D"/>
    <w:rsid w:val="00636C3A"/>
    <w:rsid w:val="00636E7D"/>
    <w:rsid w:val="006370A3"/>
    <w:rsid w:val="006370E1"/>
    <w:rsid w:val="0063735E"/>
    <w:rsid w:val="00637781"/>
    <w:rsid w:val="00637868"/>
    <w:rsid w:val="0063787F"/>
    <w:rsid w:val="006378F2"/>
    <w:rsid w:val="00637B86"/>
    <w:rsid w:val="00637D5C"/>
    <w:rsid w:val="006401C4"/>
    <w:rsid w:val="00640463"/>
    <w:rsid w:val="006407CA"/>
    <w:rsid w:val="00640A6E"/>
    <w:rsid w:val="00640C92"/>
    <w:rsid w:val="00640D34"/>
    <w:rsid w:val="00640F0D"/>
    <w:rsid w:val="00641009"/>
    <w:rsid w:val="0064109E"/>
    <w:rsid w:val="006417FE"/>
    <w:rsid w:val="00641D27"/>
    <w:rsid w:val="00641EEF"/>
    <w:rsid w:val="00641FBC"/>
    <w:rsid w:val="00642267"/>
    <w:rsid w:val="0064243F"/>
    <w:rsid w:val="006424C6"/>
    <w:rsid w:val="00642F83"/>
    <w:rsid w:val="00643520"/>
    <w:rsid w:val="006436B7"/>
    <w:rsid w:val="00643816"/>
    <w:rsid w:val="006438B1"/>
    <w:rsid w:val="00643916"/>
    <w:rsid w:val="00643ADF"/>
    <w:rsid w:val="00643B40"/>
    <w:rsid w:val="00643EFB"/>
    <w:rsid w:val="0064415A"/>
    <w:rsid w:val="006447FB"/>
    <w:rsid w:val="00644817"/>
    <w:rsid w:val="0064489B"/>
    <w:rsid w:val="00644B64"/>
    <w:rsid w:val="00644F74"/>
    <w:rsid w:val="00645085"/>
    <w:rsid w:val="00645147"/>
    <w:rsid w:val="0064517B"/>
    <w:rsid w:val="00645226"/>
    <w:rsid w:val="006454D0"/>
    <w:rsid w:val="00645829"/>
    <w:rsid w:val="00645969"/>
    <w:rsid w:val="00645B88"/>
    <w:rsid w:val="00645FE1"/>
    <w:rsid w:val="0064608E"/>
    <w:rsid w:val="00646173"/>
    <w:rsid w:val="00646217"/>
    <w:rsid w:val="0064643C"/>
    <w:rsid w:val="006465C4"/>
    <w:rsid w:val="00646A8A"/>
    <w:rsid w:val="00646D17"/>
    <w:rsid w:val="00646E04"/>
    <w:rsid w:val="00646F09"/>
    <w:rsid w:val="0064712B"/>
    <w:rsid w:val="00647164"/>
    <w:rsid w:val="006471CF"/>
    <w:rsid w:val="0064773B"/>
    <w:rsid w:val="0064799F"/>
    <w:rsid w:val="00647A18"/>
    <w:rsid w:val="00647A98"/>
    <w:rsid w:val="00647BB5"/>
    <w:rsid w:val="00650079"/>
    <w:rsid w:val="00650116"/>
    <w:rsid w:val="006501E5"/>
    <w:rsid w:val="006505F3"/>
    <w:rsid w:val="0065078B"/>
    <w:rsid w:val="006507D1"/>
    <w:rsid w:val="00650851"/>
    <w:rsid w:val="00650C1B"/>
    <w:rsid w:val="00650C57"/>
    <w:rsid w:val="0065114E"/>
    <w:rsid w:val="0065129E"/>
    <w:rsid w:val="006512E7"/>
    <w:rsid w:val="00651351"/>
    <w:rsid w:val="006513DA"/>
    <w:rsid w:val="006514CF"/>
    <w:rsid w:val="006516EA"/>
    <w:rsid w:val="006516F4"/>
    <w:rsid w:val="00651732"/>
    <w:rsid w:val="00651BBD"/>
    <w:rsid w:val="00651DCE"/>
    <w:rsid w:val="00651F38"/>
    <w:rsid w:val="00651FD3"/>
    <w:rsid w:val="0065205B"/>
    <w:rsid w:val="0065208E"/>
    <w:rsid w:val="006520A8"/>
    <w:rsid w:val="006520D7"/>
    <w:rsid w:val="006525A3"/>
    <w:rsid w:val="006526CF"/>
    <w:rsid w:val="006526DA"/>
    <w:rsid w:val="0065292A"/>
    <w:rsid w:val="00652D68"/>
    <w:rsid w:val="00652DA7"/>
    <w:rsid w:val="006530B2"/>
    <w:rsid w:val="006532AB"/>
    <w:rsid w:val="00653613"/>
    <w:rsid w:val="0065378E"/>
    <w:rsid w:val="006537ED"/>
    <w:rsid w:val="00653C48"/>
    <w:rsid w:val="00653D5D"/>
    <w:rsid w:val="00653E5B"/>
    <w:rsid w:val="00653EA0"/>
    <w:rsid w:val="00654108"/>
    <w:rsid w:val="0065417E"/>
    <w:rsid w:val="00654275"/>
    <w:rsid w:val="00654289"/>
    <w:rsid w:val="006543F0"/>
    <w:rsid w:val="006552C9"/>
    <w:rsid w:val="0065531E"/>
    <w:rsid w:val="00655561"/>
    <w:rsid w:val="006555C9"/>
    <w:rsid w:val="00655677"/>
    <w:rsid w:val="00655927"/>
    <w:rsid w:val="00655A43"/>
    <w:rsid w:val="00655A7F"/>
    <w:rsid w:val="00655ACC"/>
    <w:rsid w:val="006560D9"/>
    <w:rsid w:val="00656183"/>
    <w:rsid w:val="00656264"/>
    <w:rsid w:val="00656377"/>
    <w:rsid w:val="00656639"/>
    <w:rsid w:val="006567A9"/>
    <w:rsid w:val="0065682A"/>
    <w:rsid w:val="0065682B"/>
    <w:rsid w:val="00656909"/>
    <w:rsid w:val="006570BB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DD"/>
    <w:rsid w:val="00657F4E"/>
    <w:rsid w:val="00660092"/>
    <w:rsid w:val="006600EC"/>
    <w:rsid w:val="006601BF"/>
    <w:rsid w:val="006601C9"/>
    <w:rsid w:val="00660204"/>
    <w:rsid w:val="006604CF"/>
    <w:rsid w:val="00660883"/>
    <w:rsid w:val="00660D92"/>
    <w:rsid w:val="00660EA3"/>
    <w:rsid w:val="006610AB"/>
    <w:rsid w:val="00661280"/>
    <w:rsid w:val="0066148E"/>
    <w:rsid w:val="00661537"/>
    <w:rsid w:val="006616F4"/>
    <w:rsid w:val="00661B84"/>
    <w:rsid w:val="00661C17"/>
    <w:rsid w:val="00662482"/>
    <w:rsid w:val="006624BE"/>
    <w:rsid w:val="006626DF"/>
    <w:rsid w:val="00662795"/>
    <w:rsid w:val="006628E8"/>
    <w:rsid w:val="00662B25"/>
    <w:rsid w:val="00662C73"/>
    <w:rsid w:val="00662DD5"/>
    <w:rsid w:val="00662FC3"/>
    <w:rsid w:val="0066311E"/>
    <w:rsid w:val="00663314"/>
    <w:rsid w:val="006634B8"/>
    <w:rsid w:val="006634FB"/>
    <w:rsid w:val="00663866"/>
    <w:rsid w:val="00663EF7"/>
    <w:rsid w:val="00664160"/>
    <w:rsid w:val="00664193"/>
    <w:rsid w:val="00664286"/>
    <w:rsid w:val="00664339"/>
    <w:rsid w:val="0066456C"/>
    <w:rsid w:val="00664D26"/>
    <w:rsid w:val="00664FCC"/>
    <w:rsid w:val="0066516A"/>
    <w:rsid w:val="00665177"/>
    <w:rsid w:val="006652BB"/>
    <w:rsid w:val="006652EC"/>
    <w:rsid w:val="00665378"/>
    <w:rsid w:val="00665928"/>
    <w:rsid w:val="00665C01"/>
    <w:rsid w:val="00665C8E"/>
    <w:rsid w:val="00665CCA"/>
    <w:rsid w:val="00665DDA"/>
    <w:rsid w:val="00665F95"/>
    <w:rsid w:val="00666066"/>
    <w:rsid w:val="006663B9"/>
    <w:rsid w:val="00666511"/>
    <w:rsid w:val="006665A9"/>
    <w:rsid w:val="00666ACC"/>
    <w:rsid w:val="00666B15"/>
    <w:rsid w:val="00666BF4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6CE"/>
    <w:rsid w:val="006709ED"/>
    <w:rsid w:val="00670EE8"/>
    <w:rsid w:val="00670F36"/>
    <w:rsid w:val="00670FDD"/>
    <w:rsid w:val="0067106B"/>
    <w:rsid w:val="006712BE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1EC7"/>
    <w:rsid w:val="006720C0"/>
    <w:rsid w:val="0067218E"/>
    <w:rsid w:val="006721FB"/>
    <w:rsid w:val="00672445"/>
    <w:rsid w:val="00672845"/>
    <w:rsid w:val="0067298D"/>
    <w:rsid w:val="00672C8D"/>
    <w:rsid w:val="00672D61"/>
    <w:rsid w:val="00672F1B"/>
    <w:rsid w:val="006730F2"/>
    <w:rsid w:val="00673679"/>
    <w:rsid w:val="006739F7"/>
    <w:rsid w:val="00673A37"/>
    <w:rsid w:val="00673A68"/>
    <w:rsid w:val="00673C62"/>
    <w:rsid w:val="00673D75"/>
    <w:rsid w:val="00673E20"/>
    <w:rsid w:val="00673E2A"/>
    <w:rsid w:val="00673F1E"/>
    <w:rsid w:val="00673FEE"/>
    <w:rsid w:val="0067405E"/>
    <w:rsid w:val="0067407C"/>
    <w:rsid w:val="006742E0"/>
    <w:rsid w:val="0067437D"/>
    <w:rsid w:val="006743CF"/>
    <w:rsid w:val="00674525"/>
    <w:rsid w:val="00674611"/>
    <w:rsid w:val="0067462E"/>
    <w:rsid w:val="00674B02"/>
    <w:rsid w:val="00674B35"/>
    <w:rsid w:val="00674B40"/>
    <w:rsid w:val="00674CE0"/>
    <w:rsid w:val="00674D89"/>
    <w:rsid w:val="00674E12"/>
    <w:rsid w:val="00674EC7"/>
    <w:rsid w:val="00674F4F"/>
    <w:rsid w:val="00674FF9"/>
    <w:rsid w:val="00675109"/>
    <w:rsid w:val="00675186"/>
    <w:rsid w:val="006754AF"/>
    <w:rsid w:val="0067589A"/>
    <w:rsid w:val="00675E12"/>
    <w:rsid w:val="0067600B"/>
    <w:rsid w:val="0067628E"/>
    <w:rsid w:val="00676BB3"/>
    <w:rsid w:val="00676BD3"/>
    <w:rsid w:val="00676F20"/>
    <w:rsid w:val="006771E6"/>
    <w:rsid w:val="00677265"/>
    <w:rsid w:val="00677453"/>
    <w:rsid w:val="006774D3"/>
    <w:rsid w:val="0067757F"/>
    <w:rsid w:val="006775C3"/>
    <w:rsid w:val="00677A75"/>
    <w:rsid w:val="00677C0D"/>
    <w:rsid w:val="00677DFF"/>
    <w:rsid w:val="00677FD0"/>
    <w:rsid w:val="0068005B"/>
    <w:rsid w:val="006806D0"/>
    <w:rsid w:val="00680757"/>
    <w:rsid w:val="00680961"/>
    <w:rsid w:val="00680A5C"/>
    <w:rsid w:val="00680CEE"/>
    <w:rsid w:val="00680EE8"/>
    <w:rsid w:val="0068101C"/>
    <w:rsid w:val="006810D1"/>
    <w:rsid w:val="00681170"/>
    <w:rsid w:val="00681311"/>
    <w:rsid w:val="00681545"/>
    <w:rsid w:val="006817EE"/>
    <w:rsid w:val="00681873"/>
    <w:rsid w:val="0068187B"/>
    <w:rsid w:val="006819CB"/>
    <w:rsid w:val="00681A13"/>
    <w:rsid w:val="00681A5F"/>
    <w:rsid w:val="00681B0A"/>
    <w:rsid w:val="00681B92"/>
    <w:rsid w:val="0068218E"/>
    <w:rsid w:val="00682638"/>
    <w:rsid w:val="0068273E"/>
    <w:rsid w:val="006828E9"/>
    <w:rsid w:val="00682D2E"/>
    <w:rsid w:val="00682DF7"/>
    <w:rsid w:val="00682EB4"/>
    <w:rsid w:val="00682FE7"/>
    <w:rsid w:val="00683084"/>
    <w:rsid w:val="00683145"/>
    <w:rsid w:val="006831C1"/>
    <w:rsid w:val="00683523"/>
    <w:rsid w:val="0068352B"/>
    <w:rsid w:val="0068363E"/>
    <w:rsid w:val="006837F8"/>
    <w:rsid w:val="0068381B"/>
    <w:rsid w:val="006839C5"/>
    <w:rsid w:val="00683D8C"/>
    <w:rsid w:val="00683DE6"/>
    <w:rsid w:val="00683E2E"/>
    <w:rsid w:val="00683F3C"/>
    <w:rsid w:val="006843DA"/>
    <w:rsid w:val="00684971"/>
    <w:rsid w:val="00684A1F"/>
    <w:rsid w:val="00684EAA"/>
    <w:rsid w:val="0068506B"/>
    <w:rsid w:val="006851B0"/>
    <w:rsid w:val="006851DF"/>
    <w:rsid w:val="00685269"/>
    <w:rsid w:val="0068530B"/>
    <w:rsid w:val="006853B0"/>
    <w:rsid w:val="006853C8"/>
    <w:rsid w:val="006853E1"/>
    <w:rsid w:val="0068553B"/>
    <w:rsid w:val="00685605"/>
    <w:rsid w:val="00685768"/>
    <w:rsid w:val="006857B0"/>
    <w:rsid w:val="00685E64"/>
    <w:rsid w:val="00685F15"/>
    <w:rsid w:val="0068609F"/>
    <w:rsid w:val="006860B7"/>
    <w:rsid w:val="00686342"/>
    <w:rsid w:val="006863CA"/>
    <w:rsid w:val="00686401"/>
    <w:rsid w:val="006866E3"/>
    <w:rsid w:val="00686A4F"/>
    <w:rsid w:val="00686AD7"/>
    <w:rsid w:val="00686B85"/>
    <w:rsid w:val="00686C22"/>
    <w:rsid w:val="00686FE8"/>
    <w:rsid w:val="00687160"/>
    <w:rsid w:val="006872BB"/>
    <w:rsid w:val="006873CA"/>
    <w:rsid w:val="00687485"/>
    <w:rsid w:val="006876D6"/>
    <w:rsid w:val="006877F3"/>
    <w:rsid w:val="0068795D"/>
    <w:rsid w:val="00687B16"/>
    <w:rsid w:val="00687C5F"/>
    <w:rsid w:val="00687FF3"/>
    <w:rsid w:val="006902DE"/>
    <w:rsid w:val="00690459"/>
    <w:rsid w:val="006909B3"/>
    <w:rsid w:val="006909E8"/>
    <w:rsid w:val="00690A02"/>
    <w:rsid w:val="00690A56"/>
    <w:rsid w:val="00690EE6"/>
    <w:rsid w:val="006911B2"/>
    <w:rsid w:val="0069132D"/>
    <w:rsid w:val="00691A69"/>
    <w:rsid w:val="00691AC8"/>
    <w:rsid w:val="00691B95"/>
    <w:rsid w:val="00691C11"/>
    <w:rsid w:val="00691DC6"/>
    <w:rsid w:val="00691DD6"/>
    <w:rsid w:val="006920DB"/>
    <w:rsid w:val="006920F4"/>
    <w:rsid w:val="006922B8"/>
    <w:rsid w:val="00692358"/>
    <w:rsid w:val="00692513"/>
    <w:rsid w:val="00692540"/>
    <w:rsid w:val="0069295A"/>
    <w:rsid w:val="00692E56"/>
    <w:rsid w:val="006931A9"/>
    <w:rsid w:val="00693301"/>
    <w:rsid w:val="0069341C"/>
    <w:rsid w:val="0069347F"/>
    <w:rsid w:val="00693499"/>
    <w:rsid w:val="00693722"/>
    <w:rsid w:val="00693875"/>
    <w:rsid w:val="00693901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34"/>
    <w:rsid w:val="0069488D"/>
    <w:rsid w:val="00694AFA"/>
    <w:rsid w:val="00694CD9"/>
    <w:rsid w:val="00694EF6"/>
    <w:rsid w:val="006950F2"/>
    <w:rsid w:val="00695152"/>
    <w:rsid w:val="006954CB"/>
    <w:rsid w:val="0069557B"/>
    <w:rsid w:val="00695664"/>
    <w:rsid w:val="006956B7"/>
    <w:rsid w:val="0069574C"/>
    <w:rsid w:val="0069592F"/>
    <w:rsid w:val="006959F3"/>
    <w:rsid w:val="00696142"/>
    <w:rsid w:val="00696246"/>
    <w:rsid w:val="0069632C"/>
    <w:rsid w:val="0069644D"/>
    <w:rsid w:val="006966CF"/>
    <w:rsid w:val="006966FB"/>
    <w:rsid w:val="00696753"/>
    <w:rsid w:val="00696973"/>
    <w:rsid w:val="006969DA"/>
    <w:rsid w:val="00697506"/>
    <w:rsid w:val="00697568"/>
    <w:rsid w:val="0069769F"/>
    <w:rsid w:val="006977EA"/>
    <w:rsid w:val="006979A9"/>
    <w:rsid w:val="00697A0A"/>
    <w:rsid w:val="00697DE3"/>
    <w:rsid w:val="00697EEB"/>
    <w:rsid w:val="006A01DC"/>
    <w:rsid w:val="006A02D6"/>
    <w:rsid w:val="006A0387"/>
    <w:rsid w:val="006A04A6"/>
    <w:rsid w:val="006A071B"/>
    <w:rsid w:val="006A0A8B"/>
    <w:rsid w:val="006A0B85"/>
    <w:rsid w:val="006A0D47"/>
    <w:rsid w:val="006A1204"/>
    <w:rsid w:val="006A147A"/>
    <w:rsid w:val="006A1956"/>
    <w:rsid w:val="006A1999"/>
    <w:rsid w:val="006A1B46"/>
    <w:rsid w:val="006A1D79"/>
    <w:rsid w:val="006A1D85"/>
    <w:rsid w:val="006A20B4"/>
    <w:rsid w:val="006A2127"/>
    <w:rsid w:val="006A226A"/>
    <w:rsid w:val="006A2338"/>
    <w:rsid w:val="006A2432"/>
    <w:rsid w:val="006A2668"/>
    <w:rsid w:val="006A27AF"/>
    <w:rsid w:val="006A27C4"/>
    <w:rsid w:val="006A282E"/>
    <w:rsid w:val="006A288D"/>
    <w:rsid w:val="006A29C4"/>
    <w:rsid w:val="006A2CA3"/>
    <w:rsid w:val="006A2F88"/>
    <w:rsid w:val="006A3071"/>
    <w:rsid w:val="006A3311"/>
    <w:rsid w:val="006A346E"/>
    <w:rsid w:val="006A3806"/>
    <w:rsid w:val="006A3973"/>
    <w:rsid w:val="006A3A77"/>
    <w:rsid w:val="006A3A99"/>
    <w:rsid w:val="006A3DD2"/>
    <w:rsid w:val="006A422E"/>
    <w:rsid w:val="006A423F"/>
    <w:rsid w:val="006A437D"/>
    <w:rsid w:val="006A4535"/>
    <w:rsid w:val="006A455F"/>
    <w:rsid w:val="006A4767"/>
    <w:rsid w:val="006A48B4"/>
    <w:rsid w:val="006A4964"/>
    <w:rsid w:val="006A49BF"/>
    <w:rsid w:val="006A4A42"/>
    <w:rsid w:val="006A51D2"/>
    <w:rsid w:val="006A51F3"/>
    <w:rsid w:val="006A550E"/>
    <w:rsid w:val="006A592E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8D0"/>
    <w:rsid w:val="006A695B"/>
    <w:rsid w:val="006A6C38"/>
    <w:rsid w:val="006A6D3F"/>
    <w:rsid w:val="006A6D82"/>
    <w:rsid w:val="006A6F51"/>
    <w:rsid w:val="006A7042"/>
    <w:rsid w:val="006A738D"/>
    <w:rsid w:val="006A74AE"/>
    <w:rsid w:val="006A774A"/>
    <w:rsid w:val="006A779E"/>
    <w:rsid w:val="006A7804"/>
    <w:rsid w:val="006A79B5"/>
    <w:rsid w:val="006A7CED"/>
    <w:rsid w:val="006B00AC"/>
    <w:rsid w:val="006B016F"/>
    <w:rsid w:val="006B020A"/>
    <w:rsid w:val="006B03A5"/>
    <w:rsid w:val="006B03CF"/>
    <w:rsid w:val="006B0442"/>
    <w:rsid w:val="006B04C1"/>
    <w:rsid w:val="006B085C"/>
    <w:rsid w:val="006B08EF"/>
    <w:rsid w:val="006B0988"/>
    <w:rsid w:val="006B0AD7"/>
    <w:rsid w:val="006B0C52"/>
    <w:rsid w:val="006B0CEA"/>
    <w:rsid w:val="006B0D06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20C"/>
    <w:rsid w:val="006B3223"/>
    <w:rsid w:val="006B3415"/>
    <w:rsid w:val="006B3510"/>
    <w:rsid w:val="006B3674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5C"/>
    <w:rsid w:val="006B46AE"/>
    <w:rsid w:val="006B46EA"/>
    <w:rsid w:val="006B4702"/>
    <w:rsid w:val="006B476E"/>
    <w:rsid w:val="006B480C"/>
    <w:rsid w:val="006B48BE"/>
    <w:rsid w:val="006B4E1C"/>
    <w:rsid w:val="006B4E8F"/>
    <w:rsid w:val="006B516E"/>
    <w:rsid w:val="006B5EED"/>
    <w:rsid w:val="006B6002"/>
    <w:rsid w:val="006B603F"/>
    <w:rsid w:val="006B6289"/>
    <w:rsid w:val="006B62FD"/>
    <w:rsid w:val="006B63B8"/>
    <w:rsid w:val="006B63ED"/>
    <w:rsid w:val="006B65EF"/>
    <w:rsid w:val="006B662A"/>
    <w:rsid w:val="006B68B2"/>
    <w:rsid w:val="006B6BD2"/>
    <w:rsid w:val="006B6D17"/>
    <w:rsid w:val="006B706F"/>
    <w:rsid w:val="006B7092"/>
    <w:rsid w:val="006B71F9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D4D"/>
    <w:rsid w:val="006C03E5"/>
    <w:rsid w:val="006C0672"/>
    <w:rsid w:val="006C089E"/>
    <w:rsid w:val="006C0A6B"/>
    <w:rsid w:val="006C0C30"/>
    <w:rsid w:val="006C0CFE"/>
    <w:rsid w:val="006C0EEC"/>
    <w:rsid w:val="006C0FF3"/>
    <w:rsid w:val="006C104B"/>
    <w:rsid w:val="006C1239"/>
    <w:rsid w:val="006C14DE"/>
    <w:rsid w:val="006C15FA"/>
    <w:rsid w:val="006C166E"/>
    <w:rsid w:val="006C173F"/>
    <w:rsid w:val="006C17CD"/>
    <w:rsid w:val="006C1924"/>
    <w:rsid w:val="006C19BA"/>
    <w:rsid w:val="006C1B57"/>
    <w:rsid w:val="006C1CC6"/>
    <w:rsid w:val="006C211D"/>
    <w:rsid w:val="006C22BE"/>
    <w:rsid w:val="006C2443"/>
    <w:rsid w:val="006C24AF"/>
    <w:rsid w:val="006C286F"/>
    <w:rsid w:val="006C2A1D"/>
    <w:rsid w:val="006C2B6E"/>
    <w:rsid w:val="006C306C"/>
    <w:rsid w:val="006C31A5"/>
    <w:rsid w:val="006C32A4"/>
    <w:rsid w:val="006C32F0"/>
    <w:rsid w:val="006C3576"/>
    <w:rsid w:val="006C369C"/>
    <w:rsid w:val="006C369F"/>
    <w:rsid w:val="006C377D"/>
    <w:rsid w:val="006C381D"/>
    <w:rsid w:val="006C39CF"/>
    <w:rsid w:val="006C3AAB"/>
    <w:rsid w:val="006C3AC0"/>
    <w:rsid w:val="006C3B17"/>
    <w:rsid w:val="006C3D4C"/>
    <w:rsid w:val="006C3DE2"/>
    <w:rsid w:val="006C40C0"/>
    <w:rsid w:val="006C41EC"/>
    <w:rsid w:val="006C4223"/>
    <w:rsid w:val="006C483A"/>
    <w:rsid w:val="006C4864"/>
    <w:rsid w:val="006C4BD8"/>
    <w:rsid w:val="006C4CD0"/>
    <w:rsid w:val="006C4E4F"/>
    <w:rsid w:val="006C4F21"/>
    <w:rsid w:val="006C5021"/>
    <w:rsid w:val="006C5063"/>
    <w:rsid w:val="006C507C"/>
    <w:rsid w:val="006C53BB"/>
    <w:rsid w:val="006C53FD"/>
    <w:rsid w:val="006C5430"/>
    <w:rsid w:val="006C5548"/>
    <w:rsid w:val="006C5758"/>
    <w:rsid w:val="006C5A49"/>
    <w:rsid w:val="006C5B22"/>
    <w:rsid w:val="006C5BF2"/>
    <w:rsid w:val="006C5C07"/>
    <w:rsid w:val="006C5D14"/>
    <w:rsid w:val="006C5EC9"/>
    <w:rsid w:val="006C61B1"/>
    <w:rsid w:val="006C62EF"/>
    <w:rsid w:val="006C684F"/>
    <w:rsid w:val="006C686C"/>
    <w:rsid w:val="006C69BA"/>
    <w:rsid w:val="006C6AD1"/>
    <w:rsid w:val="006C6C63"/>
    <w:rsid w:val="006C6C82"/>
    <w:rsid w:val="006C6E22"/>
    <w:rsid w:val="006C7316"/>
    <w:rsid w:val="006C731B"/>
    <w:rsid w:val="006C7544"/>
    <w:rsid w:val="006C7556"/>
    <w:rsid w:val="006C7770"/>
    <w:rsid w:val="006C7C2C"/>
    <w:rsid w:val="006C7C94"/>
    <w:rsid w:val="006C7EF9"/>
    <w:rsid w:val="006D00B1"/>
    <w:rsid w:val="006D01AB"/>
    <w:rsid w:val="006D03A8"/>
    <w:rsid w:val="006D0645"/>
    <w:rsid w:val="006D069C"/>
    <w:rsid w:val="006D08C9"/>
    <w:rsid w:val="006D09B9"/>
    <w:rsid w:val="006D0ACA"/>
    <w:rsid w:val="006D0D2B"/>
    <w:rsid w:val="006D0E01"/>
    <w:rsid w:val="006D1084"/>
    <w:rsid w:val="006D10A7"/>
    <w:rsid w:val="006D1219"/>
    <w:rsid w:val="006D14C9"/>
    <w:rsid w:val="006D16FC"/>
    <w:rsid w:val="006D18A5"/>
    <w:rsid w:val="006D1ACE"/>
    <w:rsid w:val="006D1FCD"/>
    <w:rsid w:val="006D2134"/>
    <w:rsid w:val="006D2236"/>
    <w:rsid w:val="006D24A1"/>
    <w:rsid w:val="006D24A5"/>
    <w:rsid w:val="006D256E"/>
    <w:rsid w:val="006D25D3"/>
    <w:rsid w:val="006D25E0"/>
    <w:rsid w:val="006D25EB"/>
    <w:rsid w:val="006D2A6E"/>
    <w:rsid w:val="006D2AE5"/>
    <w:rsid w:val="006D2BDD"/>
    <w:rsid w:val="006D3165"/>
    <w:rsid w:val="006D31B7"/>
    <w:rsid w:val="006D3608"/>
    <w:rsid w:val="006D37D6"/>
    <w:rsid w:val="006D3B40"/>
    <w:rsid w:val="006D4479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68C"/>
    <w:rsid w:val="006D56A7"/>
    <w:rsid w:val="006D574D"/>
    <w:rsid w:val="006D576D"/>
    <w:rsid w:val="006D5809"/>
    <w:rsid w:val="006D5E64"/>
    <w:rsid w:val="006D5F01"/>
    <w:rsid w:val="006D5F21"/>
    <w:rsid w:val="006D5F75"/>
    <w:rsid w:val="006D6092"/>
    <w:rsid w:val="006D635A"/>
    <w:rsid w:val="006D642F"/>
    <w:rsid w:val="006D643C"/>
    <w:rsid w:val="006D6773"/>
    <w:rsid w:val="006D67D9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E6"/>
    <w:rsid w:val="006D7E8A"/>
    <w:rsid w:val="006E00F8"/>
    <w:rsid w:val="006E04A7"/>
    <w:rsid w:val="006E04FE"/>
    <w:rsid w:val="006E0A49"/>
    <w:rsid w:val="006E0EF5"/>
    <w:rsid w:val="006E0F77"/>
    <w:rsid w:val="006E11FA"/>
    <w:rsid w:val="006E124D"/>
    <w:rsid w:val="006E1362"/>
    <w:rsid w:val="006E1A68"/>
    <w:rsid w:val="006E1CBC"/>
    <w:rsid w:val="006E1CDD"/>
    <w:rsid w:val="006E1D90"/>
    <w:rsid w:val="006E1DE7"/>
    <w:rsid w:val="006E1EC3"/>
    <w:rsid w:val="006E2214"/>
    <w:rsid w:val="006E2350"/>
    <w:rsid w:val="006E23DC"/>
    <w:rsid w:val="006E266E"/>
    <w:rsid w:val="006E26B8"/>
    <w:rsid w:val="006E2934"/>
    <w:rsid w:val="006E29C4"/>
    <w:rsid w:val="006E2A4E"/>
    <w:rsid w:val="006E2B26"/>
    <w:rsid w:val="006E2B7E"/>
    <w:rsid w:val="006E2CCB"/>
    <w:rsid w:val="006E2E2D"/>
    <w:rsid w:val="006E2FF2"/>
    <w:rsid w:val="006E3292"/>
    <w:rsid w:val="006E32CB"/>
    <w:rsid w:val="006E34D9"/>
    <w:rsid w:val="006E3615"/>
    <w:rsid w:val="006E3813"/>
    <w:rsid w:val="006E3A34"/>
    <w:rsid w:val="006E3FFC"/>
    <w:rsid w:val="006E421D"/>
    <w:rsid w:val="006E4321"/>
    <w:rsid w:val="006E4405"/>
    <w:rsid w:val="006E4477"/>
    <w:rsid w:val="006E458A"/>
    <w:rsid w:val="006E464D"/>
    <w:rsid w:val="006E4692"/>
    <w:rsid w:val="006E4756"/>
    <w:rsid w:val="006E4793"/>
    <w:rsid w:val="006E4955"/>
    <w:rsid w:val="006E4ABB"/>
    <w:rsid w:val="006E4B2B"/>
    <w:rsid w:val="006E4B3A"/>
    <w:rsid w:val="006E5104"/>
    <w:rsid w:val="006E5136"/>
    <w:rsid w:val="006E5185"/>
    <w:rsid w:val="006E5317"/>
    <w:rsid w:val="006E5591"/>
    <w:rsid w:val="006E57A1"/>
    <w:rsid w:val="006E5932"/>
    <w:rsid w:val="006E596A"/>
    <w:rsid w:val="006E5B64"/>
    <w:rsid w:val="006E5FF6"/>
    <w:rsid w:val="006E618B"/>
    <w:rsid w:val="006E6207"/>
    <w:rsid w:val="006E6841"/>
    <w:rsid w:val="006E6BCC"/>
    <w:rsid w:val="006E6DB6"/>
    <w:rsid w:val="006E6E43"/>
    <w:rsid w:val="006E701E"/>
    <w:rsid w:val="006E7035"/>
    <w:rsid w:val="006E74CA"/>
    <w:rsid w:val="006E7823"/>
    <w:rsid w:val="006E7BEE"/>
    <w:rsid w:val="006E7C49"/>
    <w:rsid w:val="006E7C9D"/>
    <w:rsid w:val="006F0030"/>
    <w:rsid w:val="006F01C6"/>
    <w:rsid w:val="006F0441"/>
    <w:rsid w:val="006F0666"/>
    <w:rsid w:val="006F06CB"/>
    <w:rsid w:val="006F07D8"/>
    <w:rsid w:val="006F08C8"/>
    <w:rsid w:val="006F0AF5"/>
    <w:rsid w:val="006F0F2E"/>
    <w:rsid w:val="006F115C"/>
    <w:rsid w:val="006F11F7"/>
    <w:rsid w:val="006F1292"/>
    <w:rsid w:val="006F1475"/>
    <w:rsid w:val="006F19FA"/>
    <w:rsid w:val="006F1AC4"/>
    <w:rsid w:val="006F1AD7"/>
    <w:rsid w:val="006F1AE0"/>
    <w:rsid w:val="006F1DF7"/>
    <w:rsid w:val="006F21C9"/>
    <w:rsid w:val="006F23E8"/>
    <w:rsid w:val="006F24E5"/>
    <w:rsid w:val="006F2883"/>
    <w:rsid w:val="006F2E81"/>
    <w:rsid w:val="006F2FE4"/>
    <w:rsid w:val="006F33D2"/>
    <w:rsid w:val="006F350E"/>
    <w:rsid w:val="006F38B1"/>
    <w:rsid w:val="006F39B6"/>
    <w:rsid w:val="006F3AD8"/>
    <w:rsid w:val="006F41D6"/>
    <w:rsid w:val="006F41FB"/>
    <w:rsid w:val="006F4235"/>
    <w:rsid w:val="006F442D"/>
    <w:rsid w:val="006F46CE"/>
    <w:rsid w:val="006F472B"/>
    <w:rsid w:val="006F4870"/>
    <w:rsid w:val="006F4939"/>
    <w:rsid w:val="006F494B"/>
    <w:rsid w:val="006F4D5B"/>
    <w:rsid w:val="006F4FE9"/>
    <w:rsid w:val="006F507D"/>
    <w:rsid w:val="006F5131"/>
    <w:rsid w:val="006F51DA"/>
    <w:rsid w:val="006F51E4"/>
    <w:rsid w:val="006F5297"/>
    <w:rsid w:val="006F52D2"/>
    <w:rsid w:val="006F5463"/>
    <w:rsid w:val="006F56BA"/>
    <w:rsid w:val="006F577E"/>
    <w:rsid w:val="006F5882"/>
    <w:rsid w:val="006F5985"/>
    <w:rsid w:val="006F59B6"/>
    <w:rsid w:val="006F5AED"/>
    <w:rsid w:val="006F5AF0"/>
    <w:rsid w:val="006F5D25"/>
    <w:rsid w:val="006F5EA5"/>
    <w:rsid w:val="006F5F39"/>
    <w:rsid w:val="006F5FC2"/>
    <w:rsid w:val="006F6122"/>
    <w:rsid w:val="006F6248"/>
    <w:rsid w:val="006F645A"/>
    <w:rsid w:val="006F6B21"/>
    <w:rsid w:val="006F6B6A"/>
    <w:rsid w:val="006F6BE4"/>
    <w:rsid w:val="006F6CBA"/>
    <w:rsid w:val="006F6EA8"/>
    <w:rsid w:val="006F70BD"/>
    <w:rsid w:val="006F71E0"/>
    <w:rsid w:val="006F740B"/>
    <w:rsid w:val="006F74EB"/>
    <w:rsid w:val="006F7532"/>
    <w:rsid w:val="006F76C3"/>
    <w:rsid w:val="006F7936"/>
    <w:rsid w:val="0070015B"/>
    <w:rsid w:val="00700612"/>
    <w:rsid w:val="00700617"/>
    <w:rsid w:val="0070073A"/>
    <w:rsid w:val="0070092D"/>
    <w:rsid w:val="00700BED"/>
    <w:rsid w:val="00700C22"/>
    <w:rsid w:val="00700D49"/>
    <w:rsid w:val="00700E9A"/>
    <w:rsid w:val="00700F1B"/>
    <w:rsid w:val="007010D8"/>
    <w:rsid w:val="00701198"/>
    <w:rsid w:val="00701339"/>
    <w:rsid w:val="007014E7"/>
    <w:rsid w:val="00701974"/>
    <w:rsid w:val="007019DC"/>
    <w:rsid w:val="00701A6A"/>
    <w:rsid w:val="00701AF3"/>
    <w:rsid w:val="00701C7A"/>
    <w:rsid w:val="0070248A"/>
    <w:rsid w:val="0070254F"/>
    <w:rsid w:val="0070266F"/>
    <w:rsid w:val="00702734"/>
    <w:rsid w:val="00702843"/>
    <w:rsid w:val="0070284D"/>
    <w:rsid w:val="00702ACA"/>
    <w:rsid w:val="00702B49"/>
    <w:rsid w:val="00702C36"/>
    <w:rsid w:val="00702CB2"/>
    <w:rsid w:val="00702DCD"/>
    <w:rsid w:val="0070307C"/>
    <w:rsid w:val="00703578"/>
    <w:rsid w:val="007035FB"/>
    <w:rsid w:val="007036CB"/>
    <w:rsid w:val="00703782"/>
    <w:rsid w:val="0070389E"/>
    <w:rsid w:val="00703A35"/>
    <w:rsid w:val="00703A60"/>
    <w:rsid w:val="00703E5D"/>
    <w:rsid w:val="00704209"/>
    <w:rsid w:val="0070447B"/>
    <w:rsid w:val="007044A1"/>
    <w:rsid w:val="007045D9"/>
    <w:rsid w:val="00704609"/>
    <w:rsid w:val="007047D5"/>
    <w:rsid w:val="00704803"/>
    <w:rsid w:val="0070483B"/>
    <w:rsid w:val="00704A4A"/>
    <w:rsid w:val="00704B78"/>
    <w:rsid w:val="00704CA0"/>
    <w:rsid w:val="00704D1E"/>
    <w:rsid w:val="00704D90"/>
    <w:rsid w:val="00705109"/>
    <w:rsid w:val="00705223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5F68"/>
    <w:rsid w:val="00706374"/>
    <w:rsid w:val="00706473"/>
    <w:rsid w:val="00706628"/>
    <w:rsid w:val="0070666A"/>
    <w:rsid w:val="00706AFF"/>
    <w:rsid w:val="00706B1B"/>
    <w:rsid w:val="00706E45"/>
    <w:rsid w:val="00706EC5"/>
    <w:rsid w:val="007070FE"/>
    <w:rsid w:val="007071C0"/>
    <w:rsid w:val="00707763"/>
    <w:rsid w:val="00707C01"/>
    <w:rsid w:val="00710421"/>
    <w:rsid w:val="007108D6"/>
    <w:rsid w:val="00710BA3"/>
    <w:rsid w:val="0071116D"/>
    <w:rsid w:val="0071124C"/>
    <w:rsid w:val="007112CF"/>
    <w:rsid w:val="00711485"/>
    <w:rsid w:val="007114A0"/>
    <w:rsid w:val="007114B3"/>
    <w:rsid w:val="00711705"/>
    <w:rsid w:val="00711772"/>
    <w:rsid w:val="00711991"/>
    <w:rsid w:val="00711B6D"/>
    <w:rsid w:val="00711EE7"/>
    <w:rsid w:val="00712112"/>
    <w:rsid w:val="00712145"/>
    <w:rsid w:val="007122B0"/>
    <w:rsid w:val="0071243F"/>
    <w:rsid w:val="00712748"/>
    <w:rsid w:val="0071282F"/>
    <w:rsid w:val="00712A1D"/>
    <w:rsid w:val="00712F8E"/>
    <w:rsid w:val="0071314E"/>
    <w:rsid w:val="0071317B"/>
    <w:rsid w:val="007131D2"/>
    <w:rsid w:val="0071338B"/>
    <w:rsid w:val="007138A6"/>
    <w:rsid w:val="007138FF"/>
    <w:rsid w:val="00713E20"/>
    <w:rsid w:val="00713FD8"/>
    <w:rsid w:val="00713FF8"/>
    <w:rsid w:val="00714052"/>
    <w:rsid w:val="007143BE"/>
    <w:rsid w:val="00714467"/>
    <w:rsid w:val="00714A1B"/>
    <w:rsid w:val="00714B06"/>
    <w:rsid w:val="00714CB9"/>
    <w:rsid w:val="00714D8B"/>
    <w:rsid w:val="00714E31"/>
    <w:rsid w:val="00714FDD"/>
    <w:rsid w:val="00715531"/>
    <w:rsid w:val="007155CF"/>
    <w:rsid w:val="0071561E"/>
    <w:rsid w:val="00715828"/>
    <w:rsid w:val="0071596F"/>
    <w:rsid w:val="00715BB4"/>
    <w:rsid w:val="00715D24"/>
    <w:rsid w:val="00715D28"/>
    <w:rsid w:val="00715F36"/>
    <w:rsid w:val="00716324"/>
    <w:rsid w:val="0071636A"/>
    <w:rsid w:val="00716526"/>
    <w:rsid w:val="007168CE"/>
    <w:rsid w:val="00716982"/>
    <w:rsid w:val="00716B7C"/>
    <w:rsid w:val="00716DBD"/>
    <w:rsid w:val="00716E6D"/>
    <w:rsid w:val="00716FC0"/>
    <w:rsid w:val="00717495"/>
    <w:rsid w:val="0071755F"/>
    <w:rsid w:val="0071796A"/>
    <w:rsid w:val="00717B7D"/>
    <w:rsid w:val="00717BC6"/>
    <w:rsid w:val="00720075"/>
    <w:rsid w:val="00720500"/>
    <w:rsid w:val="00720653"/>
    <w:rsid w:val="0072087B"/>
    <w:rsid w:val="0072103B"/>
    <w:rsid w:val="0072167A"/>
    <w:rsid w:val="00721926"/>
    <w:rsid w:val="00721ABB"/>
    <w:rsid w:val="00721B39"/>
    <w:rsid w:val="00721B65"/>
    <w:rsid w:val="00721D05"/>
    <w:rsid w:val="0072210F"/>
    <w:rsid w:val="007221C1"/>
    <w:rsid w:val="00722323"/>
    <w:rsid w:val="00722362"/>
    <w:rsid w:val="0072249E"/>
    <w:rsid w:val="00722941"/>
    <w:rsid w:val="007230AA"/>
    <w:rsid w:val="007230DB"/>
    <w:rsid w:val="00723146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E65"/>
    <w:rsid w:val="00724687"/>
    <w:rsid w:val="007246A7"/>
    <w:rsid w:val="0072475D"/>
    <w:rsid w:val="007247C9"/>
    <w:rsid w:val="00724833"/>
    <w:rsid w:val="00724F52"/>
    <w:rsid w:val="00724F6E"/>
    <w:rsid w:val="00724FA8"/>
    <w:rsid w:val="007255D3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AC"/>
    <w:rsid w:val="00726AFE"/>
    <w:rsid w:val="00726CE3"/>
    <w:rsid w:val="00726F36"/>
    <w:rsid w:val="0072755B"/>
    <w:rsid w:val="007275FF"/>
    <w:rsid w:val="00727851"/>
    <w:rsid w:val="00727A75"/>
    <w:rsid w:val="00727B06"/>
    <w:rsid w:val="00727DB5"/>
    <w:rsid w:val="00730581"/>
    <w:rsid w:val="0073061E"/>
    <w:rsid w:val="0073066B"/>
    <w:rsid w:val="00730878"/>
    <w:rsid w:val="00730E56"/>
    <w:rsid w:val="00730F0A"/>
    <w:rsid w:val="007311EE"/>
    <w:rsid w:val="00731576"/>
    <w:rsid w:val="007318E5"/>
    <w:rsid w:val="00731ABC"/>
    <w:rsid w:val="00731D7C"/>
    <w:rsid w:val="00731DD0"/>
    <w:rsid w:val="00732366"/>
    <w:rsid w:val="00732818"/>
    <w:rsid w:val="007328CE"/>
    <w:rsid w:val="00732F5E"/>
    <w:rsid w:val="0073370E"/>
    <w:rsid w:val="00733849"/>
    <w:rsid w:val="00733898"/>
    <w:rsid w:val="00733943"/>
    <w:rsid w:val="007339C1"/>
    <w:rsid w:val="007339E3"/>
    <w:rsid w:val="007339E7"/>
    <w:rsid w:val="00733A44"/>
    <w:rsid w:val="00733AAC"/>
    <w:rsid w:val="00733B15"/>
    <w:rsid w:val="00733E18"/>
    <w:rsid w:val="00734106"/>
    <w:rsid w:val="00734341"/>
    <w:rsid w:val="00734377"/>
    <w:rsid w:val="00734415"/>
    <w:rsid w:val="00734471"/>
    <w:rsid w:val="007345BD"/>
    <w:rsid w:val="00734D77"/>
    <w:rsid w:val="00734EB5"/>
    <w:rsid w:val="00734ED4"/>
    <w:rsid w:val="00734F27"/>
    <w:rsid w:val="00735095"/>
    <w:rsid w:val="0073534F"/>
    <w:rsid w:val="007354E3"/>
    <w:rsid w:val="007354F4"/>
    <w:rsid w:val="00735579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682"/>
    <w:rsid w:val="00736694"/>
    <w:rsid w:val="007367A2"/>
    <w:rsid w:val="007367C6"/>
    <w:rsid w:val="007368D8"/>
    <w:rsid w:val="00736976"/>
    <w:rsid w:val="00736A5F"/>
    <w:rsid w:val="00736B19"/>
    <w:rsid w:val="00736B61"/>
    <w:rsid w:val="00736C5B"/>
    <w:rsid w:val="00736DA8"/>
    <w:rsid w:val="00737354"/>
    <w:rsid w:val="007374AA"/>
    <w:rsid w:val="007376CC"/>
    <w:rsid w:val="007377D3"/>
    <w:rsid w:val="00737B32"/>
    <w:rsid w:val="00737CE1"/>
    <w:rsid w:val="00737D48"/>
    <w:rsid w:val="00740001"/>
    <w:rsid w:val="00740072"/>
    <w:rsid w:val="007401DB"/>
    <w:rsid w:val="007404AE"/>
    <w:rsid w:val="00740529"/>
    <w:rsid w:val="007405DF"/>
    <w:rsid w:val="00740625"/>
    <w:rsid w:val="00740654"/>
    <w:rsid w:val="00740674"/>
    <w:rsid w:val="00740A32"/>
    <w:rsid w:val="00740AB1"/>
    <w:rsid w:val="0074134D"/>
    <w:rsid w:val="007414B1"/>
    <w:rsid w:val="0074150F"/>
    <w:rsid w:val="0074157C"/>
    <w:rsid w:val="00741679"/>
    <w:rsid w:val="00741A9D"/>
    <w:rsid w:val="00741BAA"/>
    <w:rsid w:val="00741C77"/>
    <w:rsid w:val="00741EC5"/>
    <w:rsid w:val="00741F71"/>
    <w:rsid w:val="00741F9C"/>
    <w:rsid w:val="00742086"/>
    <w:rsid w:val="007421BF"/>
    <w:rsid w:val="007426B9"/>
    <w:rsid w:val="0074272E"/>
    <w:rsid w:val="00742865"/>
    <w:rsid w:val="00742980"/>
    <w:rsid w:val="00742BFA"/>
    <w:rsid w:val="00742FB8"/>
    <w:rsid w:val="0074332A"/>
    <w:rsid w:val="0074332E"/>
    <w:rsid w:val="0074358F"/>
    <w:rsid w:val="007437B8"/>
    <w:rsid w:val="00743A00"/>
    <w:rsid w:val="00743BFF"/>
    <w:rsid w:val="00743C63"/>
    <w:rsid w:val="00743E22"/>
    <w:rsid w:val="007441A5"/>
    <w:rsid w:val="00744202"/>
    <w:rsid w:val="0074426E"/>
    <w:rsid w:val="007442FB"/>
    <w:rsid w:val="007442FE"/>
    <w:rsid w:val="00744481"/>
    <w:rsid w:val="007444BF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2B2"/>
    <w:rsid w:val="00745695"/>
    <w:rsid w:val="00745ECB"/>
    <w:rsid w:val="0074626E"/>
    <w:rsid w:val="007462BA"/>
    <w:rsid w:val="00746301"/>
    <w:rsid w:val="007465D7"/>
    <w:rsid w:val="00746671"/>
    <w:rsid w:val="00746742"/>
    <w:rsid w:val="00746A5B"/>
    <w:rsid w:val="00746AB6"/>
    <w:rsid w:val="00746B1E"/>
    <w:rsid w:val="00746B32"/>
    <w:rsid w:val="00746BE9"/>
    <w:rsid w:val="00746E22"/>
    <w:rsid w:val="00747085"/>
    <w:rsid w:val="0074714A"/>
    <w:rsid w:val="0074720C"/>
    <w:rsid w:val="0074763B"/>
    <w:rsid w:val="0074798D"/>
    <w:rsid w:val="00747C38"/>
    <w:rsid w:val="00747D62"/>
    <w:rsid w:val="00747DAC"/>
    <w:rsid w:val="00747FF5"/>
    <w:rsid w:val="00750044"/>
    <w:rsid w:val="00750079"/>
    <w:rsid w:val="0075038E"/>
    <w:rsid w:val="0075051F"/>
    <w:rsid w:val="0075061F"/>
    <w:rsid w:val="007506CE"/>
    <w:rsid w:val="00750A32"/>
    <w:rsid w:val="00750CD4"/>
    <w:rsid w:val="00750EEA"/>
    <w:rsid w:val="0075100A"/>
    <w:rsid w:val="007514D6"/>
    <w:rsid w:val="007516D0"/>
    <w:rsid w:val="0075172E"/>
    <w:rsid w:val="00751899"/>
    <w:rsid w:val="007518F3"/>
    <w:rsid w:val="00751E88"/>
    <w:rsid w:val="007523E4"/>
    <w:rsid w:val="007528AD"/>
    <w:rsid w:val="007529A2"/>
    <w:rsid w:val="007530D5"/>
    <w:rsid w:val="0075312D"/>
    <w:rsid w:val="0075318F"/>
    <w:rsid w:val="007531B2"/>
    <w:rsid w:val="0075332E"/>
    <w:rsid w:val="00753431"/>
    <w:rsid w:val="0075364C"/>
    <w:rsid w:val="00753899"/>
    <w:rsid w:val="00753D9B"/>
    <w:rsid w:val="00753E87"/>
    <w:rsid w:val="00754172"/>
    <w:rsid w:val="0075453D"/>
    <w:rsid w:val="0075474E"/>
    <w:rsid w:val="00754969"/>
    <w:rsid w:val="007550AC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CC0"/>
    <w:rsid w:val="00755D88"/>
    <w:rsid w:val="00755E0E"/>
    <w:rsid w:val="00755E43"/>
    <w:rsid w:val="00755F6B"/>
    <w:rsid w:val="007561D5"/>
    <w:rsid w:val="00756268"/>
    <w:rsid w:val="007563C8"/>
    <w:rsid w:val="007565A2"/>
    <w:rsid w:val="00756B9A"/>
    <w:rsid w:val="00756CE3"/>
    <w:rsid w:val="00756ECF"/>
    <w:rsid w:val="007572C8"/>
    <w:rsid w:val="00757318"/>
    <w:rsid w:val="0075756E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EE"/>
    <w:rsid w:val="00760079"/>
    <w:rsid w:val="0076011D"/>
    <w:rsid w:val="00760136"/>
    <w:rsid w:val="007602FA"/>
    <w:rsid w:val="00760376"/>
    <w:rsid w:val="007603F8"/>
    <w:rsid w:val="007604AA"/>
    <w:rsid w:val="007606D7"/>
    <w:rsid w:val="0076071C"/>
    <w:rsid w:val="00760752"/>
    <w:rsid w:val="00760793"/>
    <w:rsid w:val="00760946"/>
    <w:rsid w:val="00760AB5"/>
    <w:rsid w:val="00760B5D"/>
    <w:rsid w:val="00760D24"/>
    <w:rsid w:val="00760D27"/>
    <w:rsid w:val="00760E3E"/>
    <w:rsid w:val="0076114A"/>
    <w:rsid w:val="007611F0"/>
    <w:rsid w:val="00761404"/>
    <w:rsid w:val="0076150F"/>
    <w:rsid w:val="007617C3"/>
    <w:rsid w:val="00761D64"/>
    <w:rsid w:val="00761DD3"/>
    <w:rsid w:val="0076208A"/>
    <w:rsid w:val="007620AB"/>
    <w:rsid w:val="007623E2"/>
    <w:rsid w:val="00762526"/>
    <w:rsid w:val="00762600"/>
    <w:rsid w:val="00762C16"/>
    <w:rsid w:val="00762CB2"/>
    <w:rsid w:val="00763258"/>
    <w:rsid w:val="00763463"/>
    <w:rsid w:val="007634EC"/>
    <w:rsid w:val="00763568"/>
    <w:rsid w:val="007635DF"/>
    <w:rsid w:val="0076389C"/>
    <w:rsid w:val="00763B50"/>
    <w:rsid w:val="00764160"/>
    <w:rsid w:val="007644DE"/>
    <w:rsid w:val="00764503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060"/>
    <w:rsid w:val="007652D6"/>
    <w:rsid w:val="007652E0"/>
    <w:rsid w:val="0076561D"/>
    <w:rsid w:val="00765621"/>
    <w:rsid w:val="007657B9"/>
    <w:rsid w:val="007658D1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4B"/>
    <w:rsid w:val="00766B54"/>
    <w:rsid w:val="00766CC9"/>
    <w:rsid w:val="00766DF7"/>
    <w:rsid w:val="00766F52"/>
    <w:rsid w:val="00767016"/>
    <w:rsid w:val="007672AA"/>
    <w:rsid w:val="0076763B"/>
    <w:rsid w:val="007677C0"/>
    <w:rsid w:val="00767B94"/>
    <w:rsid w:val="00767C25"/>
    <w:rsid w:val="00767F8E"/>
    <w:rsid w:val="00767FCB"/>
    <w:rsid w:val="007700F8"/>
    <w:rsid w:val="0077022D"/>
    <w:rsid w:val="0077057D"/>
    <w:rsid w:val="00770590"/>
    <w:rsid w:val="00770AE8"/>
    <w:rsid w:val="00770DCE"/>
    <w:rsid w:val="00770FD4"/>
    <w:rsid w:val="007710CC"/>
    <w:rsid w:val="007710D5"/>
    <w:rsid w:val="0077139A"/>
    <w:rsid w:val="00771B49"/>
    <w:rsid w:val="00771C15"/>
    <w:rsid w:val="00771C1C"/>
    <w:rsid w:val="00771E3A"/>
    <w:rsid w:val="00771E61"/>
    <w:rsid w:val="00771F63"/>
    <w:rsid w:val="00771FA3"/>
    <w:rsid w:val="0077215E"/>
    <w:rsid w:val="007724DB"/>
    <w:rsid w:val="00772725"/>
    <w:rsid w:val="007727D3"/>
    <w:rsid w:val="00772851"/>
    <w:rsid w:val="007728B3"/>
    <w:rsid w:val="00772B61"/>
    <w:rsid w:val="00772C4F"/>
    <w:rsid w:val="00772F28"/>
    <w:rsid w:val="007735A4"/>
    <w:rsid w:val="007737BB"/>
    <w:rsid w:val="007737D7"/>
    <w:rsid w:val="007737E2"/>
    <w:rsid w:val="00773826"/>
    <w:rsid w:val="00773BBE"/>
    <w:rsid w:val="00773BD1"/>
    <w:rsid w:val="00773E7F"/>
    <w:rsid w:val="00773EF3"/>
    <w:rsid w:val="00773F9B"/>
    <w:rsid w:val="007741F5"/>
    <w:rsid w:val="0077439E"/>
    <w:rsid w:val="007743C0"/>
    <w:rsid w:val="00774538"/>
    <w:rsid w:val="00774588"/>
    <w:rsid w:val="00774757"/>
    <w:rsid w:val="00774D81"/>
    <w:rsid w:val="00774DEA"/>
    <w:rsid w:val="00774E89"/>
    <w:rsid w:val="00774F66"/>
    <w:rsid w:val="00775174"/>
    <w:rsid w:val="00775249"/>
    <w:rsid w:val="007753DE"/>
    <w:rsid w:val="0077574C"/>
    <w:rsid w:val="007757A1"/>
    <w:rsid w:val="007758EC"/>
    <w:rsid w:val="00775938"/>
    <w:rsid w:val="00775A66"/>
    <w:rsid w:val="00775CBA"/>
    <w:rsid w:val="00775F9C"/>
    <w:rsid w:val="00775FF1"/>
    <w:rsid w:val="007761D5"/>
    <w:rsid w:val="00776251"/>
    <w:rsid w:val="0077629E"/>
    <w:rsid w:val="00776501"/>
    <w:rsid w:val="00776510"/>
    <w:rsid w:val="00776883"/>
    <w:rsid w:val="00776AD4"/>
    <w:rsid w:val="00776D9D"/>
    <w:rsid w:val="00777014"/>
    <w:rsid w:val="0077707D"/>
    <w:rsid w:val="00777450"/>
    <w:rsid w:val="0077766B"/>
    <w:rsid w:val="007777C6"/>
    <w:rsid w:val="007778C9"/>
    <w:rsid w:val="00777B05"/>
    <w:rsid w:val="00777B34"/>
    <w:rsid w:val="00777CC7"/>
    <w:rsid w:val="00777D7D"/>
    <w:rsid w:val="00777DEA"/>
    <w:rsid w:val="00777F46"/>
    <w:rsid w:val="0078027E"/>
    <w:rsid w:val="007803CF"/>
    <w:rsid w:val="007803D6"/>
    <w:rsid w:val="00780492"/>
    <w:rsid w:val="00780523"/>
    <w:rsid w:val="00780587"/>
    <w:rsid w:val="0078064D"/>
    <w:rsid w:val="00780673"/>
    <w:rsid w:val="00780727"/>
    <w:rsid w:val="0078079E"/>
    <w:rsid w:val="007807E5"/>
    <w:rsid w:val="00780A08"/>
    <w:rsid w:val="00780BA9"/>
    <w:rsid w:val="00780D17"/>
    <w:rsid w:val="00780D71"/>
    <w:rsid w:val="00781161"/>
    <w:rsid w:val="007814DA"/>
    <w:rsid w:val="007814E5"/>
    <w:rsid w:val="007814EC"/>
    <w:rsid w:val="007815BB"/>
    <w:rsid w:val="007817AB"/>
    <w:rsid w:val="0078183D"/>
    <w:rsid w:val="007819AF"/>
    <w:rsid w:val="00781A5A"/>
    <w:rsid w:val="00781A7F"/>
    <w:rsid w:val="00781C6D"/>
    <w:rsid w:val="007820A7"/>
    <w:rsid w:val="0078214F"/>
    <w:rsid w:val="00782259"/>
    <w:rsid w:val="007823A6"/>
    <w:rsid w:val="0078241C"/>
    <w:rsid w:val="007824C3"/>
    <w:rsid w:val="0078260B"/>
    <w:rsid w:val="00782DF5"/>
    <w:rsid w:val="00782F8B"/>
    <w:rsid w:val="00782FFF"/>
    <w:rsid w:val="007831C0"/>
    <w:rsid w:val="00783207"/>
    <w:rsid w:val="00783249"/>
    <w:rsid w:val="0078356E"/>
    <w:rsid w:val="00783664"/>
    <w:rsid w:val="0078368E"/>
    <w:rsid w:val="00783A80"/>
    <w:rsid w:val="00783D4A"/>
    <w:rsid w:val="00784116"/>
    <w:rsid w:val="0078422E"/>
    <w:rsid w:val="007842FB"/>
    <w:rsid w:val="00784574"/>
    <w:rsid w:val="007845AB"/>
    <w:rsid w:val="007846FA"/>
    <w:rsid w:val="007847ED"/>
    <w:rsid w:val="007847F0"/>
    <w:rsid w:val="00784BD7"/>
    <w:rsid w:val="00784E4D"/>
    <w:rsid w:val="00784E80"/>
    <w:rsid w:val="00784EBF"/>
    <w:rsid w:val="007855C9"/>
    <w:rsid w:val="0078572B"/>
    <w:rsid w:val="00785811"/>
    <w:rsid w:val="00785EAD"/>
    <w:rsid w:val="00785EDC"/>
    <w:rsid w:val="007860E5"/>
    <w:rsid w:val="007861BF"/>
    <w:rsid w:val="0078669F"/>
    <w:rsid w:val="00786B19"/>
    <w:rsid w:val="00786B92"/>
    <w:rsid w:val="00786CB7"/>
    <w:rsid w:val="00787133"/>
    <w:rsid w:val="007871DD"/>
    <w:rsid w:val="0078727F"/>
    <w:rsid w:val="007872B3"/>
    <w:rsid w:val="0078752D"/>
    <w:rsid w:val="007876D9"/>
    <w:rsid w:val="00787720"/>
    <w:rsid w:val="00787C3E"/>
    <w:rsid w:val="00787CC2"/>
    <w:rsid w:val="00787F29"/>
    <w:rsid w:val="0079009D"/>
    <w:rsid w:val="00790141"/>
    <w:rsid w:val="00790C04"/>
    <w:rsid w:val="00790DB9"/>
    <w:rsid w:val="0079103F"/>
    <w:rsid w:val="007913DA"/>
    <w:rsid w:val="00791492"/>
    <w:rsid w:val="007915E8"/>
    <w:rsid w:val="00791795"/>
    <w:rsid w:val="0079180E"/>
    <w:rsid w:val="00791849"/>
    <w:rsid w:val="00791969"/>
    <w:rsid w:val="007919C2"/>
    <w:rsid w:val="00791D57"/>
    <w:rsid w:val="00792595"/>
    <w:rsid w:val="0079295C"/>
    <w:rsid w:val="00792A1D"/>
    <w:rsid w:val="00792BFB"/>
    <w:rsid w:val="00792D9F"/>
    <w:rsid w:val="00792F64"/>
    <w:rsid w:val="007930D1"/>
    <w:rsid w:val="00793180"/>
    <w:rsid w:val="00793237"/>
    <w:rsid w:val="00793341"/>
    <w:rsid w:val="0079358F"/>
    <w:rsid w:val="0079359E"/>
    <w:rsid w:val="0079362E"/>
    <w:rsid w:val="007937E7"/>
    <w:rsid w:val="00793ABE"/>
    <w:rsid w:val="00793D5A"/>
    <w:rsid w:val="00793E3A"/>
    <w:rsid w:val="00793E8A"/>
    <w:rsid w:val="00793F50"/>
    <w:rsid w:val="007940AA"/>
    <w:rsid w:val="00794555"/>
    <w:rsid w:val="0079481B"/>
    <w:rsid w:val="00794A62"/>
    <w:rsid w:val="00794F19"/>
    <w:rsid w:val="007951B9"/>
    <w:rsid w:val="0079522E"/>
    <w:rsid w:val="00795264"/>
    <w:rsid w:val="00795375"/>
    <w:rsid w:val="00795558"/>
    <w:rsid w:val="007955C6"/>
    <w:rsid w:val="00795698"/>
    <w:rsid w:val="00795827"/>
    <w:rsid w:val="0079583C"/>
    <w:rsid w:val="007959D3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518"/>
    <w:rsid w:val="007976BF"/>
    <w:rsid w:val="00797BA0"/>
    <w:rsid w:val="00797BF2"/>
    <w:rsid w:val="00797D0D"/>
    <w:rsid w:val="00797D3A"/>
    <w:rsid w:val="00797D8C"/>
    <w:rsid w:val="00797E62"/>
    <w:rsid w:val="007A00A8"/>
    <w:rsid w:val="007A01A8"/>
    <w:rsid w:val="007A01B9"/>
    <w:rsid w:val="007A026D"/>
    <w:rsid w:val="007A02C1"/>
    <w:rsid w:val="007A03F9"/>
    <w:rsid w:val="007A06A6"/>
    <w:rsid w:val="007A078B"/>
    <w:rsid w:val="007A092F"/>
    <w:rsid w:val="007A09FF"/>
    <w:rsid w:val="007A0BB0"/>
    <w:rsid w:val="007A0C72"/>
    <w:rsid w:val="007A0F6D"/>
    <w:rsid w:val="007A119B"/>
    <w:rsid w:val="007A12F6"/>
    <w:rsid w:val="007A140A"/>
    <w:rsid w:val="007A1513"/>
    <w:rsid w:val="007A16F1"/>
    <w:rsid w:val="007A171B"/>
    <w:rsid w:val="007A17C7"/>
    <w:rsid w:val="007A1829"/>
    <w:rsid w:val="007A19C3"/>
    <w:rsid w:val="007A1B0D"/>
    <w:rsid w:val="007A1C5C"/>
    <w:rsid w:val="007A1FC1"/>
    <w:rsid w:val="007A2101"/>
    <w:rsid w:val="007A2161"/>
    <w:rsid w:val="007A2215"/>
    <w:rsid w:val="007A2633"/>
    <w:rsid w:val="007A273B"/>
    <w:rsid w:val="007A27FC"/>
    <w:rsid w:val="007A2A12"/>
    <w:rsid w:val="007A2DA5"/>
    <w:rsid w:val="007A2E15"/>
    <w:rsid w:val="007A3402"/>
    <w:rsid w:val="007A353B"/>
    <w:rsid w:val="007A36C7"/>
    <w:rsid w:val="007A3883"/>
    <w:rsid w:val="007A3894"/>
    <w:rsid w:val="007A38DB"/>
    <w:rsid w:val="007A3B30"/>
    <w:rsid w:val="007A3BFE"/>
    <w:rsid w:val="007A3E4F"/>
    <w:rsid w:val="007A3ECC"/>
    <w:rsid w:val="007A3F82"/>
    <w:rsid w:val="007A413D"/>
    <w:rsid w:val="007A41CE"/>
    <w:rsid w:val="007A4281"/>
    <w:rsid w:val="007A4408"/>
    <w:rsid w:val="007A4494"/>
    <w:rsid w:val="007A4537"/>
    <w:rsid w:val="007A4751"/>
    <w:rsid w:val="007A4948"/>
    <w:rsid w:val="007A4C99"/>
    <w:rsid w:val="007A4D4A"/>
    <w:rsid w:val="007A4DE1"/>
    <w:rsid w:val="007A4F2F"/>
    <w:rsid w:val="007A5129"/>
    <w:rsid w:val="007A5146"/>
    <w:rsid w:val="007A52E5"/>
    <w:rsid w:val="007A5437"/>
    <w:rsid w:val="007A5446"/>
    <w:rsid w:val="007A54A6"/>
    <w:rsid w:val="007A55A1"/>
    <w:rsid w:val="007A571D"/>
    <w:rsid w:val="007A57C5"/>
    <w:rsid w:val="007A589D"/>
    <w:rsid w:val="007A5B62"/>
    <w:rsid w:val="007A5D39"/>
    <w:rsid w:val="007A5D83"/>
    <w:rsid w:val="007A5DA2"/>
    <w:rsid w:val="007A5F22"/>
    <w:rsid w:val="007A6038"/>
    <w:rsid w:val="007A613E"/>
    <w:rsid w:val="007A61EF"/>
    <w:rsid w:val="007A628F"/>
    <w:rsid w:val="007A6307"/>
    <w:rsid w:val="007A651A"/>
    <w:rsid w:val="007A6682"/>
    <w:rsid w:val="007A677F"/>
    <w:rsid w:val="007A6800"/>
    <w:rsid w:val="007A68E8"/>
    <w:rsid w:val="007A6D7A"/>
    <w:rsid w:val="007A6EE1"/>
    <w:rsid w:val="007A6FBB"/>
    <w:rsid w:val="007A72B1"/>
    <w:rsid w:val="007A72B8"/>
    <w:rsid w:val="007A7385"/>
    <w:rsid w:val="007A7394"/>
    <w:rsid w:val="007A7430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A7F9B"/>
    <w:rsid w:val="007B0282"/>
    <w:rsid w:val="007B02FC"/>
    <w:rsid w:val="007B03EC"/>
    <w:rsid w:val="007B0417"/>
    <w:rsid w:val="007B04AD"/>
    <w:rsid w:val="007B06CE"/>
    <w:rsid w:val="007B076C"/>
    <w:rsid w:val="007B085C"/>
    <w:rsid w:val="007B0F1C"/>
    <w:rsid w:val="007B0FDC"/>
    <w:rsid w:val="007B1204"/>
    <w:rsid w:val="007B138D"/>
    <w:rsid w:val="007B17C0"/>
    <w:rsid w:val="007B1ACC"/>
    <w:rsid w:val="007B1F81"/>
    <w:rsid w:val="007B1F8C"/>
    <w:rsid w:val="007B208E"/>
    <w:rsid w:val="007B252A"/>
    <w:rsid w:val="007B2629"/>
    <w:rsid w:val="007B265D"/>
    <w:rsid w:val="007B28A9"/>
    <w:rsid w:val="007B2977"/>
    <w:rsid w:val="007B3015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600"/>
    <w:rsid w:val="007B599C"/>
    <w:rsid w:val="007B59EB"/>
    <w:rsid w:val="007B5A5E"/>
    <w:rsid w:val="007B5A8D"/>
    <w:rsid w:val="007B5C0E"/>
    <w:rsid w:val="007B5C6C"/>
    <w:rsid w:val="007B5C84"/>
    <w:rsid w:val="007B5EBC"/>
    <w:rsid w:val="007B614F"/>
    <w:rsid w:val="007B61EF"/>
    <w:rsid w:val="007B6444"/>
    <w:rsid w:val="007B675E"/>
    <w:rsid w:val="007B6A8D"/>
    <w:rsid w:val="007B6B3F"/>
    <w:rsid w:val="007B7029"/>
    <w:rsid w:val="007B719C"/>
    <w:rsid w:val="007B71B6"/>
    <w:rsid w:val="007B7290"/>
    <w:rsid w:val="007B72BA"/>
    <w:rsid w:val="007B7480"/>
    <w:rsid w:val="007B76CA"/>
    <w:rsid w:val="007B782F"/>
    <w:rsid w:val="007B7A60"/>
    <w:rsid w:val="007B7A63"/>
    <w:rsid w:val="007C028E"/>
    <w:rsid w:val="007C0530"/>
    <w:rsid w:val="007C0752"/>
    <w:rsid w:val="007C09DD"/>
    <w:rsid w:val="007C0DA6"/>
    <w:rsid w:val="007C0E11"/>
    <w:rsid w:val="007C0EB8"/>
    <w:rsid w:val="007C0F5B"/>
    <w:rsid w:val="007C1167"/>
    <w:rsid w:val="007C1426"/>
    <w:rsid w:val="007C180F"/>
    <w:rsid w:val="007C1AC1"/>
    <w:rsid w:val="007C1D7C"/>
    <w:rsid w:val="007C1EE0"/>
    <w:rsid w:val="007C23E4"/>
    <w:rsid w:val="007C24A0"/>
    <w:rsid w:val="007C2543"/>
    <w:rsid w:val="007C2748"/>
    <w:rsid w:val="007C27EF"/>
    <w:rsid w:val="007C284B"/>
    <w:rsid w:val="007C2882"/>
    <w:rsid w:val="007C2C0A"/>
    <w:rsid w:val="007C2C74"/>
    <w:rsid w:val="007C2CAF"/>
    <w:rsid w:val="007C2CBC"/>
    <w:rsid w:val="007C2DD8"/>
    <w:rsid w:val="007C30FF"/>
    <w:rsid w:val="007C31FE"/>
    <w:rsid w:val="007C34EB"/>
    <w:rsid w:val="007C34F7"/>
    <w:rsid w:val="007C368F"/>
    <w:rsid w:val="007C39C1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4C"/>
    <w:rsid w:val="007C4874"/>
    <w:rsid w:val="007C4890"/>
    <w:rsid w:val="007C4CA0"/>
    <w:rsid w:val="007C4D89"/>
    <w:rsid w:val="007C4DEA"/>
    <w:rsid w:val="007C5073"/>
    <w:rsid w:val="007C50F6"/>
    <w:rsid w:val="007C5364"/>
    <w:rsid w:val="007C5412"/>
    <w:rsid w:val="007C550A"/>
    <w:rsid w:val="007C5546"/>
    <w:rsid w:val="007C565B"/>
    <w:rsid w:val="007C58A4"/>
    <w:rsid w:val="007C5966"/>
    <w:rsid w:val="007C5A37"/>
    <w:rsid w:val="007C5B8B"/>
    <w:rsid w:val="007C5BC4"/>
    <w:rsid w:val="007C5BE7"/>
    <w:rsid w:val="007C5CBD"/>
    <w:rsid w:val="007C5EAD"/>
    <w:rsid w:val="007C5FEB"/>
    <w:rsid w:val="007C6200"/>
    <w:rsid w:val="007C626A"/>
    <w:rsid w:val="007C635E"/>
    <w:rsid w:val="007C6397"/>
    <w:rsid w:val="007C63EB"/>
    <w:rsid w:val="007C643F"/>
    <w:rsid w:val="007C6706"/>
    <w:rsid w:val="007C6888"/>
    <w:rsid w:val="007C68D3"/>
    <w:rsid w:val="007C6997"/>
    <w:rsid w:val="007C6AAA"/>
    <w:rsid w:val="007C6CCF"/>
    <w:rsid w:val="007C6E15"/>
    <w:rsid w:val="007C6E94"/>
    <w:rsid w:val="007C7074"/>
    <w:rsid w:val="007C7076"/>
    <w:rsid w:val="007C763D"/>
    <w:rsid w:val="007C79FB"/>
    <w:rsid w:val="007C7A3C"/>
    <w:rsid w:val="007C7A64"/>
    <w:rsid w:val="007C7A6F"/>
    <w:rsid w:val="007C7D00"/>
    <w:rsid w:val="007C7E3A"/>
    <w:rsid w:val="007D00A1"/>
    <w:rsid w:val="007D00A6"/>
    <w:rsid w:val="007D0124"/>
    <w:rsid w:val="007D048B"/>
    <w:rsid w:val="007D051A"/>
    <w:rsid w:val="007D075A"/>
    <w:rsid w:val="007D0CE5"/>
    <w:rsid w:val="007D0E9A"/>
    <w:rsid w:val="007D0F8C"/>
    <w:rsid w:val="007D0F8F"/>
    <w:rsid w:val="007D1362"/>
    <w:rsid w:val="007D13AD"/>
    <w:rsid w:val="007D15B7"/>
    <w:rsid w:val="007D177F"/>
    <w:rsid w:val="007D1AE1"/>
    <w:rsid w:val="007D1D35"/>
    <w:rsid w:val="007D1DAE"/>
    <w:rsid w:val="007D1F0F"/>
    <w:rsid w:val="007D21A3"/>
    <w:rsid w:val="007D21BE"/>
    <w:rsid w:val="007D2551"/>
    <w:rsid w:val="007D27F0"/>
    <w:rsid w:val="007D2927"/>
    <w:rsid w:val="007D2AD8"/>
    <w:rsid w:val="007D2C0A"/>
    <w:rsid w:val="007D2D10"/>
    <w:rsid w:val="007D2D50"/>
    <w:rsid w:val="007D2D69"/>
    <w:rsid w:val="007D2DA1"/>
    <w:rsid w:val="007D2DD7"/>
    <w:rsid w:val="007D2F1E"/>
    <w:rsid w:val="007D3079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78"/>
    <w:rsid w:val="007D3F2D"/>
    <w:rsid w:val="007D40E6"/>
    <w:rsid w:val="007D424A"/>
    <w:rsid w:val="007D425B"/>
    <w:rsid w:val="007D4293"/>
    <w:rsid w:val="007D42E0"/>
    <w:rsid w:val="007D4381"/>
    <w:rsid w:val="007D465D"/>
    <w:rsid w:val="007D468F"/>
    <w:rsid w:val="007D4748"/>
    <w:rsid w:val="007D4906"/>
    <w:rsid w:val="007D498B"/>
    <w:rsid w:val="007D4B63"/>
    <w:rsid w:val="007D4C4B"/>
    <w:rsid w:val="007D4F10"/>
    <w:rsid w:val="007D527C"/>
    <w:rsid w:val="007D5942"/>
    <w:rsid w:val="007D5B12"/>
    <w:rsid w:val="007D5B36"/>
    <w:rsid w:val="007D5DCB"/>
    <w:rsid w:val="007D6731"/>
    <w:rsid w:val="007D6802"/>
    <w:rsid w:val="007D6997"/>
    <w:rsid w:val="007D69CB"/>
    <w:rsid w:val="007D69E9"/>
    <w:rsid w:val="007D6E52"/>
    <w:rsid w:val="007D6EE8"/>
    <w:rsid w:val="007D737D"/>
    <w:rsid w:val="007D749C"/>
    <w:rsid w:val="007D7538"/>
    <w:rsid w:val="007D7700"/>
    <w:rsid w:val="007D77E5"/>
    <w:rsid w:val="007D79F4"/>
    <w:rsid w:val="007D7B32"/>
    <w:rsid w:val="007D7C93"/>
    <w:rsid w:val="007D7D06"/>
    <w:rsid w:val="007D7DCE"/>
    <w:rsid w:val="007D7EEE"/>
    <w:rsid w:val="007E01C6"/>
    <w:rsid w:val="007E0261"/>
    <w:rsid w:val="007E07FB"/>
    <w:rsid w:val="007E0C23"/>
    <w:rsid w:val="007E0E03"/>
    <w:rsid w:val="007E1020"/>
    <w:rsid w:val="007E176F"/>
    <w:rsid w:val="007E1A07"/>
    <w:rsid w:val="007E1AA2"/>
    <w:rsid w:val="007E2087"/>
    <w:rsid w:val="007E20AC"/>
    <w:rsid w:val="007E21B0"/>
    <w:rsid w:val="007E2486"/>
    <w:rsid w:val="007E25C8"/>
    <w:rsid w:val="007E2853"/>
    <w:rsid w:val="007E2CD2"/>
    <w:rsid w:val="007E2DE3"/>
    <w:rsid w:val="007E2DEA"/>
    <w:rsid w:val="007E3635"/>
    <w:rsid w:val="007E36C1"/>
    <w:rsid w:val="007E37DD"/>
    <w:rsid w:val="007E3C5F"/>
    <w:rsid w:val="007E3D76"/>
    <w:rsid w:val="007E3DA7"/>
    <w:rsid w:val="007E3E05"/>
    <w:rsid w:val="007E411B"/>
    <w:rsid w:val="007E4427"/>
    <w:rsid w:val="007E459D"/>
    <w:rsid w:val="007E4765"/>
    <w:rsid w:val="007E4CEA"/>
    <w:rsid w:val="007E5536"/>
    <w:rsid w:val="007E55AE"/>
    <w:rsid w:val="007E560D"/>
    <w:rsid w:val="007E5C2F"/>
    <w:rsid w:val="007E5E50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FD"/>
    <w:rsid w:val="007E787E"/>
    <w:rsid w:val="007E78BE"/>
    <w:rsid w:val="007E79CC"/>
    <w:rsid w:val="007E7C1A"/>
    <w:rsid w:val="007E7C46"/>
    <w:rsid w:val="007E7F9A"/>
    <w:rsid w:val="007F0494"/>
    <w:rsid w:val="007F085B"/>
    <w:rsid w:val="007F0892"/>
    <w:rsid w:val="007F0ABF"/>
    <w:rsid w:val="007F0FE1"/>
    <w:rsid w:val="007F1758"/>
    <w:rsid w:val="007F1767"/>
    <w:rsid w:val="007F18F4"/>
    <w:rsid w:val="007F1B5A"/>
    <w:rsid w:val="007F1DFD"/>
    <w:rsid w:val="007F1FB9"/>
    <w:rsid w:val="007F20AF"/>
    <w:rsid w:val="007F219C"/>
    <w:rsid w:val="007F234D"/>
    <w:rsid w:val="007F23E3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D55"/>
    <w:rsid w:val="007F2E47"/>
    <w:rsid w:val="007F2FBA"/>
    <w:rsid w:val="007F3670"/>
    <w:rsid w:val="007F39BE"/>
    <w:rsid w:val="007F3B24"/>
    <w:rsid w:val="007F3D6E"/>
    <w:rsid w:val="007F407B"/>
    <w:rsid w:val="007F4170"/>
    <w:rsid w:val="007F4369"/>
    <w:rsid w:val="007F436E"/>
    <w:rsid w:val="007F43C9"/>
    <w:rsid w:val="007F4439"/>
    <w:rsid w:val="007F44E9"/>
    <w:rsid w:val="007F4785"/>
    <w:rsid w:val="007F4AB1"/>
    <w:rsid w:val="007F4C84"/>
    <w:rsid w:val="007F4CB7"/>
    <w:rsid w:val="007F4CD4"/>
    <w:rsid w:val="007F4D14"/>
    <w:rsid w:val="007F4E12"/>
    <w:rsid w:val="007F5223"/>
    <w:rsid w:val="007F57F2"/>
    <w:rsid w:val="007F58FF"/>
    <w:rsid w:val="007F5923"/>
    <w:rsid w:val="007F5D2A"/>
    <w:rsid w:val="007F5E18"/>
    <w:rsid w:val="007F5E31"/>
    <w:rsid w:val="007F6252"/>
    <w:rsid w:val="007F62DB"/>
    <w:rsid w:val="007F643C"/>
    <w:rsid w:val="007F64ED"/>
    <w:rsid w:val="007F6694"/>
    <w:rsid w:val="007F672D"/>
    <w:rsid w:val="007F68B6"/>
    <w:rsid w:val="007F696B"/>
    <w:rsid w:val="007F6A8C"/>
    <w:rsid w:val="007F6AA8"/>
    <w:rsid w:val="007F6C9B"/>
    <w:rsid w:val="007F6D25"/>
    <w:rsid w:val="007F71C9"/>
    <w:rsid w:val="007F72D9"/>
    <w:rsid w:val="007F73BD"/>
    <w:rsid w:val="007F74F6"/>
    <w:rsid w:val="007F7610"/>
    <w:rsid w:val="007F76AC"/>
    <w:rsid w:val="007F76F8"/>
    <w:rsid w:val="007F7706"/>
    <w:rsid w:val="007F77D1"/>
    <w:rsid w:val="007F77E2"/>
    <w:rsid w:val="007F7829"/>
    <w:rsid w:val="007F7933"/>
    <w:rsid w:val="007F79F9"/>
    <w:rsid w:val="007F7CEC"/>
    <w:rsid w:val="007F7D22"/>
    <w:rsid w:val="007F7D8D"/>
    <w:rsid w:val="008001EA"/>
    <w:rsid w:val="00800503"/>
    <w:rsid w:val="0080076B"/>
    <w:rsid w:val="0080087C"/>
    <w:rsid w:val="00800E0E"/>
    <w:rsid w:val="008010FF"/>
    <w:rsid w:val="008015CA"/>
    <w:rsid w:val="008015F9"/>
    <w:rsid w:val="008017A3"/>
    <w:rsid w:val="00801A02"/>
    <w:rsid w:val="00801A06"/>
    <w:rsid w:val="00801A33"/>
    <w:rsid w:val="00801A52"/>
    <w:rsid w:val="00801E00"/>
    <w:rsid w:val="00801F4A"/>
    <w:rsid w:val="008021BA"/>
    <w:rsid w:val="00802258"/>
    <w:rsid w:val="00802542"/>
    <w:rsid w:val="0080262C"/>
    <w:rsid w:val="00802818"/>
    <w:rsid w:val="00802912"/>
    <w:rsid w:val="008029A1"/>
    <w:rsid w:val="00802ADD"/>
    <w:rsid w:val="00802BBA"/>
    <w:rsid w:val="00802D95"/>
    <w:rsid w:val="00802DA8"/>
    <w:rsid w:val="00802E71"/>
    <w:rsid w:val="00802FE6"/>
    <w:rsid w:val="00803157"/>
    <w:rsid w:val="00803251"/>
    <w:rsid w:val="0080328E"/>
    <w:rsid w:val="00803810"/>
    <w:rsid w:val="00803BEA"/>
    <w:rsid w:val="00803E29"/>
    <w:rsid w:val="00803EC8"/>
    <w:rsid w:val="00803FB7"/>
    <w:rsid w:val="00804105"/>
    <w:rsid w:val="0080413B"/>
    <w:rsid w:val="0080416F"/>
    <w:rsid w:val="00804243"/>
    <w:rsid w:val="00804511"/>
    <w:rsid w:val="0080456D"/>
    <w:rsid w:val="00804618"/>
    <w:rsid w:val="0080477D"/>
    <w:rsid w:val="00804AEF"/>
    <w:rsid w:val="00804C80"/>
    <w:rsid w:val="00804D38"/>
    <w:rsid w:val="00804D8A"/>
    <w:rsid w:val="00804F26"/>
    <w:rsid w:val="00804F4D"/>
    <w:rsid w:val="0080526B"/>
    <w:rsid w:val="008052DB"/>
    <w:rsid w:val="008054D0"/>
    <w:rsid w:val="008054D1"/>
    <w:rsid w:val="008055C7"/>
    <w:rsid w:val="0080560F"/>
    <w:rsid w:val="008058E8"/>
    <w:rsid w:val="00805AFE"/>
    <w:rsid w:val="00805CD0"/>
    <w:rsid w:val="00805CFC"/>
    <w:rsid w:val="00805E44"/>
    <w:rsid w:val="00805F8D"/>
    <w:rsid w:val="00806089"/>
    <w:rsid w:val="0080631D"/>
    <w:rsid w:val="0080643E"/>
    <w:rsid w:val="008065F3"/>
    <w:rsid w:val="00806B91"/>
    <w:rsid w:val="00806C40"/>
    <w:rsid w:val="00806D5B"/>
    <w:rsid w:val="00806DC4"/>
    <w:rsid w:val="00806F6E"/>
    <w:rsid w:val="0080723C"/>
    <w:rsid w:val="008072D0"/>
    <w:rsid w:val="00807730"/>
    <w:rsid w:val="00807A46"/>
    <w:rsid w:val="00807A88"/>
    <w:rsid w:val="00807B86"/>
    <w:rsid w:val="00807BE6"/>
    <w:rsid w:val="00807C3A"/>
    <w:rsid w:val="00807C63"/>
    <w:rsid w:val="00807D3B"/>
    <w:rsid w:val="00807D77"/>
    <w:rsid w:val="00807E3B"/>
    <w:rsid w:val="00807EAE"/>
    <w:rsid w:val="0081058B"/>
    <w:rsid w:val="008105B9"/>
    <w:rsid w:val="008107DC"/>
    <w:rsid w:val="008108DE"/>
    <w:rsid w:val="008109AA"/>
    <w:rsid w:val="00810A1F"/>
    <w:rsid w:val="00810DB3"/>
    <w:rsid w:val="00810DE3"/>
    <w:rsid w:val="00811A45"/>
    <w:rsid w:val="00811BA2"/>
    <w:rsid w:val="00811C0C"/>
    <w:rsid w:val="00811C31"/>
    <w:rsid w:val="00811CAA"/>
    <w:rsid w:val="00811D24"/>
    <w:rsid w:val="00811F2A"/>
    <w:rsid w:val="0081205A"/>
    <w:rsid w:val="008120C9"/>
    <w:rsid w:val="00812293"/>
    <w:rsid w:val="0081230E"/>
    <w:rsid w:val="0081257F"/>
    <w:rsid w:val="0081285B"/>
    <w:rsid w:val="0081297B"/>
    <w:rsid w:val="00812B10"/>
    <w:rsid w:val="00812B4D"/>
    <w:rsid w:val="00812CAF"/>
    <w:rsid w:val="0081312A"/>
    <w:rsid w:val="00813282"/>
    <w:rsid w:val="00813392"/>
    <w:rsid w:val="008133D7"/>
    <w:rsid w:val="008137F6"/>
    <w:rsid w:val="008137FF"/>
    <w:rsid w:val="0081390A"/>
    <w:rsid w:val="00813B31"/>
    <w:rsid w:val="00813D40"/>
    <w:rsid w:val="00814350"/>
    <w:rsid w:val="0081450B"/>
    <w:rsid w:val="008145B6"/>
    <w:rsid w:val="008145E0"/>
    <w:rsid w:val="00814767"/>
    <w:rsid w:val="00814776"/>
    <w:rsid w:val="0081480C"/>
    <w:rsid w:val="00814AA5"/>
    <w:rsid w:val="00815015"/>
    <w:rsid w:val="00815030"/>
    <w:rsid w:val="00815161"/>
    <w:rsid w:val="00815286"/>
    <w:rsid w:val="00815385"/>
    <w:rsid w:val="008155B2"/>
    <w:rsid w:val="00815668"/>
    <w:rsid w:val="00815A4F"/>
    <w:rsid w:val="00815A69"/>
    <w:rsid w:val="00815B97"/>
    <w:rsid w:val="00815E96"/>
    <w:rsid w:val="008161B6"/>
    <w:rsid w:val="00816459"/>
    <w:rsid w:val="00816627"/>
    <w:rsid w:val="0081693E"/>
    <w:rsid w:val="00816C24"/>
    <w:rsid w:val="00816C36"/>
    <w:rsid w:val="00816F3B"/>
    <w:rsid w:val="00816FE5"/>
    <w:rsid w:val="0081704D"/>
    <w:rsid w:val="00817152"/>
    <w:rsid w:val="0081718E"/>
    <w:rsid w:val="008173CC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A56"/>
    <w:rsid w:val="00820D90"/>
    <w:rsid w:val="00820DD2"/>
    <w:rsid w:val="00820DDD"/>
    <w:rsid w:val="0082183A"/>
    <w:rsid w:val="00821A70"/>
    <w:rsid w:val="00821B6A"/>
    <w:rsid w:val="008220C5"/>
    <w:rsid w:val="0082221D"/>
    <w:rsid w:val="008222D2"/>
    <w:rsid w:val="008225A5"/>
    <w:rsid w:val="00822622"/>
    <w:rsid w:val="00822680"/>
    <w:rsid w:val="00822777"/>
    <w:rsid w:val="00822CFF"/>
    <w:rsid w:val="00822FB0"/>
    <w:rsid w:val="00823151"/>
    <w:rsid w:val="008231BC"/>
    <w:rsid w:val="00823276"/>
    <w:rsid w:val="0082332A"/>
    <w:rsid w:val="008236DA"/>
    <w:rsid w:val="00823737"/>
    <w:rsid w:val="008238BE"/>
    <w:rsid w:val="00823BA9"/>
    <w:rsid w:val="0082414A"/>
    <w:rsid w:val="008242F7"/>
    <w:rsid w:val="008244B9"/>
    <w:rsid w:val="008244C2"/>
    <w:rsid w:val="0082484E"/>
    <w:rsid w:val="008249AE"/>
    <w:rsid w:val="00824B03"/>
    <w:rsid w:val="00824C3F"/>
    <w:rsid w:val="00824E5A"/>
    <w:rsid w:val="00824FB7"/>
    <w:rsid w:val="00825186"/>
    <w:rsid w:val="008251CC"/>
    <w:rsid w:val="008252EF"/>
    <w:rsid w:val="0082548F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A3A"/>
    <w:rsid w:val="00826A98"/>
    <w:rsid w:val="00826AD5"/>
    <w:rsid w:val="00826B20"/>
    <w:rsid w:val="00826E54"/>
    <w:rsid w:val="0082707F"/>
    <w:rsid w:val="00827128"/>
    <w:rsid w:val="00827216"/>
    <w:rsid w:val="008275B6"/>
    <w:rsid w:val="00827620"/>
    <w:rsid w:val="0082780D"/>
    <w:rsid w:val="00827891"/>
    <w:rsid w:val="00827C27"/>
    <w:rsid w:val="00827C89"/>
    <w:rsid w:val="00827E2D"/>
    <w:rsid w:val="00827E89"/>
    <w:rsid w:val="00827EB3"/>
    <w:rsid w:val="00827FCD"/>
    <w:rsid w:val="00830098"/>
    <w:rsid w:val="008301BB"/>
    <w:rsid w:val="008302C7"/>
    <w:rsid w:val="00830563"/>
    <w:rsid w:val="008305C2"/>
    <w:rsid w:val="0083060E"/>
    <w:rsid w:val="00830C1A"/>
    <w:rsid w:val="00830D95"/>
    <w:rsid w:val="00830DAB"/>
    <w:rsid w:val="00830E22"/>
    <w:rsid w:val="00831263"/>
    <w:rsid w:val="00831298"/>
    <w:rsid w:val="0083129D"/>
    <w:rsid w:val="0083133F"/>
    <w:rsid w:val="008316EE"/>
    <w:rsid w:val="0083174A"/>
    <w:rsid w:val="00831783"/>
    <w:rsid w:val="00831C94"/>
    <w:rsid w:val="00831D5C"/>
    <w:rsid w:val="00831EF2"/>
    <w:rsid w:val="00832074"/>
    <w:rsid w:val="008320F2"/>
    <w:rsid w:val="0083223F"/>
    <w:rsid w:val="00832356"/>
    <w:rsid w:val="0083289A"/>
    <w:rsid w:val="008329A5"/>
    <w:rsid w:val="00832DBC"/>
    <w:rsid w:val="00832F97"/>
    <w:rsid w:val="00833140"/>
    <w:rsid w:val="00833346"/>
    <w:rsid w:val="0083339F"/>
    <w:rsid w:val="00833421"/>
    <w:rsid w:val="008336A1"/>
    <w:rsid w:val="00833754"/>
    <w:rsid w:val="00833765"/>
    <w:rsid w:val="008338E8"/>
    <w:rsid w:val="0083396F"/>
    <w:rsid w:val="00833A34"/>
    <w:rsid w:val="00833A97"/>
    <w:rsid w:val="00833AD8"/>
    <w:rsid w:val="00833EDF"/>
    <w:rsid w:val="00833F99"/>
    <w:rsid w:val="00834400"/>
    <w:rsid w:val="00834603"/>
    <w:rsid w:val="0083469A"/>
    <w:rsid w:val="008348B8"/>
    <w:rsid w:val="00834B57"/>
    <w:rsid w:val="00834B73"/>
    <w:rsid w:val="00835421"/>
    <w:rsid w:val="00835471"/>
    <w:rsid w:val="00835DE5"/>
    <w:rsid w:val="00836662"/>
    <w:rsid w:val="00837101"/>
    <w:rsid w:val="00837476"/>
    <w:rsid w:val="00837772"/>
    <w:rsid w:val="00837863"/>
    <w:rsid w:val="00837985"/>
    <w:rsid w:val="008379E3"/>
    <w:rsid w:val="00837A08"/>
    <w:rsid w:val="00837ACA"/>
    <w:rsid w:val="00837DD3"/>
    <w:rsid w:val="00837ECA"/>
    <w:rsid w:val="00840119"/>
    <w:rsid w:val="008403FC"/>
    <w:rsid w:val="00840772"/>
    <w:rsid w:val="008408AA"/>
    <w:rsid w:val="008408F6"/>
    <w:rsid w:val="00840A07"/>
    <w:rsid w:val="00840A82"/>
    <w:rsid w:val="00840B03"/>
    <w:rsid w:val="00840E51"/>
    <w:rsid w:val="00840E70"/>
    <w:rsid w:val="00840F78"/>
    <w:rsid w:val="00841260"/>
    <w:rsid w:val="00841397"/>
    <w:rsid w:val="008413F8"/>
    <w:rsid w:val="00841718"/>
    <w:rsid w:val="0084176A"/>
    <w:rsid w:val="0084198D"/>
    <w:rsid w:val="00841BF9"/>
    <w:rsid w:val="00841C49"/>
    <w:rsid w:val="00841E05"/>
    <w:rsid w:val="008421B9"/>
    <w:rsid w:val="00842459"/>
    <w:rsid w:val="008424B2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3044"/>
    <w:rsid w:val="00843211"/>
    <w:rsid w:val="00843238"/>
    <w:rsid w:val="00843585"/>
    <w:rsid w:val="008435A1"/>
    <w:rsid w:val="008437AD"/>
    <w:rsid w:val="008437F5"/>
    <w:rsid w:val="008439C9"/>
    <w:rsid w:val="00843A6E"/>
    <w:rsid w:val="00843BEC"/>
    <w:rsid w:val="00844122"/>
    <w:rsid w:val="008441FB"/>
    <w:rsid w:val="0084426E"/>
    <w:rsid w:val="00844BCC"/>
    <w:rsid w:val="00844DF6"/>
    <w:rsid w:val="00844E04"/>
    <w:rsid w:val="00844E8B"/>
    <w:rsid w:val="008451AC"/>
    <w:rsid w:val="0084524D"/>
    <w:rsid w:val="00845370"/>
    <w:rsid w:val="008453DA"/>
    <w:rsid w:val="008456F4"/>
    <w:rsid w:val="008457DC"/>
    <w:rsid w:val="00845853"/>
    <w:rsid w:val="00845CB0"/>
    <w:rsid w:val="00845D77"/>
    <w:rsid w:val="00845E1A"/>
    <w:rsid w:val="00846037"/>
    <w:rsid w:val="0084673A"/>
    <w:rsid w:val="00846CD2"/>
    <w:rsid w:val="0084701E"/>
    <w:rsid w:val="0084738A"/>
    <w:rsid w:val="00847400"/>
    <w:rsid w:val="00847429"/>
    <w:rsid w:val="0084757F"/>
    <w:rsid w:val="008475E4"/>
    <w:rsid w:val="0084781B"/>
    <w:rsid w:val="00847A3C"/>
    <w:rsid w:val="00847A6F"/>
    <w:rsid w:val="00847C27"/>
    <w:rsid w:val="00847DC6"/>
    <w:rsid w:val="00847E3D"/>
    <w:rsid w:val="00847E76"/>
    <w:rsid w:val="0085064A"/>
    <w:rsid w:val="00850766"/>
    <w:rsid w:val="0085087E"/>
    <w:rsid w:val="008508E1"/>
    <w:rsid w:val="00850968"/>
    <w:rsid w:val="00850A89"/>
    <w:rsid w:val="00850B39"/>
    <w:rsid w:val="00850F88"/>
    <w:rsid w:val="008518AF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36"/>
    <w:rsid w:val="00852EFC"/>
    <w:rsid w:val="0085328C"/>
    <w:rsid w:val="008538B8"/>
    <w:rsid w:val="008538EE"/>
    <w:rsid w:val="00853C99"/>
    <w:rsid w:val="00853D85"/>
    <w:rsid w:val="00853DDD"/>
    <w:rsid w:val="00853FAE"/>
    <w:rsid w:val="00854038"/>
    <w:rsid w:val="0085413B"/>
    <w:rsid w:val="00854335"/>
    <w:rsid w:val="0085445A"/>
    <w:rsid w:val="0085447F"/>
    <w:rsid w:val="008544D3"/>
    <w:rsid w:val="00854878"/>
    <w:rsid w:val="008549D7"/>
    <w:rsid w:val="00854A63"/>
    <w:rsid w:val="0085539A"/>
    <w:rsid w:val="0085590A"/>
    <w:rsid w:val="00855B79"/>
    <w:rsid w:val="00855EC7"/>
    <w:rsid w:val="00856670"/>
    <w:rsid w:val="00856694"/>
    <w:rsid w:val="008566FD"/>
    <w:rsid w:val="0085672F"/>
    <w:rsid w:val="00856D76"/>
    <w:rsid w:val="00856DB9"/>
    <w:rsid w:val="00856E3E"/>
    <w:rsid w:val="0085708B"/>
    <w:rsid w:val="008575E2"/>
    <w:rsid w:val="00857663"/>
    <w:rsid w:val="00857781"/>
    <w:rsid w:val="008578AC"/>
    <w:rsid w:val="00857C4A"/>
    <w:rsid w:val="00857DB5"/>
    <w:rsid w:val="00860074"/>
    <w:rsid w:val="0086007A"/>
    <w:rsid w:val="008602F1"/>
    <w:rsid w:val="008604DB"/>
    <w:rsid w:val="00860755"/>
    <w:rsid w:val="00860CD6"/>
    <w:rsid w:val="00860D43"/>
    <w:rsid w:val="00860E98"/>
    <w:rsid w:val="00860EF7"/>
    <w:rsid w:val="00860F90"/>
    <w:rsid w:val="00860F95"/>
    <w:rsid w:val="008611D4"/>
    <w:rsid w:val="00861232"/>
    <w:rsid w:val="0086127A"/>
    <w:rsid w:val="0086134D"/>
    <w:rsid w:val="008614B9"/>
    <w:rsid w:val="008618EB"/>
    <w:rsid w:val="00861903"/>
    <w:rsid w:val="008619EE"/>
    <w:rsid w:val="00861ACC"/>
    <w:rsid w:val="00861E5B"/>
    <w:rsid w:val="0086212F"/>
    <w:rsid w:val="00862216"/>
    <w:rsid w:val="008622E0"/>
    <w:rsid w:val="008623D1"/>
    <w:rsid w:val="008623DD"/>
    <w:rsid w:val="0086254A"/>
    <w:rsid w:val="0086259B"/>
    <w:rsid w:val="0086269E"/>
    <w:rsid w:val="00862710"/>
    <w:rsid w:val="00862830"/>
    <w:rsid w:val="00862AAF"/>
    <w:rsid w:val="00862B18"/>
    <w:rsid w:val="00862BBC"/>
    <w:rsid w:val="00862C10"/>
    <w:rsid w:val="00862C9A"/>
    <w:rsid w:val="00862FAD"/>
    <w:rsid w:val="0086307D"/>
    <w:rsid w:val="00863178"/>
    <w:rsid w:val="008633C0"/>
    <w:rsid w:val="00863494"/>
    <w:rsid w:val="00863625"/>
    <w:rsid w:val="00863858"/>
    <w:rsid w:val="0086388C"/>
    <w:rsid w:val="00863B64"/>
    <w:rsid w:val="00863C19"/>
    <w:rsid w:val="00863CCE"/>
    <w:rsid w:val="00863EA5"/>
    <w:rsid w:val="008640D7"/>
    <w:rsid w:val="0086438E"/>
    <w:rsid w:val="0086454C"/>
    <w:rsid w:val="008645A5"/>
    <w:rsid w:val="00864758"/>
    <w:rsid w:val="00864866"/>
    <w:rsid w:val="008649EB"/>
    <w:rsid w:val="00864CFF"/>
    <w:rsid w:val="00864D03"/>
    <w:rsid w:val="00864E9F"/>
    <w:rsid w:val="00864F2D"/>
    <w:rsid w:val="00864FAD"/>
    <w:rsid w:val="008651CF"/>
    <w:rsid w:val="00865CDB"/>
    <w:rsid w:val="00865DB8"/>
    <w:rsid w:val="008660F1"/>
    <w:rsid w:val="00866163"/>
    <w:rsid w:val="00866323"/>
    <w:rsid w:val="0086639B"/>
    <w:rsid w:val="00866735"/>
    <w:rsid w:val="0086684F"/>
    <w:rsid w:val="00866925"/>
    <w:rsid w:val="00866AFE"/>
    <w:rsid w:val="00866B41"/>
    <w:rsid w:val="00866B6B"/>
    <w:rsid w:val="00866C8D"/>
    <w:rsid w:val="00866D02"/>
    <w:rsid w:val="00866F0A"/>
    <w:rsid w:val="00867022"/>
    <w:rsid w:val="00867156"/>
    <w:rsid w:val="008675F4"/>
    <w:rsid w:val="008675FA"/>
    <w:rsid w:val="00867807"/>
    <w:rsid w:val="0086795B"/>
    <w:rsid w:val="00867A81"/>
    <w:rsid w:val="00867AA0"/>
    <w:rsid w:val="00867CDD"/>
    <w:rsid w:val="00867D38"/>
    <w:rsid w:val="00867D74"/>
    <w:rsid w:val="00867E27"/>
    <w:rsid w:val="00867FAC"/>
    <w:rsid w:val="00867FB3"/>
    <w:rsid w:val="008701F3"/>
    <w:rsid w:val="00870220"/>
    <w:rsid w:val="0087024E"/>
    <w:rsid w:val="008707BD"/>
    <w:rsid w:val="008707D9"/>
    <w:rsid w:val="0087099F"/>
    <w:rsid w:val="00870A0D"/>
    <w:rsid w:val="00870CAD"/>
    <w:rsid w:val="00870F40"/>
    <w:rsid w:val="00870FC7"/>
    <w:rsid w:val="0087136E"/>
    <w:rsid w:val="0087143C"/>
    <w:rsid w:val="008718BD"/>
    <w:rsid w:val="008718C4"/>
    <w:rsid w:val="0087199F"/>
    <w:rsid w:val="00871BAA"/>
    <w:rsid w:val="00871C9A"/>
    <w:rsid w:val="00871E08"/>
    <w:rsid w:val="00871F08"/>
    <w:rsid w:val="00872285"/>
    <w:rsid w:val="0087238B"/>
    <w:rsid w:val="0087245A"/>
    <w:rsid w:val="0087253B"/>
    <w:rsid w:val="00872772"/>
    <w:rsid w:val="008729D6"/>
    <w:rsid w:val="00872ABC"/>
    <w:rsid w:val="00872D61"/>
    <w:rsid w:val="00873139"/>
    <w:rsid w:val="0087394D"/>
    <w:rsid w:val="00873B49"/>
    <w:rsid w:val="00873BFD"/>
    <w:rsid w:val="00873E0F"/>
    <w:rsid w:val="00873E83"/>
    <w:rsid w:val="00873EFD"/>
    <w:rsid w:val="00873F8B"/>
    <w:rsid w:val="00873FE1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4DB5"/>
    <w:rsid w:val="00875056"/>
    <w:rsid w:val="008750E3"/>
    <w:rsid w:val="0087538F"/>
    <w:rsid w:val="0087553B"/>
    <w:rsid w:val="008755D9"/>
    <w:rsid w:val="008756BD"/>
    <w:rsid w:val="0087593B"/>
    <w:rsid w:val="00875A8E"/>
    <w:rsid w:val="00875C84"/>
    <w:rsid w:val="00875E3B"/>
    <w:rsid w:val="00875F62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12D"/>
    <w:rsid w:val="00877149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EF"/>
    <w:rsid w:val="00880576"/>
    <w:rsid w:val="008806DE"/>
    <w:rsid w:val="00880849"/>
    <w:rsid w:val="0088090D"/>
    <w:rsid w:val="0088093A"/>
    <w:rsid w:val="00880A59"/>
    <w:rsid w:val="00880BCF"/>
    <w:rsid w:val="00880CA1"/>
    <w:rsid w:val="00880F8D"/>
    <w:rsid w:val="008810B9"/>
    <w:rsid w:val="0088127A"/>
    <w:rsid w:val="008812C9"/>
    <w:rsid w:val="00881478"/>
    <w:rsid w:val="0088185C"/>
    <w:rsid w:val="00881895"/>
    <w:rsid w:val="00881BDE"/>
    <w:rsid w:val="00881C5E"/>
    <w:rsid w:val="00881C65"/>
    <w:rsid w:val="00881C96"/>
    <w:rsid w:val="0088207C"/>
    <w:rsid w:val="008820E2"/>
    <w:rsid w:val="008821B3"/>
    <w:rsid w:val="00882841"/>
    <w:rsid w:val="00882979"/>
    <w:rsid w:val="00882A7B"/>
    <w:rsid w:val="00882D41"/>
    <w:rsid w:val="00882EDA"/>
    <w:rsid w:val="00882F1A"/>
    <w:rsid w:val="00883340"/>
    <w:rsid w:val="00883469"/>
    <w:rsid w:val="008835D1"/>
    <w:rsid w:val="008836FD"/>
    <w:rsid w:val="00883708"/>
    <w:rsid w:val="008838AB"/>
    <w:rsid w:val="00883977"/>
    <w:rsid w:val="00883A64"/>
    <w:rsid w:val="00883B1C"/>
    <w:rsid w:val="00883B7B"/>
    <w:rsid w:val="00883C17"/>
    <w:rsid w:val="00883D0B"/>
    <w:rsid w:val="00883DF0"/>
    <w:rsid w:val="00883EE5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4EA1"/>
    <w:rsid w:val="00884F33"/>
    <w:rsid w:val="00885028"/>
    <w:rsid w:val="008852EB"/>
    <w:rsid w:val="00885347"/>
    <w:rsid w:val="00885486"/>
    <w:rsid w:val="008856AA"/>
    <w:rsid w:val="008856D3"/>
    <w:rsid w:val="0088582E"/>
    <w:rsid w:val="00885DFE"/>
    <w:rsid w:val="00885EAA"/>
    <w:rsid w:val="00885F06"/>
    <w:rsid w:val="00886120"/>
    <w:rsid w:val="0088645C"/>
    <w:rsid w:val="00886460"/>
    <w:rsid w:val="0088660E"/>
    <w:rsid w:val="008866A5"/>
    <w:rsid w:val="00886866"/>
    <w:rsid w:val="00886B9F"/>
    <w:rsid w:val="00886EEC"/>
    <w:rsid w:val="00887001"/>
    <w:rsid w:val="00887008"/>
    <w:rsid w:val="008870EA"/>
    <w:rsid w:val="0088718E"/>
    <w:rsid w:val="00887222"/>
    <w:rsid w:val="00887320"/>
    <w:rsid w:val="00887400"/>
    <w:rsid w:val="00887670"/>
    <w:rsid w:val="008878AE"/>
    <w:rsid w:val="00887E80"/>
    <w:rsid w:val="00887FB9"/>
    <w:rsid w:val="008900C9"/>
    <w:rsid w:val="008901D3"/>
    <w:rsid w:val="008902DD"/>
    <w:rsid w:val="008904AD"/>
    <w:rsid w:val="00890A91"/>
    <w:rsid w:val="00890B57"/>
    <w:rsid w:val="00890D3B"/>
    <w:rsid w:val="00890F47"/>
    <w:rsid w:val="00891050"/>
    <w:rsid w:val="00891068"/>
    <w:rsid w:val="008910A4"/>
    <w:rsid w:val="008910E0"/>
    <w:rsid w:val="00891292"/>
    <w:rsid w:val="0089199F"/>
    <w:rsid w:val="00891AC3"/>
    <w:rsid w:val="00891B78"/>
    <w:rsid w:val="00891C25"/>
    <w:rsid w:val="00891C55"/>
    <w:rsid w:val="00891DAD"/>
    <w:rsid w:val="00891EF3"/>
    <w:rsid w:val="00891F49"/>
    <w:rsid w:val="00891F7F"/>
    <w:rsid w:val="00892153"/>
    <w:rsid w:val="00892216"/>
    <w:rsid w:val="0089228D"/>
    <w:rsid w:val="00892348"/>
    <w:rsid w:val="0089241D"/>
    <w:rsid w:val="00892455"/>
    <w:rsid w:val="0089264D"/>
    <w:rsid w:val="008927AD"/>
    <w:rsid w:val="00892A13"/>
    <w:rsid w:val="00892B87"/>
    <w:rsid w:val="00892BFA"/>
    <w:rsid w:val="00892DEF"/>
    <w:rsid w:val="00892F8F"/>
    <w:rsid w:val="00892FD2"/>
    <w:rsid w:val="0089311E"/>
    <w:rsid w:val="00893153"/>
    <w:rsid w:val="00893412"/>
    <w:rsid w:val="008939CB"/>
    <w:rsid w:val="00893A1D"/>
    <w:rsid w:val="00893AED"/>
    <w:rsid w:val="00893B58"/>
    <w:rsid w:val="00893CBC"/>
    <w:rsid w:val="00893E2F"/>
    <w:rsid w:val="008940E6"/>
    <w:rsid w:val="00894143"/>
    <w:rsid w:val="008942D6"/>
    <w:rsid w:val="0089442B"/>
    <w:rsid w:val="00894724"/>
    <w:rsid w:val="0089476D"/>
    <w:rsid w:val="00894772"/>
    <w:rsid w:val="00894A2E"/>
    <w:rsid w:val="00894C6D"/>
    <w:rsid w:val="00894F07"/>
    <w:rsid w:val="00894FA5"/>
    <w:rsid w:val="00895199"/>
    <w:rsid w:val="00895885"/>
    <w:rsid w:val="00895F14"/>
    <w:rsid w:val="008966F9"/>
    <w:rsid w:val="008967C0"/>
    <w:rsid w:val="00896988"/>
    <w:rsid w:val="00896A8C"/>
    <w:rsid w:val="00896BB8"/>
    <w:rsid w:val="008970B4"/>
    <w:rsid w:val="008971CA"/>
    <w:rsid w:val="008971F9"/>
    <w:rsid w:val="00897336"/>
    <w:rsid w:val="008974A4"/>
    <w:rsid w:val="008976FD"/>
    <w:rsid w:val="008977F1"/>
    <w:rsid w:val="00897937"/>
    <w:rsid w:val="008979AB"/>
    <w:rsid w:val="00897C77"/>
    <w:rsid w:val="00897D37"/>
    <w:rsid w:val="008A024E"/>
    <w:rsid w:val="008A027D"/>
    <w:rsid w:val="008A0325"/>
    <w:rsid w:val="008A043D"/>
    <w:rsid w:val="008A077E"/>
    <w:rsid w:val="008A0839"/>
    <w:rsid w:val="008A08DA"/>
    <w:rsid w:val="008A090D"/>
    <w:rsid w:val="008A0B3D"/>
    <w:rsid w:val="008A0F5E"/>
    <w:rsid w:val="008A103E"/>
    <w:rsid w:val="008A1149"/>
    <w:rsid w:val="008A11F3"/>
    <w:rsid w:val="008A1208"/>
    <w:rsid w:val="008A122D"/>
    <w:rsid w:val="008A1359"/>
    <w:rsid w:val="008A1495"/>
    <w:rsid w:val="008A1558"/>
    <w:rsid w:val="008A19B3"/>
    <w:rsid w:val="008A19C0"/>
    <w:rsid w:val="008A1A26"/>
    <w:rsid w:val="008A1CFD"/>
    <w:rsid w:val="008A1EBC"/>
    <w:rsid w:val="008A201F"/>
    <w:rsid w:val="008A202D"/>
    <w:rsid w:val="008A20B5"/>
    <w:rsid w:val="008A22C5"/>
    <w:rsid w:val="008A22EF"/>
    <w:rsid w:val="008A23F0"/>
    <w:rsid w:val="008A27B4"/>
    <w:rsid w:val="008A289F"/>
    <w:rsid w:val="008A293A"/>
    <w:rsid w:val="008A2B6E"/>
    <w:rsid w:val="008A31A7"/>
    <w:rsid w:val="008A32F6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AF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84B"/>
    <w:rsid w:val="008A78F9"/>
    <w:rsid w:val="008A7D94"/>
    <w:rsid w:val="008A7D95"/>
    <w:rsid w:val="008A7DD4"/>
    <w:rsid w:val="008A7EC0"/>
    <w:rsid w:val="008A7F99"/>
    <w:rsid w:val="008A7FC9"/>
    <w:rsid w:val="008B09A9"/>
    <w:rsid w:val="008B0B74"/>
    <w:rsid w:val="008B0FE1"/>
    <w:rsid w:val="008B13EC"/>
    <w:rsid w:val="008B13F9"/>
    <w:rsid w:val="008B145E"/>
    <w:rsid w:val="008B1668"/>
    <w:rsid w:val="008B193E"/>
    <w:rsid w:val="008B19CC"/>
    <w:rsid w:val="008B19F9"/>
    <w:rsid w:val="008B1A2B"/>
    <w:rsid w:val="008B1DAB"/>
    <w:rsid w:val="008B1E1D"/>
    <w:rsid w:val="008B1F23"/>
    <w:rsid w:val="008B1FEF"/>
    <w:rsid w:val="008B251E"/>
    <w:rsid w:val="008B264C"/>
    <w:rsid w:val="008B26EC"/>
    <w:rsid w:val="008B2977"/>
    <w:rsid w:val="008B2BC6"/>
    <w:rsid w:val="008B2C2D"/>
    <w:rsid w:val="008B2DBF"/>
    <w:rsid w:val="008B2E0A"/>
    <w:rsid w:val="008B2E32"/>
    <w:rsid w:val="008B2F8F"/>
    <w:rsid w:val="008B3030"/>
    <w:rsid w:val="008B3046"/>
    <w:rsid w:val="008B31F2"/>
    <w:rsid w:val="008B38AC"/>
    <w:rsid w:val="008B3910"/>
    <w:rsid w:val="008B3FE8"/>
    <w:rsid w:val="008B4271"/>
    <w:rsid w:val="008B4424"/>
    <w:rsid w:val="008B49F5"/>
    <w:rsid w:val="008B4AA0"/>
    <w:rsid w:val="008B4C3A"/>
    <w:rsid w:val="008B4CFA"/>
    <w:rsid w:val="008B4DA6"/>
    <w:rsid w:val="008B4E75"/>
    <w:rsid w:val="008B4EEE"/>
    <w:rsid w:val="008B50AF"/>
    <w:rsid w:val="008B50B8"/>
    <w:rsid w:val="008B52DF"/>
    <w:rsid w:val="008B5362"/>
    <w:rsid w:val="008B549A"/>
    <w:rsid w:val="008B562D"/>
    <w:rsid w:val="008B56E0"/>
    <w:rsid w:val="008B5BE0"/>
    <w:rsid w:val="008B5D15"/>
    <w:rsid w:val="008B5DF3"/>
    <w:rsid w:val="008B5EAB"/>
    <w:rsid w:val="008B5F4C"/>
    <w:rsid w:val="008B61B1"/>
    <w:rsid w:val="008B626C"/>
    <w:rsid w:val="008B6340"/>
    <w:rsid w:val="008B6426"/>
    <w:rsid w:val="008B6581"/>
    <w:rsid w:val="008B6750"/>
    <w:rsid w:val="008B6A97"/>
    <w:rsid w:val="008B6B27"/>
    <w:rsid w:val="008B6C6C"/>
    <w:rsid w:val="008B72F5"/>
    <w:rsid w:val="008B77AB"/>
    <w:rsid w:val="008B7F9F"/>
    <w:rsid w:val="008C013F"/>
    <w:rsid w:val="008C04B0"/>
    <w:rsid w:val="008C08CF"/>
    <w:rsid w:val="008C0A54"/>
    <w:rsid w:val="008C0B26"/>
    <w:rsid w:val="008C0BCB"/>
    <w:rsid w:val="008C0C48"/>
    <w:rsid w:val="008C107A"/>
    <w:rsid w:val="008C10EF"/>
    <w:rsid w:val="008C112D"/>
    <w:rsid w:val="008C1333"/>
    <w:rsid w:val="008C152A"/>
    <w:rsid w:val="008C157E"/>
    <w:rsid w:val="008C15B3"/>
    <w:rsid w:val="008C15B5"/>
    <w:rsid w:val="008C1726"/>
    <w:rsid w:val="008C1808"/>
    <w:rsid w:val="008C1885"/>
    <w:rsid w:val="008C19F8"/>
    <w:rsid w:val="008C1B4E"/>
    <w:rsid w:val="008C1B9D"/>
    <w:rsid w:val="008C1D23"/>
    <w:rsid w:val="008C1D93"/>
    <w:rsid w:val="008C1E98"/>
    <w:rsid w:val="008C1EE2"/>
    <w:rsid w:val="008C231B"/>
    <w:rsid w:val="008C2326"/>
    <w:rsid w:val="008C28CB"/>
    <w:rsid w:val="008C29ED"/>
    <w:rsid w:val="008C2A70"/>
    <w:rsid w:val="008C2C3F"/>
    <w:rsid w:val="008C2DEF"/>
    <w:rsid w:val="008C35B0"/>
    <w:rsid w:val="008C35E4"/>
    <w:rsid w:val="008C35F9"/>
    <w:rsid w:val="008C3A56"/>
    <w:rsid w:val="008C3B33"/>
    <w:rsid w:val="008C3DC4"/>
    <w:rsid w:val="008C3EAE"/>
    <w:rsid w:val="008C3F86"/>
    <w:rsid w:val="008C3FFB"/>
    <w:rsid w:val="008C40B0"/>
    <w:rsid w:val="008C41C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45D"/>
    <w:rsid w:val="008C54AC"/>
    <w:rsid w:val="008C558B"/>
    <w:rsid w:val="008C55D7"/>
    <w:rsid w:val="008C5768"/>
    <w:rsid w:val="008C585D"/>
    <w:rsid w:val="008C5A26"/>
    <w:rsid w:val="008C5CDA"/>
    <w:rsid w:val="008C5D59"/>
    <w:rsid w:val="008C5E6E"/>
    <w:rsid w:val="008C5FF2"/>
    <w:rsid w:val="008C612D"/>
    <w:rsid w:val="008C6145"/>
    <w:rsid w:val="008C623A"/>
    <w:rsid w:val="008C626F"/>
    <w:rsid w:val="008C633A"/>
    <w:rsid w:val="008C6567"/>
    <w:rsid w:val="008C68D9"/>
    <w:rsid w:val="008C68FD"/>
    <w:rsid w:val="008C69E2"/>
    <w:rsid w:val="008C69F4"/>
    <w:rsid w:val="008C6C29"/>
    <w:rsid w:val="008C7127"/>
    <w:rsid w:val="008C7149"/>
    <w:rsid w:val="008C72BE"/>
    <w:rsid w:val="008C7563"/>
    <w:rsid w:val="008C7609"/>
    <w:rsid w:val="008C76C7"/>
    <w:rsid w:val="008C7721"/>
    <w:rsid w:val="008C7A24"/>
    <w:rsid w:val="008C7CF0"/>
    <w:rsid w:val="008C7F1C"/>
    <w:rsid w:val="008D0052"/>
    <w:rsid w:val="008D0207"/>
    <w:rsid w:val="008D0261"/>
    <w:rsid w:val="008D02B6"/>
    <w:rsid w:val="008D02B8"/>
    <w:rsid w:val="008D03AC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8B4"/>
    <w:rsid w:val="008D29B7"/>
    <w:rsid w:val="008D2B43"/>
    <w:rsid w:val="008D2BD9"/>
    <w:rsid w:val="008D2C98"/>
    <w:rsid w:val="008D2FEB"/>
    <w:rsid w:val="008D308F"/>
    <w:rsid w:val="008D3752"/>
    <w:rsid w:val="008D37E1"/>
    <w:rsid w:val="008D3870"/>
    <w:rsid w:val="008D38FC"/>
    <w:rsid w:val="008D3A02"/>
    <w:rsid w:val="008D3A10"/>
    <w:rsid w:val="008D3BB6"/>
    <w:rsid w:val="008D3BD4"/>
    <w:rsid w:val="008D3E14"/>
    <w:rsid w:val="008D3F98"/>
    <w:rsid w:val="008D40B2"/>
    <w:rsid w:val="008D4174"/>
    <w:rsid w:val="008D425E"/>
    <w:rsid w:val="008D43F7"/>
    <w:rsid w:val="008D461C"/>
    <w:rsid w:val="008D4756"/>
    <w:rsid w:val="008D4A91"/>
    <w:rsid w:val="008D4C1D"/>
    <w:rsid w:val="008D4C25"/>
    <w:rsid w:val="008D51C7"/>
    <w:rsid w:val="008D52EC"/>
    <w:rsid w:val="008D53A8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8F"/>
    <w:rsid w:val="008D60BF"/>
    <w:rsid w:val="008D62B5"/>
    <w:rsid w:val="008D6373"/>
    <w:rsid w:val="008D6498"/>
    <w:rsid w:val="008D666D"/>
    <w:rsid w:val="008D66EB"/>
    <w:rsid w:val="008D66F9"/>
    <w:rsid w:val="008D670F"/>
    <w:rsid w:val="008D6DCC"/>
    <w:rsid w:val="008D6FD3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D7CDE"/>
    <w:rsid w:val="008E0925"/>
    <w:rsid w:val="008E096C"/>
    <w:rsid w:val="008E0AE0"/>
    <w:rsid w:val="008E0EAB"/>
    <w:rsid w:val="008E0F78"/>
    <w:rsid w:val="008E10A7"/>
    <w:rsid w:val="008E1123"/>
    <w:rsid w:val="008E1239"/>
    <w:rsid w:val="008E1248"/>
    <w:rsid w:val="008E1329"/>
    <w:rsid w:val="008E1376"/>
    <w:rsid w:val="008E1385"/>
    <w:rsid w:val="008E1624"/>
    <w:rsid w:val="008E16D6"/>
    <w:rsid w:val="008E1748"/>
    <w:rsid w:val="008E182F"/>
    <w:rsid w:val="008E19C3"/>
    <w:rsid w:val="008E1AB1"/>
    <w:rsid w:val="008E1B84"/>
    <w:rsid w:val="008E1F0F"/>
    <w:rsid w:val="008E1F1B"/>
    <w:rsid w:val="008E1FCF"/>
    <w:rsid w:val="008E2061"/>
    <w:rsid w:val="008E2078"/>
    <w:rsid w:val="008E20AB"/>
    <w:rsid w:val="008E23A9"/>
    <w:rsid w:val="008E24C8"/>
    <w:rsid w:val="008E2759"/>
    <w:rsid w:val="008E2897"/>
    <w:rsid w:val="008E2A59"/>
    <w:rsid w:val="008E327E"/>
    <w:rsid w:val="008E3338"/>
    <w:rsid w:val="008E3510"/>
    <w:rsid w:val="008E36D0"/>
    <w:rsid w:val="008E3717"/>
    <w:rsid w:val="008E381E"/>
    <w:rsid w:val="008E3830"/>
    <w:rsid w:val="008E3DEF"/>
    <w:rsid w:val="008E3EBD"/>
    <w:rsid w:val="008E41F0"/>
    <w:rsid w:val="008E42EA"/>
    <w:rsid w:val="008E4338"/>
    <w:rsid w:val="008E4688"/>
    <w:rsid w:val="008E4C43"/>
    <w:rsid w:val="008E4D99"/>
    <w:rsid w:val="008E51C1"/>
    <w:rsid w:val="008E5954"/>
    <w:rsid w:val="008E596C"/>
    <w:rsid w:val="008E5A57"/>
    <w:rsid w:val="008E5AE0"/>
    <w:rsid w:val="008E5F77"/>
    <w:rsid w:val="008E61D0"/>
    <w:rsid w:val="008E64BD"/>
    <w:rsid w:val="008E661A"/>
    <w:rsid w:val="008E68C5"/>
    <w:rsid w:val="008E6C09"/>
    <w:rsid w:val="008E6C43"/>
    <w:rsid w:val="008E6CEF"/>
    <w:rsid w:val="008E6F29"/>
    <w:rsid w:val="008E7068"/>
    <w:rsid w:val="008E72AE"/>
    <w:rsid w:val="008E72DD"/>
    <w:rsid w:val="008E7411"/>
    <w:rsid w:val="008E754B"/>
    <w:rsid w:val="008E7BA4"/>
    <w:rsid w:val="008E7C07"/>
    <w:rsid w:val="008E7C13"/>
    <w:rsid w:val="008E7C5D"/>
    <w:rsid w:val="008F0152"/>
    <w:rsid w:val="008F028C"/>
    <w:rsid w:val="008F033D"/>
    <w:rsid w:val="008F0374"/>
    <w:rsid w:val="008F0513"/>
    <w:rsid w:val="008F05A0"/>
    <w:rsid w:val="008F05BF"/>
    <w:rsid w:val="008F0795"/>
    <w:rsid w:val="008F08CF"/>
    <w:rsid w:val="008F09B6"/>
    <w:rsid w:val="008F0B60"/>
    <w:rsid w:val="008F0EA4"/>
    <w:rsid w:val="008F0F5C"/>
    <w:rsid w:val="008F0F86"/>
    <w:rsid w:val="008F1289"/>
    <w:rsid w:val="008F1389"/>
    <w:rsid w:val="008F1748"/>
    <w:rsid w:val="008F1A3C"/>
    <w:rsid w:val="008F1B7B"/>
    <w:rsid w:val="008F1BB5"/>
    <w:rsid w:val="008F1DF3"/>
    <w:rsid w:val="008F2763"/>
    <w:rsid w:val="008F280B"/>
    <w:rsid w:val="008F2AC9"/>
    <w:rsid w:val="008F2ACA"/>
    <w:rsid w:val="008F2BC7"/>
    <w:rsid w:val="008F2D3B"/>
    <w:rsid w:val="008F2E4B"/>
    <w:rsid w:val="008F3117"/>
    <w:rsid w:val="008F37B0"/>
    <w:rsid w:val="008F37FB"/>
    <w:rsid w:val="008F3B77"/>
    <w:rsid w:val="008F3DB4"/>
    <w:rsid w:val="008F3EAB"/>
    <w:rsid w:val="008F4225"/>
    <w:rsid w:val="008F4412"/>
    <w:rsid w:val="008F4462"/>
    <w:rsid w:val="008F4548"/>
    <w:rsid w:val="008F4633"/>
    <w:rsid w:val="008F4AA2"/>
    <w:rsid w:val="008F4C4A"/>
    <w:rsid w:val="008F4C4E"/>
    <w:rsid w:val="008F4E39"/>
    <w:rsid w:val="008F4F25"/>
    <w:rsid w:val="008F4F58"/>
    <w:rsid w:val="008F5242"/>
    <w:rsid w:val="008F5306"/>
    <w:rsid w:val="008F53B2"/>
    <w:rsid w:val="008F53BB"/>
    <w:rsid w:val="008F54F7"/>
    <w:rsid w:val="008F5644"/>
    <w:rsid w:val="008F5943"/>
    <w:rsid w:val="008F5DF8"/>
    <w:rsid w:val="008F5E4B"/>
    <w:rsid w:val="008F5F8A"/>
    <w:rsid w:val="008F5FCD"/>
    <w:rsid w:val="008F60C6"/>
    <w:rsid w:val="008F6189"/>
    <w:rsid w:val="008F61B7"/>
    <w:rsid w:val="008F6351"/>
    <w:rsid w:val="008F6408"/>
    <w:rsid w:val="008F68CB"/>
    <w:rsid w:val="008F693E"/>
    <w:rsid w:val="008F6AEE"/>
    <w:rsid w:val="008F6AF6"/>
    <w:rsid w:val="008F6BBC"/>
    <w:rsid w:val="008F6C9E"/>
    <w:rsid w:val="008F6D2D"/>
    <w:rsid w:val="008F70C5"/>
    <w:rsid w:val="008F72A8"/>
    <w:rsid w:val="008F72FB"/>
    <w:rsid w:val="008F73B7"/>
    <w:rsid w:val="008F752A"/>
    <w:rsid w:val="008F76AF"/>
    <w:rsid w:val="008F7836"/>
    <w:rsid w:val="008F7C1A"/>
    <w:rsid w:val="008F7E98"/>
    <w:rsid w:val="008F7E9D"/>
    <w:rsid w:val="00900395"/>
    <w:rsid w:val="00900496"/>
    <w:rsid w:val="00900CBD"/>
    <w:rsid w:val="00900FC5"/>
    <w:rsid w:val="00900FCA"/>
    <w:rsid w:val="00901530"/>
    <w:rsid w:val="00901708"/>
    <w:rsid w:val="00901751"/>
    <w:rsid w:val="00901A5A"/>
    <w:rsid w:val="00901B6C"/>
    <w:rsid w:val="00901CBC"/>
    <w:rsid w:val="00901CFA"/>
    <w:rsid w:val="00901FFB"/>
    <w:rsid w:val="00902462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47"/>
    <w:rsid w:val="00903B63"/>
    <w:rsid w:val="00903C5B"/>
    <w:rsid w:val="00903D72"/>
    <w:rsid w:val="00903DEB"/>
    <w:rsid w:val="00904317"/>
    <w:rsid w:val="00904519"/>
    <w:rsid w:val="00904602"/>
    <w:rsid w:val="00904716"/>
    <w:rsid w:val="00904845"/>
    <w:rsid w:val="00904D5F"/>
    <w:rsid w:val="00904DB6"/>
    <w:rsid w:val="00904E5B"/>
    <w:rsid w:val="00905224"/>
    <w:rsid w:val="009052EF"/>
    <w:rsid w:val="00905392"/>
    <w:rsid w:val="009054F3"/>
    <w:rsid w:val="00905535"/>
    <w:rsid w:val="009055C8"/>
    <w:rsid w:val="009056E4"/>
    <w:rsid w:val="009057A7"/>
    <w:rsid w:val="00905AA7"/>
    <w:rsid w:val="00905AB0"/>
    <w:rsid w:val="00905E94"/>
    <w:rsid w:val="00905F30"/>
    <w:rsid w:val="0090626F"/>
    <w:rsid w:val="0090673E"/>
    <w:rsid w:val="009068C6"/>
    <w:rsid w:val="009068C9"/>
    <w:rsid w:val="00906AE4"/>
    <w:rsid w:val="00906CA0"/>
    <w:rsid w:val="00906CEE"/>
    <w:rsid w:val="00906F54"/>
    <w:rsid w:val="00906FE9"/>
    <w:rsid w:val="009071FA"/>
    <w:rsid w:val="00907410"/>
    <w:rsid w:val="009074B6"/>
    <w:rsid w:val="00907B5F"/>
    <w:rsid w:val="00907BA9"/>
    <w:rsid w:val="00907E97"/>
    <w:rsid w:val="00907F47"/>
    <w:rsid w:val="00907F57"/>
    <w:rsid w:val="009100F0"/>
    <w:rsid w:val="00910272"/>
    <w:rsid w:val="0091039B"/>
    <w:rsid w:val="0091097C"/>
    <w:rsid w:val="00910B5B"/>
    <w:rsid w:val="00910BA1"/>
    <w:rsid w:val="00910BD7"/>
    <w:rsid w:val="00910DC9"/>
    <w:rsid w:val="00911436"/>
    <w:rsid w:val="009115BA"/>
    <w:rsid w:val="009119D9"/>
    <w:rsid w:val="00911E0D"/>
    <w:rsid w:val="00911F66"/>
    <w:rsid w:val="0091294B"/>
    <w:rsid w:val="0091295C"/>
    <w:rsid w:val="009129F0"/>
    <w:rsid w:val="00912B44"/>
    <w:rsid w:val="00912E17"/>
    <w:rsid w:val="00912E44"/>
    <w:rsid w:val="00912F53"/>
    <w:rsid w:val="009131A5"/>
    <w:rsid w:val="0091358E"/>
    <w:rsid w:val="00913610"/>
    <w:rsid w:val="00913636"/>
    <w:rsid w:val="00913785"/>
    <w:rsid w:val="00913825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E5A"/>
    <w:rsid w:val="00914EDD"/>
    <w:rsid w:val="00914EF4"/>
    <w:rsid w:val="009150B8"/>
    <w:rsid w:val="009151DE"/>
    <w:rsid w:val="0091548B"/>
    <w:rsid w:val="00915A0E"/>
    <w:rsid w:val="00915AC1"/>
    <w:rsid w:val="00915B31"/>
    <w:rsid w:val="00915E5B"/>
    <w:rsid w:val="00915E61"/>
    <w:rsid w:val="009160CB"/>
    <w:rsid w:val="0091644F"/>
    <w:rsid w:val="0091655A"/>
    <w:rsid w:val="00916602"/>
    <w:rsid w:val="0091668A"/>
    <w:rsid w:val="00916750"/>
    <w:rsid w:val="009167EC"/>
    <w:rsid w:val="00916A4B"/>
    <w:rsid w:val="00916B70"/>
    <w:rsid w:val="00916B9D"/>
    <w:rsid w:val="00916E03"/>
    <w:rsid w:val="00917080"/>
    <w:rsid w:val="0091722A"/>
    <w:rsid w:val="009172C3"/>
    <w:rsid w:val="009172D6"/>
    <w:rsid w:val="009175A5"/>
    <w:rsid w:val="009178A1"/>
    <w:rsid w:val="00917926"/>
    <w:rsid w:val="009179E9"/>
    <w:rsid w:val="00917D23"/>
    <w:rsid w:val="00917EE7"/>
    <w:rsid w:val="00917F31"/>
    <w:rsid w:val="00917F82"/>
    <w:rsid w:val="00917FB4"/>
    <w:rsid w:val="00920222"/>
    <w:rsid w:val="0092028C"/>
    <w:rsid w:val="00920532"/>
    <w:rsid w:val="00920677"/>
    <w:rsid w:val="0092073D"/>
    <w:rsid w:val="00920776"/>
    <w:rsid w:val="00920960"/>
    <w:rsid w:val="00920F62"/>
    <w:rsid w:val="00921096"/>
    <w:rsid w:val="00921256"/>
    <w:rsid w:val="009213FD"/>
    <w:rsid w:val="0092142C"/>
    <w:rsid w:val="00921561"/>
    <w:rsid w:val="009216D8"/>
    <w:rsid w:val="0092171F"/>
    <w:rsid w:val="009217C7"/>
    <w:rsid w:val="00921868"/>
    <w:rsid w:val="0092187C"/>
    <w:rsid w:val="009218E3"/>
    <w:rsid w:val="00921A39"/>
    <w:rsid w:val="00921BDE"/>
    <w:rsid w:val="00921C33"/>
    <w:rsid w:val="00921DB2"/>
    <w:rsid w:val="00921FED"/>
    <w:rsid w:val="00922992"/>
    <w:rsid w:val="00922F81"/>
    <w:rsid w:val="00922FB8"/>
    <w:rsid w:val="0092308C"/>
    <w:rsid w:val="009230C8"/>
    <w:rsid w:val="00923160"/>
    <w:rsid w:val="00923442"/>
    <w:rsid w:val="009236CB"/>
    <w:rsid w:val="009238D1"/>
    <w:rsid w:val="009239E0"/>
    <w:rsid w:val="00923CB6"/>
    <w:rsid w:val="009244F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7B5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6120"/>
    <w:rsid w:val="009262FD"/>
    <w:rsid w:val="00926552"/>
    <w:rsid w:val="009265E2"/>
    <w:rsid w:val="009267DD"/>
    <w:rsid w:val="00926800"/>
    <w:rsid w:val="009268BA"/>
    <w:rsid w:val="00926AD5"/>
    <w:rsid w:val="00926B23"/>
    <w:rsid w:val="00926C68"/>
    <w:rsid w:val="00926D0B"/>
    <w:rsid w:val="00926DD6"/>
    <w:rsid w:val="009272B9"/>
    <w:rsid w:val="009274B8"/>
    <w:rsid w:val="009275ED"/>
    <w:rsid w:val="00927685"/>
    <w:rsid w:val="00927D9C"/>
    <w:rsid w:val="00927F68"/>
    <w:rsid w:val="009301EA"/>
    <w:rsid w:val="009302BD"/>
    <w:rsid w:val="009306D9"/>
    <w:rsid w:val="0093088D"/>
    <w:rsid w:val="00930D48"/>
    <w:rsid w:val="00930DEA"/>
    <w:rsid w:val="00930E54"/>
    <w:rsid w:val="00930F22"/>
    <w:rsid w:val="009312A7"/>
    <w:rsid w:val="009312E1"/>
    <w:rsid w:val="0093181F"/>
    <w:rsid w:val="00931993"/>
    <w:rsid w:val="00931CA5"/>
    <w:rsid w:val="00931FBE"/>
    <w:rsid w:val="009322AA"/>
    <w:rsid w:val="009322CF"/>
    <w:rsid w:val="0093268A"/>
    <w:rsid w:val="009326A4"/>
    <w:rsid w:val="0093272E"/>
    <w:rsid w:val="00932803"/>
    <w:rsid w:val="00932830"/>
    <w:rsid w:val="00932C20"/>
    <w:rsid w:val="00932F77"/>
    <w:rsid w:val="009330AB"/>
    <w:rsid w:val="009331C6"/>
    <w:rsid w:val="00933324"/>
    <w:rsid w:val="00933702"/>
    <w:rsid w:val="00933A5A"/>
    <w:rsid w:val="00933BED"/>
    <w:rsid w:val="00933F7E"/>
    <w:rsid w:val="00933F91"/>
    <w:rsid w:val="00933FC4"/>
    <w:rsid w:val="00933FF7"/>
    <w:rsid w:val="009340C0"/>
    <w:rsid w:val="0093443A"/>
    <w:rsid w:val="009345D3"/>
    <w:rsid w:val="00934761"/>
    <w:rsid w:val="009349D4"/>
    <w:rsid w:val="00934B22"/>
    <w:rsid w:val="00934DD7"/>
    <w:rsid w:val="00934E96"/>
    <w:rsid w:val="00935015"/>
    <w:rsid w:val="0093516E"/>
    <w:rsid w:val="009354BC"/>
    <w:rsid w:val="009356EA"/>
    <w:rsid w:val="0093614D"/>
    <w:rsid w:val="009363C9"/>
    <w:rsid w:val="0093649D"/>
    <w:rsid w:val="009366E7"/>
    <w:rsid w:val="0093673C"/>
    <w:rsid w:val="00936858"/>
    <w:rsid w:val="00936A81"/>
    <w:rsid w:val="00936AF5"/>
    <w:rsid w:val="00936BC0"/>
    <w:rsid w:val="00936D1C"/>
    <w:rsid w:val="00936F4C"/>
    <w:rsid w:val="0093732A"/>
    <w:rsid w:val="0093734E"/>
    <w:rsid w:val="009376CD"/>
    <w:rsid w:val="00937A04"/>
    <w:rsid w:val="00937AC8"/>
    <w:rsid w:val="00937C9A"/>
    <w:rsid w:val="00937D13"/>
    <w:rsid w:val="00937D25"/>
    <w:rsid w:val="00937E3A"/>
    <w:rsid w:val="00940385"/>
    <w:rsid w:val="0094087A"/>
    <w:rsid w:val="00940C7A"/>
    <w:rsid w:val="00940CAB"/>
    <w:rsid w:val="00940DD8"/>
    <w:rsid w:val="00940E87"/>
    <w:rsid w:val="00940EBE"/>
    <w:rsid w:val="00940F12"/>
    <w:rsid w:val="009412AE"/>
    <w:rsid w:val="00941334"/>
    <w:rsid w:val="00941521"/>
    <w:rsid w:val="009418EE"/>
    <w:rsid w:val="00941ABA"/>
    <w:rsid w:val="00941B50"/>
    <w:rsid w:val="00941E74"/>
    <w:rsid w:val="0094210E"/>
    <w:rsid w:val="0094240C"/>
    <w:rsid w:val="009425CE"/>
    <w:rsid w:val="0094277A"/>
    <w:rsid w:val="009428C8"/>
    <w:rsid w:val="00942E22"/>
    <w:rsid w:val="00942ED5"/>
    <w:rsid w:val="00943682"/>
    <w:rsid w:val="00943717"/>
    <w:rsid w:val="00943822"/>
    <w:rsid w:val="00943A7D"/>
    <w:rsid w:val="00943B31"/>
    <w:rsid w:val="00943B38"/>
    <w:rsid w:val="00943B49"/>
    <w:rsid w:val="00943C48"/>
    <w:rsid w:val="00943E20"/>
    <w:rsid w:val="00943F29"/>
    <w:rsid w:val="00943FFF"/>
    <w:rsid w:val="009441B6"/>
    <w:rsid w:val="009442AE"/>
    <w:rsid w:val="0094431F"/>
    <w:rsid w:val="00944571"/>
    <w:rsid w:val="009447D0"/>
    <w:rsid w:val="009448AD"/>
    <w:rsid w:val="00944ACA"/>
    <w:rsid w:val="00944B15"/>
    <w:rsid w:val="00944CFD"/>
    <w:rsid w:val="00944F27"/>
    <w:rsid w:val="00944F8E"/>
    <w:rsid w:val="00944FCF"/>
    <w:rsid w:val="009450AE"/>
    <w:rsid w:val="00945232"/>
    <w:rsid w:val="009453BA"/>
    <w:rsid w:val="00945737"/>
    <w:rsid w:val="00945859"/>
    <w:rsid w:val="00945898"/>
    <w:rsid w:val="009459A0"/>
    <w:rsid w:val="00945AB5"/>
    <w:rsid w:val="00945ADD"/>
    <w:rsid w:val="00945C7A"/>
    <w:rsid w:val="00945DB0"/>
    <w:rsid w:val="00945EA2"/>
    <w:rsid w:val="00946370"/>
    <w:rsid w:val="00946406"/>
    <w:rsid w:val="009466D7"/>
    <w:rsid w:val="0094670A"/>
    <w:rsid w:val="0094670B"/>
    <w:rsid w:val="00946C59"/>
    <w:rsid w:val="00946DC7"/>
    <w:rsid w:val="00946ED7"/>
    <w:rsid w:val="00946EFE"/>
    <w:rsid w:val="009471E2"/>
    <w:rsid w:val="009477AB"/>
    <w:rsid w:val="00947A33"/>
    <w:rsid w:val="00947AD7"/>
    <w:rsid w:val="00947B43"/>
    <w:rsid w:val="00947CB9"/>
    <w:rsid w:val="00947CE1"/>
    <w:rsid w:val="00947D27"/>
    <w:rsid w:val="00950204"/>
    <w:rsid w:val="00950785"/>
    <w:rsid w:val="00950978"/>
    <w:rsid w:val="00950B67"/>
    <w:rsid w:val="00950DD4"/>
    <w:rsid w:val="00950E2D"/>
    <w:rsid w:val="0095134D"/>
    <w:rsid w:val="009513D7"/>
    <w:rsid w:val="00951514"/>
    <w:rsid w:val="00951599"/>
    <w:rsid w:val="009515AD"/>
    <w:rsid w:val="0095181E"/>
    <w:rsid w:val="00951B72"/>
    <w:rsid w:val="009524AD"/>
    <w:rsid w:val="009524F9"/>
    <w:rsid w:val="0095253A"/>
    <w:rsid w:val="0095255A"/>
    <w:rsid w:val="009526F1"/>
    <w:rsid w:val="00952735"/>
    <w:rsid w:val="00952DB3"/>
    <w:rsid w:val="00952E2B"/>
    <w:rsid w:val="00953024"/>
    <w:rsid w:val="00953669"/>
    <w:rsid w:val="009536A0"/>
    <w:rsid w:val="00953A62"/>
    <w:rsid w:val="00953B96"/>
    <w:rsid w:val="00953ECD"/>
    <w:rsid w:val="00953F03"/>
    <w:rsid w:val="009540CF"/>
    <w:rsid w:val="00954101"/>
    <w:rsid w:val="009542B1"/>
    <w:rsid w:val="0095431A"/>
    <w:rsid w:val="0095439A"/>
    <w:rsid w:val="0095445E"/>
    <w:rsid w:val="009544A8"/>
    <w:rsid w:val="009547D7"/>
    <w:rsid w:val="0095490E"/>
    <w:rsid w:val="00954B47"/>
    <w:rsid w:val="00954C1A"/>
    <w:rsid w:val="00954C2D"/>
    <w:rsid w:val="00954F3C"/>
    <w:rsid w:val="0095512A"/>
    <w:rsid w:val="009552AF"/>
    <w:rsid w:val="009553E5"/>
    <w:rsid w:val="009553F8"/>
    <w:rsid w:val="00955544"/>
    <w:rsid w:val="0095554A"/>
    <w:rsid w:val="00955885"/>
    <w:rsid w:val="00955A26"/>
    <w:rsid w:val="00955A98"/>
    <w:rsid w:val="00955D74"/>
    <w:rsid w:val="00955E8D"/>
    <w:rsid w:val="00955F4F"/>
    <w:rsid w:val="0095604C"/>
    <w:rsid w:val="009561B9"/>
    <w:rsid w:val="0095638B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939"/>
    <w:rsid w:val="00957BEA"/>
    <w:rsid w:val="00957C9C"/>
    <w:rsid w:val="00957E3F"/>
    <w:rsid w:val="009600F5"/>
    <w:rsid w:val="0096017D"/>
    <w:rsid w:val="0096070A"/>
    <w:rsid w:val="0096073C"/>
    <w:rsid w:val="009608C2"/>
    <w:rsid w:val="00960A73"/>
    <w:rsid w:val="00960AA3"/>
    <w:rsid w:val="009610DA"/>
    <w:rsid w:val="00961314"/>
    <w:rsid w:val="009613F0"/>
    <w:rsid w:val="009613F9"/>
    <w:rsid w:val="0096147B"/>
    <w:rsid w:val="00961579"/>
    <w:rsid w:val="009615FC"/>
    <w:rsid w:val="00961673"/>
    <w:rsid w:val="00961712"/>
    <w:rsid w:val="0096171A"/>
    <w:rsid w:val="0096189E"/>
    <w:rsid w:val="00961A07"/>
    <w:rsid w:val="00961A93"/>
    <w:rsid w:val="00961B34"/>
    <w:rsid w:val="00961B56"/>
    <w:rsid w:val="00961BF1"/>
    <w:rsid w:val="00961D4F"/>
    <w:rsid w:val="00961D83"/>
    <w:rsid w:val="00961D8A"/>
    <w:rsid w:val="00961DB1"/>
    <w:rsid w:val="00961FC6"/>
    <w:rsid w:val="00961FCD"/>
    <w:rsid w:val="0096213B"/>
    <w:rsid w:val="009623F9"/>
    <w:rsid w:val="009625C9"/>
    <w:rsid w:val="009629DA"/>
    <w:rsid w:val="00962AB4"/>
    <w:rsid w:val="00962DAE"/>
    <w:rsid w:val="00962E3E"/>
    <w:rsid w:val="00962EAB"/>
    <w:rsid w:val="009630BE"/>
    <w:rsid w:val="00963219"/>
    <w:rsid w:val="0096325B"/>
    <w:rsid w:val="00963713"/>
    <w:rsid w:val="00963718"/>
    <w:rsid w:val="009637A1"/>
    <w:rsid w:val="00963A89"/>
    <w:rsid w:val="00963CE2"/>
    <w:rsid w:val="00963D5B"/>
    <w:rsid w:val="009640B3"/>
    <w:rsid w:val="0096413D"/>
    <w:rsid w:val="0096415A"/>
    <w:rsid w:val="009641E4"/>
    <w:rsid w:val="00964323"/>
    <w:rsid w:val="009643EE"/>
    <w:rsid w:val="0096447B"/>
    <w:rsid w:val="009644D1"/>
    <w:rsid w:val="00964578"/>
    <w:rsid w:val="0096466A"/>
    <w:rsid w:val="009648C2"/>
    <w:rsid w:val="00964F11"/>
    <w:rsid w:val="00964FAA"/>
    <w:rsid w:val="00964FC0"/>
    <w:rsid w:val="009652C8"/>
    <w:rsid w:val="00965439"/>
    <w:rsid w:val="0096550D"/>
    <w:rsid w:val="009655B4"/>
    <w:rsid w:val="0096568A"/>
    <w:rsid w:val="0096573B"/>
    <w:rsid w:val="0096580B"/>
    <w:rsid w:val="009658E1"/>
    <w:rsid w:val="00965994"/>
    <w:rsid w:val="00965ED0"/>
    <w:rsid w:val="00965F0A"/>
    <w:rsid w:val="00966051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D15"/>
    <w:rsid w:val="00967E7C"/>
    <w:rsid w:val="00967F58"/>
    <w:rsid w:val="00970331"/>
    <w:rsid w:val="00970462"/>
    <w:rsid w:val="0097047D"/>
    <w:rsid w:val="009705FA"/>
    <w:rsid w:val="0097083F"/>
    <w:rsid w:val="00970C73"/>
    <w:rsid w:val="00970D4F"/>
    <w:rsid w:val="00970F4E"/>
    <w:rsid w:val="0097110A"/>
    <w:rsid w:val="00971498"/>
    <w:rsid w:val="009715C9"/>
    <w:rsid w:val="009715CA"/>
    <w:rsid w:val="0097192F"/>
    <w:rsid w:val="00971CE7"/>
    <w:rsid w:val="00971EC6"/>
    <w:rsid w:val="00972135"/>
    <w:rsid w:val="009722BD"/>
    <w:rsid w:val="0097258F"/>
    <w:rsid w:val="0097270E"/>
    <w:rsid w:val="00972962"/>
    <w:rsid w:val="00972A04"/>
    <w:rsid w:val="00972C7B"/>
    <w:rsid w:val="00972CFC"/>
    <w:rsid w:val="00972F7E"/>
    <w:rsid w:val="009730D8"/>
    <w:rsid w:val="009733BA"/>
    <w:rsid w:val="00973433"/>
    <w:rsid w:val="0097380D"/>
    <w:rsid w:val="0097385A"/>
    <w:rsid w:val="00973974"/>
    <w:rsid w:val="00973C1E"/>
    <w:rsid w:val="00973CF1"/>
    <w:rsid w:val="00973D83"/>
    <w:rsid w:val="00973FD5"/>
    <w:rsid w:val="009745BD"/>
    <w:rsid w:val="00974B84"/>
    <w:rsid w:val="0097504F"/>
    <w:rsid w:val="00975237"/>
    <w:rsid w:val="009752AB"/>
    <w:rsid w:val="00975689"/>
    <w:rsid w:val="0097582C"/>
    <w:rsid w:val="00975942"/>
    <w:rsid w:val="009759E5"/>
    <w:rsid w:val="00975A88"/>
    <w:rsid w:val="00975ABB"/>
    <w:rsid w:val="00975BE2"/>
    <w:rsid w:val="00975C83"/>
    <w:rsid w:val="00975D87"/>
    <w:rsid w:val="00975D9F"/>
    <w:rsid w:val="00975FF2"/>
    <w:rsid w:val="009763FC"/>
    <w:rsid w:val="00976563"/>
    <w:rsid w:val="009765CA"/>
    <w:rsid w:val="00976B45"/>
    <w:rsid w:val="00976B76"/>
    <w:rsid w:val="00976CBF"/>
    <w:rsid w:val="00976E3D"/>
    <w:rsid w:val="00976F07"/>
    <w:rsid w:val="009770CF"/>
    <w:rsid w:val="0097743B"/>
    <w:rsid w:val="009778E4"/>
    <w:rsid w:val="00977A41"/>
    <w:rsid w:val="00977CF8"/>
    <w:rsid w:val="00977D60"/>
    <w:rsid w:val="00977DB3"/>
    <w:rsid w:val="00977E27"/>
    <w:rsid w:val="00980104"/>
    <w:rsid w:val="009806A0"/>
    <w:rsid w:val="00980781"/>
    <w:rsid w:val="0098089C"/>
    <w:rsid w:val="009808AB"/>
    <w:rsid w:val="00980E05"/>
    <w:rsid w:val="00980F1A"/>
    <w:rsid w:val="009812BA"/>
    <w:rsid w:val="00981360"/>
    <w:rsid w:val="00981742"/>
    <w:rsid w:val="00981828"/>
    <w:rsid w:val="0098183F"/>
    <w:rsid w:val="00981853"/>
    <w:rsid w:val="00981AA2"/>
    <w:rsid w:val="00981C0E"/>
    <w:rsid w:val="00981C43"/>
    <w:rsid w:val="00981D16"/>
    <w:rsid w:val="00981E60"/>
    <w:rsid w:val="00981FA8"/>
    <w:rsid w:val="00981FD0"/>
    <w:rsid w:val="009822D0"/>
    <w:rsid w:val="009823E7"/>
    <w:rsid w:val="0098250F"/>
    <w:rsid w:val="009826DE"/>
    <w:rsid w:val="00982773"/>
    <w:rsid w:val="00982858"/>
    <w:rsid w:val="009828F4"/>
    <w:rsid w:val="00982971"/>
    <w:rsid w:val="00982B31"/>
    <w:rsid w:val="00982BAF"/>
    <w:rsid w:val="00982ED7"/>
    <w:rsid w:val="00983058"/>
    <w:rsid w:val="009830A9"/>
    <w:rsid w:val="009831DD"/>
    <w:rsid w:val="00983615"/>
    <w:rsid w:val="009836ED"/>
    <w:rsid w:val="009837DB"/>
    <w:rsid w:val="0098384C"/>
    <w:rsid w:val="00983894"/>
    <w:rsid w:val="00983E25"/>
    <w:rsid w:val="00984036"/>
    <w:rsid w:val="009843F8"/>
    <w:rsid w:val="00984C7E"/>
    <w:rsid w:val="00984CBA"/>
    <w:rsid w:val="00984D1D"/>
    <w:rsid w:val="0098501A"/>
    <w:rsid w:val="00985127"/>
    <w:rsid w:val="00985300"/>
    <w:rsid w:val="0098539E"/>
    <w:rsid w:val="009855EB"/>
    <w:rsid w:val="00985A05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508"/>
    <w:rsid w:val="009877C9"/>
    <w:rsid w:val="009878F3"/>
    <w:rsid w:val="00987E75"/>
    <w:rsid w:val="00990177"/>
    <w:rsid w:val="00990212"/>
    <w:rsid w:val="009903BE"/>
    <w:rsid w:val="009904EE"/>
    <w:rsid w:val="00990753"/>
    <w:rsid w:val="00990986"/>
    <w:rsid w:val="00990ABC"/>
    <w:rsid w:val="00990C73"/>
    <w:rsid w:val="00990CB7"/>
    <w:rsid w:val="00990FAF"/>
    <w:rsid w:val="00991025"/>
    <w:rsid w:val="0099102F"/>
    <w:rsid w:val="009911C9"/>
    <w:rsid w:val="00991509"/>
    <w:rsid w:val="00991D8C"/>
    <w:rsid w:val="009920AE"/>
    <w:rsid w:val="009922EB"/>
    <w:rsid w:val="009923EE"/>
    <w:rsid w:val="00992514"/>
    <w:rsid w:val="00992536"/>
    <w:rsid w:val="00992702"/>
    <w:rsid w:val="0099280A"/>
    <w:rsid w:val="00992836"/>
    <w:rsid w:val="0099292E"/>
    <w:rsid w:val="0099299C"/>
    <w:rsid w:val="00992AA0"/>
    <w:rsid w:val="00992B36"/>
    <w:rsid w:val="00992BC8"/>
    <w:rsid w:val="00992CBE"/>
    <w:rsid w:val="00992D15"/>
    <w:rsid w:val="00992D32"/>
    <w:rsid w:val="00993412"/>
    <w:rsid w:val="0099356F"/>
    <w:rsid w:val="009938AE"/>
    <w:rsid w:val="00993A7D"/>
    <w:rsid w:val="00993DB6"/>
    <w:rsid w:val="00993FBE"/>
    <w:rsid w:val="00994036"/>
    <w:rsid w:val="00994445"/>
    <w:rsid w:val="0099455D"/>
    <w:rsid w:val="0099478D"/>
    <w:rsid w:val="009947FB"/>
    <w:rsid w:val="009948C2"/>
    <w:rsid w:val="00994A7F"/>
    <w:rsid w:val="00994BBE"/>
    <w:rsid w:val="00994D9D"/>
    <w:rsid w:val="00995056"/>
    <w:rsid w:val="00995469"/>
    <w:rsid w:val="009955D8"/>
    <w:rsid w:val="00995B98"/>
    <w:rsid w:val="00996055"/>
    <w:rsid w:val="009961CC"/>
    <w:rsid w:val="009962F8"/>
    <w:rsid w:val="00996317"/>
    <w:rsid w:val="00996986"/>
    <w:rsid w:val="00996C1C"/>
    <w:rsid w:val="00996D6D"/>
    <w:rsid w:val="00996E4A"/>
    <w:rsid w:val="00996FC1"/>
    <w:rsid w:val="00997070"/>
    <w:rsid w:val="00997096"/>
    <w:rsid w:val="00997099"/>
    <w:rsid w:val="009970D2"/>
    <w:rsid w:val="009971B0"/>
    <w:rsid w:val="00997451"/>
    <w:rsid w:val="00997626"/>
    <w:rsid w:val="009976A2"/>
    <w:rsid w:val="009976E0"/>
    <w:rsid w:val="009976F8"/>
    <w:rsid w:val="00997709"/>
    <w:rsid w:val="0099777D"/>
    <w:rsid w:val="0099788A"/>
    <w:rsid w:val="009978E5"/>
    <w:rsid w:val="00997959"/>
    <w:rsid w:val="00997A30"/>
    <w:rsid w:val="00997BF5"/>
    <w:rsid w:val="00997C13"/>
    <w:rsid w:val="00997ED1"/>
    <w:rsid w:val="00997F97"/>
    <w:rsid w:val="009A0013"/>
    <w:rsid w:val="009A0155"/>
    <w:rsid w:val="009A01A6"/>
    <w:rsid w:val="009A0300"/>
    <w:rsid w:val="009A0324"/>
    <w:rsid w:val="009A03B3"/>
    <w:rsid w:val="009A0647"/>
    <w:rsid w:val="009A0653"/>
    <w:rsid w:val="009A07DB"/>
    <w:rsid w:val="009A0B2F"/>
    <w:rsid w:val="009A1219"/>
    <w:rsid w:val="009A1603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B7E"/>
    <w:rsid w:val="009A2BC6"/>
    <w:rsid w:val="009A2C1E"/>
    <w:rsid w:val="009A2E8D"/>
    <w:rsid w:val="009A32B3"/>
    <w:rsid w:val="009A3380"/>
    <w:rsid w:val="009A34A2"/>
    <w:rsid w:val="009A34C2"/>
    <w:rsid w:val="009A34E7"/>
    <w:rsid w:val="009A350C"/>
    <w:rsid w:val="009A361A"/>
    <w:rsid w:val="009A3A92"/>
    <w:rsid w:val="009A3B17"/>
    <w:rsid w:val="009A3F19"/>
    <w:rsid w:val="009A4662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5B7"/>
    <w:rsid w:val="009A5782"/>
    <w:rsid w:val="009A5C0C"/>
    <w:rsid w:val="009A5D0D"/>
    <w:rsid w:val="009A5E91"/>
    <w:rsid w:val="009A6027"/>
    <w:rsid w:val="009A609F"/>
    <w:rsid w:val="009A60D6"/>
    <w:rsid w:val="009A65F1"/>
    <w:rsid w:val="009A661B"/>
    <w:rsid w:val="009A67AF"/>
    <w:rsid w:val="009A6A81"/>
    <w:rsid w:val="009A6BAD"/>
    <w:rsid w:val="009A6CD1"/>
    <w:rsid w:val="009A6E0A"/>
    <w:rsid w:val="009A6E21"/>
    <w:rsid w:val="009A6E99"/>
    <w:rsid w:val="009A7015"/>
    <w:rsid w:val="009A723F"/>
    <w:rsid w:val="009A72E8"/>
    <w:rsid w:val="009A7470"/>
    <w:rsid w:val="009A7773"/>
    <w:rsid w:val="009A779B"/>
    <w:rsid w:val="009A7806"/>
    <w:rsid w:val="009A7AEA"/>
    <w:rsid w:val="009A7F1B"/>
    <w:rsid w:val="009A7FDF"/>
    <w:rsid w:val="009B0051"/>
    <w:rsid w:val="009B019B"/>
    <w:rsid w:val="009B0302"/>
    <w:rsid w:val="009B055B"/>
    <w:rsid w:val="009B0886"/>
    <w:rsid w:val="009B08B0"/>
    <w:rsid w:val="009B0917"/>
    <w:rsid w:val="009B0A5B"/>
    <w:rsid w:val="009B0CEE"/>
    <w:rsid w:val="009B1237"/>
    <w:rsid w:val="009B12E8"/>
    <w:rsid w:val="009B1A50"/>
    <w:rsid w:val="009B1BC1"/>
    <w:rsid w:val="009B202A"/>
    <w:rsid w:val="009B2065"/>
    <w:rsid w:val="009B21A2"/>
    <w:rsid w:val="009B2210"/>
    <w:rsid w:val="009B225A"/>
    <w:rsid w:val="009B230F"/>
    <w:rsid w:val="009B24F4"/>
    <w:rsid w:val="009B254C"/>
    <w:rsid w:val="009B25EF"/>
    <w:rsid w:val="009B2889"/>
    <w:rsid w:val="009B3179"/>
    <w:rsid w:val="009B333D"/>
    <w:rsid w:val="009B33E1"/>
    <w:rsid w:val="009B3470"/>
    <w:rsid w:val="009B3602"/>
    <w:rsid w:val="009B36A1"/>
    <w:rsid w:val="009B39FA"/>
    <w:rsid w:val="009B3A03"/>
    <w:rsid w:val="009B3AEA"/>
    <w:rsid w:val="009B3BC3"/>
    <w:rsid w:val="009B3BEC"/>
    <w:rsid w:val="009B3F4A"/>
    <w:rsid w:val="009B452F"/>
    <w:rsid w:val="009B459E"/>
    <w:rsid w:val="009B4708"/>
    <w:rsid w:val="009B4805"/>
    <w:rsid w:val="009B4896"/>
    <w:rsid w:val="009B48C4"/>
    <w:rsid w:val="009B4A41"/>
    <w:rsid w:val="009B4E0E"/>
    <w:rsid w:val="009B4FD2"/>
    <w:rsid w:val="009B501A"/>
    <w:rsid w:val="009B5046"/>
    <w:rsid w:val="009B504F"/>
    <w:rsid w:val="009B50A4"/>
    <w:rsid w:val="009B5524"/>
    <w:rsid w:val="009B5556"/>
    <w:rsid w:val="009B5705"/>
    <w:rsid w:val="009B5978"/>
    <w:rsid w:val="009B59AF"/>
    <w:rsid w:val="009B5A24"/>
    <w:rsid w:val="009B5A43"/>
    <w:rsid w:val="009B5B0F"/>
    <w:rsid w:val="009B5BB1"/>
    <w:rsid w:val="009B5C32"/>
    <w:rsid w:val="009B5C4D"/>
    <w:rsid w:val="009B5E90"/>
    <w:rsid w:val="009B5EBE"/>
    <w:rsid w:val="009B5F42"/>
    <w:rsid w:val="009B6162"/>
    <w:rsid w:val="009B61C7"/>
    <w:rsid w:val="009B6293"/>
    <w:rsid w:val="009B63C3"/>
    <w:rsid w:val="009B63CA"/>
    <w:rsid w:val="009B6466"/>
    <w:rsid w:val="009B6767"/>
    <w:rsid w:val="009B6777"/>
    <w:rsid w:val="009B6AB8"/>
    <w:rsid w:val="009B6BEF"/>
    <w:rsid w:val="009B6C08"/>
    <w:rsid w:val="009B6DBC"/>
    <w:rsid w:val="009B6E6E"/>
    <w:rsid w:val="009B6F14"/>
    <w:rsid w:val="009B6FBB"/>
    <w:rsid w:val="009B70CE"/>
    <w:rsid w:val="009B725A"/>
    <w:rsid w:val="009B7303"/>
    <w:rsid w:val="009B7354"/>
    <w:rsid w:val="009B7512"/>
    <w:rsid w:val="009B7682"/>
    <w:rsid w:val="009B7771"/>
    <w:rsid w:val="009B77EF"/>
    <w:rsid w:val="009B7904"/>
    <w:rsid w:val="009B7C87"/>
    <w:rsid w:val="009B7F32"/>
    <w:rsid w:val="009B7FB9"/>
    <w:rsid w:val="009B7FF6"/>
    <w:rsid w:val="009C0396"/>
    <w:rsid w:val="009C0487"/>
    <w:rsid w:val="009C0714"/>
    <w:rsid w:val="009C0818"/>
    <w:rsid w:val="009C0919"/>
    <w:rsid w:val="009C0BEC"/>
    <w:rsid w:val="009C0E4A"/>
    <w:rsid w:val="009C1186"/>
    <w:rsid w:val="009C128B"/>
    <w:rsid w:val="009C1307"/>
    <w:rsid w:val="009C1470"/>
    <w:rsid w:val="009C149C"/>
    <w:rsid w:val="009C14B9"/>
    <w:rsid w:val="009C14CB"/>
    <w:rsid w:val="009C16CC"/>
    <w:rsid w:val="009C1720"/>
    <w:rsid w:val="009C182F"/>
    <w:rsid w:val="009C18E6"/>
    <w:rsid w:val="009C1A9C"/>
    <w:rsid w:val="009C1B29"/>
    <w:rsid w:val="009C1B37"/>
    <w:rsid w:val="009C1D05"/>
    <w:rsid w:val="009C1E9E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E4C"/>
    <w:rsid w:val="009C3F6F"/>
    <w:rsid w:val="009C44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34B"/>
    <w:rsid w:val="009C579C"/>
    <w:rsid w:val="009C58A2"/>
    <w:rsid w:val="009C5A18"/>
    <w:rsid w:val="009C5A32"/>
    <w:rsid w:val="009C5A4B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B8A"/>
    <w:rsid w:val="009C6FEE"/>
    <w:rsid w:val="009C7132"/>
    <w:rsid w:val="009C77D3"/>
    <w:rsid w:val="009C7921"/>
    <w:rsid w:val="009C7AE9"/>
    <w:rsid w:val="009D00FC"/>
    <w:rsid w:val="009D0784"/>
    <w:rsid w:val="009D0962"/>
    <w:rsid w:val="009D0AAB"/>
    <w:rsid w:val="009D0B1B"/>
    <w:rsid w:val="009D0E7D"/>
    <w:rsid w:val="009D1264"/>
    <w:rsid w:val="009D1283"/>
    <w:rsid w:val="009D1340"/>
    <w:rsid w:val="009D197F"/>
    <w:rsid w:val="009D1B70"/>
    <w:rsid w:val="009D1DAB"/>
    <w:rsid w:val="009D1DBE"/>
    <w:rsid w:val="009D2047"/>
    <w:rsid w:val="009D2049"/>
    <w:rsid w:val="009D2348"/>
    <w:rsid w:val="009D2475"/>
    <w:rsid w:val="009D288B"/>
    <w:rsid w:val="009D2983"/>
    <w:rsid w:val="009D29C4"/>
    <w:rsid w:val="009D2B86"/>
    <w:rsid w:val="009D2C55"/>
    <w:rsid w:val="009D2C9A"/>
    <w:rsid w:val="009D2D40"/>
    <w:rsid w:val="009D2D46"/>
    <w:rsid w:val="009D2ED5"/>
    <w:rsid w:val="009D2F06"/>
    <w:rsid w:val="009D2F59"/>
    <w:rsid w:val="009D30ED"/>
    <w:rsid w:val="009D3228"/>
    <w:rsid w:val="009D32F7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AA0"/>
    <w:rsid w:val="009D4B26"/>
    <w:rsid w:val="009D4DB1"/>
    <w:rsid w:val="009D51F6"/>
    <w:rsid w:val="009D526A"/>
    <w:rsid w:val="009D5329"/>
    <w:rsid w:val="009D5332"/>
    <w:rsid w:val="009D53D6"/>
    <w:rsid w:val="009D545B"/>
    <w:rsid w:val="009D54EE"/>
    <w:rsid w:val="009D587F"/>
    <w:rsid w:val="009D5A10"/>
    <w:rsid w:val="009D5B87"/>
    <w:rsid w:val="009D5D61"/>
    <w:rsid w:val="009D5DC9"/>
    <w:rsid w:val="009D5EEF"/>
    <w:rsid w:val="009D61C8"/>
    <w:rsid w:val="009D63A4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7B5"/>
    <w:rsid w:val="009D7B90"/>
    <w:rsid w:val="009D7CA9"/>
    <w:rsid w:val="009D7CF5"/>
    <w:rsid w:val="009D7EC6"/>
    <w:rsid w:val="009E006A"/>
    <w:rsid w:val="009E01BB"/>
    <w:rsid w:val="009E05AC"/>
    <w:rsid w:val="009E0CEF"/>
    <w:rsid w:val="009E0D2B"/>
    <w:rsid w:val="009E0E94"/>
    <w:rsid w:val="009E12A0"/>
    <w:rsid w:val="009E176B"/>
    <w:rsid w:val="009E1781"/>
    <w:rsid w:val="009E1C15"/>
    <w:rsid w:val="009E1C3E"/>
    <w:rsid w:val="009E1D54"/>
    <w:rsid w:val="009E1E33"/>
    <w:rsid w:val="009E2182"/>
    <w:rsid w:val="009E22B6"/>
    <w:rsid w:val="009E22BB"/>
    <w:rsid w:val="009E273D"/>
    <w:rsid w:val="009E285D"/>
    <w:rsid w:val="009E2B1F"/>
    <w:rsid w:val="009E30AF"/>
    <w:rsid w:val="009E31F2"/>
    <w:rsid w:val="009E325E"/>
    <w:rsid w:val="009E32E0"/>
    <w:rsid w:val="009E3345"/>
    <w:rsid w:val="009E35C6"/>
    <w:rsid w:val="009E3713"/>
    <w:rsid w:val="009E3954"/>
    <w:rsid w:val="009E3BA8"/>
    <w:rsid w:val="009E3C81"/>
    <w:rsid w:val="009E3F0E"/>
    <w:rsid w:val="009E40BF"/>
    <w:rsid w:val="009E424C"/>
    <w:rsid w:val="009E4255"/>
    <w:rsid w:val="009E4446"/>
    <w:rsid w:val="009E4677"/>
    <w:rsid w:val="009E467C"/>
    <w:rsid w:val="009E4A39"/>
    <w:rsid w:val="009E5012"/>
    <w:rsid w:val="009E557E"/>
    <w:rsid w:val="009E597E"/>
    <w:rsid w:val="009E59B7"/>
    <w:rsid w:val="009E5F3B"/>
    <w:rsid w:val="009E60C9"/>
    <w:rsid w:val="009E619E"/>
    <w:rsid w:val="009E6273"/>
    <w:rsid w:val="009E634F"/>
    <w:rsid w:val="009E650F"/>
    <w:rsid w:val="009E653B"/>
    <w:rsid w:val="009E6622"/>
    <w:rsid w:val="009E67C4"/>
    <w:rsid w:val="009E689F"/>
    <w:rsid w:val="009E6AC2"/>
    <w:rsid w:val="009E6B29"/>
    <w:rsid w:val="009E6EC5"/>
    <w:rsid w:val="009E6FA4"/>
    <w:rsid w:val="009E7122"/>
    <w:rsid w:val="009E72D1"/>
    <w:rsid w:val="009E7311"/>
    <w:rsid w:val="009E7541"/>
    <w:rsid w:val="009E7723"/>
    <w:rsid w:val="009E7AD7"/>
    <w:rsid w:val="009E7D84"/>
    <w:rsid w:val="009F0089"/>
    <w:rsid w:val="009F04B4"/>
    <w:rsid w:val="009F0542"/>
    <w:rsid w:val="009F0681"/>
    <w:rsid w:val="009F07AC"/>
    <w:rsid w:val="009F07E3"/>
    <w:rsid w:val="009F0811"/>
    <w:rsid w:val="009F0AB4"/>
    <w:rsid w:val="009F0B2C"/>
    <w:rsid w:val="009F0D69"/>
    <w:rsid w:val="009F0E67"/>
    <w:rsid w:val="009F111F"/>
    <w:rsid w:val="009F1414"/>
    <w:rsid w:val="009F15C1"/>
    <w:rsid w:val="009F1813"/>
    <w:rsid w:val="009F195A"/>
    <w:rsid w:val="009F215D"/>
    <w:rsid w:val="009F2169"/>
    <w:rsid w:val="009F2550"/>
    <w:rsid w:val="009F277D"/>
    <w:rsid w:val="009F284F"/>
    <w:rsid w:val="009F29A0"/>
    <w:rsid w:val="009F29AC"/>
    <w:rsid w:val="009F29D6"/>
    <w:rsid w:val="009F2AC0"/>
    <w:rsid w:val="009F2C28"/>
    <w:rsid w:val="009F2DBB"/>
    <w:rsid w:val="009F2F2E"/>
    <w:rsid w:val="009F3240"/>
    <w:rsid w:val="009F334D"/>
    <w:rsid w:val="009F3396"/>
    <w:rsid w:val="009F3511"/>
    <w:rsid w:val="009F395A"/>
    <w:rsid w:val="009F3AF8"/>
    <w:rsid w:val="009F3CEC"/>
    <w:rsid w:val="009F3CF1"/>
    <w:rsid w:val="009F3E9B"/>
    <w:rsid w:val="009F3FF6"/>
    <w:rsid w:val="009F45DE"/>
    <w:rsid w:val="009F4A90"/>
    <w:rsid w:val="009F4B13"/>
    <w:rsid w:val="009F4D49"/>
    <w:rsid w:val="009F4F20"/>
    <w:rsid w:val="009F4F89"/>
    <w:rsid w:val="009F4FC4"/>
    <w:rsid w:val="009F54B8"/>
    <w:rsid w:val="009F5526"/>
    <w:rsid w:val="009F5602"/>
    <w:rsid w:val="009F5963"/>
    <w:rsid w:val="009F5A04"/>
    <w:rsid w:val="009F5C9E"/>
    <w:rsid w:val="009F5E1D"/>
    <w:rsid w:val="009F5EA3"/>
    <w:rsid w:val="009F5F5E"/>
    <w:rsid w:val="009F6056"/>
    <w:rsid w:val="009F6273"/>
    <w:rsid w:val="009F65BA"/>
    <w:rsid w:val="009F66A6"/>
    <w:rsid w:val="009F6C68"/>
    <w:rsid w:val="009F6F07"/>
    <w:rsid w:val="009F6F12"/>
    <w:rsid w:val="009F78F2"/>
    <w:rsid w:val="009F7981"/>
    <w:rsid w:val="009F7C97"/>
    <w:rsid w:val="009F7EAC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B9"/>
    <w:rsid w:val="00A01174"/>
    <w:rsid w:val="00A01385"/>
    <w:rsid w:val="00A01394"/>
    <w:rsid w:val="00A0153A"/>
    <w:rsid w:val="00A01562"/>
    <w:rsid w:val="00A018B1"/>
    <w:rsid w:val="00A019FE"/>
    <w:rsid w:val="00A01EF5"/>
    <w:rsid w:val="00A02045"/>
    <w:rsid w:val="00A020DB"/>
    <w:rsid w:val="00A0216A"/>
    <w:rsid w:val="00A021A6"/>
    <w:rsid w:val="00A0237D"/>
    <w:rsid w:val="00A023CC"/>
    <w:rsid w:val="00A0241C"/>
    <w:rsid w:val="00A025C7"/>
    <w:rsid w:val="00A02784"/>
    <w:rsid w:val="00A02855"/>
    <w:rsid w:val="00A02999"/>
    <w:rsid w:val="00A02BB6"/>
    <w:rsid w:val="00A02D1A"/>
    <w:rsid w:val="00A02D63"/>
    <w:rsid w:val="00A02F15"/>
    <w:rsid w:val="00A0308C"/>
    <w:rsid w:val="00A0310E"/>
    <w:rsid w:val="00A031BD"/>
    <w:rsid w:val="00A0350B"/>
    <w:rsid w:val="00A03572"/>
    <w:rsid w:val="00A03587"/>
    <w:rsid w:val="00A03703"/>
    <w:rsid w:val="00A03BD8"/>
    <w:rsid w:val="00A03DE3"/>
    <w:rsid w:val="00A042C6"/>
    <w:rsid w:val="00A044B5"/>
    <w:rsid w:val="00A0469E"/>
    <w:rsid w:val="00A047B5"/>
    <w:rsid w:val="00A047BE"/>
    <w:rsid w:val="00A04B8D"/>
    <w:rsid w:val="00A04CAD"/>
    <w:rsid w:val="00A0510A"/>
    <w:rsid w:val="00A051CB"/>
    <w:rsid w:val="00A052AF"/>
    <w:rsid w:val="00A0537E"/>
    <w:rsid w:val="00A053F8"/>
    <w:rsid w:val="00A05786"/>
    <w:rsid w:val="00A05874"/>
    <w:rsid w:val="00A058B4"/>
    <w:rsid w:val="00A05C10"/>
    <w:rsid w:val="00A05C46"/>
    <w:rsid w:val="00A0609D"/>
    <w:rsid w:val="00A060C0"/>
    <w:rsid w:val="00A062D8"/>
    <w:rsid w:val="00A06306"/>
    <w:rsid w:val="00A06391"/>
    <w:rsid w:val="00A063EC"/>
    <w:rsid w:val="00A066D9"/>
    <w:rsid w:val="00A06BF7"/>
    <w:rsid w:val="00A06C86"/>
    <w:rsid w:val="00A06D85"/>
    <w:rsid w:val="00A0712F"/>
    <w:rsid w:val="00A07184"/>
    <w:rsid w:val="00A0739A"/>
    <w:rsid w:val="00A076AE"/>
    <w:rsid w:val="00A078D8"/>
    <w:rsid w:val="00A078DC"/>
    <w:rsid w:val="00A07915"/>
    <w:rsid w:val="00A07D85"/>
    <w:rsid w:val="00A07E0E"/>
    <w:rsid w:val="00A07EE6"/>
    <w:rsid w:val="00A07F32"/>
    <w:rsid w:val="00A1001D"/>
    <w:rsid w:val="00A103B9"/>
    <w:rsid w:val="00A1067B"/>
    <w:rsid w:val="00A10695"/>
    <w:rsid w:val="00A106BB"/>
    <w:rsid w:val="00A106E9"/>
    <w:rsid w:val="00A10B47"/>
    <w:rsid w:val="00A10C3A"/>
    <w:rsid w:val="00A10F1B"/>
    <w:rsid w:val="00A10FFD"/>
    <w:rsid w:val="00A11081"/>
    <w:rsid w:val="00A1114B"/>
    <w:rsid w:val="00A11218"/>
    <w:rsid w:val="00A118FF"/>
    <w:rsid w:val="00A11ABD"/>
    <w:rsid w:val="00A11D50"/>
    <w:rsid w:val="00A11DF8"/>
    <w:rsid w:val="00A12125"/>
    <w:rsid w:val="00A121AA"/>
    <w:rsid w:val="00A1243D"/>
    <w:rsid w:val="00A124B3"/>
    <w:rsid w:val="00A126CA"/>
    <w:rsid w:val="00A12805"/>
    <w:rsid w:val="00A12863"/>
    <w:rsid w:val="00A12E50"/>
    <w:rsid w:val="00A12E98"/>
    <w:rsid w:val="00A1344D"/>
    <w:rsid w:val="00A13547"/>
    <w:rsid w:val="00A13583"/>
    <w:rsid w:val="00A135C1"/>
    <w:rsid w:val="00A13668"/>
    <w:rsid w:val="00A1381D"/>
    <w:rsid w:val="00A13C09"/>
    <w:rsid w:val="00A13EF9"/>
    <w:rsid w:val="00A143FA"/>
    <w:rsid w:val="00A14550"/>
    <w:rsid w:val="00A146A2"/>
    <w:rsid w:val="00A14DFF"/>
    <w:rsid w:val="00A14F8B"/>
    <w:rsid w:val="00A14FAE"/>
    <w:rsid w:val="00A15178"/>
    <w:rsid w:val="00A1518F"/>
    <w:rsid w:val="00A155E4"/>
    <w:rsid w:val="00A1565D"/>
    <w:rsid w:val="00A15AA7"/>
    <w:rsid w:val="00A15C32"/>
    <w:rsid w:val="00A15D5E"/>
    <w:rsid w:val="00A15F36"/>
    <w:rsid w:val="00A1606C"/>
    <w:rsid w:val="00A16091"/>
    <w:rsid w:val="00A16178"/>
    <w:rsid w:val="00A16231"/>
    <w:rsid w:val="00A162B3"/>
    <w:rsid w:val="00A163A9"/>
    <w:rsid w:val="00A1645B"/>
    <w:rsid w:val="00A16744"/>
    <w:rsid w:val="00A168EB"/>
    <w:rsid w:val="00A16BAA"/>
    <w:rsid w:val="00A16EEE"/>
    <w:rsid w:val="00A17019"/>
    <w:rsid w:val="00A170AD"/>
    <w:rsid w:val="00A170AF"/>
    <w:rsid w:val="00A172B1"/>
    <w:rsid w:val="00A1751D"/>
    <w:rsid w:val="00A17642"/>
    <w:rsid w:val="00A178DE"/>
    <w:rsid w:val="00A17AB3"/>
    <w:rsid w:val="00A17C06"/>
    <w:rsid w:val="00A17CC2"/>
    <w:rsid w:val="00A17CD7"/>
    <w:rsid w:val="00A17F2D"/>
    <w:rsid w:val="00A200C5"/>
    <w:rsid w:val="00A2011D"/>
    <w:rsid w:val="00A20459"/>
    <w:rsid w:val="00A20564"/>
    <w:rsid w:val="00A208D2"/>
    <w:rsid w:val="00A209CB"/>
    <w:rsid w:val="00A20A91"/>
    <w:rsid w:val="00A20CB2"/>
    <w:rsid w:val="00A20D74"/>
    <w:rsid w:val="00A20DE5"/>
    <w:rsid w:val="00A2148C"/>
    <w:rsid w:val="00A21703"/>
    <w:rsid w:val="00A21807"/>
    <w:rsid w:val="00A2188B"/>
    <w:rsid w:val="00A2192B"/>
    <w:rsid w:val="00A21A9A"/>
    <w:rsid w:val="00A21EF1"/>
    <w:rsid w:val="00A21F12"/>
    <w:rsid w:val="00A21F8D"/>
    <w:rsid w:val="00A220EF"/>
    <w:rsid w:val="00A22209"/>
    <w:rsid w:val="00A223EB"/>
    <w:rsid w:val="00A229D2"/>
    <w:rsid w:val="00A22B3F"/>
    <w:rsid w:val="00A22BC5"/>
    <w:rsid w:val="00A22D47"/>
    <w:rsid w:val="00A22E17"/>
    <w:rsid w:val="00A22E55"/>
    <w:rsid w:val="00A230BC"/>
    <w:rsid w:val="00A23180"/>
    <w:rsid w:val="00A23305"/>
    <w:rsid w:val="00A23435"/>
    <w:rsid w:val="00A23481"/>
    <w:rsid w:val="00A23706"/>
    <w:rsid w:val="00A2382C"/>
    <w:rsid w:val="00A23B17"/>
    <w:rsid w:val="00A23E56"/>
    <w:rsid w:val="00A23E8B"/>
    <w:rsid w:val="00A2400C"/>
    <w:rsid w:val="00A24329"/>
    <w:rsid w:val="00A24A4A"/>
    <w:rsid w:val="00A2543D"/>
    <w:rsid w:val="00A2581C"/>
    <w:rsid w:val="00A25842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E1"/>
    <w:rsid w:val="00A26BBD"/>
    <w:rsid w:val="00A26C07"/>
    <w:rsid w:val="00A26D6E"/>
    <w:rsid w:val="00A26F0E"/>
    <w:rsid w:val="00A272AC"/>
    <w:rsid w:val="00A272BF"/>
    <w:rsid w:val="00A273DB"/>
    <w:rsid w:val="00A2745C"/>
    <w:rsid w:val="00A274E5"/>
    <w:rsid w:val="00A2780D"/>
    <w:rsid w:val="00A27B94"/>
    <w:rsid w:val="00A27D5E"/>
    <w:rsid w:val="00A27DD6"/>
    <w:rsid w:val="00A27F18"/>
    <w:rsid w:val="00A300D0"/>
    <w:rsid w:val="00A30122"/>
    <w:rsid w:val="00A30160"/>
    <w:rsid w:val="00A301C5"/>
    <w:rsid w:val="00A303DF"/>
    <w:rsid w:val="00A304DC"/>
    <w:rsid w:val="00A306AB"/>
    <w:rsid w:val="00A3078C"/>
    <w:rsid w:val="00A30854"/>
    <w:rsid w:val="00A309CF"/>
    <w:rsid w:val="00A309D3"/>
    <w:rsid w:val="00A30A34"/>
    <w:rsid w:val="00A30C34"/>
    <w:rsid w:val="00A30C80"/>
    <w:rsid w:val="00A30D1E"/>
    <w:rsid w:val="00A30E3D"/>
    <w:rsid w:val="00A30F7C"/>
    <w:rsid w:val="00A31067"/>
    <w:rsid w:val="00A311A3"/>
    <w:rsid w:val="00A31268"/>
    <w:rsid w:val="00A3134C"/>
    <w:rsid w:val="00A3154C"/>
    <w:rsid w:val="00A315D0"/>
    <w:rsid w:val="00A31604"/>
    <w:rsid w:val="00A31647"/>
    <w:rsid w:val="00A31A03"/>
    <w:rsid w:val="00A31DFD"/>
    <w:rsid w:val="00A31E91"/>
    <w:rsid w:val="00A31EA6"/>
    <w:rsid w:val="00A3235D"/>
    <w:rsid w:val="00A32436"/>
    <w:rsid w:val="00A32452"/>
    <w:rsid w:val="00A32741"/>
    <w:rsid w:val="00A32963"/>
    <w:rsid w:val="00A32BBC"/>
    <w:rsid w:val="00A32D1B"/>
    <w:rsid w:val="00A33140"/>
    <w:rsid w:val="00A3340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3D5B"/>
    <w:rsid w:val="00A341D9"/>
    <w:rsid w:val="00A34797"/>
    <w:rsid w:val="00A347BD"/>
    <w:rsid w:val="00A34D45"/>
    <w:rsid w:val="00A34E42"/>
    <w:rsid w:val="00A34F8B"/>
    <w:rsid w:val="00A34FC5"/>
    <w:rsid w:val="00A35564"/>
    <w:rsid w:val="00A35634"/>
    <w:rsid w:val="00A356C6"/>
    <w:rsid w:val="00A3586A"/>
    <w:rsid w:val="00A35908"/>
    <w:rsid w:val="00A3594B"/>
    <w:rsid w:val="00A35B79"/>
    <w:rsid w:val="00A35E02"/>
    <w:rsid w:val="00A35F77"/>
    <w:rsid w:val="00A360EB"/>
    <w:rsid w:val="00A361C0"/>
    <w:rsid w:val="00A3640B"/>
    <w:rsid w:val="00A36778"/>
    <w:rsid w:val="00A36809"/>
    <w:rsid w:val="00A368D9"/>
    <w:rsid w:val="00A3694B"/>
    <w:rsid w:val="00A369D7"/>
    <w:rsid w:val="00A36ED8"/>
    <w:rsid w:val="00A36F1D"/>
    <w:rsid w:val="00A36F45"/>
    <w:rsid w:val="00A3701B"/>
    <w:rsid w:val="00A370BB"/>
    <w:rsid w:val="00A370C5"/>
    <w:rsid w:val="00A37420"/>
    <w:rsid w:val="00A374D3"/>
    <w:rsid w:val="00A377A2"/>
    <w:rsid w:val="00A37947"/>
    <w:rsid w:val="00A3798A"/>
    <w:rsid w:val="00A37B9B"/>
    <w:rsid w:val="00A37C01"/>
    <w:rsid w:val="00A37DD4"/>
    <w:rsid w:val="00A37EA4"/>
    <w:rsid w:val="00A37EB0"/>
    <w:rsid w:val="00A37F4D"/>
    <w:rsid w:val="00A400A4"/>
    <w:rsid w:val="00A400A7"/>
    <w:rsid w:val="00A4018F"/>
    <w:rsid w:val="00A40282"/>
    <w:rsid w:val="00A4031B"/>
    <w:rsid w:val="00A40486"/>
    <w:rsid w:val="00A405BD"/>
    <w:rsid w:val="00A40826"/>
    <w:rsid w:val="00A409B9"/>
    <w:rsid w:val="00A40B1F"/>
    <w:rsid w:val="00A40C9C"/>
    <w:rsid w:val="00A40D35"/>
    <w:rsid w:val="00A40DCB"/>
    <w:rsid w:val="00A4132A"/>
    <w:rsid w:val="00A414D2"/>
    <w:rsid w:val="00A4160D"/>
    <w:rsid w:val="00A41A4F"/>
    <w:rsid w:val="00A41D52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21F"/>
    <w:rsid w:val="00A43260"/>
    <w:rsid w:val="00A4335F"/>
    <w:rsid w:val="00A435E7"/>
    <w:rsid w:val="00A43667"/>
    <w:rsid w:val="00A43846"/>
    <w:rsid w:val="00A43989"/>
    <w:rsid w:val="00A43FF6"/>
    <w:rsid w:val="00A4423B"/>
    <w:rsid w:val="00A44246"/>
    <w:rsid w:val="00A4425D"/>
    <w:rsid w:val="00A44274"/>
    <w:rsid w:val="00A44285"/>
    <w:rsid w:val="00A44A20"/>
    <w:rsid w:val="00A44A83"/>
    <w:rsid w:val="00A44B4A"/>
    <w:rsid w:val="00A44E61"/>
    <w:rsid w:val="00A44F38"/>
    <w:rsid w:val="00A452C1"/>
    <w:rsid w:val="00A45302"/>
    <w:rsid w:val="00A45409"/>
    <w:rsid w:val="00A4546F"/>
    <w:rsid w:val="00A45667"/>
    <w:rsid w:val="00A4568A"/>
    <w:rsid w:val="00A456ED"/>
    <w:rsid w:val="00A45735"/>
    <w:rsid w:val="00A459B0"/>
    <w:rsid w:val="00A45A15"/>
    <w:rsid w:val="00A45B52"/>
    <w:rsid w:val="00A45C59"/>
    <w:rsid w:val="00A45E90"/>
    <w:rsid w:val="00A45F22"/>
    <w:rsid w:val="00A46066"/>
    <w:rsid w:val="00A460A8"/>
    <w:rsid w:val="00A463A0"/>
    <w:rsid w:val="00A46456"/>
    <w:rsid w:val="00A4651A"/>
    <w:rsid w:val="00A46642"/>
    <w:rsid w:val="00A4676F"/>
    <w:rsid w:val="00A46884"/>
    <w:rsid w:val="00A46AB7"/>
    <w:rsid w:val="00A46BBD"/>
    <w:rsid w:val="00A46EDE"/>
    <w:rsid w:val="00A4710C"/>
    <w:rsid w:val="00A4723A"/>
    <w:rsid w:val="00A472E5"/>
    <w:rsid w:val="00A4760E"/>
    <w:rsid w:val="00A47A5E"/>
    <w:rsid w:val="00A47A85"/>
    <w:rsid w:val="00A47D1D"/>
    <w:rsid w:val="00A47D59"/>
    <w:rsid w:val="00A5011B"/>
    <w:rsid w:val="00A5016C"/>
    <w:rsid w:val="00A50184"/>
    <w:rsid w:val="00A50814"/>
    <w:rsid w:val="00A508DB"/>
    <w:rsid w:val="00A50A4C"/>
    <w:rsid w:val="00A50A58"/>
    <w:rsid w:val="00A50BBD"/>
    <w:rsid w:val="00A50C08"/>
    <w:rsid w:val="00A50C45"/>
    <w:rsid w:val="00A50CAF"/>
    <w:rsid w:val="00A50E0A"/>
    <w:rsid w:val="00A50E46"/>
    <w:rsid w:val="00A50F4A"/>
    <w:rsid w:val="00A5101D"/>
    <w:rsid w:val="00A514C1"/>
    <w:rsid w:val="00A5160A"/>
    <w:rsid w:val="00A51BDF"/>
    <w:rsid w:val="00A51E32"/>
    <w:rsid w:val="00A52260"/>
    <w:rsid w:val="00A522E4"/>
    <w:rsid w:val="00A523B7"/>
    <w:rsid w:val="00A526A1"/>
    <w:rsid w:val="00A526A2"/>
    <w:rsid w:val="00A52776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80B"/>
    <w:rsid w:val="00A539A1"/>
    <w:rsid w:val="00A53E3F"/>
    <w:rsid w:val="00A53F76"/>
    <w:rsid w:val="00A54069"/>
    <w:rsid w:val="00A54242"/>
    <w:rsid w:val="00A54244"/>
    <w:rsid w:val="00A544AC"/>
    <w:rsid w:val="00A544C9"/>
    <w:rsid w:val="00A5470C"/>
    <w:rsid w:val="00A548A2"/>
    <w:rsid w:val="00A54920"/>
    <w:rsid w:val="00A54927"/>
    <w:rsid w:val="00A54EB5"/>
    <w:rsid w:val="00A55235"/>
    <w:rsid w:val="00A55488"/>
    <w:rsid w:val="00A55492"/>
    <w:rsid w:val="00A55726"/>
    <w:rsid w:val="00A55A7F"/>
    <w:rsid w:val="00A5605C"/>
    <w:rsid w:val="00A56162"/>
    <w:rsid w:val="00A561AF"/>
    <w:rsid w:val="00A56363"/>
    <w:rsid w:val="00A5678F"/>
    <w:rsid w:val="00A567A7"/>
    <w:rsid w:val="00A56897"/>
    <w:rsid w:val="00A56912"/>
    <w:rsid w:val="00A5694F"/>
    <w:rsid w:val="00A5699C"/>
    <w:rsid w:val="00A56C32"/>
    <w:rsid w:val="00A56EEB"/>
    <w:rsid w:val="00A570A3"/>
    <w:rsid w:val="00A57219"/>
    <w:rsid w:val="00A5794C"/>
    <w:rsid w:val="00A57A48"/>
    <w:rsid w:val="00A57CD6"/>
    <w:rsid w:val="00A57D9E"/>
    <w:rsid w:val="00A57F44"/>
    <w:rsid w:val="00A6009C"/>
    <w:rsid w:val="00A604D2"/>
    <w:rsid w:val="00A6055F"/>
    <w:rsid w:val="00A60898"/>
    <w:rsid w:val="00A608B0"/>
    <w:rsid w:val="00A60AD9"/>
    <w:rsid w:val="00A60D88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119"/>
    <w:rsid w:val="00A63138"/>
    <w:rsid w:val="00A635B8"/>
    <w:rsid w:val="00A637C2"/>
    <w:rsid w:val="00A6386B"/>
    <w:rsid w:val="00A638C0"/>
    <w:rsid w:val="00A63E30"/>
    <w:rsid w:val="00A63FC6"/>
    <w:rsid w:val="00A64257"/>
    <w:rsid w:val="00A6426F"/>
    <w:rsid w:val="00A644A1"/>
    <w:rsid w:val="00A64509"/>
    <w:rsid w:val="00A646A0"/>
    <w:rsid w:val="00A64808"/>
    <w:rsid w:val="00A6488C"/>
    <w:rsid w:val="00A64CFF"/>
    <w:rsid w:val="00A6535F"/>
    <w:rsid w:val="00A654BE"/>
    <w:rsid w:val="00A65B60"/>
    <w:rsid w:val="00A65C42"/>
    <w:rsid w:val="00A65CC9"/>
    <w:rsid w:val="00A65F0E"/>
    <w:rsid w:val="00A66182"/>
    <w:rsid w:val="00A6627A"/>
    <w:rsid w:val="00A665C7"/>
    <w:rsid w:val="00A6671B"/>
    <w:rsid w:val="00A66792"/>
    <w:rsid w:val="00A667B0"/>
    <w:rsid w:val="00A667BC"/>
    <w:rsid w:val="00A66898"/>
    <w:rsid w:val="00A66D43"/>
    <w:rsid w:val="00A66E89"/>
    <w:rsid w:val="00A6715B"/>
    <w:rsid w:val="00A67480"/>
    <w:rsid w:val="00A678BC"/>
    <w:rsid w:val="00A67A00"/>
    <w:rsid w:val="00A67B45"/>
    <w:rsid w:val="00A67EAE"/>
    <w:rsid w:val="00A70025"/>
    <w:rsid w:val="00A701C3"/>
    <w:rsid w:val="00A7032C"/>
    <w:rsid w:val="00A703B4"/>
    <w:rsid w:val="00A70561"/>
    <w:rsid w:val="00A70672"/>
    <w:rsid w:val="00A70718"/>
    <w:rsid w:val="00A70898"/>
    <w:rsid w:val="00A708D6"/>
    <w:rsid w:val="00A7104C"/>
    <w:rsid w:val="00A711E2"/>
    <w:rsid w:val="00A71648"/>
    <w:rsid w:val="00A7177D"/>
    <w:rsid w:val="00A71908"/>
    <w:rsid w:val="00A71D0A"/>
    <w:rsid w:val="00A71D77"/>
    <w:rsid w:val="00A71E84"/>
    <w:rsid w:val="00A723A7"/>
    <w:rsid w:val="00A72694"/>
    <w:rsid w:val="00A726D5"/>
    <w:rsid w:val="00A727F8"/>
    <w:rsid w:val="00A729F7"/>
    <w:rsid w:val="00A72A3D"/>
    <w:rsid w:val="00A72C0C"/>
    <w:rsid w:val="00A72C20"/>
    <w:rsid w:val="00A7329A"/>
    <w:rsid w:val="00A733E1"/>
    <w:rsid w:val="00A736C4"/>
    <w:rsid w:val="00A7373A"/>
    <w:rsid w:val="00A73C1C"/>
    <w:rsid w:val="00A73CA4"/>
    <w:rsid w:val="00A73CBC"/>
    <w:rsid w:val="00A73F41"/>
    <w:rsid w:val="00A73F4D"/>
    <w:rsid w:val="00A74180"/>
    <w:rsid w:val="00A74227"/>
    <w:rsid w:val="00A7465A"/>
    <w:rsid w:val="00A74673"/>
    <w:rsid w:val="00A747B0"/>
    <w:rsid w:val="00A74AA5"/>
    <w:rsid w:val="00A74AED"/>
    <w:rsid w:val="00A74BD8"/>
    <w:rsid w:val="00A74D12"/>
    <w:rsid w:val="00A74E19"/>
    <w:rsid w:val="00A74E29"/>
    <w:rsid w:val="00A74F3D"/>
    <w:rsid w:val="00A74F80"/>
    <w:rsid w:val="00A74F96"/>
    <w:rsid w:val="00A75092"/>
    <w:rsid w:val="00A75136"/>
    <w:rsid w:val="00A7538A"/>
    <w:rsid w:val="00A754FF"/>
    <w:rsid w:val="00A7554F"/>
    <w:rsid w:val="00A757EA"/>
    <w:rsid w:val="00A75874"/>
    <w:rsid w:val="00A75A75"/>
    <w:rsid w:val="00A75ACD"/>
    <w:rsid w:val="00A75AE2"/>
    <w:rsid w:val="00A75C32"/>
    <w:rsid w:val="00A75E16"/>
    <w:rsid w:val="00A7615F"/>
    <w:rsid w:val="00A763EA"/>
    <w:rsid w:val="00A76C15"/>
    <w:rsid w:val="00A770F2"/>
    <w:rsid w:val="00A77255"/>
    <w:rsid w:val="00A77378"/>
    <w:rsid w:val="00A77528"/>
    <w:rsid w:val="00A777AE"/>
    <w:rsid w:val="00A7783F"/>
    <w:rsid w:val="00A77844"/>
    <w:rsid w:val="00A77898"/>
    <w:rsid w:val="00A77928"/>
    <w:rsid w:val="00A77AA6"/>
    <w:rsid w:val="00A77D61"/>
    <w:rsid w:val="00A80014"/>
    <w:rsid w:val="00A8006B"/>
    <w:rsid w:val="00A8006D"/>
    <w:rsid w:val="00A8033D"/>
    <w:rsid w:val="00A8048B"/>
    <w:rsid w:val="00A808C7"/>
    <w:rsid w:val="00A80A6A"/>
    <w:rsid w:val="00A80A80"/>
    <w:rsid w:val="00A80C58"/>
    <w:rsid w:val="00A80D0A"/>
    <w:rsid w:val="00A80E0D"/>
    <w:rsid w:val="00A80E2E"/>
    <w:rsid w:val="00A81158"/>
    <w:rsid w:val="00A81203"/>
    <w:rsid w:val="00A81675"/>
    <w:rsid w:val="00A81719"/>
    <w:rsid w:val="00A8179C"/>
    <w:rsid w:val="00A8181D"/>
    <w:rsid w:val="00A81914"/>
    <w:rsid w:val="00A819E0"/>
    <w:rsid w:val="00A81A3B"/>
    <w:rsid w:val="00A81D70"/>
    <w:rsid w:val="00A81E38"/>
    <w:rsid w:val="00A81E6B"/>
    <w:rsid w:val="00A81E6E"/>
    <w:rsid w:val="00A81FAA"/>
    <w:rsid w:val="00A8207E"/>
    <w:rsid w:val="00A82237"/>
    <w:rsid w:val="00A82602"/>
    <w:rsid w:val="00A82BCD"/>
    <w:rsid w:val="00A82EF7"/>
    <w:rsid w:val="00A82FE9"/>
    <w:rsid w:val="00A83276"/>
    <w:rsid w:val="00A835EC"/>
    <w:rsid w:val="00A8378B"/>
    <w:rsid w:val="00A8382C"/>
    <w:rsid w:val="00A8394D"/>
    <w:rsid w:val="00A83CB8"/>
    <w:rsid w:val="00A83D41"/>
    <w:rsid w:val="00A83D6B"/>
    <w:rsid w:val="00A83E09"/>
    <w:rsid w:val="00A8401C"/>
    <w:rsid w:val="00A8414D"/>
    <w:rsid w:val="00A84418"/>
    <w:rsid w:val="00A8451C"/>
    <w:rsid w:val="00A84A2D"/>
    <w:rsid w:val="00A84DEA"/>
    <w:rsid w:val="00A8531A"/>
    <w:rsid w:val="00A856F9"/>
    <w:rsid w:val="00A858C5"/>
    <w:rsid w:val="00A85BB3"/>
    <w:rsid w:val="00A85C63"/>
    <w:rsid w:val="00A85DBD"/>
    <w:rsid w:val="00A85E02"/>
    <w:rsid w:val="00A85E58"/>
    <w:rsid w:val="00A86083"/>
    <w:rsid w:val="00A862EE"/>
    <w:rsid w:val="00A86309"/>
    <w:rsid w:val="00A8656B"/>
    <w:rsid w:val="00A86884"/>
    <w:rsid w:val="00A86899"/>
    <w:rsid w:val="00A868FB"/>
    <w:rsid w:val="00A86948"/>
    <w:rsid w:val="00A86DBC"/>
    <w:rsid w:val="00A87133"/>
    <w:rsid w:val="00A8717A"/>
    <w:rsid w:val="00A87429"/>
    <w:rsid w:val="00A875F5"/>
    <w:rsid w:val="00A878C4"/>
    <w:rsid w:val="00A879E4"/>
    <w:rsid w:val="00A87ABC"/>
    <w:rsid w:val="00A87B98"/>
    <w:rsid w:val="00A87CD4"/>
    <w:rsid w:val="00A87EB4"/>
    <w:rsid w:val="00A90062"/>
    <w:rsid w:val="00A90173"/>
    <w:rsid w:val="00A901AB"/>
    <w:rsid w:val="00A90247"/>
    <w:rsid w:val="00A9043C"/>
    <w:rsid w:val="00A904E3"/>
    <w:rsid w:val="00A9079F"/>
    <w:rsid w:val="00A90812"/>
    <w:rsid w:val="00A9089F"/>
    <w:rsid w:val="00A908D4"/>
    <w:rsid w:val="00A909C5"/>
    <w:rsid w:val="00A90A20"/>
    <w:rsid w:val="00A90C8C"/>
    <w:rsid w:val="00A91181"/>
    <w:rsid w:val="00A911F6"/>
    <w:rsid w:val="00A9131C"/>
    <w:rsid w:val="00A91500"/>
    <w:rsid w:val="00A915CB"/>
    <w:rsid w:val="00A91736"/>
    <w:rsid w:val="00A917F6"/>
    <w:rsid w:val="00A91958"/>
    <w:rsid w:val="00A9198B"/>
    <w:rsid w:val="00A919CF"/>
    <w:rsid w:val="00A91A4B"/>
    <w:rsid w:val="00A91B01"/>
    <w:rsid w:val="00A91E72"/>
    <w:rsid w:val="00A92417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E53"/>
    <w:rsid w:val="00A92F02"/>
    <w:rsid w:val="00A92F3B"/>
    <w:rsid w:val="00A93300"/>
    <w:rsid w:val="00A93301"/>
    <w:rsid w:val="00A93315"/>
    <w:rsid w:val="00A93781"/>
    <w:rsid w:val="00A93891"/>
    <w:rsid w:val="00A93C1B"/>
    <w:rsid w:val="00A93D49"/>
    <w:rsid w:val="00A93EF3"/>
    <w:rsid w:val="00A93FE0"/>
    <w:rsid w:val="00A94217"/>
    <w:rsid w:val="00A942BF"/>
    <w:rsid w:val="00A9449A"/>
    <w:rsid w:val="00A94A36"/>
    <w:rsid w:val="00A94C12"/>
    <w:rsid w:val="00A94C79"/>
    <w:rsid w:val="00A94C89"/>
    <w:rsid w:val="00A94CB6"/>
    <w:rsid w:val="00A94CD6"/>
    <w:rsid w:val="00A94FA0"/>
    <w:rsid w:val="00A9516D"/>
    <w:rsid w:val="00A9529E"/>
    <w:rsid w:val="00A953D3"/>
    <w:rsid w:val="00A9540F"/>
    <w:rsid w:val="00A956C5"/>
    <w:rsid w:val="00A95736"/>
    <w:rsid w:val="00A95770"/>
    <w:rsid w:val="00A958E5"/>
    <w:rsid w:val="00A959B8"/>
    <w:rsid w:val="00A95B45"/>
    <w:rsid w:val="00A95B5C"/>
    <w:rsid w:val="00A95DB2"/>
    <w:rsid w:val="00A9618D"/>
    <w:rsid w:val="00A96205"/>
    <w:rsid w:val="00A9627B"/>
    <w:rsid w:val="00A9646D"/>
    <w:rsid w:val="00A964D7"/>
    <w:rsid w:val="00A96535"/>
    <w:rsid w:val="00A965C8"/>
    <w:rsid w:val="00A967AA"/>
    <w:rsid w:val="00A967CC"/>
    <w:rsid w:val="00A969BA"/>
    <w:rsid w:val="00A96A11"/>
    <w:rsid w:val="00A96A58"/>
    <w:rsid w:val="00A96B9C"/>
    <w:rsid w:val="00A96C00"/>
    <w:rsid w:val="00A96CF6"/>
    <w:rsid w:val="00A96EB2"/>
    <w:rsid w:val="00A9727A"/>
    <w:rsid w:val="00A97BD7"/>
    <w:rsid w:val="00A97ECB"/>
    <w:rsid w:val="00A97F43"/>
    <w:rsid w:val="00AA018F"/>
    <w:rsid w:val="00AA05C4"/>
    <w:rsid w:val="00AA073D"/>
    <w:rsid w:val="00AA0822"/>
    <w:rsid w:val="00AA0949"/>
    <w:rsid w:val="00AA09D6"/>
    <w:rsid w:val="00AA0B1A"/>
    <w:rsid w:val="00AA0B73"/>
    <w:rsid w:val="00AA0EC9"/>
    <w:rsid w:val="00AA0F30"/>
    <w:rsid w:val="00AA0FC7"/>
    <w:rsid w:val="00AA10B9"/>
    <w:rsid w:val="00AA1120"/>
    <w:rsid w:val="00AA1286"/>
    <w:rsid w:val="00AA1305"/>
    <w:rsid w:val="00AA1362"/>
    <w:rsid w:val="00AA13BD"/>
    <w:rsid w:val="00AA15F8"/>
    <w:rsid w:val="00AA1688"/>
    <w:rsid w:val="00AA177B"/>
    <w:rsid w:val="00AA1782"/>
    <w:rsid w:val="00AA179B"/>
    <w:rsid w:val="00AA17EE"/>
    <w:rsid w:val="00AA1A3F"/>
    <w:rsid w:val="00AA1DD4"/>
    <w:rsid w:val="00AA1E5E"/>
    <w:rsid w:val="00AA1ECC"/>
    <w:rsid w:val="00AA1F20"/>
    <w:rsid w:val="00AA20AB"/>
    <w:rsid w:val="00AA2A04"/>
    <w:rsid w:val="00AA2ABC"/>
    <w:rsid w:val="00AA2AE5"/>
    <w:rsid w:val="00AA2C7A"/>
    <w:rsid w:val="00AA2E71"/>
    <w:rsid w:val="00AA302D"/>
    <w:rsid w:val="00AA308A"/>
    <w:rsid w:val="00AA30E0"/>
    <w:rsid w:val="00AA3271"/>
    <w:rsid w:val="00AA3328"/>
    <w:rsid w:val="00AA336D"/>
    <w:rsid w:val="00AA33EE"/>
    <w:rsid w:val="00AA34CE"/>
    <w:rsid w:val="00AA370A"/>
    <w:rsid w:val="00AA3BA2"/>
    <w:rsid w:val="00AA3D31"/>
    <w:rsid w:val="00AA3E16"/>
    <w:rsid w:val="00AA3F21"/>
    <w:rsid w:val="00AA40C5"/>
    <w:rsid w:val="00AA4770"/>
    <w:rsid w:val="00AA4C12"/>
    <w:rsid w:val="00AA4C61"/>
    <w:rsid w:val="00AA4F25"/>
    <w:rsid w:val="00AA5000"/>
    <w:rsid w:val="00AA5286"/>
    <w:rsid w:val="00AA5552"/>
    <w:rsid w:val="00AA558E"/>
    <w:rsid w:val="00AA55CF"/>
    <w:rsid w:val="00AA55FB"/>
    <w:rsid w:val="00AA56D1"/>
    <w:rsid w:val="00AA5717"/>
    <w:rsid w:val="00AA585F"/>
    <w:rsid w:val="00AA58C3"/>
    <w:rsid w:val="00AA5984"/>
    <w:rsid w:val="00AA5C44"/>
    <w:rsid w:val="00AA5D3C"/>
    <w:rsid w:val="00AA67E2"/>
    <w:rsid w:val="00AA680C"/>
    <w:rsid w:val="00AA6E93"/>
    <w:rsid w:val="00AA773A"/>
    <w:rsid w:val="00AA77CD"/>
    <w:rsid w:val="00AA7AAF"/>
    <w:rsid w:val="00AA7B05"/>
    <w:rsid w:val="00AA7B2D"/>
    <w:rsid w:val="00AA7B9C"/>
    <w:rsid w:val="00AA7F7D"/>
    <w:rsid w:val="00AB01A3"/>
    <w:rsid w:val="00AB0211"/>
    <w:rsid w:val="00AB0220"/>
    <w:rsid w:val="00AB0290"/>
    <w:rsid w:val="00AB02FC"/>
    <w:rsid w:val="00AB0627"/>
    <w:rsid w:val="00AB06DC"/>
    <w:rsid w:val="00AB099A"/>
    <w:rsid w:val="00AB0B2C"/>
    <w:rsid w:val="00AB0B81"/>
    <w:rsid w:val="00AB0BF5"/>
    <w:rsid w:val="00AB0C23"/>
    <w:rsid w:val="00AB0C55"/>
    <w:rsid w:val="00AB13D5"/>
    <w:rsid w:val="00AB157E"/>
    <w:rsid w:val="00AB16DA"/>
    <w:rsid w:val="00AB1714"/>
    <w:rsid w:val="00AB1D33"/>
    <w:rsid w:val="00AB1EBA"/>
    <w:rsid w:val="00AB1F33"/>
    <w:rsid w:val="00AB226A"/>
    <w:rsid w:val="00AB249D"/>
    <w:rsid w:val="00AB2827"/>
    <w:rsid w:val="00AB2F8D"/>
    <w:rsid w:val="00AB391A"/>
    <w:rsid w:val="00AB39C2"/>
    <w:rsid w:val="00AB3A81"/>
    <w:rsid w:val="00AB3DDC"/>
    <w:rsid w:val="00AB3E47"/>
    <w:rsid w:val="00AB3E65"/>
    <w:rsid w:val="00AB3E91"/>
    <w:rsid w:val="00AB42D9"/>
    <w:rsid w:val="00AB430C"/>
    <w:rsid w:val="00AB4406"/>
    <w:rsid w:val="00AB4874"/>
    <w:rsid w:val="00AB498A"/>
    <w:rsid w:val="00AB4B15"/>
    <w:rsid w:val="00AB4B2D"/>
    <w:rsid w:val="00AB4D89"/>
    <w:rsid w:val="00AB4EE1"/>
    <w:rsid w:val="00AB5067"/>
    <w:rsid w:val="00AB5173"/>
    <w:rsid w:val="00AB523B"/>
    <w:rsid w:val="00AB52D6"/>
    <w:rsid w:val="00AB540C"/>
    <w:rsid w:val="00AB5562"/>
    <w:rsid w:val="00AB567A"/>
    <w:rsid w:val="00AB5799"/>
    <w:rsid w:val="00AB5854"/>
    <w:rsid w:val="00AB5A83"/>
    <w:rsid w:val="00AB5AAE"/>
    <w:rsid w:val="00AB5D28"/>
    <w:rsid w:val="00AB5FDC"/>
    <w:rsid w:val="00AB6314"/>
    <w:rsid w:val="00AB65C8"/>
    <w:rsid w:val="00AB66F4"/>
    <w:rsid w:val="00AB69F0"/>
    <w:rsid w:val="00AB6A06"/>
    <w:rsid w:val="00AB6C3D"/>
    <w:rsid w:val="00AB6E7B"/>
    <w:rsid w:val="00AB70D2"/>
    <w:rsid w:val="00AB7108"/>
    <w:rsid w:val="00AB7164"/>
    <w:rsid w:val="00AB770F"/>
    <w:rsid w:val="00AB7A01"/>
    <w:rsid w:val="00AB7A3C"/>
    <w:rsid w:val="00AB7A8C"/>
    <w:rsid w:val="00AB7C56"/>
    <w:rsid w:val="00AB7CD3"/>
    <w:rsid w:val="00AB7CEE"/>
    <w:rsid w:val="00AC01EE"/>
    <w:rsid w:val="00AC0215"/>
    <w:rsid w:val="00AC027A"/>
    <w:rsid w:val="00AC0334"/>
    <w:rsid w:val="00AC06A9"/>
    <w:rsid w:val="00AC0862"/>
    <w:rsid w:val="00AC0A04"/>
    <w:rsid w:val="00AC0AF7"/>
    <w:rsid w:val="00AC0CA1"/>
    <w:rsid w:val="00AC0F1F"/>
    <w:rsid w:val="00AC114D"/>
    <w:rsid w:val="00AC1386"/>
    <w:rsid w:val="00AC1482"/>
    <w:rsid w:val="00AC1502"/>
    <w:rsid w:val="00AC1874"/>
    <w:rsid w:val="00AC191E"/>
    <w:rsid w:val="00AC2266"/>
    <w:rsid w:val="00AC25FB"/>
    <w:rsid w:val="00AC2650"/>
    <w:rsid w:val="00AC2A8C"/>
    <w:rsid w:val="00AC2D93"/>
    <w:rsid w:val="00AC2F95"/>
    <w:rsid w:val="00AC3249"/>
    <w:rsid w:val="00AC3251"/>
    <w:rsid w:val="00AC3368"/>
    <w:rsid w:val="00AC359F"/>
    <w:rsid w:val="00AC3ADE"/>
    <w:rsid w:val="00AC3CAB"/>
    <w:rsid w:val="00AC3CBA"/>
    <w:rsid w:val="00AC3CD7"/>
    <w:rsid w:val="00AC3EF7"/>
    <w:rsid w:val="00AC40C6"/>
    <w:rsid w:val="00AC4314"/>
    <w:rsid w:val="00AC4566"/>
    <w:rsid w:val="00AC45EF"/>
    <w:rsid w:val="00AC470D"/>
    <w:rsid w:val="00AC4810"/>
    <w:rsid w:val="00AC486C"/>
    <w:rsid w:val="00AC4C0C"/>
    <w:rsid w:val="00AC4D4E"/>
    <w:rsid w:val="00AC4DE7"/>
    <w:rsid w:val="00AC50B1"/>
    <w:rsid w:val="00AC50F1"/>
    <w:rsid w:val="00AC51FA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DF0"/>
    <w:rsid w:val="00AC6134"/>
    <w:rsid w:val="00AC6574"/>
    <w:rsid w:val="00AC6B1D"/>
    <w:rsid w:val="00AC6C35"/>
    <w:rsid w:val="00AC6EA6"/>
    <w:rsid w:val="00AC73D2"/>
    <w:rsid w:val="00AC7440"/>
    <w:rsid w:val="00AC7719"/>
    <w:rsid w:val="00AC77CC"/>
    <w:rsid w:val="00AC7B7C"/>
    <w:rsid w:val="00AC7DDE"/>
    <w:rsid w:val="00AD0173"/>
    <w:rsid w:val="00AD02A6"/>
    <w:rsid w:val="00AD0301"/>
    <w:rsid w:val="00AD052D"/>
    <w:rsid w:val="00AD05D2"/>
    <w:rsid w:val="00AD0620"/>
    <w:rsid w:val="00AD0816"/>
    <w:rsid w:val="00AD08B4"/>
    <w:rsid w:val="00AD0A4F"/>
    <w:rsid w:val="00AD0AF0"/>
    <w:rsid w:val="00AD0DA5"/>
    <w:rsid w:val="00AD0F47"/>
    <w:rsid w:val="00AD0F99"/>
    <w:rsid w:val="00AD0FFA"/>
    <w:rsid w:val="00AD120D"/>
    <w:rsid w:val="00AD12D1"/>
    <w:rsid w:val="00AD14E8"/>
    <w:rsid w:val="00AD14EB"/>
    <w:rsid w:val="00AD154F"/>
    <w:rsid w:val="00AD192A"/>
    <w:rsid w:val="00AD1E77"/>
    <w:rsid w:val="00AD2469"/>
    <w:rsid w:val="00AD24E9"/>
    <w:rsid w:val="00AD28FE"/>
    <w:rsid w:val="00AD29CA"/>
    <w:rsid w:val="00AD2B97"/>
    <w:rsid w:val="00AD2E5A"/>
    <w:rsid w:val="00AD2FAB"/>
    <w:rsid w:val="00AD367F"/>
    <w:rsid w:val="00AD3822"/>
    <w:rsid w:val="00AD398C"/>
    <w:rsid w:val="00AD3ADC"/>
    <w:rsid w:val="00AD422F"/>
    <w:rsid w:val="00AD4752"/>
    <w:rsid w:val="00AD4985"/>
    <w:rsid w:val="00AD50AB"/>
    <w:rsid w:val="00AD533F"/>
    <w:rsid w:val="00AD53C4"/>
    <w:rsid w:val="00AD5419"/>
    <w:rsid w:val="00AD545E"/>
    <w:rsid w:val="00AD5610"/>
    <w:rsid w:val="00AD5639"/>
    <w:rsid w:val="00AD5AAA"/>
    <w:rsid w:val="00AD5C12"/>
    <w:rsid w:val="00AD5CC2"/>
    <w:rsid w:val="00AD5F15"/>
    <w:rsid w:val="00AD628F"/>
    <w:rsid w:val="00AD62A5"/>
    <w:rsid w:val="00AD66EC"/>
    <w:rsid w:val="00AD6E73"/>
    <w:rsid w:val="00AD706A"/>
    <w:rsid w:val="00AD712F"/>
    <w:rsid w:val="00AD71A7"/>
    <w:rsid w:val="00AD7458"/>
    <w:rsid w:val="00AD7529"/>
    <w:rsid w:val="00AD7610"/>
    <w:rsid w:val="00AD77FB"/>
    <w:rsid w:val="00AD7977"/>
    <w:rsid w:val="00AD7BB9"/>
    <w:rsid w:val="00AE0189"/>
    <w:rsid w:val="00AE04F9"/>
    <w:rsid w:val="00AE0524"/>
    <w:rsid w:val="00AE073C"/>
    <w:rsid w:val="00AE08B1"/>
    <w:rsid w:val="00AE0AF8"/>
    <w:rsid w:val="00AE0C66"/>
    <w:rsid w:val="00AE0D5E"/>
    <w:rsid w:val="00AE0EF4"/>
    <w:rsid w:val="00AE0F2A"/>
    <w:rsid w:val="00AE0F6A"/>
    <w:rsid w:val="00AE104C"/>
    <w:rsid w:val="00AE128B"/>
    <w:rsid w:val="00AE13A3"/>
    <w:rsid w:val="00AE1431"/>
    <w:rsid w:val="00AE1465"/>
    <w:rsid w:val="00AE1593"/>
    <w:rsid w:val="00AE167B"/>
    <w:rsid w:val="00AE19D8"/>
    <w:rsid w:val="00AE1C28"/>
    <w:rsid w:val="00AE1D81"/>
    <w:rsid w:val="00AE1E65"/>
    <w:rsid w:val="00AE1E94"/>
    <w:rsid w:val="00AE2015"/>
    <w:rsid w:val="00AE2071"/>
    <w:rsid w:val="00AE221F"/>
    <w:rsid w:val="00AE22D1"/>
    <w:rsid w:val="00AE22F1"/>
    <w:rsid w:val="00AE289C"/>
    <w:rsid w:val="00AE2C43"/>
    <w:rsid w:val="00AE2CA6"/>
    <w:rsid w:val="00AE2F0E"/>
    <w:rsid w:val="00AE3149"/>
    <w:rsid w:val="00AE32EF"/>
    <w:rsid w:val="00AE370C"/>
    <w:rsid w:val="00AE39AA"/>
    <w:rsid w:val="00AE39BF"/>
    <w:rsid w:val="00AE3BEE"/>
    <w:rsid w:val="00AE3D56"/>
    <w:rsid w:val="00AE3F67"/>
    <w:rsid w:val="00AE431C"/>
    <w:rsid w:val="00AE44D9"/>
    <w:rsid w:val="00AE453A"/>
    <w:rsid w:val="00AE45CC"/>
    <w:rsid w:val="00AE4785"/>
    <w:rsid w:val="00AE48BF"/>
    <w:rsid w:val="00AE4994"/>
    <w:rsid w:val="00AE4B6D"/>
    <w:rsid w:val="00AE4B79"/>
    <w:rsid w:val="00AE4C70"/>
    <w:rsid w:val="00AE4F8A"/>
    <w:rsid w:val="00AE5478"/>
    <w:rsid w:val="00AE54EA"/>
    <w:rsid w:val="00AE57B5"/>
    <w:rsid w:val="00AE57EA"/>
    <w:rsid w:val="00AE586D"/>
    <w:rsid w:val="00AE5B9A"/>
    <w:rsid w:val="00AE5DF3"/>
    <w:rsid w:val="00AE5E27"/>
    <w:rsid w:val="00AE5EF0"/>
    <w:rsid w:val="00AE5FE5"/>
    <w:rsid w:val="00AE5FF7"/>
    <w:rsid w:val="00AE61A4"/>
    <w:rsid w:val="00AE628B"/>
    <w:rsid w:val="00AE62FC"/>
    <w:rsid w:val="00AE6488"/>
    <w:rsid w:val="00AE658A"/>
    <w:rsid w:val="00AE6679"/>
    <w:rsid w:val="00AE6C19"/>
    <w:rsid w:val="00AE6CF2"/>
    <w:rsid w:val="00AE6D34"/>
    <w:rsid w:val="00AE6DC6"/>
    <w:rsid w:val="00AE6DF5"/>
    <w:rsid w:val="00AE6F5E"/>
    <w:rsid w:val="00AE6F82"/>
    <w:rsid w:val="00AE6FAD"/>
    <w:rsid w:val="00AE709B"/>
    <w:rsid w:val="00AE71DE"/>
    <w:rsid w:val="00AE7234"/>
    <w:rsid w:val="00AE745A"/>
    <w:rsid w:val="00AE7828"/>
    <w:rsid w:val="00AE7852"/>
    <w:rsid w:val="00AE78FB"/>
    <w:rsid w:val="00AE7E03"/>
    <w:rsid w:val="00AF0046"/>
    <w:rsid w:val="00AF00D2"/>
    <w:rsid w:val="00AF0122"/>
    <w:rsid w:val="00AF0408"/>
    <w:rsid w:val="00AF05E1"/>
    <w:rsid w:val="00AF0673"/>
    <w:rsid w:val="00AF0904"/>
    <w:rsid w:val="00AF0AF3"/>
    <w:rsid w:val="00AF0C0B"/>
    <w:rsid w:val="00AF0FE1"/>
    <w:rsid w:val="00AF13BB"/>
    <w:rsid w:val="00AF165B"/>
    <w:rsid w:val="00AF1ADF"/>
    <w:rsid w:val="00AF1CD3"/>
    <w:rsid w:val="00AF2032"/>
    <w:rsid w:val="00AF240C"/>
    <w:rsid w:val="00AF24E1"/>
    <w:rsid w:val="00AF24EB"/>
    <w:rsid w:val="00AF26F7"/>
    <w:rsid w:val="00AF27BB"/>
    <w:rsid w:val="00AF2859"/>
    <w:rsid w:val="00AF2AF4"/>
    <w:rsid w:val="00AF2B6E"/>
    <w:rsid w:val="00AF34EC"/>
    <w:rsid w:val="00AF367A"/>
    <w:rsid w:val="00AF37E0"/>
    <w:rsid w:val="00AF381B"/>
    <w:rsid w:val="00AF3B81"/>
    <w:rsid w:val="00AF3C35"/>
    <w:rsid w:val="00AF3C7E"/>
    <w:rsid w:val="00AF41B8"/>
    <w:rsid w:val="00AF453D"/>
    <w:rsid w:val="00AF45EF"/>
    <w:rsid w:val="00AF4619"/>
    <w:rsid w:val="00AF4AC5"/>
    <w:rsid w:val="00AF4ACA"/>
    <w:rsid w:val="00AF4B32"/>
    <w:rsid w:val="00AF4B87"/>
    <w:rsid w:val="00AF4C4C"/>
    <w:rsid w:val="00AF4DAD"/>
    <w:rsid w:val="00AF4F51"/>
    <w:rsid w:val="00AF5037"/>
    <w:rsid w:val="00AF506F"/>
    <w:rsid w:val="00AF52A9"/>
    <w:rsid w:val="00AF52E3"/>
    <w:rsid w:val="00AF5392"/>
    <w:rsid w:val="00AF53B2"/>
    <w:rsid w:val="00AF56AF"/>
    <w:rsid w:val="00AF5785"/>
    <w:rsid w:val="00AF5836"/>
    <w:rsid w:val="00AF5C65"/>
    <w:rsid w:val="00AF5F4C"/>
    <w:rsid w:val="00AF5FA6"/>
    <w:rsid w:val="00AF635A"/>
    <w:rsid w:val="00AF6431"/>
    <w:rsid w:val="00AF64AE"/>
    <w:rsid w:val="00AF67EF"/>
    <w:rsid w:val="00AF6879"/>
    <w:rsid w:val="00AF6ACE"/>
    <w:rsid w:val="00AF6ED8"/>
    <w:rsid w:val="00AF7149"/>
    <w:rsid w:val="00AF73F8"/>
    <w:rsid w:val="00AF74EE"/>
    <w:rsid w:val="00AF7909"/>
    <w:rsid w:val="00AF79BB"/>
    <w:rsid w:val="00AF79C3"/>
    <w:rsid w:val="00AF7A53"/>
    <w:rsid w:val="00AF7A7A"/>
    <w:rsid w:val="00AF7ADF"/>
    <w:rsid w:val="00AF7B2F"/>
    <w:rsid w:val="00B000D1"/>
    <w:rsid w:val="00B0016D"/>
    <w:rsid w:val="00B0045D"/>
    <w:rsid w:val="00B00595"/>
    <w:rsid w:val="00B007D7"/>
    <w:rsid w:val="00B00A77"/>
    <w:rsid w:val="00B00B19"/>
    <w:rsid w:val="00B00BC4"/>
    <w:rsid w:val="00B00CAB"/>
    <w:rsid w:val="00B00F48"/>
    <w:rsid w:val="00B0101F"/>
    <w:rsid w:val="00B01029"/>
    <w:rsid w:val="00B01142"/>
    <w:rsid w:val="00B012E0"/>
    <w:rsid w:val="00B018EC"/>
    <w:rsid w:val="00B01B6D"/>
    <w:rsid w:val="00B01BD4"/>
    <w:rsid w:val="00B01D89"/>
    <w:rsid w:val="00B024F6"/>
    <w:rsid w:val="00B02633"/>
    <w:rsid w:val="00B02699"/>
    <w:rsid w:val="00B02816"/>
    <w:rsid w:val="00B028A9"/>
    <w:rsid w:val="00B02F21"/>
    <w:rsid w:val="00B03354"/>
    <w:rsid w:val="00B038D1"/>
    <w:rsid w:val="00B039F5"/>
    <w:rsid w:val="00B03AA5"/>
    <w:rsid w:val="00B03C3A"/>
    <w:rsid w:val="00B03D25"/>
    <w:rsid w:val="00B0422F"/>
    <w:rsid w:val="00B046D6"/>
    <w:rsid w:val="00B04719"/>
    <w:rsid w:val="00B04740"/>
    <w:rsid w:val="00B048BB"/>
    <w:rsid w:val="00B049D2"/>
    <w:rsid w:val="00B04D52"/>
    <w:rsid w:val="00B04E38"/>
    <w:rsid w:val="00B0532E"/>
    <w:rsid w:val="00B05384"/>
    <w:rsid w:val="00B055B4"/>
    <w:rsid w:val="00B0576C"/>
    <w:rsid w:val="00B0577B"/>
    <w:rsid w:val="00B05A51"/>
    <w:rsid w:val="00B05E8C"/>
    <w:rsid w:val="00B05F13"/>
    <w:rsid w:val="00B05FB4"/>
    <w:rsid w:val="00B063BE"/>
    <w:rsid w:val="00B06538"/>
    <w:rsid w:val="00B0697D"/>
    <w:rsid w:val="00B06AC9"/>
    <w:rsid w:val="00B06AE6"/>
    <w:rsid w:val="00B06AEC"/>
    <w:rsid w:val="00B06D61"/>
    <w:rsid w:val="00B06EE0"/>
    <w:rsid w:val="00B06F3B"/>
    <w:rsid w:val="00B070B2"/>
    <w:rsid w:val="00B070DB"/>
    <w:rsid w:val="00B0738E"/>
    <w:rsid w:val="00B077A1"/>
    <w:rsid w:val="00B077B9"/>
    <w:rsid w:val="00B07C93"/>
    <w:rsid w:val="00B07F06"/>
    <w:rsid w:val="00B10198"/>
    <w:rsid w:val="00B102A6"/>
    <w:rsid w:val="00B105BA"/>
    <w:rsid w:val="00B10870"/>
    <w:rsid w:val="00B10E1D"/>
    <w:rsid w:val="00B110BA"/>
    <w:rsid w:val="00B11138"/>
    <w:rsid w:val="00B1132D"/>
    <w:rsid w:val="00B11782"/>
    <w:rsid w:val="00B118EE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7E9"/>
    <w:rsid w:val="00B12941"/>
    <w:rsid w:val="00B12B31"/>
    <w:rsid w:val="00B12C2D"/>
    <w:rsid w:val="00B12C31"/>
    <w:rsid w:val="00B13066"/>
    <w:rsid w:val="00B133F1"/>
    <w:rsid w:val="00B138F7"/>
    <w:rsid w:val="00B139B8"/>
    <w:rsid w:val="00B13C4C"/>
    <w:rsid w:val="00B13C88"/>
    <w:rsid w:val="00B13DBA"/>
    <w:rsid w:val="00B140C0"/>
    <w:rsid w:val="00B141B8"/>
    <w:rsid w:val="00B14698"/>
    <w:rsid w:val="00B147DB"/>
    <w:rsid w:val="00B148B7"/>
    <w:rsid w:val="00B14C60"/>
    <w:rsid w:val="00B14DBA"/>
    <w:rsid w:val="00B154D2"/>
    <w:rsid w:val="00B154F7"/>
    <w:rsid w:val="00B15C2E"/>
    <w:rsid w:val="00B16021"/>
    <w:rsid w:val="00B16557"/>
    <w:rsid w:val="00B16683"/>
    <w:rsid w:val="00B16912"/>
    <w:rsid w:val="00B16E6C"/>
    <w:rsid w:val="00B170AE"/>
    <w:rsid w:val="00B17242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B"/>
    <w:rsid w:val="00B208FE"/>
    <w:rsid w:val="00B20D1B"/>
    <w:rsid w:val="00B20E2B"/>
    <w:rsid w:val="00B2104A"/>
    <w:rsid w:val="00B2110C"/>
    <w:rsid w:val="00B21151"/>
    <w:rsid w:val="00B21154"/>
    <w:rsid w:val="00B212B8"/>
    <w:rsid w:val="00B212CD"/>
    <w:rsid w:val="00B215DC"/>
    <w:rsid w:val="00B21D53"/>
    <w:rsid w:val="00B21DBA"/>
    <w:rsid w:val="00B2217D"/>
    <w:rsid w:val="00B22D62"/>
    <w:rsid w:val="00B22E0A"/>
    <w:rsid w:val="00B22EAC"/>
    <w:rsid w:val="00B22F14"/>
    <w:rsid w:val="00B23105"/>
    <w:rsid w:val="00B2334E"/>
    <w:rsid w:val="00B2372C"/>
    <w:rsid w:val="00B23AF6"/>
    <w:rsid w:val="00B23C9A"/>
    <w:rsid w:val="00B23F34"/>
    <w:rsid w:val="00B23FE0"/>
    <w:rsid w:val="00B24151"/>
    <w:rsid w:val="00B24194"/>
    <w:rsid w:val="00B243D0"/>
    <w:rsid w:val="00B24888"/>
    <w:rsid w:val="00B24971"/>
    <w:rsid w:val="00B24CD4"/>
    <w:rsid w:val="00B24DC0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8DB"/>
    <w:rsid w:val="00B26951"/>
    <w:rsid w:val="00B26E04"/>
    <w:rsid w:val="00B2702B"/>
    <w:rsid w:val="00B27244"/>
    <w:rsid w:val="00B2727F"/>
    <w:rsid w:val="00B272F6"/>
    <w:rsid w:val="00B2742E"/>
    <w:rsid w:val="00B2794F"/>
    <w:rsid w:val="00B27A5F"/>
    <w:rsid w:val="00B27AE5"/>
    <w:rsid w:val="00B27BC3"/>
    <w:rsid w:val="00B27D3F"/>
    <w:rsid w:val="00B27E89"/>
    <w:rsid w:val="00B27F0E"/>
    <w:rsid w:val="00B27F11"/>
    <w:rsid w:val="00B30012"/>
    <w:rsid w:val="00B300D3"/>
    <w:rsid w:val="00B30148"/>
    <w:rsid w:val="00B30433"/>
    <w:rsid w:val="00B30670"/>
    <w:rsid w:val="00B30776"/>
    <w:rsid w:val="00B30847"/>
    <w:rsid w:val="00B30982"/>
    <w:rsid w:val="00B30AC6"/>
    <w:rsid w:val="00B30AC7"/>
    <w:rsid w:val="00B30CAF"/>
    <w:rsid w:val="00B30CE4"/>
    <w:rsid w:val="00B30E1C"/>
    <w:rsid w:val="00B3106B"/>
    <w:rsid w:val="00B312FA"/>
    <w:rsid w:val="00B31530"/>
    <w:rsid w:val="00B31541"/>
    <w:rsid w:val="00B315C4"/>
    <w:rsid w:val="00B316D4"/>
    <w:rsid w:val="00B31861"/>
    <w:rsid w:val="00B31E84"/>
    <w:rsid w:val="00B31EB7"/>
    <w:rsid w:val="00B31F4A"/>
    <w:rsid w:val="00B323A7"/>
    <w:rsid w:val="00B323B8"/>
    <w:rsid w:val="00B32466"/>
    <w:rsid w:val="00B324B4"/>
    <w:rsid w:val="00B3271E"/>
    <w:rsid w:val="00B32DBD"/>
    <w:rsid w:val="00B32DF3"/>
    <w:rsid w:val="00B3334D"/>
    <w:rsid w:val="00B33393"/>
    <w:rsid w:val="00B337D7"/>
    <w:rsid w:val="00B337EC"/>
    <w:rsid w:val="00B338E1"/>
    <w:rsid w:val="00B33937"/>
    <w:rsid w:val="00B33BC9"/>
    <w:rsid w:val="00B33C84"/>
    <w:rsid w:val="00B33DC1"/>
    <w:rsid w:val="00B33FE3"/>
    <w:rsid w:val="00B34313"/>
    <w:rsid w:val="00B3435E"/>
    <w:rsid w:val="00B343C2"/>
    <w:rsid w:val="00B3456E"/>
    <w:rsid w:val="00B34B91"/>
    <w:rsid w:val="00B34D03"/>
    <w:rsid w:val="00B34D0A"/>
    <w:rsid w:val="00B350F1"/>
    <w:rsid w:val="00B351B5"/>
    <w:rsid w:val="00B3531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C8D"/>
    <w:rsid w:val="00B35D4D"/>
    <w:rsid w:val="00B35F4E"/>
    <w:rsid w:val="00B36006"/>
    <w:rsid w:val="00B3602D"/>
    <w:rsid w:val="00B36086"/>
    <w:rsid w:val="00B36401"/>
    <w:rsid w:val="00B36605"/>
    <w:rsid w:val="00B366A6"/>
    <w:rsid w:val="00B366AE"/>
    <w:rsid w:val="00B367B4"/>
    <w:rsid w:val="00B36844"/>
    <w:rsid w:val="00B36B39"/>
    <w:rsid w:val="00B36E70"/>
    <w:rsid w:val="00B372A3"/>
    <w:rsid w:val="00B3743F"/>
    <w:rsid w:val="00B376B9"/>
    <w:rsid w:val="00B379DC"/>
    <w:rsid w:val="00B37D12"/>
    <w:rsid w:val="00B37E25"/>
    <w:rsid w:val="00B400BB"/>
    <w:rsid w:val="00B40179"/>
    <w:rsid w:val="00B401EA"/>
    <w:rsid w:val="00B4028B"/>
    <w:rsid w:val="00B4037F"/>
    <w:rsid w:val="00B40429"/>
    <w:rsid w:val="00B40487"/>
    <w:rsid w:val="00B404F8"/>
    <w:rsid w:val="00B406DA"/>
    <w:rsid w:val="00B406FC"/>
    <w:rsid w:val="00B40810"/>
    <w:rsid w:val="00B40829"/>
    <w:rsid w:val="00B408D1"/>
    <w:rsid w:val="00B40FDF"/>
    <w:rsid w:val="00B41BD8"/>
    <w:rsid w:val="00B41E93"/>
    <w:rsid w:val="00B41F71"/>
    <w:rsid w:val="00B42085"/>
    <w:rsid w:val="00B421BD"/>
    <w:rsid w:val="00B42473"/>
    <w:rsid w:val="00B424CA"/>
    <w:rsid w:val="00B425BE"/>
    <w:rsid w:val="00B425F8"/>
    <w:rsid w:val="00B4278C"/>
    <w:rsid w:val="00B429CB"/>
    <w:rsid w:val="00B42AB2"/>
    <w:rsid w:val="00B42AD7"/>
    <w:rsid w:val="00B42B04"/>
    <w:rsid w:val="00B42F83"/>
    <w:rsid w:val="00B43307"/>
    <w:rsid w:val="00B43384"/>
    <w:rsid w:val="00B436AA"/>
    <w:rsid w:val="00B437CD"/>
    <w:rsid w:val="00B43971"/>
    <w:rsid w:val="00B43B75"/>
    <w:rsid w:val="00B43C51"/>
    <w:rsid w:val="00B43EBF"/>
    <w:rsid w:val="00B44161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E4C"/>
    <w:rsid w:val="00B45EF3"/>
    <w:rsid w:val="00B46037"/>
    <w:rsid w:val="00B4642B"/>
    <w:rsid w:val="00B46604"/>
    <w:rsid w:val="00B46949"/>
    <w:rsid w:val="00B46C0E"/>
    <w:rsid w:val="00B46C95"/>
    <w:rsid w:val="00B46FC2"/>
    <w:rsid w:val="00B46FFB"/>
    <w:rsid w:val="00B470C0"/>
    <w:rsid w:val="00B471BF"/>
    <w:rsid w:val="00B4747B"/>
    <w:rsid w:val="00B4762E"/>
    <w:rsid w:val="00B4771F"/>
    <w:rsid w:val="00B47870"/>
    <w:rsid w:val="00B47996"/>
    <w:rsid w:val="00B47B60"/>
    <w:rsid w:val="00B47BDB"/>
    <w:rsid w:val="00B5040C"/>
    <w:rsid w:val="00B504AF"/>
    <w:rsid w:val="00B506D4"/>
    <w:rsid w:val="00B508BC"/>
    <w:rsid w:val="00B50B40"/>
    <w:rsid w:val="00B50CA9"/>
    <w:rsid w:val="00B50DD2"/>
    <w:rsid w:val="00B50E1D"/>
    <w:rsid w:val="00B50E6D"/>
    <w:rsid w:val="00B51062"/>
    <w:rsid w:val="00B51106"/>
    <w:rsid w:val="00B512E3"/>
    <w:rsid w:val="00B514F7"/>
    <w:rsid w:val="00B5189A"/>
    <w:rsid w:val="00B519AF"/>
    <w:rsid w:val="00B51B4D"/>
    <w:rsid w:val="00B51D6F"/>
    <w:rsid w:val="00B5217A"/>
    <w:rsid w:val="00B52252"/>
    <w:rsid w:val="00B522B9"/>
    <w:rsid w:val="00B5239E"/>
    <w:rsid w:val="00B523B5"/>
    <w:rsid w:val="00B52701"/>
    <w:rsid w:val="00B52926"/>
    <w:rsid w:val="00B52A91"/>
    <w:rsid w:val="00B52AD3"/>
    <w:rsid w:val="00B52D09"/>
    <w:rsid w:val="00B52D9D"/>
    <w:rsid w:val="00B5300B"/>
    <w:rsid w:val="00B53254"/>
    <w:rsid w:val="00B53821"/>
    <w:rsid w:val="00B538FF"/>
    <w:rsid w:val="00B53B74"/>
    <w:rsid w:val="00B53B88"/>
    <w:rsid w:val="00B54359"/>
    <w:rsid w:val="00B544E9"/>
    <w:rsid w:val="00B547BB"/>
    <w:rsid w:val="00B547FC"/>
    <w:rsid w:val="00B54AA9"/>
    <w:rsid w:val="00B54E76"/>
    <w:rsid w:val="00B54F2B"/>
    <w:rsid w:val="00B55203"/>
    <w:rsid w:val="00B554C9"/>
    <w:rsid w:val="00B555E9"/>
    <w:rsid w:val="00B55980"/>
    <w:rsid w:val="00B559CA"/>
    <w:rsid w:val="00B55AD9"/>
    <w:rsid w:val="00B55BEA"/>
    <w:rsid w:val="00B55C88"/>
    <w:rsid w:val="00B56305"/>
    <w:rsid w:val="00B564F6"/>
    <w:rsid w:val="00B56754"/>
    <w:rsid w:val="00B567AE"/>
    <w:rsid w:val="00B568C4"/>
    <w:rsid w:val="00B56942"/>
    <w:rsid w:val="00B56A87"/>
    <w:rsid w:val="00B56AAE"/>
    <w:rsid w:val="00B56AF7"/>
    <w:rsid w:val="00B56BED"/>
    <w:rsid w:val="00B56DC6"/>
    <w:rsid w:val="00B56E5A"/>
    <w:rsid w:val="00B5726E"/>
    <w:rsid w:val="00B57270"/>
    <w:rsid w:val="00B5732D"/>
    <w:rsid w:val="00B5755D"/>
    <w:rsid w:val="00B57612"/>
    <w:rsid w:val="00B5766F"/>
    <w:rsid w:val="00B5773A"/>
    <w:rsid w:val="00B57AF5"/>
    <w:rsid w:val="00B57BF8"/>
    <w:rsid w:val="00B57C4D"/>
    <w:rsid w:val="00B57F55"/>
    <w:rsid w:val="00B60062"/>
    <w:rsid w:val="00B601BA"/>
    <w:rsid w:val="00B60335"/>
    <w:rsid w:val="00B605AA"/>
    <w:rsid w:val="00B60653"/>
    <w:rsid w:val="00B608CA"/>
    <w:rsid w:val="00B609E0"/>
    <w:rsid w:val="00B609FA"/>
    <w:rsid w:val="00B60A9F"/>
    <w:rsid w:val="00B60C5F"/>
    <w:rsid w:val="00B60C90"/>
    <w:rsid w:val="00B60E95"/>
    <w:rsid w:val="00B60F57"/>
    <w:rsid w:val="00B610B0"/>
    <w:rsid w:val="00B611F4"/>
    <w:rsid w:val="00B61212"/>
    <w:rsid w:val="00B61319"/>
    <w:rsid w:val="00B61982"/>
    <w:rsid w:val="00B61B37"/>
    <w:rsid w:val="00B61D26"/>
    <w:rsid w:val="00B61D85"/>
    <w:rsid w:val="00B61DBE"/>
    <w:rsid w:val="00B61EAE"/>
    <w:rsid w:val="00B61F11"/>
    <w:rsid w:val="00B6213B"/>
    <w:rsid w:val="00B6220D"/>
    <w:rsid w:val="00B625D0"/>
    <w:rsid w:val="00B6283F"/>
    <w:rsid w:val="00B63030"/>
    <w:rsid w:val="00B6311E"/>
    <w:rsid w:val="00B6314D"/>
    <w:rsid w:val="00B6377C"/>
    <w:rsid w:val="00B63900"/>
    <w:rsid w:val="00B63935"/>
    <w:rsid w:val="00B63C2A"/>
    <w:rsid w:val="00B63F0E"/>
    <w:rsid w:val="00B64622"/>
    <w:rsid w:val="00B648C3"/>
    <w:rsid w:val="00B64934"/>
    <w:rsid w:val="00B64C9F"/>
    <w:rsid w:val="00B64CD0"/>
    <w:rsid w:val="00B64D91"/>
    <w:rsid w:val="00B64DAF"/>
    <w:rsid w:val="00B65230"/>
    <w:rsid w:val="00B65389"/>
    <w:rsid w:val="00B657B9"/>
    <w:rsid w:val="00B65E12"/>
    <w:rsid w:val="00B6624E"/>
    <w:rsid w:val="00B6651C"/>
    <w:rsid w:val="00B6668D"/>
    <w:rsid w:val="00B66A2C"/>
    <w:rsid w:val="00B66DB4"/>
    <w:rsid w:val="00B66FA0"/>
    <w:rsid w:val="00B670EB"/>
    <w:rsid w:val="00B67127"/>
    <w:rsid w:val="00B67268"/>
    <w:rsid w:val="00B67353"/>
    <w:rsid w:val="00B67443"/>
    <w:rsid w:val="00B67CD9"/>
    <w:rsid w:val="00B67D89"/>
    <w:rsid w:val="00B67E7B"/>
    <w:rsid w:val="00B67FB4"/>
    <w:rsid w:val="00B700F9"/>
    <w:rsid w:val="00B701D8"/>
    <w:rsid w:val="00B70484"/>
    <w:rsid w:val="00B70515"/>
    <w:rsid w:val="00B70A67"/>
    <w:rsid w:val="00B70A89"/>
    <w:rsid w:val="00B711BD"/>
    <w:rsid w:val="00B71456"/>
    <w:rsid w:val="00B71600"/>
    <w:rsid w:val="00B71647"/>
    <w:rsid w:val="00B716D3"/>
    <w:rsid w:val="00B71752"/>
    <w:rsid w:val="00B719D3"/>
    <w:rsid w:val="00B71CFF"/>
    <w:rsid w:val="00B72104"/>
    <w:rsid w:val="00B72244"/>
    <w:rsid w:val="00B723B2"/>
    <w:rsid w:val="00B725EC"/>
    <w:rsid w:val="00B72855"/>
    <w:rsid w:val="00B72E2A"/>
    <w:rsid w:val="00B72E58"/>
    <w:rsid w:val="00B72E99"/>
    <w:rsid w:val="00B72F53"/>
    <w:rsid w:val="00B72FDC"/>
    <w:rsid w:val="00B730D1"/>
    <w:rsid w:val="00B73427"/>
    <w:rsid w:val="00B7350D"/>
    <w:rsid w:val="00B737E6"/>
    <w:rsid w:val="00B73B97"/>
    <w:rsid w:val="00B73EFE"/>
    <w:rsid w:val="00B73F70"/>
    <w:rsid w:val="00B74157"/>
    <w:rsid w:val="00B7416A"/>
    <w:rsid w:val="00B7425C"/>
    <w:rsid w:val="00B742B8"/>
    <w:rsid w:val="00B7451C"/>
    <w:rsid w:val="00B74586"/>
    <w:rsid w:val="00B74AC2"/>
    <w:rsid w:val="00B74B17"/>
    <w:rsid w:val="00B74B4D"/>
    <w:rsid w:val="00B751B7"/>
    <w:rsid w:val="00B75247"/>
    <w:rsid w:val="00B7530B"/>
    <w:rsid w:val="00B75629"/>
    <w:rsid w:val="00B7595E"/>
    <w:rsid w:val="00B75C67"/>
    <w:rsid w:val="00B75DB0"/>
    <w:rsid w:val="00B75E59"/>
    <w:rsid w:val="00B75ED6"/>
    <w:rsid w:val="00B76579"/>
    <w:rsid w:val="00B7666A"/>
    <w:rsid w:val="00B76748"/>
    <w:rsid w:val="00B76A59"/>
    <w:rsid w:val="00B76AD3"/>
    <w:rsid w:val="00B76EEA"/>
    <w:rsid w:val="00B76F9E"/>
    <w:rsid w:val="00B774F7"/>
    <w:rsid w:val="00B77526"/>
    <w:rsid w:val="00B776B4"/>
    <w:rsid w:val="00B779F8"/>
    <w:rsid w:val="00B77A0A"/>
    <w:rsid w:val="00B77C4F"/>
    <w:rsid w:val="00B77CD7"/>
    <w:rsid w:val="00B77EDB"/>
    <w:rsid w:val="00B80195"/>
    <w:rsid w:val="00B804EA"/>
    <w:rsid w:val="00B809A0"/>
    <w:rsid w:val="00B80BBD"/>
    <w:rsid w:val="00B81342"/>
    <w:rsid w:val="00B8150E"/>
    <w:rsid w:val="00B81696"/>
    <w:rsid w:val="00B81751"/>
    <w:rsid w:val="00B81BF5"/>
    <w:rsid w:val="00B81CA1"/>
    <w:rsid w:val="00B81EA5"/>
    <w:rsid w:val="00B81ECC"/>
    <w:rsid w:val="00B8246B"/>
    <w:rsid w:val="00B825E3"/>
    <w:rsid w:val="00B82A4E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5B2"/>
    <w:rsid w:val="00B8360B"/>
    <w:rsid w:val="00B8368A"/>
    <w:rsid w:val="00B8379A"/>
    <w:rsid w:val="00B8382E"/>
    <w:rsid w:val="00B838D7"/>
    <w:rsid w:val="00B83E0A"/>
    <w:rsid w:val="00B8407E"/>
    <w:rsid w:val="00B8425F"/>
    <w:rsid w:val="00B843EE"/>
    <w:rsid w:val="00B84400"/>
    <w:rsid w:val="00B845DF"/>
    <w:rsid w:val="00B846A3"/>
    <w:rsid w:val="00B84B5E"/>
    <w:rsid w:val="00B8506E"/>
    <w:rsid w:val="00B850A8"/>
    <w:rsid w:val="00B85108"/>
    <w:rsid w:val="00B852EA"/>
    <w:rsid w:val="00B8532C"/>
    <w:rsid w:val="00B855B3"/>
    <w:rsid w:val="00B85654"/>
    <w:rsid w:val="00B856BF"/>
    <w:rsid w:val="00B85857"/>
    <w:rsid w:val="00B85C3A"/>
    <w:rsid w:val="00B85CE1"/>
    <w:rsid w:val="00B8620C"/>
    <w:rsid w:val="00B86406"/>
    <w:rsid w:val="00B8659C"/>
    <w:rsid w:val="00B86A9E"/>
    <w:rsid w:val="00B86B45"/>
    <w:rsid w:val="00B86B6B"/>
    <w:rsid w:val="00B870CE"/>
    <w:rsid w:val="00B8743F"/>
    <w:rsid w:val="00B874D9"/>
    <w:rsid w:val="00B87614"/>
    <w:rsid w:val="00B87677"/>
    <w:rsid w:val="00B8775F"/>
    <w:rsid w:val="00B87A45"/>
    <w:rsid w:val="00B87AF4"/>
    <w:rsid w:val="00B87D02"/>
    <w:rsid w:val="00B87EA1"/>
    <w:rsid w:val="00B9052A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A8C"/>
    <w:rsid w:val="00B91BC1"/>
    <w:rsid w:val="00B91DEA"/>
    <w:rsid w:val="00B91EBB"/>
    <w:rsid w:val="00B91F66"/>
    <w:rsid w:val="00B921B6"/>
    <w:rsid w:val="00B922BC"/>
    <w:rsid w:val="00B9249C"/>
    <w:rsid w:val="00B92623"/>
    <w:rsid w:val="00B92649"/>
    <w:rsid w:val="00B926A5"/>
    <w:rsid w:val="00B92984"/>
    <w:rsid w:val="00B9299B"/>
    <w:rsid w:val="00B929DD"/>
    <w:rsid w:val="00B92BD5"/>
    <w:rsid w:val="00B92C79"/>
    <w:rsid w:val="00B92D4C"/>
    <w:rsid w:val="00B92DEB"/>
    <w:rsid w:val="00B932A4"/>
    <w:rsid w:val="00B9349B"/>
    <w:rsid w:val="00B9359A"/>
    <w:rsid w:val="00B9389C"/>
    <w:rsid w:val="00B93945"/>
    <w:rsid w:val="00B93A78"/>
    <w:rsid w:val="00B93A9A"/>
    <w:rsid w:val="00B93B36"/>
    <w:rsid w:val="00B93B71"/>
    <w:rsid w:val="00B93C69"/>
    <w:rsid w:val="00B93C8D"/>
    <w:rsid w:val="00B93D2F"/>
    <w:rsid w:val="00B93ECC"/>
    <w:rsid w:val="00B93FD1"/>
    <w:rsid w:val="00B94095"/>
    <w:rsid w:val="00B940AC"/>
    <w:rsid w:val="00B94182"/>
    <w:rsid w:val="00B9447C"/>
    <w:rsid w:val="00B944C6"/>
    <w:rsid w:val="00B9460F"/>
    <w:rsid w:val="00B94655"/>
    <w:rsid w:val="00B94A0F"/>
    <w:rsid w:val="00B94A22"/>
    <w:rsid w:val="00B94A85"/>
    <w:rsid w:val="00B94B07"/>
    <w:rsid w:val="00B94F79"/>
    <w:rsid w:val="00B94FC0"/>
    <w:rsid w:val="00B95343"/>
    <w:rsid w:val="00B9544E"/>
    <w:rsid w:val="00B95541"/>
    <w:rsid w:val="00B955FB"/>
    <w:rsid w:val="00B9569C"/>
    <w:rsid w:val="00B9586F"/>
    <w:rsid w:val="00B959EF"/>
    <w:rsid w:val="00B95D0F"/>
    <w:rsid w:val="00B95D40"/>
    <w:rsid w:val="00B95D42"/>
    <w:rsid w:val="00B96288"/>
    <w:rsid w:val="00B96553"/>
    <w:rsid w:val="00B965E1"/>
    <w:rsid w:val="00B96770"/>
    <w:rsid w:val="00B968B4"/>
    <w:rsid w:val="00B969EC"/>
    <w:rsid w:val="00B96D6E"/>
    <w:rsid w:val="00B96FF9"/>
    <w:rsid w:val="00B974DF"/>
    <w:rsid w:val="00B97721"/>
    <w:rsid w:val="00B977C9"/>
    <w:rsid w:val="00B97958"/>
    <w:rsid w:val="00B97A8C"/>
    <w:rsid w:val="00B97B9E"/>
    <w:rsid w:val="00B97BC8"/>
    <w:rsid w:val="00B97D33"/>
    <w:rsid w:val="00B97DD5"/>
    <w:rsid w:val="00B97E53"/>
    <w:rsid w:val="00BA01B3"/>
    <w:rsid w:val="00BA0375"/>
    <w:rsid w:val="00BA0633"/>
    <w:rsid w:val="00BA0686"/>
    <w:rsid w:val="00BA0ABD"/>
    <w:rsid w:val="00BA0D73"/>
    <w:rsid w:val="00BA0FB2"/>
    <w:rsid w:val="00BA12FD"/>
    <w:rsid w:val="00BA14E8"/>
    <w:rsid w:val="00BA160F"/>
    <w:rsid w:val="00BA1862"/>
    <w:rsid w:val="00BA1873"/>
    <w:rsid w:val="00BA1A1F"/>
    <w:rsid w:val="00BA1A4A"/>
    <w:rsid w:val="00BA1A99"/>
    <w:rsid w:val="00BA1BD3"/>
    <w:rsid w:val="00BA1D27"/>
    <w:rsid w:val="00BA1D32"/>
    <w:rsid w:val="00BA1D69"/>
    <w:rsid w:val="00BA1E32"/>
    <w:rsid w:val="00BA1F18"/>
    <w:rsid w:val="00BA1FC4"/>
    <w:rsid w:val="00BA2095"/>
    <w:rsid w:val="00BA227A"/>
    <w:rsid w:val="00BA24CF"/>
    <w:rsid w:val="00BA2575"/>
    <w:rsid w:val="00BA267A"/>
    <w:rsid w:val="00BA2746"/>
    <w:rsid w:val="00BA2833"/>
    <w:rsid w:val="00BA2A39"/>
    <w:rsid w:val="00BA2A5E"/>
    <w:rsid w:val="00BA2C14"/>
    <w:rsid w:val="00BA2D1F"/>
    <w:rsid w:val="00BA2D30"/>
    <w:rsid w:val="00BA2DCA"/>
    <w:rsid w:val="00BA2E8E"/>
    <w:rsid w:val="00BA2F92"/>
    <w:rsid w:val="00BA3355"/>
    <w:rsid w:val="00BA3D20"/>
    <w:rsid w:val="00BA3DAF"/>
    <w:rsid w:val="00BA4105"/>
    <w:rsid w:val="00BA411C"/>
    <w:rsid w:val="00BA42B3"/>
    <w:rsid w:val="00BA4305"/>
    <w:rsid w:val="00BA449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DD"/>
    <w:rsid w:val="00BA56C7"/>
    <w:rsid w:val="00BA56CF"/>
    <w:rsid w:val="00BA5832"/>
    <w:rsid w:val="00BA5964"/>
    <w:rsid w:val="00BA5B4C"/>
    <w:rsid w:val="00BA5B80"/>
    <w:rsid w:val="00BA5D90"/>
    <w:rsid w:val="00BA60BD"/>
    <w:rsid w:val="00BA60E3"/>
    <w:rsid w:val="00BA6798"/>
    <w:rsid w:val="00BA683B"/>
    <w:rsid w:val="00BA6840"/>
    <w:rsid w:val="00BA687E"/>
    <w:rsid w:val="00BA6969"/>
    <w:rsid w:val="00BA697C"/>
    <w:rsid w:val="00BA69BD"/>
    <w:rsid w:val="00BA6B42"/>
    <w:rsid w:val="00BA6B90"/>
    <w:rsid w:val="00BA7097"/>
    <w:rsid w:val="00BA7122"/>
    <w:rsid w:val="00BA739E"/>
    <w:rsid w:val="00BA73DC"/>
    <w:rsid w:val="00BA75BC"/>
    <w:rsid w:val="00BA75F3"/>
    <w:rsid w:val="00BA78BB"/>
    <w:rsid w:val="00BA7C8A"/>
    <w:rsid w:val="00BA7D73"/>
    <w:rsid w:val="00BA7D7C"/>
    <w:rsid w:val="00BA7DCE"/>
    <w:rsid w:val="00BA7E14"/>
    <w:rsid w:val="00BB0022"/>
    <w:rsid w:val="00BB00D2"/>
    <w:rsid w:val="00BB0253"/>
    <w:rsid w:val="00BB0269"/>
    <w:rsid w:val="00BB029B"/>
    <w:rsid w:val="00BB03D9"/>
    <w:rsid w:val="00BB05A4"/>
    <w:rsid w:val="00BB0833"/>
    <w:rsid w:val="00BB0C9E"/>
    <w:rsid w:val="00BB0E36"/>
    <w:rsid w:val="00BB0E83"/>
    <w:rsid w:val="00BB0FD6"/>
    <w:rsid w:val="00BB0FE7"/>
    <w:rsid w:val="00BB145C"/>
    <w:rsid w:val="00BB1A11"/>
    <w:rsid w:val="00BB1A2B"/>
    <w:rsid w:val="00BB1AB3"/>
    <w:rsid w:val="00BB1C03"/>
    <w:rsid w:val="00BB1C62"/>
    <w:rsid w:val="00BB1CD0"/>
    <w:rsid w:val="00BB20D8"/>
    <w:rsid w:val="00BB2210"/>
    <w:rsid w:val="00BB2289"/>
    <w:rsid w:val="00BB228D"/>
    <w:rsid w:val="00BB236A"/>
    <w:rsid w:val="00BB24E9"/>
    <w:rsid w:val="00BB2536"/>
    <w:rsid w:val="00BB2669"/>
    <w:rsid w:val="00BB2706"/>
    <w:rsid w:val="00BB27E9"/>
    <w:rsid w:val="00BB29DA"/>
    <w:rsid w:val="00BB29DC"/>
    <w:rsid w:val="00BB2B75"/>
    <w:rsid w:val="00BB3169"/>
    <w:rsid w:val="00BB340D"/>
    <w:rsid w:val="00BB3607"/>
    <w:rsid w:val="00BB3922"/>
    <w:rsid w:val="00BB39BB"/>
    <w:rsid w:val="00BB3ACA"/>
    <w:rsid w:val="00BB3E76"/>
    <w:rsid w:val="00BB4021"/>
    <w:rsid w:val="00BB41C8"/>
    <w:rsid w:val="00BB424E"/>
    <w:rsid w:val="00BB430C"/>
    <w:rsid w:val="00BB4599"/>
    <w:rsid w:val="00BB46BD"/>
    <w:rsid w:val="00BB4795"/>
    <w:rsid w:val="00BB47EC"/>
    <w:rsid w:val="00BB48EB"/>
    <w:rsid w:val="00BB490F"/>
    <w:rsid w:val="00BB4C56"/>
    <w:rsid w:val="00BB4CC7"/>
    <w:rsid w:val="00BB4E08"/>
    <w:rsid w:val="00BB4EFF"/>
    <w:rsid w:val="00BB4F02"/>
    <w:rsid w:val="00BB4F26"/>
    <w:rsid w:val="00BB4F4C"/>
    <w:rsid w:val="00BB51B5"/>
    <w:rsid w:val="00BB5898"/>
    <w:rsid w:val="00BB5906"/>
    <w:rsid w:val="00BB59A1"/>
    <w:rsid w:val="00BB5C2D"/>
    <w:rsid w:val="00BB5C35"/>
    <w:rsid w:val="00BB5DBA"/>
    <w:rsid w:val="00BB612D"/>
    <w:rsid w:val="00BB616A"/>
    <w:rsid w:val="00BB61A0"/>
    <w:rsid w:val="00BB6556"/>
    <w:rsid w:val="00BB67CE"/>
    <w:rsid w:val="00BB6A82"/>
    <w:rsid w:val="00BB6AE4"/>
    <w:rsid w:val="00BB6D95"/>
    <w:rsid w:val="00BB6FD6"/>
    <w:rsid w:val="00BB711E"/>
    <w:rsid w:val="00BB71E4"/>
    <w:rsid w:val="00BB7373"/>
    <w:rsid w:val="00BB740D"/>
    <w:rsid w:val="00BB7780"/>
    <w:rsid w:val="00BB77B3"/>
    <w:rsid w:val="00BB7860"/>
    <w:rsid w:val="00BB7AB4"/>
    <w:rsid w:val="00BB7AED"/>
    <w:rsid w:val="00BB7AF7"/>
    <w:rsid w:val="00BB7FE3"/>
    <w:rsid w:val="00BC01BC"/>
    <w:rsid w:val="00BC020B"/>
    <w:rsid w:val="00BC029E"/>
    <w:rsid w:val="00BC05D9"/>
    <w:rsid w:val="00BC109A"/>
    <w:rsid w:val="00BC12CA"/>
    <w:rsid w:val="00BC1582"/>
    <w:rsid w:val="00BC17F6"/>
    <w:rsid w:val="00BC1C65"/>
    <w:rsid w:val="00BC1C73"/>
    <w:rsid w:val="00BC1D2A"/>
    <w:rsid w:val="00BC1E67"/>
    <w:rsid w:val="00BC21A3"/>
    <w:rsid w:val="00BC21EB"/>
    <w:rsid w:val="00BC25BE"/>
    <w:rsid w:val="00BC25F9"/>
    <w:rsid w:val="00BC25FF"/>
    <w:rsid w:val="00BC27FF"/>
    <w:rsid w:val="00BC29FB"/>
    <w:rsid w:val="00BC2A7E"/>
    <w:rsid w:val="00BC2AB6"/>
    <w:rsid w:val="00BC2AD8"/>
    <w:rsid w:val="00BC2E62"/>
    <w:rsid w:val="00BC2EC8"/>
    <w:rsid w:val="00BC2ED8"/>
    <w:rsid w:val="00BC34B2"/>
    <w:rsid w:val="00BC3591"/>
    <w:rsid w:val="00BC387C"/>
    <w:rsid w:val="00BC38E3"/>
    <w:rsid w:val="00BC3937"/>
    <w:rsid w:val="00BC405C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F08"/>
    <w:rsid w:val="00BC5174"/>
    <w:rsid w:val="00BC5273"/>
    <w:rsid w:val="00BC52A4"/>
    <w:rsid w:val="00BC5360"/>
    <w:rsid w:val="00BC539D"/>
    <w:rsid w:val="00BC5424"/>
    <w:rsid w:val="00BC5626"/>
    <w:rsid w:val="00BC5987"/>
    <w:rsid w:val="00BC5A96"/>
    <w:rsid w:val="00BC5B78"/>
    <w:rsid w:val="00BC5CCB"/>
    <w:rsid w:val="00BC60E9"/>
    <w:rsid w:val="00BC6363"/>
    <w:rsid w:val="00BC6466"/>
    <w:rsid w:val="00BC65FC"/>
    <w:rsid w:val="00BC6B0F"/>
    <w:rsid w:val="00BC6C6B"/>
    <w:rsid w:val="00BC6CB3"/>
    <w:rsid w:val="00BC7145"/>
    <w:rsid w:val="00BC71E8"/>
    <w:rsid w:val="00BC726A"/>
    <w:rsid w:val="00BC7784"/>
    <w:rsid w:val="00BC7B76"/>
    <w:rsid w:val="00BC7E0C"/>
    <w:rsid w:val="00BC7E4F"/>
    <w:rsid w:val="00BD0470"/>
    <w:rsid w:val="00BD04F2"/>
    <w:rsid w:val="00BD084A"/>
    <w:rsid w:val="00BD0D25"/>
    <w:rsid w:val="00BD0D87"/>
    <w:rsid w:val="00BD1050"/>
    <w:rsid w:val="00BD1052"/>
    <w:rsid w:val="00BD1116"/>
    <w:rsid w:val="00BD11E5"/>
    <w:rsid w:val="00BD125A"/>
    <w:rsid w:val="00BD15B5"/>
    <w:rsid w:val="00BD1676"/>
    <w:rsid w:val="00BD18C2"/>
    <w:rsid w:val="00BD19C8"/>
    <w:rsid w:val="00BD1D1B"/>
    <w:rsid w:val="00BD2276"/>
    <w:rsid w:val="00BD24EB"/>
    <w:rsid w:val="00BD25C9"/>
    <w:rsid w:val="00BD2A79"/>
    <w:rsid w:val="00BD2AE7"/>
    <w:rsid w:val="00BD2C20"/>
    <w:rsid w:val="00BD3064"/>
    <w:rsid w:val="00BD315B"/>
    <w:rsid w:val="00BD31BD"/>
    <w:rsid w:val="00BD33A3"/>
    <w:rsid w:val="00BD3442"/>
    <w:rsid w:val="00BD34FE"/>
    <w:rsid w:val="00BD368F"/>
    <w:rsid w:val="00BD3863"/>
    <w:rsid w:val="00BD3C40"/>
    <w:rsid w:val="00BD3D12"/>
    <w:rsid w:val="00BD41A7"/>
    <w:rsid w:val="00BD47F5"/>
    <w:rsid w:val="00BD48A1"/>
    <w:rsid w:val="00BD49C0"/>
    <w:rsid w:val="00BD4A2C"/>
    <w:rsid w:val="00BD4A6A"/>
    <w:rsid w:val="00BD4B63"/>
    <w:rsid w:val="00BD4C57"/>
    <w:rsid w:val="00BD4CBE"/>
    <w:rsid w:val="00BD4DFA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CC"/>
    <w:rsid w:val="00BD5CE0"/>
    <w:rsid w:val="00BD5F9D"/>
    <w:rsid w:val="00BD612B"/>
    <w:rsid w:val="00BD61B8"/>
    <w:rsid w:val="00BD6326"/>
    <w:rsid w:val="00BD64EB"/>
    <w:rsid w:val="00BD6647"/>
    <w:rsid w:val="00BD68A0"/>
    <w:rsid w:val="00BD6A1C"/>
    <w:rsid w:val="00BD6FF0"/>
    <w:rsid w:val="00BD7288"/>
    <w:rsid w:val="00BD7295"/>
    <w:rsid w:val="00BD75BC"/>
    <w:rsid w:val="00BD76D4"/>
    <w:rsid w:val="00BD7AB6"/>
    <w:rsid w:val="00BD7AFB"/>
    <w:rsid w:val="00BD7BEF"/>
    <w:rsid w:val="00BD7DE7"/>
    <w:rsid w:val="00BD7EA3"/>
    <w:rsid w:val="00BD7F45"/>
    <w:rsid w:val="00BD7FE6"/>
    <w:rsid w:val="00BE0252"/>
    <w:rsid w:val="00BE0331"/>
    <w:rsid w:val="00BE05E6"/>
    <w:rsid w:val="00BE0F03"/>
    <w:rsid w:val="00BE0F0B"/>
    <w:rsid w:val="00BE11BC"/>
    <w:rsid w:val="00BE147A"/>
    <w:rsid w:val="00BE174A"/>
    <w:rsid w:val="00BE1750"/>
    <w:rsid w:val="00BE179D"/>
    <w:rsid w:val="00BE1975"/>
    <w:rsid w:val="00BE19B8"/>
    <w:rsid w:val="00BE1C3B"/>
    <w:rsid w:val="00BE1FE5"/>
    <w:rsid w:val="00BE20D4"/>
    <w:rsid w:val="00BE212C"/>
    <w:rsid w:val="00BE25D5"/>
    <w:rsid w:val="00BE2768"/>
    <w:rsid w:val="00BE2865"/>
    <w:rsid w:val="00BE289A"/>
    <w:rsid w:val="00BE2902"/>
    <w:rsid w:val="00BE2B77"/>
    <w:rsid w:val="00BE2CD9"/>
    <w:rsid w:val="00BE2DC9"/>
    <w:rsid w:val="00BE3387"/>
    <w:rsid w:val="00BE38A7"/>
    <w:rsid w:val="00BE3928"/>
    <w:rsid w:val="00BE3967"/>
    <w:rsid w:val="00BE3DAA"/>
    <w:rsid w:val="00BE3DF0"/>
    <w:rsid w:val="00BE3EBA"/>
    <w:rsid w:val="00BE420E"/>
    <w:rsid w:val="00BE4224"/>
    <w:rsid w:val="00BE4228"/>
    <w:rsid w:val="00BE4333"/>
    <w:rsid w:val="00BE460E"/>
    <w:rsid w:val="00BE46AF"/>
    <w:rsid w:val="00BE4812"/>
    <w:rsid w:val="00BE4839"/>
    <w:rsid w:val="00BE4951"/>
    <w:rsid w:val="00BE4A63"/>
    <w:rsid w:val="00BE4D7F"/>
    <w:rsid w:val="00BE4F12"/>
    <w:rsid w:val="00BE4F84"/>
    <w:rsid w:val="00BE5181"/>
    <w:rsid w:val="00BE51F2"/>
    <w:rsid w:val="00BE5395"/>
    <w:rsid w:val="00BE53A7"/>
    <w:rsid w:val="00BE5496"/>
    <w:rsid w:val="00BE5B81"/>
    <w:rsid w:val="00BE5C4E"/>
    <w:rsid w:val="00BE5CA7"/>
    <w:rsid w:val="00BE5DE5"/>
    <w:rsid w:val="00BE5F5B"/>
    <w:rsid w:val="00BE61BF"/>
    <w:rsid w:val="00BE61C8"/>
    <w:rsid w:val="00BE6380"/>
    <w:rsid w:val="00BE63CD"/>
    <w:rsid w:val="00BE65AC"/>
    <w:rsid w:val="00BE6620"/>
    <w:rsid w:val="00BE6838"/>
    <w:rsid w:val="00BE6839"/>
    <w:rsid w:val="00BE6B14"/>
    <w:rsid w:val="00BE6B88"/>
    <w:rsid w:val="00BE6B96"/>
    <w:rsid w:val="00BE6CAC"/>
    <w:rsid w:val="00BE6DC9"/>
    <w:rsid w:val="00BE6FAF"/>
    <w:rsid w:val="00BE7024"/>
    <w:rsid w:val="00BE717E"/>
    <w:rsid w:val="00BE755B"/>
    <w:rsid w:val="00BE796C"/>
    <w:rsid w:val="00BE7C21"/>
    <w:rsid w:val="00BF000A"/>
    <w:rsid w:val="00BF003B"/>
    <w:rsid w:val="00BF020C"/>
    <w:rsid w:val="00BF082D"/>
    <w:rsid w:val="00BF0A0D"/>
    <w:rsid w:val="00BF0C2B"/>
    <w:rsid w:val="00BF0CFD"/>
    <w:rsid w:val="00BF102A"/>
    <w:rsid w:val="00BF1729"/>
    <w:rsid w:val="00BF1B6F"/>
    <w:rsid w:val="00BF1C6B"/>
    <w:rsid w:val="00BF1CF8"/>
    <w:rsid w:val="00BF1EAA"/>
    <w:rsid w:val="00BF1EAE"/>
    <w:rsid w:val="00BF1EB9"/>
    <w:rsid w:val="00BF1F1E"/>
    <w:rsid w:val="00BF2089"/>
    <w:rsid w:val="00BF23D3"/>
    <w:rsid w:val="00BF23F5"/>
    <w:rsid w:val="00BF2822"/>
    <w:rsid w:val="00BF28B0"/>
    <w:rsid w:val="00BF2993"/>
    <w:rsid w:val="00BF2E8C"/>
    <w:rsid w:val="00BF3188"/>
    <w:rsid w:val="00BF3387"/>
    <w:rsid w:val="00BF3658"/>
    <w:rsid w:val="00BF36EC"/>
    <w:rsid w:val="00BF3700"/>
    <w:rsid w:val="00BF399B"/>
    <w:rsid w:val="00BF3E53"/>
    <w:rsid w:val="00BF43F9"/>
    <w:rsid w:val="00BF443C"/>
    <w:rsid w:val="00BF4551"/>
    <w:rsid w:val="00BF48AE"/>
    <w:rsid w:val="00BF493C"/>
    <w:rsid w:val="00BF4951"/>
    <w:rsid w:val="00BF4966"/>
    <w:rsid w:val="00BF5494"/>
    <w:rsid w:val="00BF551B"/>
    <w:rsid w:val="00BF559C"/>
    <w:rsid w:val="00BF5600"/>
    <w:rsid w:val="00BF58A4"/>
    <w:rsid w:val="00BF5B27"/>
    <w:rsid w:val="00BF5DDA"/>
    <w:rsid w:val="00BF5F78"/>
    <w:rsid w:val="00BF608C"/>
    <w:rsid w:val="00BF60DC"/>
    <w:rsid w:val="00BF6142"/>
    <w:rsid w:val="00BF6310"/>
    <w:rsid w:val="00BF6482"/>
    <w:rsid w:val="00BF656A"/>
    <w:rsid w:val="00BF676A"/>
    <w:rsid w:val="00BF67F6"/>
    <w:rsid w:val="00BF6EC9"/>
    <w:rsid w:val="00BF721F"/>
    <w:rsid w:val="00BF73EA"/>
    <w:rsid w:val="00BF74AF"/>
    <w:rsid w:val="00BF74B0"/>
    <w:rsid w:val="00BF76C3"/>
    <w:rsid w:val="00BF7785"/>
    <w:rsid w:val="00BF787E"/>
    <w:rsid w:val="00BF78A7"/>
    <w:rsid w:val="00BF7963"/>
    <w:rsid w:val="00BF79A5"/>
    <w:rsid w:val="00BF7AB9"/>
    <w:rsid w:val="00BF7ABD"/>
    <w:rsid w:val="00C00615"/>
    <w:rsid w:val="00C006A6"/>
    <w:rsid w:val="00C007F8"/>
    <w:rsid w:val="00C0083F"/>
    <w:rsid w:val="00C00930"/>
    <w:rsid w:val="00C00ABB"/>
    <w:rsid w:val="00C00BCB"/>
    <w:rsid w:val="00C00BED"/>
    <w:rsid w:val="00C01451"/>
    <w:rsid w:val="00C015EC"/>
    <w:rsid w:val="00C017BD"/>
    <w:rsid w:val="00C01D3F"/>
    <w:rsid w:val="00C01D8A"/>
    <w:rsid w:val="00C02755"/>
    <w:rsid w:val="00C02957"/>
    <w:rsid w:val="00C02EC8"/>
    <w:rsid w:val="00C02F18"/>
    <w:rsid w:val="00C02FC6"/>
    <w:rsid w:val="00C02FFC"/>
    <w:rsid w:val="00C0306D"/>
    <w:rsid w:val="00C03479"/>
    <w:rsid w:val="00C035AE"/>
    <w:rsid w:val="00C0377E"/>
    <w:rsid w:val="00C039D7"/>
    <w:rsid w:val="00C03BFA"/>
    <w:rsid w:val="00C03E79"/>
    <w:rsid w:val="00C04468"/>
    <w:rsid w:val="00C0453E"/>
    <w:rsid w:val="00C04723"/>
    <w:rsid w:val="00C04A9A"/>
    <w:rsid w:val="00C04D0C"/>
    <w:rsid w:val="00C04F51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8F6"/>
    <w:rsid w:val="00C06ADA"/>
    <w:rsid w:val="00C06BA2"/>
    <w:rsid w:val="00C06D35"/>
    <w:rsid w:val="00C06D7D"/>
    <w:rsid w:val="00C06FF4"/>
    <w:rsid w:val="00C07082"/>
    <w:rsid w:val="00C07285"/>
    <w:rsid w:val="00C07354"/>
    <w:rsid w:val="00C0735C"/>
    <w:rsid w:val="00C07476"/>
    <w:rsid w:val="00C075FD"/>
    <w:rsid w:val="00C07896"/>
    <w:rsid w:val="00C07C35"/>
    <w:rsid w:val="00C103F5"/>
    <w:rsid w:val="00C104A0"/>
    <w:rsid w:val="00C107D7"/>
    <w:rsid w:val="00C107EF"/>
    <w:rsid w:val="00C10870"/>
    <w:rsid w:val="00C10BC4"/>
    <w:rsid w:val="00C10CEC"/>
    <w:rsid w:val="00C10DD1"/>
    <w:rsid w:val="00C10FE9"/>
    <w:rsid w:val="00C11172"/>
    <w:rsid w:val="00C111C8"/>
    <w:rsid w:val="00C1130B"/>
    <w:rsid w:val="00C1146C"/>
    <w:rsid w:val="00C11676"/>
    <w:rsid w:val="00C116E6"/>
    <w:rsid w:val="00C1177A"/>
    <w:rsid w:val="00C11A9C"/>
    <w:rsid w:val="00C11B5F"/>
    <w:rsid w:val="00C11BD1"/>
    <w:rsid w:val="00C11D2F"/>
    <w:rsid w:val="00C1213B"/>
    <w:rsid w:val="00C1216B"/>
    <w:rsid w:val="00C1232F"/>
    <w:rsid w:val="00C124D5"/>
    <w:rsid w:val="00C124ED"/>
    <w:rsid w:val="00C125A2"/>
    <w:rsid w:val="00C125A7"/>
    <w:rsid w:val="00C126C9"/>
    <w:rsid w:val="00C12751"/>
    <w:rsid w:val="00C12756"/>
    <w:rsid w:val="00C1278C"/>
    <w:rsid w:val="00C127DA"/>
    <w:rsid w:val="00C12AAD"/>
    <w:rsid w:val="00C12BD8"/>
    <w:rsid w:val="00C12DDC"/>
    <w:rsid w:val="00C12E6B"/>
    <w:rsid w:val="00C12EF1"/>
    <w:rsid w:val="00C12FA4"/>
    <w:rsid w:val="00C13030"/>
    <w:rsid w:val="00C131C0"/>
    <w:rsid w:val="00C13324"/>
    <w:rsid w:val="00C134FA"/>
    <w:rsid w:val="00C1364E"/>
    <w:rsid w:val="00C136CB"/>
    <w:rsid w:val="00C13B28"/>
    <w:rsid w:val="00C13D93"/>
    <w:rsid w:val="00C13F4A"/>
    <w:rsid w:val="00C14292"/>
    <w:rsid w:val="00C14556"/>
    <w:rsid w:val="00C14641"/>
    <w:rsid w:val="00C148AD"/>
    <w:rsid w:val="00C14909"/>
    <w:rsid w:val="00C14953"/>
    <w:rsid w:val="00C14ACC"/>
    <w:rsid w:val="00C14ED1"/>
    <w:rsid w:val="00C155F4"/>
    <w:rsid w:val="00C1571E"/>
    <w:rsid w:val="00C15960"/>
    <w:rsid w:val="00C159F3"/>
    <w:rsid w:val="00C15A48"/>
    <w:rsid w:val="00C15C0C"/>
    <w:rsid w:val="00C15C91"/>
    <w:rsid w:val="00C15E0A"/>
    <w:rsid w:val="00C15F92"/>
    <w:rsid w:val="00C15FA3"/>
    <w:rsid w:val="00C16026"/>
    <w:rsid w:val="00C16460"/>
    <w:rsid w:val="00C166BB"/>
    <w:rsid w:val="00C166C7"/>
    <w:rsid w:val="00C168BF"/>
    <w:rsid w:val="00C16977"/>
    <w:rsid w:val="00C16A44"/>
    <w:rsid w:val="00C16B48"/>
    <w:rsid w:val="00C16C54"/>
    <w:rsid w:val="00C16DD5"/>
    <w:rsid w:val="00C17042"/>
    <w:rsid w:val="00C1704C"/>
    <w:rsid w:val="00C1738F"/>
    <w:rsid w:val="00C1741C"/>
    <w:rsid w:val="00C17576"/>
    <w:rsid w:val="00C176F9"/>
    <w:rsid w:val="00C177EA"/>
    <w:rsid w:val="00C1790E"/>
    <w:rsid w:val="00C17CDF"/>
    <w:rsid w:val="00C17EFC"/>
    <w:rsid w:val="00C200D7"/>
    <w:rsid w:val="00C20203"/>
    <w:rsid w:val="00C2042D"/>
    <w:rsid w:val="00C2052E"/>
    <w:rsid w:val="00C20538"/>
    <w:rsid w:val="00C20572"/>
    <w:rsid w:val="00C206E8"/>
    <w:rsid w:val="00C20B49"/>
    <w:rsid w:val="00C20B4D"/>
    <w:rsid w:val="00C20CEF"/>
    <w:rsid w:val="00C20E0A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3F1"/>
    <w:rsid w:val="00C22654"/>
    <w:rsid w:val="00C226FF"/>
    <w:rsid w:val="00C22725"/>
    <w:rsid w:val="00C2289B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18A"/>
    <w:rsid w:val="00C242C4"/>
    <w:rsid w:val="00C24585"/>
    <w:rsid w:val="00C245CC"/>
    <w:rsid w:val="00C24B9C"/>
    <w:rsid w:val="00C24DA5"/>
    <w:rsid w:val="00C24DC4"/>
    <w:rsid w:val="00C24EA0"/>
    <w:rsid w:val="00C24EA8"/>
    <w:rsid w:val="00C253FE"/>
    <w:rsid w:val="00C25507"/>
    <w:rsid w:val="00C259FA"/>
    <w:rsid w:val="00C25E89"/>
    <w:rsid w:val="00C25EB9"/>
    <w:rsid w:val="00C25FF0"/>
    <w:rsid w:val="00C2604C"/>
    <w:rsid w:val="00C260F2"/>
    <w:rsid w:val="00C26289"/>
    <w:rsid w:val="00C26405"/>
    <w:rsid w:val="00C2658D"/>
    <w:rsid w:val="00C2659F"/>
    <w:rsid w:val="00C26824"/>
    <w:rsid w:val="00C26912"/>
    <w:rsid w:val="00C26AE8"/>
    <w:rsid w:val="00C26D0F"/>
    <w:rsid w:val="00C26F33"/>
    <w:rsid w:val="00C27068"/>
    <w:rsid w:val="00C270F9"/>
    <w:rsid w:val="00C2710F"/>
    <w:rsid w:val="00C271D4"/>
    <w:rsid w:val="00C27298"/>
    <w:rsid w:val="00C27315"/>
    <w:rsid w:val="00C2741A"/>
    <w:rsid w:val="00C27556"/>
    <w:rsid w:val="00C276D3"/>
    <w:rsid w:val="00C276FA"/>
    <w:rsid w:val="00C27878"/>
    <w:rsid w:val="00C278D1"/>
    <w:rsid w:val="00C27940"/>
    <w:rsid w:val="00C27A04"/>
    <w:rsid w:val="00C302C4"/>
    <w:rsid w:val="00C30365"/>
    <w:rsid w:val="00C30553"/>
    <w:rsid w:val="00C3062C"/>
    <w:rsid w:val="00C3074B"/>
    <w:rsid w:val="00C30775"/>
    <w:rsid w:val="00C3099F"/>
    <w:rsid w:val="00C30A39"/>
    <w:rsid w:val="00C30A67"/>
    <w:rsid w:val="00C30FD4"/>
    <w:rsid w:val="00C3140F"/>
    <w:rsid w:val="00C31515"/>
    <w:rsid w:val="00C31638"/>
    <w:rsid w:val="00C316EF"/>
    <w:rsid w:val="00C317A2"/>
    <w:rsid w:val="00C31A11"/>
    <w:rsid w:val="00C31CFF"/>
    <w:rsid w:val="00C31D0E"/>
    <w:rsid w:val="00C31D61"/>
    <w:rsid w:val="00C31E78"/>
    <w:rsid w:val="00C31FBA"/>
    <w:rsid w:val="00C32121"/>
    <w:rsid w:val="00C32167"/>
    <w:rsid w:val="00C32488"/>
    <w:rsid w:val="00C32560"/>
    <w:rsid w:val="00C32B9C"/>
    <w:rsid w:val="00C32D2E"/>
    <w:rsid w:val="00C32E72"/>
    <w:rsid w:val="00C32EC8"/>
    <w:rsid w:val="00C32FF2"/>
    <w:rsid w:val="00C331D3"/>
    <w:rsid w:val="00C33433"/>
    <w:rsid w:val="00C334CF"/>
    <w:rsid w:val="00C337A7"/>
    <w:rsid w:val="00C339CD"/>
    <w:rsid w:val="00C33A78"/>
    <w:rsid w:val="00C33D26"/>
    <w:rsid w:val="00C33D3F"/>
    <w:rsid w:val="00C33D51"/>
    <w:rsid w:val="00C33FFE"/>
    <w:rsid w:val="00C3429F"/>
    <w:rsid w:val="00C342AD"/>
    <w:rsid w:val="00C345F4"/>
    <w:rsid w:val="00C34AF5"/>
    <w:rsid w:val="00C34C8B"/>
    <w:rsid w:val="00C34D69"/>
    <w:rsid w:val="00C34DB0"/>
    <w:rsid w:val="00C34E84"/>
    <w:rsid w:val="00C34FC7"/>
    <w:rsid w:val="00C350A1"/>
    <w:rsid w:val="00C3526B"/>
    <w:rsid w:val="00C35B9D"/>
    <w:rsid w:val="00C35CD9"/>
    <w:rsid w:val="00C35CE1"/>
    <w:rsid w:val="00C35D3F"/>
    <w:rsid w:val="00C35F70"/>
    <w:rsid w:val="00C35F9D"/>
    <w:rsid w:val="00C361F4"/>
    <w:rsid w:val="00C36284"/>
    <w:rsid w:val="00C36374"/>
    <w:rsid w:val="00C365A4"/>
    <w:rsid w:val="00C366DA"/>
    <w:rsid w:val="00C36813"/>
    <w:rsid w:val="00C368D6"/>
    <w:rsid w:val="00C36D82"/>
    <w:rsid w:val="00C36EAB"/>
    <w:rsid w:val="00C36FFE"/>
    <w:rsid w:val="00C37186"/>
    <w:rsid w:val="00C3718F"/>
    <w:rsid w:val="00C372CC"/>
    <w:rsid w:val="00C372EC"/>
    <w:rsid w:val="00C37397"/>
    <w:rsid w:val="00C37496"/>
    <w:rsid w:val="00C37674"/>
    <w:rsid w:val="00C376FB"/>
    <w:rsid w:val="00C3790E"/>
    <w:rsid w:val="00C37AAE"/>
    <w:rsid w:val="00C37B27"/>
    <w:rsid w:val="00C37D0D"/>
    <w:rsid w:val="00C37F5B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0FB7"/>
    <w:rsid w:val="00C41284"/>
    <w:rsid w:val="00C412C1"/>
    <w:rsid w:val="00C412D9"/>
    <w:rsid w:val="00C41300"/>
    <w:rsid w:val="00C413FF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3168"/>
    <w:rsid w:val="00C43184"/>
    <w:rsid w:val="00C4326A"/>
    <w:rsid w:val="00C43A72"/>
    <w:rsid w:val="00C43BE1"/>
    <w:rsid w:val="00C43C6F"/>
    <w:rsid w:val="00C43DA2"/>
    <w:rsid w:val="00C43F50"/>
    <w:rsid w:val="00C4402D"/>
    <w:rsid w:val="00C4416F"/>
    <w:rsid w:val="00C44296"/>
    <w:rsid w:val="00C446B4"/>
    <w:rsid w:val="00C448CE"/>
    <w:rsid w:val="00C44A40"/>
    <w:rsid w:val="00C44C5C"/>
    <w:rsid w:val="00C44C6E"/>
    <w:rsid w:val="00C44FCB"/>
    <w:rsid w:val="00C45073"/>
    <w:rsid w:val="00C4508A"/>
    <w:rsid w:val="00C4541E"/>
    <w:rsid w:val="00C45447"/>
    <w:rsid w:val="00C45680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572"/>
    <w:rsid w:val="00C46644"/>
    <w:rsid w:val="00C46720"/>
    <w:rsid w:val="00C46834"/>
    <w:rsid w:val="00C46C19"/>
    <w:rsid w:val="00C46C1B"/>
    <w:rsid w:val="00C46D7E"/>
    <w:rsid w:val="00C46F9F"/>
    <w:rsid w:val="00C470F7"/>
    <w:rsid w:val="00C47174"/>
    <w:rsid w:val="00C471BB"/>
    <w:rsid w:val="00C47239"/>
    <w:rsid w:val="00C476C2"/>
    <w:rsid w:val="00C47701"/>
    <w:rsid w:val="00C4783A"/>
    <w:rsid w:val="00C47AE3"/>
    <w:rsid w:val="00C47C0C"/>
    <w:rsid w:val="00C47D14"/>
    <w:rsid w:val="00C47E80"/>
    <w:rsid w:val="00C500F1"/>
    <w:rsid w:val="00C502A7"/>
    <w:rsid w:val="00C5041F"/>
    <w:rsid w:val="00C505B3"/>
    <w:rsid w:val="00C506EA"/>
    <w:rsid w:val="00C50840"/>
    <w:rsid w:val="00C50859"/>
    <w:rsid w:val="00C5098F"/>
    <w:rsid w:val="00C50B44"/>
    <w:rsid w:val="00C50EBF"/>
    <w:rsid w:val="00C513C9"/>
    <w:rsid w:val="00C51491"/>
    <w:rsid w:val="00C514A9"/>
    <w:rsid w:val="00C5160D"/>
    <w:rsid w:val="00C516DD"/>
    <w:rsid w:val="00C516F4"/>
    <w:rsid w:val="00C51B65"/>
    <w:rsid w:val="00C51B8E"/>
    <w:rsid w:val="00C51C4A"/>
    <w:rsid w:val="00C5200C"/>
    <w:rsid w:val="00C52309"/>
    <w:rsid w:val="00C52351"/>
    <w:rsid w:val="00C524D0"/>
    <w:rsid w:val="00C52677"/>
    <w:rsid w:val="00C527BF"/>
    <w:rsid w:val="00C527E8"/>
    <w:rsid w:val="00C52A2C"/>
    <w:rsid w:val="00C52AB4"/>
    <w:rsid w:val="00C52ABD"/>
    <w:rsid w:val="00C532CB"/>
    <w:rsid w:val="00C534EB"/>
    <w:rsid w:val="00C53553"/>
    <w:rsid w:val="00C5386D"/>
    <w:rsid w:val="00C538B4"/>
    <w:rsid w:val="00C53AAE"/>
    <w:rsid w:val="00C53B1C"/>
    <w:rsid w:val="00C53DED"/>
    <w:rsid w:val="00C53EE3"/>
    <w:rsid w:val="00C5401A"/>
    <w:rsid w:val="00C54088"/>
    <w:rsid w:val="00C545AD"/>
    <w:rsid w:val="00C54765"/>
    <w:rsid w:val="00C5487A"/>
    <w:rsid w:val="00C5487E"/>
    <w:rsid w:val="00C54ADD"/>
    <w:rsid w:val="00C54C5D"/>
    <w:rsid w:val="00C54C71"/>
    <w:rsid w:val="00C54C73"/>
    <w:rsid w:val="00C54CF4"/>
    <w:rsid w:val="00C54F03"/>
    <w:rsid w:val="00C5580E"/>
    <w:rsid w:val="00C5591B"/>
    <w:rsid w:val="00C55AB2"/>
    <w:rsid w:val="00C55DB9"/>
    <w:rsid w:val="00C55E22"/>
    <w:rsid w:val="00C55FBF"/>
    <w:rsid w:val="00C560F2"/>
    <w:rsid w:val="00C56180"/>
    <w:rsid w:val="00C56377"/>
    <w:rsid w:val="00C5638D"/>
    <w:rsid w:val="00C565C6"/>
    <w:rsid w:val="00C56B14"/>
    <w:rsid w:val="00C56DEB"/>
    <w:rsid w:val="00C56F35"/>
    <w:rsid w:val="00C57387"/>
    <w:rsid w:val="00C5750F"/>
    <w:rsid w:val="00C57597"/>
    <w:rsid w:val="00C575B3"/>
    <w:rsid w:val="00C575B4"/>
    <w:rsid w:val="00C57612"/>
    <w:rsid w:val="00C578FD"/>
    <w:rsid w:val="00C57905"/>
    <w:rsid w:val="00C579E0"/>
    <w:rsid w:val="00C57A2B"/>
    <w:rsid w:val="00C57B13"/>
    <w:rsid w:val="00C57CBC"/>
    <w:rsid w:val="00C57E35"/>
    <w:rsid w:val="00C57EEB"/>
    <w:rsid w:val="00C60133"/>
    <w:rsid w:val="00C6022B"/>
    <w:rsid w:val="00C60C9E"/>
    <w:rsid w:val="00C60E70"/>
    <w:rsid w:val="00C60FAA"/>
    <w:rsid w:val="00C61399"/>
    <w:rsid w:val="00C61442"/>
    <w:rsid w:val="00C61740"/>
    <w:rsid w:val="00C619AC"/>
    <w:rsid w:val="00C61A83"/>
    <w:rsid w:val="00C61A8E"/>
    <w:rsid w:val="00C61B13"/>
    <w:rsid w:val="00C61BE2"/>
    <w:rsid w:val="00C61D87"/>
    <w:rsid w:val="00C61E89"/>
    <w:rsid w:val="00C62114"/>
    <w:rsid w:val="00C62196"/>
    <w:rsid w:val="00C622EB"/>
    <w:rsid w:val="00C62361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E8"/>
    <w:rsid w:val="00C633F2"/>
    <w:rsid w:val="00C63449"/>
    <w:rsid w:val="00C63550"/>
    <w:rsid w:val="00C63721"/>
    <w:rsid w:val="00C6374B"/>
    <w:rsid w:val="00C6378F"/>
    <w:rsid w:val="00C63B4D"/>
    <w:rsid w:val="00C63CA0"/>
    <w:rsid w:val="00C63F73"/>
    <w:rsid w:val="00C640BA"/>
    <w:rsid w:val="00C64213"/>
    <w:rsid w:val="00C64404"/>
    <w:rsid w:val="00C645C9"/>
    <w:rsid w:val="00C64762"/>
    <w:rsid w:val="00C6485C"/>
    <w:rsid w:val="00C64AB8"/>
    <w:rsid w:val="00C64AF2"/>
    <w:rsid w:val="00C64BBC"/>
    <w:rsid w:val="00C64C49"/>
    <w:rsid w:val="00C64E8C"/>
    <w:rsid w:val="00C64F15"/>
    <w:rsid w:val="00C6508B"/>
    <w:rsid w:val="00C650DA"/>
    <w:rsid w:val="00C65159"/>
    <w:rsid w:val="00C6531C"/>
    <w:rsid w:val="00C65421"/>
    <w:rsid w:val="00C65488"/>
    <w:rsid w:val="00C656D9"/>
    <w:rsid w:val="00C6573C"/>
    <w:rsid w:val="00C657EF"/>
    <w:rsid w:val="00C6585F"/>
    <w:rsid w:val="00C65A23"/>
    <w:rsid w:val="00C65A38"/>
    <w:rsid w:val="00C65A65"/>
    <w:rsid w:val="00C65A84"/>
    <w:rsid w:val="00C65ABC"/>
    <w:rsid w:val="00C65C5A"/>
    <w:rsid w:val="00C65C8A"/>
    <w:rsid w:val="00C660D3"/>
    <w:rsid w:val="00C660F2"/>
    <w:rsid w:val="00C661AC"/>
    <w:rsid w:val="00C66203"/>
    <w:rsid w:val="00C662A4"/>
    <w:rsid w:val="00C6650E"/>
    <w:rsid w:val="00C66B66"/>
    <w:rsid w:val="00C66BAF"/>
    <w:rsid w:val="00C66C76"/>
    <w:rsid w:val="00C66F24"/>
    <w:rsid w:val="00C66F4F"/>
    <w:rsid w:val="00C67305"/>
    <w:rsid w:val="00C6736F"/>
    <w:rsid w:val="00C673E9"/>
    <w:rsid w:val="00C67575"/>
    <w:rsid w:val="00C678F6"/>
    <w:rsid w:val="00C67A44"/>
    <w:rsid w:val="00C67B5A"/>
    <w:rsid w:val="00C67D1F"/>
    <w:rsid w:val="00C67E17"/>
    <w:rsid w:val="00C70136"/>
    <w:rsid w:val="00C70195"/>
    <w:rsid w:val="00C704FB"/>
    <w:rsid w:val="00C70539"/>
    <w:rsid w:val="00C70550"/>
    <w:rsid w:val="00C708EB"/>
    <w:rsid w:val="00C70954"/>
    <w:rsid w:val="00C70A6D"/>
    <w:rsid w:val="00C70CFD"/>
    <w:rsid w:val="00C70D18"/>
    <w:rsid w:val="00C70DFD"/>
    <w:rsid w:val="00C70E37"/>
    <w:rsid w:val="00C70FC7"/>
    <w:rsid w:val="00C71325"/>
    <w:rsid w:val="00C7133C"/>
    <w:rsid w:val="00C71400"/>
    <w:rsid w:val="00C71519"/>
    <w:rsid w:val="00C71AE7"/>
    <w:rsid w:val="00C71DAF"/>
    <w:rsid w:val="00C71DDC"/>
    <w:rsid w:val="00C71DE6"/>
    <w:rsid w:val="00C71DFB"/>
    <w:rsid w:val="00C7240C"/>
    <w:rsid w:val="00C725A0"/>
    <w:rsid w:val="00C72888"/>
    <w:rsid w:val="00C72D72"/>
    <w:rsid w:val="00C72E41"/>
    <w:rsid w:val="00C72E79"/>
    <w:rsid w:val="00C7377E"/>
    <w:rsid w:val="00C73B88"/>
    <w:rsid w:val="00C73C43"/>
    <w:rsid w:val="00C73C60"/>
    <w:rsid w:val="00C73CAE"/>
    <w:rsid w:val="00C73D47"/>
    <w:rsid w:val="00C73E09"/>
    <w:rsid w:val="00C73F47"/>
    <w:rsid w:val="00C7416A"/>
    <w:rsid w:val="00C7422E"/>
    <w:rsid w:val="00C7436E"/>
    <w:rsid w:val="00C7445C"/>
    <w:rsid w:val="00C745F7"/>
    <w:rsid w:val="00C745FD"/>
    <w:rsid w:val="00C746B6"/>
    <w:rsid w:val="00C74BFE"/>
    <w:rsid w:val="00C74EC1"/>
    <w:rsid w:val="00C754FE"/>
    <w:rsid w:val="00C75523"/>
    <w:rsid w:val="00C7560B"/>
    <w:rsid w:val="00C75BD8"/>
    <w:rsid w:val="00C75E0C"/>
    <w:rsid w:val="00C75FDC"/>
    <w:rsid w:val="00C76017"/>
    <w:rsid w:val="00C760EF"/>
    <w:rsid w:val="00C76158"/>
    <w:rsid w:val="00C7637E"/>
    <w:rsid w:val="00C765B9"/>
    <w:rsid w:val="00C766C9"/>
    <w:rsid w:val="00C767F3"/>
    <w:rsid w:val="00C76B91"/>
    <w:rsid w:val="00C76BD4"/>
    <w:rsid w:val="00C76E84"/>
    <w:rsid w:val="00C76FA0"/>
    <w:rsid w:val="00C77032"/>
    <w:rsid w:val="00C77364"/>
    <w:rsid w:val="00C7757D"/>
    <w:rsid w:val="00C77828"/>
    <w:rsid w:val="00C778B0"/>
    <w:rsid w:val="00C778D9"/>
    <w:rsid w:val="00C77A0D"/>
    <w:rsid w:val="00C77B23"/>
    <w:rsid w:val="00C8034B"/>
    <w:rsid w:val="00C803DD"/>
    <w:rsid w:val="00C805AE"/>
    <w:rsid w:val="00C807A7"/>
    <w:rsid w:val="00C808AF"/>
    <w:rsid w:val="00C80A28"/>
    <w:rsid w:val="00C80BD9"/>
    <w:rsid w:val="00C80F49"/>
    <w:rsid w:val="00C80FA2"/>
    <w:rsid w:val="00C810C6"/>
    <w:rsid w:val="00C810D0"/>
    <w:rsid w:val="00C810D8"/>
    <w:rsid w:val="00C81257"/>
    <w:rsid w:val="00C81565"/>
    <w:rsid w:val="00C815D2"/>
    <w:rsid w:val="00C81BAB"/>
    <w:rsid w:val="00C81C31"/>
    <w:rsid w:val="00C81EF7"/>
    <w:rsid w:val="00C81FB8"/>
    <w:rsid w:val="00C821CA"/>
    <w:rsid w:val="00C8232D"/>
    <w:rsid w:val="00C823F0"/>
    <w:rsid w:val="00C82880"/>
    <w:rsid w:val="00C82929"/>
    <w:rsid w:val="00C82D18"/>
    <w:rsid w:val="00C82EE8"/>
    <w:rsid w:val="00C82FD2"/>
    <w:rsid w:val="00C82FE6"/>
    <w:rsid w:val="00C8318F"/>
    <w:rsid w:val="00C831A5"/>
    <w:rsid w:val="00C831FE"/>
    <w:rsid w:val="00C83204"/>
    <w:rsid w:val="00C832D2"/>
    <w:rsid w:val="00C834EE"/>
    <w:rsid w:val="00C836EE"/>
    <w:rsid w:val="00C83919"/>
    <w:rsid w:val="00C83961"/>
    <w:rsid w:val="00C83B40"/>
    <w:rsid w:val="00C8418F"/>
    <w:rsid w:val="00C84430"/>
    <w:rsid w:val="00C84669"/>
    <w:rsid w:val="00C8475A"/>
    <w:rsid w:val="00C848E0"/>
    <w:rsid w:val="00C84AB1"/>
    <w:rsid w:val="00C84B00"/>
    <w:rsid w:val="00C84E00"/>
    <w:rsid w:val="00C85054"/>
    <w:rsid w:val="00C850EB"/>
    <w:rsid w:val="00C854F8"/>
    <w:rsid w:val="00C85597"/>
    <w:rsid w:val="00C85663"/>
    <w:rsid w:val="00C85A9D"/>
    <w:rsid w:val="00C85C56"/>
    <w:rsid w:val="00C85E94"/>
    <w:rsid w:val="00C86179"/>
    <w:rsid w:val="00C862D8"/>
    <w:rsid w:val="00C86383"/>
    <w:rsid w:val="00C863A9"/>
    <w:rsid w:val="00C863E4"/>
    <w:rsid w:val="00C8655B"/>
    <w:rsid w:val="00C866A8"/>
    <w:rsid w:val="00C86872"/>
    <w:rsid w:val="00C86D09"/>
    <w:rsid w:val="00C8729C"/>
    <w:rsid w:val="00C87451"/>
    <w:rsid w:val="00C87505"/>
    <w:rsid w:val="00C8769E"/>
    <w:rsid w:val="00C87E8D"/>
    <w:rsid w:val="00C900DE"/>
    <w:rsid w:val="00C902BC"/>
    <w:rsid w:val="00C90A30"/>
    <w:rsid w:val="00C90A53"/>
    <w:rsid w:val="00C90A57"/>
    <w:rsid w:val="00C90CFE"/>
    <w:rsid w:val="00C90D04"/>
    <w:rsid w:val="00C90F90"/>
    <w:rsid w:val="00C9114D"/>
    <w:rsid w:val="00C91290"/>
    <w:rsid w:val="00C91674"/>
    <w:rsid w:val="00C91822"/>
    <w:rsid w:val="00C918B9"/>
    <w:rsid w:val="00C91E3E"/>
    <w:rsid w:val="00C92034"/>
    <w:rsid w:val="00C920BA"/>
    <w:rsid w:val="00C92164"/>
    <w:rsid w:val="00C9233D"/>
    <w:rsid w:val="00C924ED"/>
    <w:rsid w:val="00C9251E"/>
    <w:rsid w:val="00C92A00"/>
    <w:rsid w:val="00C92B69"/>
    <w:rsid w:val="00C92E2D"/>
    <w:rsid w:val="00C92E8C"/>
    <w:rsid w:val="00C92ED3"/>
    <w:rsid w:val="00C930DA"/>
    <w:rsid w:val="00C9341B"/>
    <w:rsid w:val="00C9375E"/>
    <w:rsid w:val="00C93C2D"/>
    <w:rsid w:val="00C93E18"/>
    <w:rsid w:val="00C94673"/>
    <w:rsid w:val="00C94872"/>
    <w:rsid w:val="00C949AB"/>
    <w:rsid w:val="00C949FA"/>
    <w:rsid w:val="00C94A7C"/>
    <w:rsid w:val="00C94B96"/>
    <w:rsid w:val="00C94C02"/>
    <w:rsid w:val="00C94C52"/>
    <w:rsid w:val="00C94DFA"/>
    <w:rsid w:val="00C94F46"/>
    <w:rsid w:val="00C951DE"/>
    <w:rsid w:val="00C95384"/>
    <w:rsid w:val="00C95436"/>
    <w:rsid w:val="00C9549B"/>
    <w:rsid w:val="00C959AA"/>
    <w:rsid w:val="00C961B3"/>
    <w:rsid w:val="00C961F5"/>
    <w:rsid w:val="00C9653C"/>
    <w:rsid w:val="00C966B7"/>
    <w:rsid w:val="00C96887"/>
    <w:rsid w:val="00C96990"/>
    <w:rsid w:val="00C96B40"/>
    <w:rsid w:val="00C96B4B"/>
    <w:rsid w:val="00C96BD5"/>
    <w:rsid w:val="00C96C4F"/>
    <w:rsid w:val="00C97016"/>
    <w:rsid w:val="00C97259"/>
    <w:rsid w:val="00C974BE"/>
    <w:rsid w:val="00C975DF"/>
    <w:rsid w:val="00C9774E"/>
    <w:rsid w:val="00C97823"/>
    <w:rsid w:val="00C97AD2"/>
    <w:rsid w:val="00C97F49"/>
    <w:rsid w:val="00CA0255"/>
    <w:rsid w:val="00CA02D8"/>
    <w:rsid w:val="00CA047C"/>
    <w:rsid w:val="00CA0786"/>
    <w:rsid w:val="00CA0871"/>
    <w:rsid w:val="00CA092B"/>
    <w:rsid w:val="00CA0936"/>
    <w:rsid w:val="00CA0A42"/>
    <w:rsid w:val="00CA0A7F"/>
    <w:rsid w:val="00CA0C5F"/>
    <w:rsid w:val="00CA0C96"/>
    <w:rsid w:val="00CA0DE9"/>
    <w:rsid w:val="00CA0E52"/>
    <w:rsid w:val="00CA0E70"/>
    <w:rsid w:val="00CA0FB7"/>
    <w:rsid w:val="00CA1158"/>
    <w:rsid w:val="00CA1319"/>
    <w:rsid w:val="00CA1454"/>
    <w:rsid w:val="00CA1510"/>
    <w:rsid w:val="00CA1720"/>
    <w:rsid w:val="00CA1A27"/>
    <w:rsid w:val="00CA1DD0"/>
    <w:rsid w:val="00CA200E"/>
    <w:rsid w:val="00CA2105"/>
    <w:rsid w:val="00CA22D6"/>
    <w:rsid w:val="00CA2376"/>
    <w:rsid w:val="00CA250F"/>
    <w:rsid w:val="00CA26D4"/>
    <w:rsid w:val="00CA278A"/>
    <w:rsid w:val="00CA287D"/>
    <w:rsid w:val="00CA3102"/>
    <w:rsid w:val="00CA3185"/>
    <w:rsid w:val="00CA33FD"/>
    <w:rsid w:val="00CA35C1"/>
    <w:rsid w:val="00CA364E"/>
    <w:rsid w:val="00CA3835"/>
    <w:rsid w:val="00CA39D6"/>
    <w:rsid w:val="00CA3AE4"/>
    <w:rsid w:val="00CA3C16"/>
    <w:rsid w:val="00CA3D25"/>
    <w:rsid w:val="00CA4016"/>
    <w:rsid w:val="00CA4051"/>
    <w:rsid w:val="00CA40C2"/>
    <w:rsid w:val="00CA439B"/>
    <w:rsid w:val="00CA448D"/>
    <w:rsid w:val="00CA4562"/>
    <w:rsid w:val="00CA4575"/>
    <w:rsid w:val="00CA4670"/>
    <w:rsid w:val="00CA46E0"/>
    <w:rsid w:val="00CA4A6B"/>
    <w:rsid w:val="00CA4ABC"/>
    <w:rsid w:val="00CA4B6C"/>
    <w:rsid w:val="00CA4E7E"/>
    <w:rsid w:val="00CA5005"/>
    <w:rsid w:val="00CA51D6"/>
    <w:rsid w:val="00CA52DC"/>
    <w:rsid w:val="00CA5490"/>
    <w:rsid w:val="00CA54FF"/>
    <w:rsid w:val="00CA553E"/>
    <w:rsid w:val="00CA580E"/>
    <w:rsid w:val="00CA58C2"/>
    <w:rsid w:val="00CA595A"/>
    <w:rsid w:val="00CA5A27"/>
    <w:rsid w:val="00CA5AAE"/>
    <w:rsid w:val="00CA5BAF"/>
    <w:rsid w:val="00CA5CB1"/>
    <w:rsid w:val="00CA5CD3"/>
    <w:rsid w:val="00CA5E7C"/>
    <w:rsid w:val="00CA5ED7"/>
    <w:rsid w:val="00CA5F2F"/>
    <w:rsid w:val="00CA5FEF"/>
    <w:rsid w:val="00CA62B1"/>
    <w:rsid w:val="00CA637E"/>
    <w:rsid w:val="00CA6380"/>
    <w:rsid w:val="00CA64CD"/>
    <w:rsid w:val="00CA67E6"/>
    <w:rsid w:val="00CA6864"/>
    <w:rsid w:val="00CA68AD"/>
    <w:rsid w:val="00CA6923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92A"/>
    <w:rsid w:val="00CA7D72"/>
    <w:rsid w:val="00CA7EA6"/>
    <w:rsid w:val="00CB0161"/>
    <w:rsid w:val="00CB0495"/>
    <w:rsid w:val="00CB051B"/>
    <w:rsid w:val="00CB0523"/>
    <w:rsid w:val="00CB0960"/>
    <w:rsid w:val="00CB09B8"/>
    <w:rsid w:val="00CB0C09"/>
    <w:rsid w:val="00CB0E9F"/>
    <w:rsid w:val="00CB0ED2"/>
    <w:rsid w:val="00CB0F91"/>
    <w:rsid w:val="00CB0FA3"/>
    <w:rsid w:val="00CB0FE1"/>
    <w:rsid w:val="00CB10E4"/>
    <w:rsid w:val="00CB119D"/>
    <w:rsid w:val="00CB13C7"/>
    <w:rsid w:val="00CB142F"/>
    <w:rsid w:val="00CB1894"/>
    <w:rsid w:val="00CB1922"/>
    <w:rsid w:val="00CB198C"/>
    <w:rsid w:val="00CB1E08"/>
    <w:rsid w:val="00CB1FF0"/>
    <w:rsid w:val="00CB2317"/>
    <w:rsid w:val="00CB2397"/>
    <w:rsid w:val="00CB254B"/>
    <w:rsid w:val="00CB26B3"/>
    <w:rsid w:val="00CB2B05"/>
    <w:rsid w:val="00CB2BA9"/>
    <w:rsid w:val="00CB2CD3"/>
    <w:rsid w:val="00CB2D8D"/>
    <w:rsid w:val="00CB3091"/>
    <w:rsid w:val="00CB3240"/>
    <w:rsid w:val="00CB3557"/>
    <w:rsid w:val="00CB35A1"/>
    <w:rsid w:val="00CB3A81"/>
    <w:rsid w:val="00CB3AB6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786"/>
    <w:rsid w:val="00CB4806"/>
    <w:rsid w:val="00CB499A"/>
    <w:rsid w:val="00CB4B77"/>
    <w:rsid w:val="00CB5265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6BC"/>
    <w:rsid w:val="00CB66E7"/>
    <w:rsid w:val="00CB680B"/>
    <w:rsid w:val="00CB6BE1"/>
    <w:rsid w:val="00CB6D12"/>
    <w:rsid w:val="00CB6F04"/>
    <w:rsid w:val="00CB6F6C"/>
    <w:rsid w:val="00CB73B6"/>
    <w:rsid w:val="00CB7631"/>
    <w:rsid w:val="00CB7745"/>
    <w:rsid w:val="00CB7957"/>
    <w:rsid w:val="00CB7DD0"/>
    <w:rsid w:val="00CB7DFD"/>
    <w:rsid w:val="00CB7E96"/>
    <w:rsid w:val="00CB7FE5"/>
    <w:rsid w:val="00CC0033"/>
    <w:rsid w:val="00CC0113"/>
    <w:rsid w:val="00CC0353"/>
    <w:rsid w:val="00CC03B9"/>
    <w:rsid w:val="00CC0441"/>
    <w:rsid w:val="00CC04A7"/>
    <w:rsid w:val="00CC059F"/>
    <w:rsid w:val="00CC0A03"/>
    <w:rsid w:val="00CC0DF0"/>
    <w:rsid w:val="00CC0ED2"/>
    <w:rsid w:val="00CC0F33"/>
    <w:rsid w:val="00CC10BC"/>
    <w:rsid w:val="00CC112F"/>
    <w:rsid w:val="00CC13C0"/>
    <w:rsid w:val="00CC1431"/>
    <w:rsid w:val="00CC176D"/>
    <w:rsid w:val="00CC1CFD"/>
    <w:rsid w:val="00CC1DD9"/>
    <w:rsid w:val="00CC2090"/>
    <w:rsid w:val="00CC2168"/>
    <w:rsid w:val="00CC26B8"/>
    <w:rsid w:val="00CC2CCF"/>
    <w:rsid w:val="00CC32A7"/>
    <w:rsid w:val="00CC334F"/>
    <w:rsid w:val="00CC3359"/>
    <w:rsid w:val="00CC3881"/>
    <w:rsid w:val="00CC3B8B"/>
    <w:rsid w:val="00CC3E24"/>
    <w:rsid w:val="00CC3FA1"/>
    <w:rsid w:val="00CC4158"/>
    <w:rsid w:val="00CC4290"/>
    <w:rsid w:val="00CC456A"/>
    <w:rsid w:val="00CC45BD"/>
    <w:rsid w:val="00CC474A"/>
    <w:rsid w:val="00CC48FC"/>
    <w:rsid w:val="00CC4949"/>
    <w:rsid w:val="00CC4995"/>
    <w:rsid w:val="00CC4CDD"/>
    <w:rsid w:val="00CC4D25"/>
    <w:rsid w:val="00CC4E5A"/>
    <w:rsid w:val="00CC4F3C"/>
    <w:rsid w:val="00CC5212"/>
    <w:rsid w:val="00CC523C"/>
    <w:rsid w:val="00CC5532"/>
    <w:rsid w:val="00CC5717"/>
    <w:rsid w:val="00CC5B57"/>
    <w:rsid w:val="00CC5CE7"/>
    <w:rsid w:val="00CC5DB1"/>
    <w:rsid w:val="00CC602B"/>
    <w:rsid w:val="00CC6032"/>
    <w:rsid w:val="00CC62C3"/>
    <w:rsid w:val="00CC64AB"/>
    <w:rsid w:val="00CC65D9"/>
    <w:rsid w:val="00CC6A49"/>
    <w:rsid w:val="00CC708A"/>
    <w:rsid w:val="00CC7198"/>
    <w:rsid w:val="00CC73A3"/>
    <w:rsid w:val="00CC761B"/>
    <w:rsid w:val="00CC7B63"/>
    <w:rsid w:val="00CC7DE6"/>
    <w:rsid w:val="00CD017F"/>
    <w:rsid w:val="00CD032A"/>
    <w:rsid w:val="00CD03B4"/>
    <w:rsid w:val="00CD04CB"/>
    <w:rsid w:val="00CD05B3"/>
    <w:rsid w:val="00CD07ED"/>
    <w:rsid w:val="00CD0C4B"/>
    <w:rsid w:val="00CD0CBC"/>
    <w:rsid w:val="00CD0E9F"/>
    <w:rsid w:val="00CD0F5B"/>
    <w:rsid w:val="00CD1086"/>
    <w:rsid w:val="00CD13F4"/>
    <w:rsid w:val="00CD1894"/>
    <w:rsid w:val="00CD1A27"/>
    <w:rsid w:val="00CD1A8B"/>
    <w:rsid w:val="00CD1B72"/>
    <w:rsid w:val="00CD1BA7"/>
    <w:rsid w:val="00CD1EBB"/>
    <w:rsid w:val="00CD265D"/>
    <w:rsid w:val="00CD2807"/>
    <w:rsid w:val="00CD28D8"/>
    <w:rsid w:val="00CD2D2D"/>
    <w:rsid w:val="00CD335D"/>
    <w:rsid w:val="00CD3995"/>
    <w:rsid w:val="00CD3EFA"/>
    <w:rsid w:val="00CD3F65"/>
    <w:rsid w:val="00CD405B"/>
    <w:rsid w:val="00CD409E"/>
    <w:rsid w:val="00CD40F0"/>
    <w:rsid w:val="00CD41F9"/>
    <w:rsid w:val="00CD4242"/>
    <w:rsid w:val="00CD4261"/>
    <w:rsid w:val="00CD4443"/>
    <w:rsid w:val="00CD4561"/>
    <w:rsid w:val="00CD458A"/>
    <w:rsid w:val="00CD459A"/>
    <w:rsid w:val="00CD45A3"/>
    <w:rsid w:val="00CD47BF"/>
    <w:rsid w:val="00CD4844"/>
    <w:rsid w:val="00CD4D23"/>
    <w:rsid w:val="00CD4E5D"/>
    <w:rsid w:val="00CD4EE7"/>
    <w:rsid w:val="00CD5156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600C"/>
    <w:rsid w:val="00CD60E1"/>
    <w:rsid w:val="00CD627A"/>
    <w:rsid w:val="00CD63C2"/>
    <w:rsid w:val="00CD63D1"/>
    <w:rsid w:val="00CD6627"/>
    <w:rsid w:val="00CD66FD"/>
    <w:rsid w:val="00CD67E7"/>
    <w:rsid w:val="00CD680B"/>
    <w:rsid w:val="00CD6852"/>
    <w:rsid w:val="00CD6A52"/>
    <w:rsid w:val="00CD6C81"/>
    <w:rsid w:val="00CD6C99"/>
    <w:rsid w:val="00CD6D32"/>
    <w:rsid w:val="00CD72C1"/>
    <w:rsid w:val="00CD7835"/>
    <w:rsid w:val="00CD79A1"/>
    <w:rsid w:val="00CD7F25"/>
    <w:rsid w:val="00CE07CA"/>
    <w:rsid w:val="00CE07DC"/>
    <w:rsid w:val="00CE084D"/>
    <w:rsid w:val="00CE0D02"/>
    <w:rsid w:val="00CE0E92"/>
    <w:rsid w:val="00CE1220"/>
    <w:rsid w:val="00CE145C"/>
    <w:rsid w:val="00CE175E"/>
    <w:rsid w:val="00CE1831"/>
    <w:rsid w:val="00CE1955"/>
    <w:rsid w:val="00CE1A9C"/>
    <w:rsid w:val="00CE1EA6"/>
    <w:rsid w:val="00CE1FD0"/>
    <w:rsid w:val="00CE2054"/>
    <w:rsid w:val="00CE24B9"/>
    <w:rsid w:val="00CE2508"/>
    <w:rsid w:val="00CE26C4"/>
    <w:rsid w:val="00CE297D"/>
    <w:rsid w:val="00CE29DA"/>
    <w:rsid w:val="00CE31E3"/>
    <w:rsid w:val="00CE3427"/>
    <w:rsid w:val="00CE3677"/>
    <w:rsid w:val="00CE36F3"/>
    <w:rsid w:val="00CE37C4"/>
    <w:rsid w:val="00CE3BD4"/>
    <w:rsid w:val="00CE3FDE"/>
    <w:rsid w:val="00CE4072"/>
    <w:rsid w:val="00CE4272"/>
    <w:rsid w:val="00CE457F"/>
    <w:rsid w:val="00CE4906"/>
    <w:rsid w:val="00CE4937"/>
    <w:rsid w:val="00CE49B4"/>
    <w:rsid w:val="00CE4EEB"/>
    <w:rsid w:val="00CE5319"/>
    <w:rsid w:val="00CE57FE"/>
    <w:rsid w:val="00CE590C"/>
    <w:rsid w:val="00CE5AFC"/>
    <w:rsid w:val="00CE5C49"/>
    <w:rsid w:val="00CE61E1"/>
    <w:rsid w:val="00CE63F0"/>
    <w:rsid w:val="00CE6539"/>
    <w:rsid w:val="00CE6731"/>
    <w:rsid w:val="00CE6951"/>
    <w:rsid w:val="00CE6AB6"/>
    <w:rsid w:val="00CE6B0C"/>
    <w:rsid w:val="00CE6FB0"/>
    <w:rsid w:val="00CE72CC"/>
    <w:rsid w:val="00CE7386"/>
    <w:rsid w:val="00CE7411"/>
    <w:rsid w:val="00CE7872"/>
    <w:rsid w:val="00CE7887"/>
    <w:rsid w:val="00CE797B"/>
    <w:rsid w:val="00CE7CF0"/>
    <w:rsid w:val="00CE7EA8"/>
    <w:rsid w:val="00CE7F46"/>
    <w:rsid w:val="00CF0081"/>
    <w:rsid w:val="00CF04AE"/>
    <w:rsid w:val="00CF0533"/>
    <w:rsid w:val="00CF05AF"/>
    <w:rsid w:val="00CF0838"/>
    <w:rsid w:val="00CF0B38"/>
    <w:rsid w:val="00CF0E83"/>
    <w:rsid w:val="00CF11BB"/>
    <w:rsid w:val="00CF1364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47E"/>
    <w:rsid w:val="00CF3A11"/>
    <w:rsid w:val="00CF3C18"/>
    <w:rsid w:val="00CF3FF6"/>
    <w:rsid w:val="00CF4147"/>
    <w:rsid w:val="00CF4945"/>
    <w:rsid w:val="00CF496C"/>
    <w:rsid w:val="00CF4CD0"/>
    <w:rsid w:val="00CF5295"/>
    <w:rsid w:val="00CF52F1"/>
    <w:rsid w:val="00CF5310"/>
    <w:rsid w:val="00CF553C"/>
    <w:rsid w:val="00CF5601"/>
    <w:rsid w:val="00CF5759"/>
    <w:rsid w:val="00CF582D"/>
    <w:rsid w:val="00CF5A3A"/>
    <w:rsid w:val="00CF5A73"/>
    <w:rsid w:val="00CF5D7B"/>
    <w:rsid w:val="00CF6441"/>
    <w:rsid w:val="00CF674B"/>
    <w:rsid w:val="00CF6B73"/>
    <w:rsid w:val="00CF6BA5"/>
    <w:rsid w:val="00CF6C3E"/>
    <w:rsid w:val="00CF6EFC"/>
    <w:rsid w:val="00CF6F58"/>
    <w:rsid w:val="00CF6FF9"/>
    <w:rsid w:val="00CF7241"/>
    <w:rsid w:val="00CF7425"/>
    <w:rsid w:val="00CF7447"/>
    <w:rsid w:val="00CF75DD"/>
    <w:rsid w:val="00CF7832"/>
    <w:rsid w:val="00CF78F1"/>
    <w:rsid w:val="00CF7962"/>
    <w:rsid w:val="00CF7B1B"/>
    <w:rsid w:val="00CF7C28"/>
    <w:rsid w:val="00CF7C5D"/>
    <w:rsid w:val="00CF7DB8"/>
    <w:rsid w:val="00CF7F14"/>
    <w:rsid w:val="00CF7F3A"/>
    <w:rsid w:val="00D000AB"/>
    <w:rsid w:val="00D0016D"/>
    <w:rsid w:val="00D002BA"/>
    <w:rsid w:val="00D003D1"/>
    <w:rsid w:val="00D00432"/>
    <w:rsid w:val="00D00434"/>
    <w:rsid w:val="00D00695"/>
    <w:rsid w:val="00D006C8"/>
    <w:rsid w:val="00D006E0"/>
    <w:rsid w:val="00D00791"/>
    <w:rsid w:val="00D0080B"/>
    <w:rsid w:val="00D008FE"/>
    <w:rsid w:val="00D00A1A"/>
    <w:rsid w:val="00D00CEE"/>
    <w:rsid w:val="00D00DA2"/>
    <w:rsid w:val="00D01835"/>
    <w:rsid w:val="00D018B1"/>
    <w:rsid w:val="00D0198B"/>
    <w:rsid w:val="00D019A8"/>
    <w:rsid w:val="00D01A60"/>
    <w:rsid w:val="00D01A88"/>
    <w:rsid w:val="00D01AFD"/>
    <w:rsid w:val="00D01BF2"/>
    <w:rsid w:val="00D01CA9"/>
    <w:rsid w:val="00D01D62"/>
    <w:rsid w:val="00D01DA5"/>
    <w:rsid w:val="00D01F8F"/>
    <w:rsid w:val="00D02055"/>
    <w:rsid w:val="00D0226D"/>
    <w:rsid w:val="00D023B5"/>
    <w:rsid w:val="00D02A25"/>
    <w:rsid w:val="00D02C02"/>
    <w:rsid w:val="00D02C10"/>
    <w:rsid w:val="00D02CA0"/>
    <w:rsid w:val="00D02D40"/>
    <w:rsid w:val="00D02D99"/>
    <w:rsid w:val="00D03102"/>
    <w:rsid w:val="00D03116"/>
    <w:rsid w:val="00D032AA"/>
    <w:rsid w:val="00D0331F"/>
    <w:rsid w:val="00D03353"/>
    <w:rsid w:val="00D033A9"/>
    <w:rsid w:val="00D033D3"/>
    <w:rsid w:val="00D03653"/>
    <w:rsid w:val="00D0384F"/>
    <w:rsid w:val="00D03AAE"/>
    <w:rsid w:val="00D03C92"/>
    <w:rsid w:val="00D03E7A"/>
    <w:rsid w:val="00D03ECC"/>
    <w:rsid w:val="00D040D3"/>
    <w:rsid w:val="00D040E4"/>
    <w:rsid w:val="00D04181"/>
    <w:rsid w:val="00D045B7"/>
    <w:rsid w:val="00D045E4"/>
    <w:rsid w:val="00D047E8"/>
    <w:rsid w:val="00D04884"/>
    <w:rsid w:val="00D048AB"/>
    <w:rsid w:val="00D04980"/>
    <w:rsid w:val="00D04ADD"/>
    <w:rsid w:val="00D04D88"/>
    <w:rsid w:val="00D04E1C"/>
    <w:rsid w:val="00D05048"/>
    <w:rsid w:val="00D050C9"/>
    <w:rsid w:val="00D0521F"/>
    <w:rsid w:val="00D05476"/>
    <w:rsid w:val="00D05549"/>
    <w:rsid w:val="00D0597E"/>
    <w:rsid w:val="00D059D8"/>
    <w:rsid w:val="00D05A95"/>
    <w:rsid w:val="00D05BC2"/>
    <w:rsid w:val="00D05DC8"/>
    <w:rsid w:val="00D05FBD"/>
    <w:rsid w:val="00D06342"/>
    <w:rsid w:val="00D063B8"/>
    <w:rsid w:val="00D066D9"/>
    <w:rsid w:val="00D06A1F"/>
    <w:rsid w:val="00D06D78"/>
    <w:rsid w:val="00D071F0"/>
    <w:rsid w:val="00D073C4"/>
    <w:rsid w:val="00D07646"/>
    <w:rsid w:val="00D07708"/>
    <w:rsid w:val="00D0777F"/>
    <w:rsid w:val="00D078F2"/>
    <w:rsid w:val="00D079AF"/>
    <w:rsid w:val="00D079EB"/>
    <w:rsid w:val="00D07ED9"/>
    <w:rsid w:val="00D07EE1"/>
    <w:rsid w:val="00D07EF2"/>
    <w:rsid w:val="00D102BD"/>
    <w:rsid w:val="00D102C2"/>
    <w:rsid w:val="00D103C7"/>
    <w:rsid w:val="00D109D9"/>
    <w:rsid w:val="00D109FF"/>
    <w:rsid w:val="00D10E0F"/>
    <w:rsid w:val="00D11157"/>
    <w:rsid w:val="00D1133A"/>
    <w:rsid w:val="00D113D5"/>
    <w:rsid w:val="00D114EE"/>
    <w:rsid w:val="00D1170A"/>
    <w:rsid w:val="00D11749"/>
    <w:rsid w:val="00D1186A"/>
    <w:rsid w:val="00D11A72"/>
    <w:rsid w:val="00D11B97"/>
    <w:rsid w:val="00D11BA7"/>
    <w:rsid w:val="00D11CBB"/>
    <w:rsid w:val="00D11E2A"/>
    <w:rsid w:val="00D1223D"/>
    <w:rsid w:val="00D12391"/>
    <w:rsid w:val="00D12574"/>
    <w:rsid w:val="00D12723"/>
    <w:rsid w:val="00D12925"/>
    <w:rsid w:val="00D129AA"/>
    <w:rsid w:val="00D12B19"/>
    <w:rsid w:val="00D12B1E"/>
    <w:rsid w:val="00D12C91"/>
    <w:rsid w:val="00D12DE2"/>
    <w:rsid w:val="00D12E5D"/>
    <w:rsid w:val="00D12F80"/>
    <w:rsid w:val="00D1329C"/>
    <w:rsid w:val="00D13338"/>
    <w:rsid w:val="00D1369C"/>
    <w:rsid w:val="00D13926"/>
    <w:rsid w:val="00D1409A"/>
    <w:rsid w:val="00D1440F"/>
    <w:rsid w:val="00D146D5"/>
    <w:rsid w:val="00D1475F"/>
    <w:rsid w:val="00D14792"/>
    <w:rsid w:val="00D14885"/>
    <w:rsid w:val="00D14AD2"/>
    <w:rsid w:val="00D14CA4"/>
    <w:rsid w:val="00D14DC3"/>
    <w:rsid w:val="00D15002"/>
    <w:rsid w:val="00D15756"/>
    <w:rsid w:val="00D15BD9"/>
    <w:rsid w:val="00D15F9A"/>
    <w:rsid w:val="00D16076"/>
    <w:rsid w:val="00D161A7"/>
    <w:rsid w:val="00D16748"/>
    <w:rsid w:val="00D16980"/>
    <w:rsid w:val="00D169BB"/>
    <w:rsid w:val="00D16A3A"/>
    <w:rsid w:val="00D16A50"/>
    <w:rsid w:val="00D16B85"/>
    <w:rsid w:val="00D16EDE"/>
    <w:rsid w:val="00D16FCF"/>
    <w:rsid w:val="00D16FFF"/>
    <w:rsid w:val="00D1710F"/>
    <w:rsid w:val="00D17734"/>
    <w:rsid w:val="00D1796B"/>
    <w:rsid w:val="00D17A31"/>
    <w:rsid w:val="00D17B95"/>
    <w:rsid w:val="00D17BFE"/>
    <w:rsid w:val="00D2006B"/>
    <w:rsid w:val="00D20081"/>
    <w:rsid w:val="00D20256"/>
    <w:rsid w:val="00D203F7"/>
    <w:rsid w:val="00D205B2"/>
    <w:rsid w:val="00D2064B"/>
    <w:rsid w:val="00D20743"/>
    <w:rsid w:val="00D208D6"/>
    <w:rsid w:val="00D20D72"/>
    <w:rsid w:val="00D20D78"/>
    <w:rsid w:val="00D21208"/>
    <w:rsid w:val="00D218D3"/>
    <w:rsid w:val="00D21B3B"/>
    <w:rsid w:val="00D21C6E"/>
    <w:rsid w:val="00D21F09"/>
    <w:rsid w:val="00D2219B"/>
    <w:rsid w:val="00D2220B"/>
    <w:rsid w:val="00D22269"/>
    <w:rsid w:val="00D22750"/>
    <w:rsid w:val="00D227EC"/>
    <w:rsid w:val="00D22842"/>
    <w:rsid w:val="00D2293E"/>
    <w:rsid w:val="00D229CD"/>
    <w:rsid w:val="00D22A8A"/>
    <w:rsid w:val="00D22AA3"/>
    <w:rsid w:val="00D23210"/>
    <w:rsid w:val="00D239CA"/>
    <w:rsid w:val="00D23CF6"/>
    <w:rsid w:val="00D2434E"/>
    <w:rsid w:val="00D24437"/>
    <w:rsid w:val="00D245B4"/>
    <w:rsid w:val="00D2489A"/>
    <w:rsid w:val="00D248C1"/>
    <w:rsid w:val="00D24965"/>
    <w:rsid w:val="00D24B42"/>
    <w:rsid w:val="00D24B8E"/>
    <w:rsid w:val="00D24EC8"/>
    <w:rsid w:val="00D2509B"/>
    <w:rsid w:val="00D250A1"/>
    <w:rsid w:val="00D252C7"/>
    <w:rsid w:val="00D25480"/>
    <w:rsid w:val="00D254BE"/>
    <w:rsid w:val="00D255CF"/>
    <w:rsid w:val="00D25644"/>
    <w:rsid w:val="00D257CF"/>
    <w:rsid w:val="00D25A87"/>
    <w:rsid w:val="00D25AB5"/>
    <w:rsid w:val="00D25B6A"/>
    <w:rsid w:val="00D25BDB"/>
    <w:rsid w:val="00D25C8D"/>
    <w:rsid w:val="00D260C4"/>
    <w:rsid w:val="00D261AD"/>
    <w:rsid w:val="00D26386"/>
    <w:rsid w:val="00D268A5"/>
    <w:rsid w:val="00D26A32"/>
    <w:rsid w:val="00D26DC0"/>
    <w:rsid w:val="00D274FF"/>
    <w:rsid w:val="00D27523"/>
    <w:rsid w:val="00D275D5"/>
    <w:rsid w:val="00D27641"/>
    <w:rsid w:val="00D27836"/>
    <w:rsid w:val="00D2798D"/>
    <w:rsid w:val="00D27A37"/>
    <w:rsid w:val="00D27A5D"/>
    <w:rsid w:val="00D27AB3"/>
    <w:rsid w:val="00D27E87"/>
    <w:rsid w:val="00D27EAE"/>
    <w:rsid w:val="00D300C3"/>
    <w:rsid w:val="00D30242"/>
    <w:rsid w:val="00D303FD"/>
    <w:rsid w:val="00D30749"/>
    <w:rsid w:val="00D30DD4"/>
    <w:rsid w:val="00D31199"/>
    <w:rsid w:val="00D312CB"/>
    <w:rsid w:val="00D31451"/>
    <w:rsid w:val="00D31769"/>
    <w:rsid w:val="00D31A42"/>
    <w:rsid w:val="00D31B37"/>
    <w:rsid w:val="00D31C29"/>
    <w:rsid w:val="00D3205F"/>
    <w:rsid w:val="00D32244"/>
    <w:rsid w:val="00D32295"/>
    <w:rsid w:val="00D329BE"/>
    <w:rsid w:val="00D329DC"/>
    <w:rsid w:val="00D329EC"/>
    <w:rsid w:val="00D32A73"/>
    <w:rsid w:val="00D32AAD"/>
    <w:rsid w:val="00D32B13"/>
    <w:rsid w:val="00D32BEA"/>
    <w:rsid w:val="00D32CE3"/>
    <w:rsid w:val="00D32D60"/>
    <w:rsid w:val="00D32EAE"/>
    <w:rsid w:val="00D32EC3"/>
    <w:rsid w:val="00D32FD4"/>
    <w:rsid w:val="00D332DF"/>
    <w:rsid w:val="00D33502"/>
    <w:rsid w:val="00D338D3"/>
    <w:rsid w:val="00D33AFC"/>
    <w:rsid w:val="00D33E81"/>
    <w:rsid w:val="00D34093"/>
    <w:rsid w:val="00D34189"/>
    <w:rsid w:val="00D344DB"/>
    <w:rsid w:val="00D34540"/>
    <w:rsid w:val="00D345D2"/>
    <w:rsid w:val="00D345D4"/>
    <w:rsid w:val="00D34A03"/>
    <w:rsid w:val="00D35056"/>
    <w:rsid w:val="00D3505F"/>
    <w:rsid w:val="00D350F0"/>
    <w:rsid w:val="00D35507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C38"/>
    <w:rsid w:val="00D37DE8"/>
    <w:rsid w:val="00D37E0D"/>
    <w:rsid w:val="00D37E42"/>
    <w:rsid w:val="00D40130"/>
    <w:rsid w:val="00D401E4"/>
    <w:rsid w:val="00D402E0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C34"/>
    <w:rsid w:val="00D41C7B"/>
    <w:rsid w:val="00D41F49"/>
    <w:rsid w:val="00D42111"/>
    <w:rsid w:val="00D421FE"/>
    <w:rsid w:val="00D42253"/>
    <w:rsid w:val="00D4227D"/>
    <w:rsid w:val="00D42455"/>
    <w:rsid w:val="00D425E2"/>
    <w:rsid w:val="00D42752"/>
    <w:rsid w:val="00D4276A"/>
    <w:rsid w:val="00D42A06"/>
    <w:rsid w:val="00D42D0D"/>
    <w:rsid w:val="00D42DAF"/>
    <w:rsid w:val="00D42DE9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58"/>
    <w:rsid w:val="00D4386C"/>
    <w:rsid w:val="00D43B32"/>
    <w:rsid w:val="00D43C6A"/>
    <w:rsid w:val="00D43D49"/>
    <w:rsid w:val="00D43D6A"/>
    <w:rsid w:val="00D444F1"/>
    <w:rsid w:val="00D44563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8"/>
    <w:rsid w:val="00D466ED"/>
    <w:rsid w:val="00D46A21"/>
    <w:rsid w:val="00D46D35"/>
    <w:rsid w:val="00D46DE0"/>
    <w:rsid w:val="00D46E4E"/>
    <w:rsid w:val="00D46F45"/>
    <w:rsid w:val="00D46F55"/>
    <w:rsid w:val="00D47043"/>
    <w:rsid w:val="00D471BD"/>
    <w:rsid w:val="00D471D9"/>
    <w:rsid w:val="00D47218"/>
    <w:rsid w:val="00D47295"/>
    <w:rsid w:val="00D47338"/>
    <w:rsid w:val="00D474A6"/>
    <w:rsid w:val="00D4754D"/>
    <w:rsid w:val="00D4762E"/>
    <w:rsid w:val="00D4773C"/>
    <w:rsid w:val="00D477A2"/>
    <w:rsid w:val="00D47995"/>
    <w:rsid w:val="00D47AD9"/>
    <w:rsid w:val="00D504CA"/>
    <w:rsid w:val="00D5059F"/>
    <w:rsid w:val="00D507BF"/>
    <w:rsid w:val="00D50890"/>
    <w:rsid w:val="00D50A31"/>
    <w:rsid w:val="00D50AA8"/>
    <w:rsid w:val="00D50BDE"/>
    <w:rsid w:val="00D50ED9"/>
    <w:rsid w:val="00D50EFF"/>
    <w:rsid w:val="00D5102E"/>
    <w:rsid w:val="00D51260"/>
    <w:rsid w:val="00D513F7"/>
    <w:rsid w:val="00D51535"/>
    <w:rsid w:val="00D5154E"/>
    <w:rsid w:val="00D5170B"/>
    <w:rsid w:val="00D51743"/>
    <w:rsid w:val="00D518BE"/>
    <w:rsid w:val="00D51B18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649"/>
    <w:rsid w:val="00D53666"/>
    <w:rsid w:val="00D536AD"/>
    <w:rsid w:val="00D53BBD"/>
    <w:rsid w:val="00D53D55"/>
    <w:rsid w:val="00D53EFF"/>
    <w:rsid w:val="00D54152"/>
    <w:rsid w:val="00D5427E"/>
    <w:rsid w:val="00D544DB"/>
    <w:rsid w:val="00D54647"/>
    <w:rsid w:val="00D546C2"/>
    <w:rsid w:val="00D548CD"/>
    <w:rsid w:val="00D54968"/>
    <w:rsid w:val="00D54DAB"/>
    <w:rsid w:val="00D54EFC"/>
    <w:rsid w:val="00D55019"/>
    <w:rsid w:val="00D55033"/>
    <w:rsid w:val="00D550FD"/>
    <w:rsid w:val="00D551C0"/>
    <w:rsid w:val="00D551DD"/>
    <w:rsid w:val="00D55245"/>
    <w:rsid w:val="00D555D6"/>
    <w:rsid w:val="00D557FA"/>
    <w:rsid w:val="00D5599A"/>
    <w:rsid w:val="00D559E1"/>
    <w:rsid w:val="00D55AFB"/>
    <w:rsid w:val="00D55C08"/>
    <w:rsid w:val="00D560FC"/>
    <w:rsid w:val="00D56162"/>
    <w:rsid w:val="00D5633F"/>
    <w:rsid w:val="00D563CF"/>
    <w:rsid w:val="00D565BE"/>
    <w:rsid w:val="00D565FF"/>
    <w:rsid w:val="00D566AA"/>
    <w:rsid w:val="00D566F3"/>
    <w:rsid w:val="00D567E1"/>
    <w:rsid w:val="00D569D8"/>
    <w:rsid w:val="00D56A81"/>
    <w:rsid w:val="00D56C95"/>
    <w:rsid w:val="00D56CE2"/>
    <w:rsid w:val="00D56D52"/>
    <w:rsid w:val="00D56E69"/>
    <w:rsid w:val="00D57458"/>
    <w:rsid w:val="00D57530"/>
    <w:rsid w:val="00D5779F"/>
    <w:rsid w:val="00D57926"/>
    <w:rsid w:val="00D5797D"/>
    <w:rsid w:val="00D57A22"/>
    <w:rsid w:val="00D57D7A"/>
    <w:rsid w:val="00D57DA4"/>
    <w:rsid w:val="00D57DAD"/>
    <w:rsid w:val="00D601AB"/>
    <w:rsid w:val="00D6056A"/>
    <w:rsid w:val="00D605D8"/>
    <w:rsid w:val="00D605E6"/>
    <w:rsid w:val="00D60625"/>
    <w:rsid w:val="00D60627"/>
    <w:rsid w:val="00D60691"/>
    <w:rsid w:val="00D6079A"/>
    <w:rsid w:val="00D60853"/>
    <w:rsid w:val="00D60BB9"/>
    <w:rsid w:val="00D60C25"/>
    <w:rsid w:val="00D60D7C"/>
    <w:rsid w:val="00D60F43"/>
    <w:rsid w:val="00D60FA6"/>
    <w:rsid w:val="00D61028"/>
    <w:rsid w:val="00D61059"/>
    <w:rsid w:val="00D61090"/>
    <w:rsid w:val="00D610C4"/>
    <w:rsid w:val="00D61307"/>
    <w:rsid w:val="00D61308"/>
    <w:rsid w:val="00D61491"/>
    <w:rsid w:val="00D6196C"/>
    <w:rsid w:val="00D61A7F"/>
    <w:rsid w:val="00D61B51"/>
    <w:rsid w:val="00D61E37"/>
    <w:rsid w:val="00D6206C"/>
    <w:rsid w:val="00D6228C"/>
    <w:rsid w:val="00D62329"/>
    <w:rsid w:val="00D624F4"/>
    <w:rsid w:val="00D625AD"/>
    <w:rsid w:val="00D62878"/>
    <w:rsid w:val="00D628A6"/>
    <w:rsid w:val="00D628CF"/>
    <w:rsid w:val="00D62B4B"/>
    <w:rsid w:val="00D62B98"/>
    <w:rsid w:val="00D62C40"/>
    <w:rsid w:val="00D62CC4"/>
    <w:rsid w:val="00D62D41"/>
    <w:rsid w:val="00D62D78"/>
    <w:rsid w:val="00D62F41"/>
    <w:rsid w:val="00D63223"/>
    <w:rsid w:val="00D632B0"/>
    <w:rsid w:val="00D633A4"/>
    <w:rsid w:val="00D6343F"/>
    <w:rsid w:val="00D635A3"/>
    <w:rsid w:val="00D635C5"/>
    <w:rsid w:val="00D635D5"/>
    <w:rsid w:val="00D63815"/>
    <w:rsid w:val="00D63854"/>
    <w:rsid w:val="00D6386D"/>
    <w:rsid w:val="00D638B0"/>
    <w:rsid w:val="00D638D2"/>
    <w:rsid w:val="00D63B49"/>
    <w:rsid w:val="00D63BDB"/>
    <w:rsid w:val="00D63C71"/>
    <w:rsid w:val="00D63C83"/>
    <w:rsid w:val="00D63F69"/>
    <w:rsid w:val="00D6406A"/>
    <w:rsid w:val="00D64085"/>
    <w:rsid w:val="00D640B9"/>
    <w:rsid w:val="00D64162"/>
    <w:rsid w:val="00D641B4"/>
    <w:rsid w:val="00D64682"/>
    <w:rsid w:val="00D64A91"/>
    <w:rsid w:val="00D64D9A"/>
    <w:rsid w:val="00D65115"/>
    <w:rsid w:val="00D65194"/>
    <w:rsid w:val="00D652BA"/>
    <w:rsid w:val="00D6533C"/>
    <w:rsid w:val="00D653B2"/>
    <w:rsid w:val="00D653F9"/>
    <w:rsid w:val="00D65689"/>
    <w:rsid w:val="00D657D5"/>
    <w:rsid w:val="00D65B19"/>
    <w:rsid w:val="00D65FC0"/>
    <w:rsid w:val="00D664B6"/>
    <w:rsid w:val="00D664D9"/>
    <w:rsid w:val="00D6666E"/>
    <w:rsid w:val="00D6695D"/>
    <w:rsid w:val="00D669D6"/>
    <w:rsid w:val="00D66DE9"/>
    <w:rsid w:val="00D66E1E"/>
    <w:rsid w:val="00D66F6C"/>
    <w:rsid w:val="00D670E2"/>
    <w:rsid w:val="00D672A7"/>
    <w:rsid w:val="00D675D8"/>
    <w:rsid w:val="00D678FA"/>
    <w:rsid w:val="00D67997"/>
    <w:rsid w:val="00D67D5B"/>
    <w:rsid w:val="00D70084"/>
    <w:rsid w:val="00D70340"/>
    <w:rsid w:val="00D704E5"/>
    <w:rsid w:val="00D705E3"/>
    <w:rsid w:val="00D70632"/>
    <w:rsid w:val="00D70A1D"/>
    <w:rsid w:val="00D70A6F"/>
    <w:rsid w:val="00D70C90"/>
    <w:rsid w:val="00D70CAD"/>
    <w:rsid w:val="00D70E4E"/>
    <w:rsid w:val="00D7101A"/>
    <w:rsid w:val="00D71139"/>
    <w:rsid w:val="00D7137B"/>
    <w:rsid w:val="00D713A3"/>
    <w:rsid w:val="00D713DD"/>
    <w:rsid w:val="00D7155F"/>
    <w:rsid w:val="00D71ABA"/>
    <w:rsid w:val="00D71ADE"/>
    <w:rsid w:val="00D71BCB"/>
    <w:rsid w:val="00D71C74"/>
    <w:rsid w:val="00D71D2F"/>
    <w:rsid w:val="00D71F14"/>
    <w:rsid w:val="00D72015"/>
    <w:rsid w:val="00D721E4"/>
    <w:rsid w:val="00D722EB"/>
    <w:rsid w:val="00D723A3"/>
    <w:rsid w:val="00D72683"/>
    <w:rsid w:val="00D7269F"/>
    <w:rsid w:val="00D72924"/>
    <w:rsid w:val="00D72984"/>
    <w:rsid w:val="00D72C1A"/>
    <w:rsid w:val="00D72CE2"/>
    <w:rsid w:val="00D72E67"/>
    <w:rsid w:val="00D72EB5"/>
    <w:rsid w:val="00D73108"/>
    <w:rsid w:val="00D731C0"/>
    <w:rsid w:val="00D73508"/>
    <w:rsid w:val="00D738CE"/>
    <w:rsid w:val="00D73A0F"/>
    <w:rsid w:val="00D73B1B"/>
    <w:rsid w:val="00D73BB5"/>
    <w:rsid w:val="00D73C1D"/>
    <w:rsid w:val="00D7404C"/>
    <w:rsid w:val="00D74347"/>
    <w:rsid w:val="00D74557"/>
    <w:rsid w:val="00D7462B"/>
    <w:rsid w:val="00D74763"/>
    <w:rsid w:val="00D749BA"/>
    <w:rsid w:val="00D74CC7"/>
    <w:rsid w:val="00D74ED3"/>
    <w:rsid w:val="00D74F2F"/>
    <w:rsid w:val="00D74F61"/>
    <w:rsid w:val="00D750B6"/>
    <w:rsid w:val="00D75129"/>
    <w:rsid w:val="00D753B7"/>
    <w:rsid w:val="00D7550D"/>
    <w:rsid w:val="00D755CB"/>
    <w:rsid w:val="00D75735"/>
    <w:rsid w:val="00D75793"/>
    <w:rsid w:val="00D757ED"/>
    <w:rsid w:val="00D7582F"/>
    <w:rsid w:val="00D75970"/>
    <w:rsid w:val="00D759A9"/>
    <w:rsid w:val="00D75B68"/>
    <w:rsid w:val="00D75E78"/>
    <w:rsid w:val="00D75F86"/>
    <w:rsid w:val="00D7610A"/>
    <w:rsid w:val="00D76472"/>
    <w:rsid w:val="00D76900"/>
    <w:rsid w:val="00D76A7C"/>
    <w:rsid w:val="00D76C4F"/>
    <w:rsid w:val="00D76C92"/>
    <w:rsid w:val="00D76CAE"/>
    <w:rsid w:val="00D76F50"/>
    <w:rsid w:val="00D76F98"/>
    <w:rsid w:val="00D7704D"/>
    <w:rsid w:val="00D772C0"/>
    <w:rsid w:val="00D776B1"/>
    <w:rsid w:val="00D776D6"/>
    <w:rsid w:val="00D77946"/>
    <w:rsid w:val="00D77A24"/>
    <w:rsid w:val="00D77B18"/>
    <w:rsid w:val="00D77B4F"/>
    <w:rsid w:val="00D77C89"/>
    <w:rsid w:val="00D77CEC"/>
    <w:rsid w:val="00D77E0F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042"/>
    <w:rsid w:val="00D8110A"/>
    <w:rsid w:val="00D8127D"/>
    <w:rsid w:val="00D817B1"/>
    <w:rsid w:val="00D818AF"/>
    <w:rsid w:val="00D819DA"/>
    <w:rsid w:val="00D81B32"/>
    <w:rsid w:val="00D81C88"/>
    <w:rsid w:val="00D8239D"/>
    <w:rsid w:val="00D8244B"/>
    <w:rsid w:val="00D825DC"/>
    <w:rsid w:val="00D8266A"/>
    <w:rsid w:val="00D826CF"/>
    <w:rsid w:val="00D82712"/>
    <w:rsid w:val="00D827DD"/>
    <w:rsid w:val="00D82CF1"/>
    <w:rsid w:val="00D83081"/>
    <w:rsid w:val="00D83168"/>
    <w:rsid w:val="00D832ED"/>
    <w:rsid w:val="00D83491"/>
    <w:rsid w:val="00D835AE"/>
    <w:rsid w:val="00D83708"/>
    <w:rsid w:val="00D83765"/>
    <w:rsid w:val="00D83C71"/>
    <w:rsid w:val="00D83C9F"/>
    <w:rsid w:val="00D83D90"/>
    <w:rsid w:val="00D83DFF"/>
    <w:rsid w:val="00D841E7"/>
    <w:rsid w:val="00D8426C"/>
    <w:rsid w:val="00D8447A"/>
    <w:rsid w:val="00D844CC"/>
    <w:rsid w:val="00D84A2C"/>
    <w:rsid w:val="00D84A58"/>
    <w:rsid w:val="00D84B81"/>
    <w:rsid w:val="00D84C83"/>
    <w:rsid w:val="00D84DEE"/>
    <w:rsid w:val="00D84E34"/>
    <w:rsid w:val="00D84EAF"/>
    <w:rsid w:val="00D8531A"/>
    <w:rsid w:val="00D853A4"/>
    <w:rsid w:val="00D85461"/>
    <w:rsid w:val="00D8577C"/>
    <w:rsid w:val="00D85866"/>
    <w:rsid w:val="00D859E8"/>
    <w:rsid w:val="00D85B71"/>
    <w:rsid w:val="00D85E12"/>
    <w:rsid w:val="00D85E6E"/>
    <w:rsid w:val="00D85E91"/>
    <w:rsid w:val="00D85F3A"/>
    <w:rsid w:val="00D86080"/>
    <w:rsid w:val="00D86201"/>
    <w:rsid w:val="00D86579"/>
    <w:rsid w:val="00D866EB"/>
    <w:rsid w:val="00D86749"/>
    <w:rsid w:val="00D8687E"/>
    <w:rsid w:val="00D8697E"/>
    <w:rsid w:val="00D86A3F"/>
    <w:rsid w:val="00D86A41"/>
    <w:rsid w:val="00D86AE9"/>
    <w:rsid w:val="00D86C18"/>
    <w:rsid w:val="00D86CA9"/>
    <w:rsid w:val="00D86CE0"/>
    <w:rsid w:val="00D873FA"/>
    <w:rsid w:val="00D87525"/>
    <w:rsid w:val="00D87BFA"/>
    <w:rsid w:val="00D87C11"/>
    <w:rsid w:val="00D87FA2"/>
    <w:rsid w:val="00D90963"/>
    <w:rsid w:val="00D90A36"/>
    <w:rsid w:val="00D90CB2"/>
    <w:rsid w:val="00D90F2A"/>
    <w:rsid w:val="00D9114B"/>
    <w:rsid w:val="00D9142F"/>
    <w:rsid w:val="00D91635"/>
    <w:rsid w:val="00D916E0"/>
    <w:rsid w:val="00D91BE6"/>
    <w:rsid w:val="00D91D11"/>
    <w:rsid w:val="00D91F7B"/>
    <w:rsid w:val="00D92314"/>
    <w:rsid w:val="00D923E8"/>
    <w:rsid w:val="00D925E1"/>
    <w:rsid w:val="00D92619"/>
    <w:rsid w:val="00D927DC"/>
    <w:rsid w:val="00D92964"/>
    <w:rsid w:val="00D92A3E"/>
    <w:rsid w:val="00D92A58"/>
    <w:rsid w:val="00D92B7A"/>
    <w:rsid w:val="00D92EB3"/>
    <w:rsid w:val="00D92FFB"/>
    <w:rsid w:val="00D930F6"/>
    <w:rsid w:val="00D932D9"/>
    <w:rsid w:val="00D93620"/>
    <w:rsid w:val="00D9366E"/>
    <w:rsid w:val="00D93A55"/>
    <w:rsid w:val="00D93E40"/>
    <w:rsid w:val="00D94093"/>
    <w:rsid w:val="00D94354"/>
    <w:rsid w:val="00D943F2"/>
    <w:rsid w:val="00D944C8"/>
    <w:rsid w:val="00D945D9"/>
    <w:rsid w:val="00D948F9"/>
    <w:rsid w:val="00D94A0C"/>
    <w:rsid w:val="00D94B4D"/>
    <w:rsid w:val="00D94C65"/>
    <w:rsid w:val="00D94CBD"/>
    <w:rsid w:val="00D94E87"/>
    <w:rsid w:val="00D94ED1"/>
    <w:rsid w:val="00D94EEE"/>
    <w:rsid w:val="00D950C0"/>
    <w:rsid w:val="00D950F1"/>
    <w:rsid w:val="00D954FC"/>
    <w:rsid w:val="00D955E7"/>
    <w:rsid w:val="00D95767"/>
    <w:rsid w:val="00D958AF"/>
    <w:rsid w:val="00D95968"/>
    <w:rsid w:val="00D95A4F"/>
    <w:rsid w:val="00D95D1F"/>
    <w:rsid w:val="00D961CB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E66"/>
    <w:rsid w:val="00D96F9B"/>
    <w:rsid w:val="00D96FD9"/>
    <w:rsid w:val="00D9771D"/>
    <w:rsid w:val="00D9775A"/>
    <w:rsid w:val="00D97886"/>
    <w:rsid w:val="00D97999"/>
    <w:rsid w:val="00D97A48"/>
    <w:rsid w:val="00D97C5F"/>
    <w:rsid w:val="00D97E7D"/>
    <w:rsid w:val="00D97F3B"/>
    <w:rsid w:val="00D97F99"/>
    <w:rsid w:val="00DA00FE"/>
    <w:rsid w:val="00DA0114"/>
    <w:rsid w:val="00DA01B5"/>
    <w:rsid w:val="00DA0294"/>
    <w:rsid w:val="00DA04B0"/>
    <w:rsid w:val="00DA0651"/>
    <w:rsid w:val="00DA07D5"/>
    <w:rsid w:val="00DA09A8"/>
    <w:rsid w:val="00DA09BF"/>
    <w:rsid w:val="00DA0B86"/>
    <w:rsid w:val="00DA1345"/>
    <w:rsid w:val="00DA155A"/>
    <w:rsid w:val="00DA1892"/>
    <w:rsid w:val="00DA18BF"/>
    <w:rsid w:val="00DA1B8A"/>
    <w:rsid w:val="00DA1F95"/>
    <w:rsid w:val="00DA2026"/>
    <w:rsid w:val="00DA208E"/>
    <w:rsid w:val="00DA2230"/>
    <w:rsid w:val="00DA22AC"/>
    <w:rsid w:val="00DA23E6"/>
    <w:rsid w:val="00DA240B"/>
    <w:rsid w:val="00DA254D"/>
    <w:rsid w:val="00DA25CD"/>
    <w:rsid w:val="00DA27D9"/>
    <w:rsid w:val="00DA283B"/>
    <w:rsid w:val="00DA2E57"/>
    <w:rsid w:val="00DA2FF1"/>
    <w:rsid w:val="00DA32FF"/>
    <w:rsid w:val="00DA334C"/>
    <w:rsid w:val="00DA338E"/>
    <w:rsid w:val="00DA33B3"/>
    <w:rsid w:val="00DA33D3"/>
    <w:rsid w:val="00DA37D3"/>
    <w:rsid w:val="00DA385F"/>
    <w:rsid w:val="00DA38B9"/>
    <w:rsid w:val="00DA39B2"/>
    <w:rsid w:val="00DA3AB5"/>
    <w:rsid w:val="00DA3CE7"/>
    <w:rsid w:val="00DA407A"/>
    <w:rsid w:val="00DA4356"/>
    <w:rsid w:val="00DA4699"/>
    <w:rsid w:val="00DA4B6E"/>
    <w:rsid w:val="00DA4EE9"/>
    <w:rsid w:val="00DA4EF4"/>
    <w:rsid w:val="00DA5066"/>
    <w:rsid w:val="00DA537D"/>
    <w:rsid w:val="00DA5804"/>
    <w:rsid w:val="00DA5937"/>
    <w:rsid w:val="00DA5A1A"/>
    <w:rsid w:val="00DA5A60"/>
    <w:rsid w:val="00DA5A81"/>
    <w:rsid w:val="00DA5BC5"/>
    <w:rsid w:val="00DA5C7D"/>
    <w:rsid w:val="00DA5CCC"/>
    <w:rsid w:val="00DA608B"/>
    <w:rsid w:val="00DA63D5"/>
    <w:rsid w:val="00DA6427"/>
    <w:rsid w:val="00DA643A"/>
    <w:rsid w:val="00DA68FE"/>
    <w:rsid w:val="00DA69DD"/>
    <w:rsid w:val="00DA6A0E"/>
    <w:rsid w:val="00DA6B0E"/>
    <w:rsid w:val="00DA6B23"/>
    <w:rsid w:val="00DA6C59"/>
    <w:rsid w:val="00DA6EDB"/>
    <w:rsid w:val="00DA6F19"/>
    <w:rsid w:val="00DA7096"/>
    <w:rsid w:val="00DA71F5"/>
    <w:rsid w:val="00DA73C5"/>
    <w:rsid w:val="00DA7416"/>
    <w:rsid w:val="00DA75F1"/>
    <w:rsid w:val="00DA79A2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474"/>
    <w:rsid w:val="00DB1548"/>
    <w:rsid w:val="00DB1987"/>
    <w:rsid w:val="00DB1AB6"/>
    <w:rsid w:val="00DB1B48"/>
    <w:rsid w:val="00DB1BC8"/>
    <w:rsid w:val="00DB1C17"/>
    <w:rsid w:val="00DB1F32"/>
    <w:rsid w:val="00DB2135"/>
    <w:rsid w:val="00DB2464"/>
    <w:rsid w:val="00DB2581"/>
    <w:rsid w:val="00DB286E"/>
    <w:rsid w:val="00DB2878"/>
    <w:rsid w:val="00DB2926"/>
    <w:rsid w:val="00DB2AD2"/>
    <w:rsid w:val="00DB2CC5"/>
    <w:rsid w:val="00DB33C6"/>
    <w:rsid w:val="00DB36C5"/>
    <w:rsid w:val="00DB3A1A"/>
    <w:rsid w:val="00DB3AAF"/>
    <w:rsid w:val="00DB3D6B"/>
    <w:rsid w:val="00DB42D1"/>
    <w:rsid w:val="00DB4310"/>
    <w:rsid w:val="00DB448E"/>
    <w:rsid w:val="00DB4E24"/>
    <w:rsid w:val="00DB4E48"/>
    <w:rsid w:val="00DB4EC1"/>
    <w:rsid w:val="00DB4EC4"/>
    <w:rsid w:val="00DB4F5A"/>
    <w:rsid w:val="00DB4FCA"/>
    <w:rsid w:val="00DB50D0"/>
    <w:rsid w:val="00DB530F"/>
    <w:rsid w:val="00DB5546"/>
    <w:rsid w:val="00DB5609"/>
    <w:rsid w:val="00DB5C03"/>
    <w:rsid w:val="00DB5D76"/>
    <w:rsid w:val="00DB5D79"/>
    <w:rsid w:val="00DB5DC9"/>
    <w:rsid w:val="00DB60F5"/>
    <w:rsid w:val="00DB631A"/>
    <w:rsid w:val="00DB64A4"/>
    <w:rsid w:val="00DB6529"/>
    <w:rsid w:val="00DB676C"/>
    <w:rsid w:val="00DB68B9"/>
    <w:rsid w:val="00DB6E86"/>
    <w:rsid w:val="00DB7078"/>
    <w:rsid w:val="00DB70E3"/>
    <w:rsid w:val="00DB7210"/>
    <w:rsid w:val="00DB72AF"/>
    <w:rsid w:val="00DB73CF"/>
    <w:rsid w:val="00DB7577"/>
    <w:rsid w:val="00DB766E"/>
    <w:rsid w:val="00DB76F3"/>
    <w:rsid w:val="00DB77A9"/>
    <w:rsid w:val="00DB7944"/>
    <w:rsid w:val="00DB7D1A"/>
    <w:rsid w:val="00DB7E4C"/>
    <w:rsid w:val="00DC0039"/>
    <w:rsid w:val="00DC010C"/>
    <w:rsid w:val="00DC0148"/>
    <w:rsid w:val="00DC0485"/>
    <w:rsid w:val="00DC063C"/>
    <w:rsid w:val="00DC072D"/>
    <w:rsid w:val="00DC082C"/>
    <w:rsid w:val="00DC088E"/>
    <w:rsid w:val="00DC0C7B"/>
    <w:rsid w:val="00DC0E29"/>
    <w:rsid w:val="00DC1488"/>
    <w:rsid w:val="00DC1507"/>
    <w:rsid w:val="00DC152B"/>
    <w:rsid w:val="00DC15AF"/>
    <w:rsid w:val="00DC1694"/>
    <w:rsid w:val="00DC1956"/>
    <w:rsid w:val="00DC1977"/>
    <w:rsid w:val="00DC1980"/>
    <w:rsid w:val="00DC19EE"/>
    <w:rsid w:val="00DC1A47"/>
    <w:rsid w:val="00DC1DC0"/>
    <w:rsid w:val="00DC1E66"/>
    <w:rsid w:val="00DC230E"/>
    <w:rsid w:val="00DC248B"/>
    <w:rsid w:val="00DC25C4"/>
    <w:rsid w:val="00DC2811"/>
    <w:rsid w:val="00DC28B6"/>
    <w:rsid w:val="00DC2A87"/>
    <w:rsid w:val="00DC2D2A"/>
    <w:rsid w:val="00DC2E2E"/>
    <w:rsid w:val="00DC2EBA"/>
    <w:rsid w:val="00DC2F65"/>
    <w:rsid w:val="00DC357C"/>
    <w:rsid w:val="00DC35FD"/>
    <w:rsid w:val="00DC3616"/>
    <w:rsid w:val="00DC36FA"/>
    <w:rsid w:val="00DC3C1F"/>
    <w:rsid w:val="00DC3E09"/>
    <w:rsid w:val="00DC3E29"/>
    <w:rsid w:val="00DC40A4"/>
    <w:rsid w:val="00DC42F5"/>
    <w:rsid w:val="00DC4334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28A"/>
    <w:rsid w:val="00DC53CF"/>
    <w:rsid w:val="00DC5ADB"/>
    <w:rsid w:val="00DC5B59"/>
    <w:rsid w:val="00DC5D57"/>
    <w:rsid w:val="00DC609C"/>
    <w:rsid w:val="00DC6296"/>
    <w:rsid w:val="00DC6595"/>
    <w:rsid w:val="00DC6665"/>
    <w:rsid w:val="00DC6D3E"/>
    <w:rsid w:val="00DC6E54"/>
    <w:rsid w:val="00DC7109"/>
    <w:rsid w:val="00DC713F"/>
    <w:rsid w:val="00DC7163"/>
    <w:rsid w:val="00DC7207"/>
    <w:rsid w:val="00DC7351"/>
    <w:rsid w:val="00DC74E6"/>
    <w:rsid w:val="00DC761B"/>
    <w:rsid w:val="00DC78A4"/>
    <w:rsid w:val="00DC79DE"/>
    <w:rsid w:val="00DC7C87"/>
    <w:rsid w:val="00DC7C88"/>
    <w:rsid w:val="00DC7E27"/>
    <w:rsid w:val="00DC7E83"/>
    <w:rsid w:val="00DC7FD3"/>
    <w:rsid w:val="00DD00CA"/>
    <w:rsid w:val="00DD015B"/>
    <w:rsid w:val="00DD016C"/>
    <w:rsid w:val="00DD039E"/>
    <w:rsid w:val="00DD0860"/>
    <w:rsid w:val="00DD0A6F"/>
    <w:rsid w:val="00DD0BA5"/>
    <w:rsid w:val="00DD0C6B"/>
    <w:rsid w:val="00DD0C99"/>
    <w:rsid w:val="00DD0EDD"/>
    <w:rsid w:val="00DD1087"/>
    <w:rsid w:val="00DD14A0"/>
    <w:rsid w:val="00DD14B5"/>
    <w:rsid w:val="00DD17F9"/>
    <w:rsid w:val="00DD1848"/>
    <w:rsid w:val="00DD194F"/>
    <w:rsid w:val="00DD1953"/>
    <w:rsid w:val="00DD19E5"/>
    <w:rsid w:val="00DD1C00"/>
    <w:rsid w:val="00DD1EA0"/>
    <w:rsid w:val="00DD222D"/>
    <w:rsid w:val="00DD2576"/>
    <w:rsid w:val="00DD25BA"/>
    <w:rsid w:val="00DD26FD"/>
    <w:rsid w:val="00DD271B"/>
    <w:rsid w:val="00DD281C"/>
    <w:rsid w:val="00DD285D"/>
    <w:rsid w:val="00DD2B8C"/>
    <w:rsid w:val="00DD2BBF"/>
    <w:rsid w:val="00DD2F38"/>
    <w:rsid w:val="00DD2F7E"/>
    <w:rsid w:val="00DD303A"/>
    <w:rsid w:val="00DD3214"/>
    <w:rsid w:val="00DD329C"/>
    <w:rsid w:val="00DD3641"/>
    <w:rsid w:val="00DD3860"/>
    <w:rsid w:val="00DD38B2"/>
    <w:rsid w:val="00DD39E3"/>
    <w:rsid w:val="00DD39EA"/>
    <w:rsid w:val="00DD3BEB"/>
    <w:rsid w:val="00DD3D54"/>
    <w:rsid w:val="00DD3E81"/>
    <w:rsid w:val="00DD4220"/>
    <w:rsid w:val="00DD46F3"/>
    <w:rsid w:val="00DD47D0"/>
    <w:rsid w:val="00DD48F7"/>
    <w:rsid w:val="00DD4DA4"/>
    <w:rsid w:val="00DD4F0F"/>
    <w:rsid w:val="00DD51B3"/>
    <w:rsid w:val="00DD51E5"/>
    <w:rsid w:val="00DD51EA"/>
    <w:rsid w:val="00DD5450"/>
    <w:rsid w:val="00DD56F6"/>
    <w:rsid w:val="00DD58CA"/>
    <w:rsid w:val="00DD590F"/>
    <w:rsid w:val="00DD5A90"/>
    <w:rsid w:val="00DD5C2D"/>
    <w:rsid w:val="00DD5E7A"/>
    <w:rsid w:val="00DD612F"/>
    <w:rsid w:val="00DD662F"/>
    <w:rsid w:val="00DD668E"/>
    <w:rsid w:val="00DD6723"/>
    <w:rsid w:val="00DD6981"/>
    <w:rsid w:val="00DD6F49"/>
    <w:rsid w:val="00DD703E"/>
    <w:rsid w:val="00DD70AF"/>
    <w:rsid w:val="00DD71B4"/>
    <w:rsid w:val="00DD7529"/>
    <w:rsid w:val="00DD761E"/>
    <w:rsid w:val="00DD76D5"/>
    <w:rsid w:val="00DD7746"/>
    <w:rsid w:val="00DD77CF"/>
    <w:rsid w:val="00DD7A41"/>
    <w:rsid w:val="00DD7AD9"/>
    <w:rsid w:val="00DD7FD8"/>
    <w:rsid w:val="00DE02C9"/>
    <w:rsid w:val="00DE0337"/>
    <w:rsid w:val="00DE044F"/>
    <w:rsid w:val="00DE0646"/>
    <w:rsid w:val="00DE064D"/>
    <w:rsid w:val="00DE08DE"/>
    <w:rsid w:val="00DE096A"/>
    <w:rsid w:val="00DE0BB5"/>
    <w:rsid w:val="00DE0C9C"/>
    <w:rsid w:val="00DE0F57"/>
    <w:rsid w:val="00DE1028"/>
    <w:rsid w:val="00DE10E2"/>
    <w:rsid w:val="00DE10FD"/>
    <w:rsid w:val="00DE1148"/>
    <w:rsid w:val="00DE1289"/>
    <w:rsid w:val="00DE1536"/>
    <w:rsid w:val="00DE15C8"/>
    <w:rsid w:val="00DE1B53"/>
    <w:rsid w:val="00DE1D7E"/>
    <w:rsid w:val="00DE1F6E"/>
    <w:rsid w:val="00DE2109"/>
    <w:rsid w:val="00DE2140"/>
    <w:rsid w:val="00DE249E"/>
    <w:rsid w:val="00DE24C3"/>
    <w:rsid w:val="00DE2693"/>
    <w:rsid w:val="00DE2723"/>
    <w:rsid w:val="00DE2754"/>
    <w:rsid w:val="00DE2C0F"/>
    <w:rsid w:val="00DE2CFD"/>
    <w:rsid w:val="00DE2EA5"/>
    <w:rsid w:val="00DE311D"/>
    <w:rsid w:val="00DE3497"/>
    <w:rsid w:val="00DE39CB"/>
    <w:rsid w:val="00DE3BFC"/>
    <w:rsid w:val="00DE3C3A"/>
    <w:rsid w:val="00DE3CB9"/>
    <w:rsid w:val="00DE3D27"/>
    <w:rsid w:val="00DE3D40"/>
    <w:rsid w:val="00DE3E4C"/>
    <w:rsid w:val="00DE404A"/>
    <w:rsid w:val="00DE4081"/>
    <w:rsid w:val="00DE42B2"/>
    <w:rsid w:val="00DE4310"/>
    <w:rsid w:val="00DE435E"/>
    <w:rsid w:val="00DE440A"/>
    <w:rsid w:val="00DE4433"/>
    <w:rsid w:val="00DE44AF"/>
    <w:rsid w:val="00DE4552"/>
    <w:rsid w:val="00DE457A"/>
    <w:rsid w:val="00DE45ED"/>
    <w:rsid w:val="00DE462B"/>
    <w:rsid w:val="00DE4940"/>
    <w:rsid w:val="00DE4AEF"/>
    <w:rsid w:val="00DE4B8D"/>
    <w:rsid w:val="00DE4BB5"/>
    <w:rsid w:val="00DE4C68"/>
    <w:rsid w:val="00DE4D11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33"/>
    <w:rsid w:val="00DE585D"/>
    <w:rsid w:val="00DE5945"/>
    <w:rsid w:val="00DE5A46"/>
    <w:rsid w:val="00DE5C1D"/>
    <w:rsid w:val="00DE60E2"/>
    <w:rsid w:val="00DE61BB"/>
    <w:rsid w:val="00DE62E1"/>
    <w:rsid w:val="00DE6459"/>
    <w:rsid w:val="00DE679E"/>
    <w:rsid w:val="00DE67F3"/>
    <w:rsid w:val="00DE698A"/>
    <w:rsid w:val="00DE69DF"/>
    <w:rsid w:val="00DE6C5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31"/>
    <w:rsid w:val="00DE778A"/>
    <w:rsid w:val="00DE7929"/>
    <w:rsid w:val="00DE797F"/>
    <w:rsid w:val="00DE7D74"/>
    <w:rsid w:val="00DE7E1B"/>
    <w:rsid w:val="00DE7E88"/>
    <w:rsid w:val="00DE7EBC"/>
    <w:rsid w:val="00DF018A"/>
    <w:rsid w:val="00DF024F"/>
    <w:rsid w:val="00DF0670"/>
    <w:rsid w:val="00DF0898"/>
    <w:rsid w:val="00DF09E3"/>
    <w:rsid w:val="00DF09F6"/>
    <w:rsid w:val="00DF0ADA"/>
    <w:rsid w:val="00DF0BEE"/>
    <w:rsid w:val="00DF0DD9"/>
    <w:rsid w:val="00DF0FAF"/>
    <w:rsid w:val="00DF13A7"/>
    <w:rsid w:val="00DF1474"/>
    <w:rsid w:val="00DF16C0"/>
    <w:rsid w:val="00DF1CF8"/>
    <w:rsid w:val="00DF1FC9"/>
    <w:rsid w:val="00DF20BE"/>
    <w:rsid w:val="00DF21EE"/>
    <w:rsid w:val="00DF2323"/>
    <w:rsid w:val="00DF2A3D"/>
    <w:rsid w:val="00DF2D4E"/>
    <w:rsid w:val="00DF3188"/>
    <w:rsid w:val="00DF356E"/>
    <w:rsid w:val="00DF35DC"/>
    <w:rsid w:val="00DF3753"/>
    <w:rsid w:val="00DF38A5"/>
    <w:rsid w:val="00DF3E64"/>
    <w:rsid w:val="00DF3F91"/>
    <w:rsid w:val="00DF40D6"/>
    <w:rsid w:val="00DF4305"/>
    <w:rsid w:val="00DF4770"/>
    <w:rsid w:val="00DF485A"/>
    <w:rsid w:val="00DF4A04"/>
    <w:rsid w:val="00DF4A81"/>
    <w:rsid w:val="00DF4ABA"/>
    <w:rsid w:val="00DF5069"/>
    <w:rsid w:val="00DF5178"/>
    <w:rsid w:val="00DF53B3"/>
    <w:rsid w:val="00DF5571"/>
    <w:rsid w:val="00DF55CC"/>
    <w:rsid w:val="00DF55D7"/>
    <w:rsid w:val="00DF57B4"/>
    <w:rsid w:val="00DF5A47"/>
    <w:rsid w:val="00DF5ECE"/>
    <w:rsid w:val="00DF6251"/>
    <w:rsid w:val="00DF6611"/>
    <w:rsid w:val="00DF6630"/>
    <w:rsid w:val="00DF6695"/>
    <w:rsid w:val="00DF6AAE"/>
    <w:rsid w:val="00DF6CDD"/>
    <w:rsid w:val="00DF71FA"/>
    <w:rsid w:val="00DF7220"/>
    <w:rsid w:val="00DF7264"/>
    <w:rsid w:val="00DF72BD"/>
    <w:rsid w:val="00DF72E5"/>
    <w:rsid w:val="00DF7371"/>
    <w:rsid w:val="00DF75CF"/>
    <w:rsid w:val="00DF7731"/>
    <w:rsid w:val="00DF78DA"/>
    <w:rsid w:val="00DF7957"/>
    <w:rsid w:val="00DF7A10"/>
    <w:rsid w:val="00DF7C1B"/>
    <w:rsid w:val="00E00004"/>
    <w:rsid w:val="00E00189"/>
    <w:rsid w:val="00E002B6"/>
    <w:rsid w:val="00E002EC"/>
    <w:rsid w:val="00E0039A"/>
    <w:rsid w:val="00E0074B"/>
    <w:rsid w:val="00E00773"/>
    <w:rsid w:val="00E00927"/>
    <w:rsid w:val="00E0099F"/>
    <w:rsid w:val="00E00BAB"/>
    <w:rsid w:val="00E00EBC"/>
    <w:rsid w:val="00E0107A"/>
    <w:rsid w:val="00E0114D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625"/>
    <w:rsid w:val="00E017A0"/>
    <w:rsid w:val="00E019B2"/>
    <w:rsid w:val="00E01BCF"/>
    <w:rsid w:val="00E01C9C"/>
    <w:rsid w:val="00E01F3D"/>
    <w:rsid w:val="00E01F4B"/>
    <w:rsid w:val="00E02023"/>
    <w:rsid w:val="00E0212C"/>
    <w:rsid w:val="00E02140"/>
    <w:rsid w:val="00E02218"/>
    <w:rsid w:val="00E02414"/>
    <w:rsid w:val="00E0257E"/>
    <w:rsid w:val="00E02696"/>
    <w:rsid w:val="00E02795"/>
    <w:rsid w:val="00E02944"/>
    <w:rsid w:val="00E02A63"/>
    <w:rsid w:val="00E02B52"/>
    <w:rsid w:val="00E02CA2"/>
    <w:rsid w:val="00E02F8F"/>
    <w:rsid w:val="00E0337E"/>
    <w:rsid w:val="00E033DC"/>
    <w:rsid w:val="00E03450"/>
    <w:rsid w:val="00E0350C"/>
    <w:rsid w:val="00E035E6"/>
    <w:rsid w:val="00E036B1"/>
    <w:rsid w:val="00E03C29"/>
    <w:rsid w:val="00E03F38"/>
    <w:rsid w:val="00E0403C"/>
    <w:rsid w:val="00E0411C"/>
    <w:rsid w:val="00E04132"/>
    <w:rsid w:val="00E041CF"/>
    <w:rsid w:val="00E0465C"/>
    <w:rsid w:val="00E0478A"/>
    <w:rsid w:val="00E0479C"/>
    <w:rsid w:val="00E047CE"/>
    <w:rsid w:val="00E04975"/>
    <w:rsid w:val="00E04A09"/>
    <w:rsid w:val="00E04B9B"/>
    <w:rsid w:val="00E04BC3"/>
    <w:rsid w:val="00E04D4B"/>
    <w:rsid w:val="00E04D6B"/>
    <w:rsid w:val="00E04EF1"/>
    <w:rsid w:val="00E05045"/>
    <w:rsid w:val="00E051A9"/>
    <w:rsid w:val="00E051CA"/>
    <w:rsid w:val="00E051EF"/>
    <w:rsid w:val="00E051FD"/>
    <w:rsid w:val="00E0536A"/>
    <w:rsid w:val="00E0550A"/>
    <w:rsid w:val="00E0577F"/>
    <w:rsid w:val="00E057BE"/>
    <w:rsid w:val="00E05A21"/>
    <w:rsid w:val="00E05B65"/>
    <w:rsid w:val="00E05C5B"/>
    <w:rsid w:val="00E05D99"/>
    <w:rsid w:val="00E05E39"/>
    <w:rsid w:val="00E05EA7"/>
    <w:rsid w:val="00E05F6B"/>
    <w:rsid w:val="00E0606E"/>
    <w:rsid w:val="00E064ED"/>
    <w:rsid w:val="00E06551"/>
    <w:rsid w:val="00E06561"/>
    <w:rsid w:val="00E06A97"/>
    <w:rsid w:val="00E06BB0"/>
    <w:rsid w:val="00E06BBD"/>
    <w:rsid w:val="00E06EA1"/>
    <w:rsid w:val="00E07192"/>
    <w:rsid w:val="00E07236"/>
    <w:rsid w:val="00E072BA"/>
    <w:rsid w:val="00E074ED"/>
    <w:rsid w:val="00E07552"/>
    <w:rsid w:val="00E07754"/>
    <w:rsid w:val="00E079EE"/>
    <w:rsid w:val="00E07A8B"/>
    <w:rsid w:val="00E07B58"/>
    <w:rsid w:val="00E07F58"/>
    <w:rsid w:val="00E07FC4"/>
    <w:rsid w:val="00E10357"/>
    <w:rsid w:val="00E105B1"/>
    <w:rsid w:val="00E10871"/>
    <w:rsid w:val="00E1087C"/>
    <w:rsid w:val="00E10942"/>
    <w:rsid w:val="00E10976"/>
    <w:rsid w:val="00E109A4"/>
    <w:rsid w:val="00E10A89"/>
    <w:rsid w:val="00E10AF2"/>
    <w:rsid w:val="00E10B16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4A"/>
    <w:rsid w:val="00E1169E"/>
    <w:rsid w:val="00E11743"/>
    <w:rsid w:val="00E11887"/>
    <w:rsid w:val="00E1199F"/>
    <w:rsid w:val="00E11A3E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BEF"/>
    <w:rsid w:val="00E12CD9"/>
    <w:rsid w:val="00E12D41"/>
    <w:rsid w:val="00E12FB9"/>
    <w:rsid w:val="00E132A9"/>
    <w:rsid w:val="00E132E7"/>
    <w:rsid w:val="00E13340"/>
    <w:rsid w:val="00E133BF"/>
    <w:rsid w:val="00E135AA"/>
    <w:rsid w:val="00E1369A"/>
    <w:rsid w:val="00E13879"/>
    <w:rsid w:val="00E13A07"/>
    <w:rsid w:val="00E13B7B"/>
    <w:rsid w:val="00E13F3F"/>
    <w:rsid w:val="00E13F56"/>
    <w:rsid w:val="00E141E4"/>
    <w:rsid w:val="00E141F9"/>
    <w:rsid w:val="00E145FC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18"/>
    <w:rsid w:val="00E15ABE"/>
    <w:rsid w:val="00E15C8E"/>
    <w:rsid w:val="00E163D7"/>
    <w:rsid w:val="00E1643C"/>
    <w:rsid w:val="00E1650D"/>
    <w:rsid w:val="00E16929"/>
    <w:rsid w:val="00E16967"/>
    <w:rsid w:val="00E169C8"/>
    <w:rsid w:val="00E16B81"/>
    <w:rsid w:val="00E16C68"/>
    <w:rsid w:val="00E16C87"/>
    <w:rsid w:val="00E1705E"/>
    <w:rsid w:val="00E17269"/>
    <w:rsid w:val="00E172F9"/>
    <w:rsid w:val="00E1748F"/>
    <w:rsid w:val="00E175EC"/>
    <w:rsid w:val="00E176C1"/>
    <w:rsid w:val="00E17877"/>
    <w:rsid w:val="00E17BC6"/>
    <w:rsid w:val="00E17C57"/>
    <w:rsid w:val="00E17D5B"/>
    <w:rsid w:val="00E17D8F"/>
    <w:rsid w:val="00E17FC4"/>
    <w:rsid w:val="00E20003"/>
    <w:rsid w:val="00E2000D"/>
    <w:rsid w:val="00E200BB"/>
    <w:rsid w:val="00E20149"/>
    <w:rsid w:val="00E20542"/>
    <w:rsid w:val="00E2059B"/>
    <w:rsid w:val="00E20636"/>
    <w:rsid w:val="00E20756"/>
    <w:rsid w:val="00E20899"/>
    <w:rsid w:val="00E20CFF"/>
    <w:rsid w:val="00E20D54"/>
    <w:rsid w:val="00E21237"/>
    <w:rsid w:val="00E21402"/>
    <w:rsid w:val="00E214C6"/>
    <w:rsid w:val="00E216FE"/>
    <w:rsid w:val="00E217DB"/>
    <w:rsid w:val="00E21ACC"/>
    <w:rsid w:val="00E21B36"/>
    <w:rsid w:val="00E21E0F"/>
    <w:rsid w:val="00E21EA0"/>
    <w:rsid w:val="00E21ED2"/>
    <w:rsid w:val="00E21F33"/>
    <w:rsid w:val="00E22270"/>
    <w:rsid w:val="00E2233A"/>
    <w:rsid w:val="00E224B9"/>
    <w:rsid w:val="00E2276A"/>
    <w:rsid w:val="00E228DD"/>
    <w:rsid w:val="00E22B40"/>
    <w:rsid w:val="00E22EBB"/>
    <w:rsid w:val="00E23253"/>
    <w:rsid w:val="00E23329"/>
    <w:rsid w:val="00E2342D"/>
    <w:rsid w:val="00E237CE"/>
    <w:rsid w:val="00E23A35"/>
    <w:rsid w:val="00E23E07"/>
    <w:rsid w:val="00E2415B"/>
    <w:rsid w:val="00E24178"/>
    <w:rsid w:val="00E2435C"/>
    <w:rsid w:val="00E246A1"/>
    <w:rsid w:val="00E247DA"/>
    <w:rsid w:val="00E24872"/>
    <w:rsid w:val="00E24A2B"/>
    <w:rsid w:val="00E24B8A"/>
    <w:rsid w:val="00E24E08"/>
    <w:rsid w:val="00E24E6D"/>
    <w:rsid w:val="00E250C5"/>
    <w:rsid w:val="00E250EF"/>
    <w:rsid w:val="00E2513F"/>
    <w:rsid w:val="00E2532E"/>
    <w:rsid w:val="00E253CB"/>
    <w:rsid w:val="00E25505"/>
    <w:rsid w:val="00E2556D"/>
    <w:rsid w:val="00E257B8"/>
    <w:rsid w:val="00E25AC5"/>
    <w:rsid w:val="00E25B30"/>
    <w:rsid w:val="00E26164"/>
    <w:rsid w:val="00E2638F"/>
    <w:rsid w:val="00E264A4"/>
    <w:rsid w:val="00E26817"/>
    <w:rsid w:val="00E26AA8"/>
    <w:rsid w:val="00E26B0B"/>
    <w:rsid w:val="00E26B55"/>
    <w:rsid w:val="00E26CD8"/>
    <w:rsid w:val="00E270B9"/>
    <w:rsid w:val="00E2717A"/>
    <w:rsid w:val="00E272E6"/>
    <w:rsid w:val="00E273CD"/>
    <w:rsid w:val="00E275A4"/>
    <w:rsid w:val="00E27813"/>
    <w:rsid w:val="00E27CB9"/>
    <w:rsid w:val="00E27D59"/>
    <w:rsid w:val="00E27DF7"/>
    <w:rsid w:val="00E3059A"/>
    <w:rsid w:val="00E30620"/>
    <w:rsid w:val="00E30649"/>
    <w:rsid w:val="00E3065C"/>
    <w:rsid w:val="00E308C1"/>
    <w:rsid w:val="00E30B22"/>
    <w:rsid w:val="00E30C78"/>
    <w:rsid w:val="00E30E2D"/>
    <w:rsid w:val="00E30F07"/>
    <w:rsid w:val="00E3109B"/>
    <w:rsid w:val="00E311EF"/>
    <w:rsid w:val="00E31201"/>
    <w:rsid w:val="00E31374"/>
    <w:rsid w:val="00E31788"/>
    <w:rsid w:val="00E3182A"/>
    <w:rsid w:val="00E3216E"/>
    <w:rsid w:val="00E3220B"/>
    <w:rsid w:val="00E32291"/>
    <w:rsid w:val="00E323B7"/>
    <w:rsid w:val="00E32614"/>
    <w:rsid w:val="00E32623"/>
    <w:rsid w:val="00E32672"/>
    <w:rsid w:val="00E3285F"/>
    <w:rsid w:val="00E32ABC"/>
    <w:rsid w:val="00E32ACF"/>
    <w:rsid w:val="00E32DD0"/>
    <w:rsid w:val="00E32EB2"/>
    <w:rsid w:val="00E32EBB"/>
    <w:rsid w:val="00E32FA8"/>
    <w:rsid w:val="00E32FF8"/>
    <w:rsid w:val="00E331E2"/>
    <w:rsid w:val="00E332D6"/>
    <w:rsid w:val="00E3353D"/>
    <w:rsid w:val="00E336BE"/>
    <w:rsid w:val="00E337F4"/>
    <w:rsid w:val="00E338CE"/>
    <w:rsid w:val="00E338F4"/>
    <w:rsid w:val="00E33C12"/>
    <w:rsid w:val="00E33C51"/>
    <w:rsid w:val="00E3421A"/>
    <w:rsid w:val="00E34531"/>
    <w:rsid w:val="00E3487B"/>
    <w:rsid w:val="00E34CBF"/>
    <w:rsid w:val="00E34E0C"/>
    <w:rsid w:val="00E34E1C"/>
    <w:rsid w:val="00E34EF6"/>
    <w:rsid w:val="00E34F6A"/>
    <w:rsid w:val="00E35113"/>
    <w:rsid w:val="00E351A0"/>
    <w:rsid w:val="00E35690"/>
    <w:rsid w:val="00E357B5"/>
    <w:rsid w:val="00E35848"/>
    <w:rsid w:val="00E35A06"/>
    <w:rsid w:val="00E35B61"/>
    <w:rsid w:val="00E3694F"/>
    <w:rsid w:val="00E369B2"/>
    <w:rsid w:val="00E36B7E"/>
    <w:rsid w:val="00E36C4A"/>
    <w:rsid w:val="00E3734F"/>
    <w:rsid w:val="00E373DC"/>
    <w:rsid w:val="00E3758E"/>
    <w:rsid w:val="00E3783B"/>
    <w:rsid w:val="00E37868"/>
    <w:rsid w:val="00E37994"/>
    <w:rsid w:val="00E37F4D"/>
    <w:rsid w:val="00E37FBE"/>
    <w:rsid w:val="00E4003A"/>
    <w:rsid w:val="00E40233"/>
    <w:rsid w:val="00E40318"/>
    <w:rsid w:val="00E405CC"/>
    <w:rsid w:val="00E40618"/>
    <w:rsid w:val="00E407BF"/>
    <w:rsid w:val="00E407FD"/>
    <w:rsid w:val="00E40835"/>
    <w:rsid w:val="00E40A99"/>
    <w:rsid w:val="00E40C0D"/>
    <w:rsid w:val="00E40C95"/>
    <w:rsid w:val="00E40D12"/>
    <w:rsid w:val="00E40E15"/>
    <w:rsid w:val="00E40E2E"/>
    <w:rsid w:val="00E410E0"/>
    <w:rsid w:val="00E4122A"/>
    <w:rsid w:val="00E41298"/>
    <w:rsid w:val="00E4150D"/>
    <w:rsid w:val="00E41680"/>
    <w:rsid w:val="00E418F6"/>
    <w:rsid w:val="00E41942"/>
    <w:rsid w:val="00E41CF2"/>
    <w:rsid w:val="00E41D0A"/>
    <w:rsid w:val="00E41D6F"/>
    <w:rsid w:val="00E4204B"/>
    <w:rsid w:val="00E424FC"/>
    <w:rsid w:val="00E42705"/>
    <w:rsid w:val="00E42F74"/>
    <w:rsid w:val="00E42FE8"/>
    <w:rsid w:val="00E431D0"/>
    <w:rsid w:val="00E432EB"/>
    <w:rsid w:val="00E43582"/>
    <w:rsid w:val="00E4364D"/>
    <w:rsid w:val="00E43907"/>
    <w:rsid w:val="00E43A5B"/>
    <w:rsid w:val="00E43AD3"/>
    <w:rsid w:val="00E43B33"/>
    <w:rsid w:val="00E441C7"/>
    <w:rsid w:val="00E4429A"/>
    <w:rsid w:val="00E44462"/>
    <w:rsid w:val="00E44566"/>
    <w:rsid w:val="00E446E4"/>
    <w:rsid w:val="00E44967"/>
    <w:rsid w:val="00E449BE"/>
    <w:rsid w:val="00E449C3"/>
    <w:rsid w:val="00E44A45"/>
    <w:rsid w:val="00E44D0E"/>
    <w:rsid w:val="00E44ED3"/>
    <w:rsid w:val="00E44FDD"/>
    <w:rsid w:val="00E4533B"/>
    <w:rsid w:val="00E4564E"/>
    <w:rsid w:val="00E456AA"/>
    <w:rsid w:val="00E459E0"/>
    <w:rsid w:val="00E45AE4"/>
    <w:rsid w:val="00E45C72"/>
    <w:rsid w:val="00E45ECC"/>
    <w:rsid w:val="00E46249"/>
    <w:rsid w:val="00E462BC"/>
    <w:rsid w:val="00E46323"/>
    <w:rsid w:val="00E46331"/>
    <w:rsid w:val="00E464E5"/>
    <w:rsid w:val="00E466B2"/>
    <w:rsid w:val="00E46C7E"/>
    <w:rsid w:val="00E46F15"/>
    <w:rsid w:val="00E470E1"/>
    <w:rsid w:val="00E47227"/>
    <w:rsid w:val="00E4772F"/>
    <w:rsid w:val="00E47F03"/>
    <w:rsid w:val="00E47F28"/>
    <w:rsid w:val="00E50027"/>
    <w:rsid w:val="00E503CE"/>
    <w:rsid w:val="00E50528"/>
    <w:rsid w:val="00E50929"/>
    <w:rsid w:val="00E50A15"/>
    <w:rsid w:val="00E50A22"/>
    <w:rsid w:val="00E50FA8"/>
    <w:rsid w:val="00E50FAE"/>
    <w:rsid w:val="00E51017"/>
    <w:rsid w:val="00E51049"/>
    <w:rsid w:val="00E510A2"/>
    <w:rsid w:val="00E51201"/>
    <w:rsid w:val="00E51377"/>
    <w:rsid w:val="00E514FD"/>
    <w:rsid w:val="00E51619"/>
    <w:rsid w:val="00E51680"/>
    <w:rsid w:val="00E51920"/>
    <w:rsid w:val="00E51966"/>
    <w:rsid w:val="00E51C18"/>
    <w:rsid w:val="00E51C33"/>
    <w:rsid w:val="00E51EE6"/>
    <w:rsid w:val="00E52122"/>
    <w:rsid w:val="00E523D8"/>
    <w:rsid w:val="00E527ED"/>
    <w:rsid w:val="00E528DC"/>
    <w:rsid w:val="00E52A06"/>
    <w:rsid w:val="00E52A2B"/>
    <w:rsid w:val="00E52B83"/>
    <w:rsid w:val="00E52C08"/>
    <w:rsid w:val="00E52EBA"/>
    <w:rsid w:val="00E531FB"/>
    <w:rsid w:val="00E534A6"/>
    <w:rsid w:val="00E5369E"/>
    <w:rsid w:val="00E5391B"/>
    <w:rsid w:val="00E53C36"/>
    <w:rsid w:val="00E53DA7"/>
    <w:rsid w:val="00E53EA5"/>
    <w:rsid w:val="00E53FF9"/>
    <w:rsid w:val="00E540AA"/>
    <w:rsid w:val="00E541B3"/>
    <w:rsid w:val="00E5421D"/>
    <w:rsid w:val="00E544BE"/>
    <w:rsid w:val="00E545C9"/>
    <w:rsid w:val="00E54652"/>
    <w:rsid w:val="00E546AE"/>
    <w:rsid w:val="00E548E6"/>
    <w:rsid w:val="00E54D27"/>
    <w:rsid w:val="00E54E15"/>
    <w:rsid w:val="00E550A5"/>
    <w:rsid w:val="00E554FF"/>
    <w:rsid w:val="00E55544"/>
    <w:rsid w:val="00E55573"/>
    <w:rsid w:val="00E555AB"/>
    <w:rsid w:val="00E558A3"/>
    <w:rsid w:val="00E558F4"/>
    <w:rsid w:val="00E55908"/>
    <w:rsid w:val="00E55AAD"/>
    <w:rsid w:val="00E56009"/>
    <w:rsid w:val="00E56084"/>
    <w:rsid w:val="00E56141"/>
    <w:rsid w:val="00E56362"/>
    <w:rsid w:val="00E565E8"/>
    <w:rsid w:val="00E56626"/>
    <w:rsid w:val="00E569F5"/>
    <w:rsid w:val="00E56FC3"/>
    <w:rsid w:val="00E575CF"/>
    <w:rsid w:val="00E57AE7"/>
    <w:rsid w:val="00E57B88"/>
    <w:rsid w:val="00E57BA5"/>
    <w:rsid w:val="00E57D4C"/>
    <w:rsid w:val="00E57DA7"/>
    <w:rsid w:val="00E57F2E"/>
    <w:rsid w:val="00E60179"/>
    <w:rsid w:val="00E601AE"/>
    <w:rsid w:val="00E601FF"/>
    <w:rsid w:val="00E602FD"/>
    <w:rsid w:val="00E6036C"/>
    <w:rsid w:val="00E603A1"/>
    <w:rsid w:val="00E60591"/>
    <w:rsid w:val="00E60780"/>
    <w:rsid w:val="00E60805"/>
    <w:rsid w:val="00E60BD9"/>
    <w:rsid w:val="00E60F22"/>
    <w:rsid w:val="00E60F8A"/>
    <w:rsid w:val="00E6101A"/>
    <w:rsid w:val="00E610F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2A"/>
    <w:rsid w:val="00E62438"/>
    <w:rsid w:val="00E62460"/>
    <w:rsid w:val="00E62867"/>
    <w:rsid w:val="00E62AF4"/>
    <w:rsid w:val="00E62B49"/>
    <w:rsid w:val="00E62BB9"/>
    <w:rsid w:val="00E62EB7"/>
    <w:rsid w:val="00E62EF0"/>
    <w:rsid w:val="00E62EFB"/>
    <w:rsid w:val="00E62F95"/>
    <w:rsid w:val="00E62FA9"/>
    <w:rsid w:val="00E6316B"/>
    <w:rsid w:val="00E6364F"/>
    <w:rsid w:val="00E63725"/>
    <w:rsid w:val="00E638D0"/>
    <w:rsid w:val="00E639AF"/>
    <w:rsid w:val="00E63B5D"/>
    <w:rsid w:val="00E63FB4"/>
    <w:rsid w:val="00E63FD7"/>
    <w:rsid w:val="00E64047"/>
    <w:rsid w:val="00E64261"/>
    <w:rsid w:val="00E6471C"/>
    <w:rsid w:val="00E64E04"/>
    <w:rsid w:val="00E64FB5"/>
    <w:rsid w:val="00E650A8"/>
    <w:rsid w:val="00E650F6"/>
    <w:rsid w:val="00E6527A"/>
    <w:rsid w:val="00E6562D"/>
    <w:rsid w:val="00E65634"/>
    <w:rsid w:val="00E656A9"/>
    <w:rsid w:val="00E65D32"/>
    <w:rsid w:val="00E65E56"/>
    <w:rsid w:val="00E65E61"/>
    <w:rsid w:val="00E66015"/>
    <w:rsid w:val="00E6609D"/>
    <w:rsid w:val="00E660A7"/>
    <w:rsid w:val="00E662A0"/>
    <w:rsid w:val="00E6641D"/>
    <w:rsid w:val="00E66453"/>
    <w:rsid w:val="00E6666C"/>
    <w:rsid w:val="00E66A5D"/>
    <w:rsid w:val="00E66D77"/>
    <w:rsid w:val="00E66EFD"/>
    <w:rsid w:val="00E673C1"/>
    <w:rsid w:val="00E67406"/>
    <w:rsid w:val="00E6744D"/>
    <w:rsid w:val="00E676FE"/>
    <w:rsid w:val="00E677AE"/>
    <w:rsid w:val="00E67A30"/>
    <w:rsid w:val="00E67B0D"/>
    <w:rsid w:val="00E67CF0"/>
    <w:rsid w:val="00E67D2E"/>
    <w:rsid w:val="00E67E4B"/>
    <w:rsid w:val="00E67F96"/>
    <w:rsid w:val="00E70060"/>
    <w:rsid w:val="00E7016D"/>
    <w:rsid w:val="00E70271"/>
    <w:rsid w:val="00E70322"/>
    <w:rsid w:val="00E70700"/>
    <w:rsid w:val="00E707F9"/>
    <w:rsid w:val="00E7086B"/>
    <w:rsid w:val="00E70C85"/>
    <w:rsid w:val="00E70C9A"/>
    <w:rsid w:val="00E70F16"/>
    <w:rsid w:val="00E70F2F"/>
    <w:rsid w:val="00E7123A"/>
    <w:rsid w:val="00E71550"/>
    <w:rsid w:val="00E71670"/>
    <w:rsid w:val="00E719A6"/>
    <w:rsid w:val="00E71B14"/>
    <w:rsid w:val="00E71E68"/>
    <w:rsid w:val="00E720AE"/>
    <w:rsid w:val="00E720DF"/>
    <w:rsid w:val="00E72216"/>
    <w:rsid w:val="00E72467"/>
    <w:rsid w:val="00E7249F"/>
    <w:rsid w:val="00E72601"/>
    <w:rsid w:val="00E72703"/>
    <w:rsid w:val="00E72A31"/>
    <w:rsid w:val="00E72B6F"/>
    <w:rsid w:val="00E72B74"/>
    <w:rsid w:val="00E72EB2"/>
    <w:rsid w:val="00E73512"/>
    <w:rsid w:val="00E73702"/>
    <w:rsid w:val="00E73ACA"/>
    <w:rsid w:val="00E73B7F"/>
    <w:rsid w:val="00E73DD5"/>
    <w:rsid w:val="00E73EB3"/>
    <w:rsid w:val="00E73EC6"/>
    <w:rsid w:val="00E741B6"/>
    <w:rsid w:val="00E744D0"/>
    <w:rsid w:val="00E74743"/>
    <w:rsid w:val="00E74AFB"/>
    <w:rsid w:val="00E74C64"/>
    <w:rsid w:val="00E74FE8"/>
    <w:rsid w:val="00E75112"/>
    <w:rsid w:val="00E752F3"/>
    <w:rsid w:val="00E75330"/>
    <w:rsid w:val="00E7543E"/>
    <w:rsid w:val="00E75665"/>
    <w:rsid w:val="00E75C2F"/>
    <w:rsid w:val="00E75CBE"/>
    <w:rsid w:val="00E75E12"/>
    <w:rsid w:val="00E76136"/>
    <w:rsid w:val="00E764F8"/>
    <w:rsid w:val="00E76626"/>
    <w:rsid w:val="00E76F7B"/>
    <w:rsid w:val="00E76FA0"/>
    <w:rsid w:val="00E77071"/>
    <w:rsid w:val="00E7732E"/>
    <w:rsid w:val="00E77414"/>
    <w:rsid w:val="00E7741D"/>
    <w:rsid w:val="00E7764B"/>
    <w:rsid w:val="00E778AC"/>
    <w:rsid w:val="00E7792A"/>
    <w:rsid w:val="00E77A8D"/>
    <w:rsid w:val="00E77FE3"/>
    <w:rsid w:val="00E800C6"/>
    <w:rsid w:val="00E800E3"/>
    <w:rsid w:val="00E80157"/>
    <w:rsid w:val="00E801A6"/>
    <w:rsid w:val="00E8029C"/>
    <w:rsid w:val="00E802E0"/>
    <w:rsid w:val="00E802E5"/>
    <w:rsid w:val="00E80346"/>
    <w:rsid w:val="00E80396"/>
    <w:rsid w:val="00E8078E"/>
    <w:rsid w:val="00E807A3"/>
    <w:rsid w:val="00E807DF"/>
    <w:rsid w:val="00E808CA"/>
    <w:rsid w:val="00E80BDB"/>
    <w:rsid w:val="00E80EB8"/>
    <w:rsid w:val="00E810E5"/>
    <w:rsid w:val="00E8141F"/>
    <w:rsid w:val="00E815A4"/>
    <w:rsid w:val="00E817FE"/>
    <w:rsid w:val="00E819B9"/>
    <w:rsid w:val="00E827E0"/>
    <w:rsid w:val="00E82A80"/>
    <w:rsid w:val="00E82B0D"/>
    <w:rsid w:val="00E83060"/>
    <w:rsid w:val="00E8310C"/>
    <w:rsid w:val="00E83428"/>
    <w:rsid w:val="00E834CD"/>
    <w:rsid w:val="00E83C2F"/>
    <w:rsid w:val="00E83C4E"/>
    <w:rsid w:val="00E83D71"/>
    <w:rsid w:val="00E83DB2"/>
    <w:rsid w:val="00E83FDD"/>
    <w:rsid w:val="00E841BA"/>
    <w:rsid w:val="00E84229"/>
    <w:rsid w:val="00E84392"/>
    <w:rsid w:val="00E843E0"/>
    <w:rsid w:val="00E84480"/>
    <w:rsid w:val="00E84494"/>
    <w:rsid w:val="00E84499"/>
    <w:rsid w:val="00E84778"/>
    <w:rsid w:val="00E848CC"/>
    <w:rsid w:val="00E84CE8"/>
    <w:rsid w:val="00E84D4A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913"/>
    <w:rsid w:val="00E85ABE"/>
    <w:rsid w:val="00E85C78"/>
    <w:rsid w:val="00E861B9"/>
    <w:rsid w:val="00E8634A"/>
    <w:rsid w:val="00E86350"/>
    <w:rsid w:val="00E8639C"/>
    <w:rsid w:val="00E865DC"/>
    <w:rsid w:val="00E8669B"/>
    <w:rsid w:val="00E866EF"/>
    <w:rsid w:val="00E867E9"/>
    <w:rsid w:val="00E86A20"/>
    <w:rsid w:val="00E86AF7"/>
    <w:rsid w:val="00E86BAC"/>
    <w:rsid w:val="00E86CC5"/>
    <w:rsid w:val="00E86E4E"/>
    <w:rsid w:val="00E86E66"/>
    <w:rsid w:val="00E86EB9"/>
    <w:rsid w:val="00E873A9"/>
    <w:rsid w:val="00E873C3"/>
    <w:rsid w:val="00E873F8"/>
    <w:rsid w:val="00E8759E"/>
    <w:rsid w:val="00E8765C"/>
    <w:rsid w:val="00E87B05"/>
    <w:rsid w:val="00E87D45"/>
    <w:rsid w:val="00E87D98"/>
    <w:rsid w:val="00E87E5F"/>
    <w:rsid w:val="00E901CB"/>
    <w:rsid w:val="00E901EC"/>
    <w:rsid w:val="00E90835"/>
    <w:rsid w:val="00E90926"/>
    <w:rsid w:val="00E909DE"/>
    <w:rsid w:val="00E90BBB"/>
    <w:rsid w:val="00E90CCF"/>
    <w:rsid w:val="00E90E42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D42"/>
    <w:rsid w:val="00E920D7"/>
    <w:rsid w:val="00E920FD"/>
    <w:rsid w:val="00E9213F"/>
    <w:rsid w:val="00E92165"/>
    <w:rsid w:val="00E92399"/>
    <w:rsid w:val="00E923F3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963"/>
    <w:rsid w:val="00E94A1C"/>
    <w:rsid w:val="00E94A82"/>
    <w:rsid w:val="00E94BBA"/>
    <w:rsid w:val="00E95090"/>
    <w:rsid w:val="00E9553E"/>
    <w:rsid w:val="00E95628"/>
    <w:rsid w:val="00E95B31"/>
    <w:rsid w:val="00E95D11"/>
    <w:rsid w:val="00E95DAB"/>
    <w:rsid w:val="00E96099"/>
    <w:rsid w:val="00E960AB"/>
    <w:rsid w:val="00E962ED"/>
    <w:rsid w:val="00E9643E"/>
    <w:rsid w:val="00E9652E"/>
    <w:rsid w:val="00E967C3"/>
    <w:rsid w:val="00E968B0"/>
    <w:rsid w:val="00E969E5"/>
    <w:rsid w:val="00E96A46"/>
    <w:rsid w:val="00E96CD2"/>
    <w:rsid w:val="00E96CE4"/>
    <w:rsid w:val="00E96EF7"/>
    <w:rsid w:val="00E96EFB"/>
    <w:rsid w:val="00E96F82"/>
    <w:rsid w:val="00E96FB4"/>
    <w:rsid w:val="00E972A9"/>
    <w:rsid w:val="00E97357"/>
    <w:rsid w:val="00E9754E"/>
    <w:rsid w:val="00E9761E"/>
    <w:rsid w:val="00E97883"/>
    <w:rsid w:val="00E978BE"/>
    <w:rsid w:val="00E97AEC"/>
    <w:rsid w:val="00E97CCE"/>
    <w:rsid w:val="00E97D11"/>
    <w:rsid w:val="00EA012B"/>
    <w:rsid w:val="00EA0264"/>
    <w:rsid w:val="00EA03C8"/>
    <w:rsid w:val="00EA0696"/>
    <w:rsid w:val="00EA071C"/>
    <w:rsid w:val="00EA0ECE"/>
    <w:rsid w:val="00EA1024"/>
    <w:rsid w:val="00EA12F8"/>
    <w:rsid w:val="00EA145B"/>
    <w:rsid w:val="00EA1473"/>
    <w:rsid w:val="00EA161F"/>
    <w:rsid w:val="00EA169D"/>
    <w:rsid w:val="00EA18D2"/>
    <w:rsid w:val="00EA1958"/>
    <w:rsid w:val="00EA1B0F"/>
    <w:rsid w:val="00EA1B44"/>
    <w:rsid w:val="00EA1BAB"/>
    <w:rsid w:val="00EA1C8D"/>
    <w:rsid w:val="00EA1CF9"/>
    <w:rsid w:val="00EA1E1D"/>
    <w:rsid w:val="00EA1E65"/>
    <w:rsid w:val="00EA1EC6"/>
    <w:rsid w:val="00EA21E9"/>
    <w:rsid w:val="00EA2214"/>
    <w:rsid w:val="00EA248E"/>
    <w:rsid w:val="00EA2793"/>
    <w:rsid w:val="00EA2A4A"/>
    <w:rsid w:val="00EA2A8B"/>
    <w:rsid w:val="00EA2BBE"/>
    <w:rsid w:val="00EA2DE3"/>
    <w:rsid w:val="00EA323C"/>
    <w:rsid w:val="00EA336D"/>
    <w:rsid w:val="00EA39F4"/>
    <w:rsid w:val="00EA3AE5"/>
    <w:rsid w:val="00EA3B3F"/>
    <w:rsid w:val="00EA3B99"/>
    <w:rsid w:val="00EA3C08"/>
    <w:rsid w:val="00EA41DA"/>
    <w:rsid w:val="00EA4285"/>
    <w:rsid w:val="00EA4360"/>
    <w:rsid w:val="00EA4411"/>
    <w:rsid w:val="00EA462B"/>
    <w:rsid w:val="00EA4679"/>
    <w:rsid w:val="00EA46E6"/>
    <w:rsid w:val="00EA46EA"/>
    <w:rsid w:val="00EA4787"/>
    <w:rsid w:val="00EA4A4B"/>
    <w:rsid w:val="00EA4DBE"/>
    <w:rsid w:val="00EA4FCE"/>
    <w:rsid w:val="00EA5032"/>
    <w:rsid w:val="00EA5060"/>
    <w:rsid w:val="00EA50BC"/>
    <w:rsid w:val="00EA5392"/>
    <w:rsid w:val="00EA562F"/>
    <w:rsid w:val="00EA57C6"/>
    <w:rsid w:val="00EA5BB2"/>
    <w:rsid w:val="00EA6032"/>
    <w:rsid w:val="00EA60D4"/>
    <w:rsid w:val="00EA618F"/>
    <w:rsid w:val="00EA6440"/>
    <w:rsid w:val="00EA658B"/>
    <w:rsid w:val="00EA677A"/>
    <w:rsid w:val="00EA68F3"/>
    <w:rsid w:val="00EA6EFB"/>
    <w:rsid w:val="00EA7128"/>
    <w:rsid w:val="00EA7382"/>
    <w:rsid w:val="00EA740D"/>
    <w:rsid w:val="00EA76F0"/>
    <w:rsid w:val="00EA7C9D"/>
    <w:rsid w:val="00EA7DEE"/>
    <w:rsid w:val="00EA7F38"/>
    <w:rsid w:val="00EB008F"/>
    <w:rsid w:val="00EB012D"/>
    <w:rsid w:val="00EB02F7"/>
    <w:rsid w:val="00EB043C"/>
    <w:rsid w:val="00EB0561"/>
    <w:rsid w:val="00EB05F3"/>
    <w:rsid w:val="00EB0C3B"/>
    <w:rsid w:val="00EB0C68"/>
    <w:rsid w:val="00EB0CB7"/>
    <w:rsid w:val="00EB0CF0"/>
    <w:rsid w:val="00EB113B"/>
    <w:rsid w:val="00EB13D8"/>
    <w:rsid w:val="00EB1502"/>
    <w:rsid w:val="00EB1638"/>
    <w:rsid w:val="00EB198C"/>
    <w:rsid w:val="00EB1A09"/>
    <w:rsid w:val="00EB1BF6"/>
    <w:rsid w:val="00EB1D5A"/>
    <w:rsid w:val="00EB1F2D"/>
    <w:rsid w:val="00EB20F3"/>
    <w:rsid w:val="00EB22BB"/>
    <w:rsid w:val="00EB27FB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8C4"/>
    <w:rsid w:val="00EB4936"/>
    <w:rsid w:val="00EB4DE6"/>
    <w:rsid w:val="00EB4ED2"/>
    <w:rsid w:val="00EB500B"/>
    <w:rsid w:val="00EB50A1"/>
    <w:rsid w:val="00EB5127"/>
    <w:rsid w:val="00EB51CE"/>
    <w:rsid w:val="00EB5296"/>
    <w:rsid w:val="00EB534B"/>
    <w:rsid w:val="00EB53A1"/>
    <w:rsid w:val="00EB576E"/>
    <w:rsid w:val="00EB588D"/>
    <w:rsid w:val="00EB59AE"/>
    <w:rsid w:val="00EB5B9B"/>
    <w:rsid w:val="00EB5D5E"/>
    <w:rsid w:val="00EB6281"/>
    <w:rsid w:val="00EB628A"/>
    <w:rsid w:val="00EB64D3"/>
    <w:rsid w:val="00EB65D5"/>
    <w:rsid w:val="00EB6639"/>
    <w:rsid w:val="00EB685A"/>
    <w:rsid w:val="00EB69C8"/>
    <w:rsid w:val="00EB6ACC"/>
    <w:rsid w:val="00EB6B7D"/>
    <w:rsid w:val="00EB6DCF"/>
    <w:rsid w:val="00EB6F25"/>
    <w:rsid w:val="00EB6FC2"/>
    <w:rsid w:val="00EB7008"/>
    <w:rsid w:val="00EB749A"/>
    <w:rsid w:val="00EB7562"/>
    <w:rsid w:val="00EB75B3"/>
    <w:rsid w:val="00EB7A58"/>
    <w:rsid w:val="00EB7F24"/>
    <w:rsid w:val="00EB7FAD"/>
    <w:rsid w:val="00EC0024"/>
    <w:rsid w:val="00EC0095"/>
    <w:rsid w:val="00EC0366"/>
    <w:rsid w:val="00EC036D"/>
    <w:rsid w:val="00EC0761"/>
    <w:rsid w:val="00EC083D"/>
    <w:rsid w:val="00EC08AD"/>
    <w:rsid w:val="00EC0B81"/>
    <w:rsid w:val="00EC115D"/>
    <w:rsid w:val="00EC1269"/>
    <w:rsid w:val="00EC16C1"/>
    <w:rsid w:val="00EC16C2"/>
    <w:rsid w:val="00EC18D8"/>
    <w:rsid w:val="00EC1B08"/>
    <w:rsid w:val="00EC1B38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5C4"/>
    <w:rsid w:val="00EC3662"/>
    <w:rsid w:val="00EC386A"/>
    <w:rsid w:val="00EC3B28"/>
    <w:rsid w:val="00EC3B91"/>
    <w:rsid w:val="00EC3BF7"/>
    <w:rsid w:val="00EC3DBC"/>
    <w:rsid w:val="00EC3DEB"/>
    <w:rsid w:val="00EC3E30"/>
    <w:rsid w:val="00EC3F1F"/>
    <w:rsid w:val="00EC41D8"/>
    <w:rsid w:val="00EC4661"/>
    <w:rsid w:val="00EC46E1"/>
    <w:rsid w:val="00EC49BA"/>
    <w:rsid w:val="00EC4CC1"/>
    <w:rsid w:val="00EC4CF6"/>
    <w:rsid w:val="00EC4F91"/>
    <w:rsid w:val="00EC5018"/>
    <w:rsid w:val="00EC5164"/>
    <w:rsid w:val="00EC51B1"/>
    <w:rsid w:val="00EC537A"/>
    <w:rsid w:val="00EC5613"/>
    <w:rsid w:val="00EC574B"/>
    <w:rsid w:val="00EC5A32"/>
    <w:rsid w:val="00EC5C56"/>
    <w:rsid w:val="00EC5C8A"/>
    <w:rsid w:val="00EC5DBA"/>
    <w:rsid w:val="00EC5FB1"/>
    <w:rsid w:val="00EC62E2"/>
    <w:rsid w:val="00EC6585"/>
    <w:rsid w:val="00EC67BD"/>
    <w:rsid w:val="00EC69DE"/>
    <w:rsid w:val="00EC69EE"/>
    <w:rsid w:val="00EC6CC7"/>
    <w:rsid w:val="00EC6F69"/>
    <w:rsid w:val="00EC7514"/>
    <w:rsid w:val="00EC7596"/>
    <w:rsid w:val="00EC75CF"/>
    <w:rsid w:val="00EC7699"/>
    <w:rsid w:val="00EC7769"/>
    <w:rsid w:val="00EC797B"/>
    <w:rsid w:val="00ED00A6"/>
    <w:rsid w:val="00ED071F"/>
    <w:rsid w:val="00ED0930"/>
    <w:rsid w:val="00ED0AC7"/>
    <w:rsid w:val="00ED0BCF"/>
    <w:rsid w:val="00ED0DBD"/>
    <w:rsid w:val="00ED10BD"/>
    <w:rsid w:val="00ED1162"/>
    <w:rsid w:val="00ED1299"/>
    <w:rsid w:val="00ED13F8"/>
    <w:rsid w:val="00ED16C4"/>
    <w:rsid w:val="00ED17DA"/>
    <w:rsid w:val="00ED1984"/>
    <w:rsid w:val="00ED1BBA"/>
    <w:rsid w:val="00ED1BC1"/>
    <w:rsid w:val="00ED1CE0"/>
    <w:rsid w:val="00ED1D0B"/>
    <w:rsid w:val="00ED1D9C"/>
    <w:rsid w:val="00ED1EC3"/>
    <w:rsid w:val="00ED22B7"/>
    <w:rsid w:val="00ED2483"/>
    <w:rsid w:val="00ED2614"/>
    <w:rsid w:val="00ED26E4"/>
    <w:rsid w:val="00ED2A51"/>
    <w:rsid w:val="00ED2A5C"/>
    <w:rsid w:val="00ED2C1D"/>
    <w:rsid w:val="00ED2D34"/>
    <w:rsid w:val="00ED2D47"/>
    <w:rsid w:val="00ED398E"/>
    <w:rsid w:val="00ED3ADE"/>
    <w:rsid w:val="00ED3B31"/>
    <w:rsid w:val="00ED3B42"/>
    <w:rsid w:val="00ED3B7F"/>
    <w:rsid w:val="00ED3E58"/>
    <w:rsid w:val="00ED3F40"/>
    <w:rsid w:val="00ED3F4E"/>
    <w:rsid w:val="00ED41D9"/>
    <w:rsid w:val="00ED4232"/>
    <w:rsid w:val="00ED4396"/>
    <w:rsid w:val="00ED44D1"/>
    <w:rsid w:val="00ED462D"/>
    <w:rsid w:val="00ED4660"/>
    <w:rsid w:val="00ED4772"/>
    <w:rsid w:val="00ED4C2C"/>
    <w:rsid w:val="00ED4C9B"/>
    <w:rsid w:val="00ED4CF5"/>
    <w:rsid w:val="00ED4DA1"/>
    <w:rsid w:val="00ED4FF7"/>
    <w:rsid w:val="00ED5097"/>
    <w:rsid w:val="00ED5173"/>
    <w:rsid w:val="00ED51A7"/>
    <w:rsid w:val="00ED5303"/>
    <w:rsid w:val="00ED53BB"/>
    <w:rsid w:val="00ED53E9"/>
    <w:rsid w:val="00ED5508"/>
    <w:rsid w:val="00ED554D"/>
    <w:rsid w:val="00ED564A"/>
    <w:rsid w:val="00ED57F8"/>
    <w:rsid w:val="00ED597A"/>
    <w:rsid w:val="00ED5CA8"/>
    <w:rsid w:val="00ED5D84"/>
    <w:rsid w:val="00ED6035"/>
    <w:rsid w:val="00ED6133"/>
    <w:rsid w:val="00ED664A"/>
    <w:rsid w:val="00ED667C"/>
    <w:rsid w:val="00ED66F0"/>
    <w:rsid w:val="00ED6A70"/>
    <w:rsid w:val="00ED6DEA"/>
    <w:rsid w:val="00ED6ED4"/>
    <w:rsid w:val="00ED70D0"/>
    <w:rsid w:val="00ED7290"/>
    <w:rsid w:val="00ED75AF"/>
    <w:rsid w:val="00ED760E"/>
    <w:rsid w:val="00ED762E"/>
    <w:rsid w:val="00ED7668"/>
    <w:rsid w:val="00ED78DC"/>
    <w:rsid w:val="00ED792B"/>
    <w:rsid w:val="00ED7AB9"/>
    <w:rsid w:val="00ED7AF5"/>
    <w:rsid w:val="00ED7B89"/>
    <w:rsid w:val="00ED7CBD"/>
    <w:rsid w:val="00ED7D8C"/>
    <w:rsid w:val="00ED7F2E"/>
    <w:rsid w:val="00ED7FC7"/>
    <w:rsid w:val="00EE0090"/>
    <w:rsid w:val="00EE00F4"/>
    <w:rsid w:val="00EE029B"/>
    <w:rsid w:val="00EE02E9"/>
    <w:rsid w:val="00EE0418"/>
    <w:rsid w:val="00EE066D"/>
    <w:rsid w:val="00EE073F"/>
    <w:rsid w:val="00EE08E9"/>
    <w:rsid w:val="00EE0A9C"/>
    <w:rsid w:val="00EE0BA9"/>
    <w:rsid w:val="00EE0C77"/>
    <w:rsid w:val="00EE0E59"/>
    <w:rsid w:val="00EE1223"/>
    <w:rsid w:val="00EE12B7"/>
    <w:rsid w:val="00EE1560"/>
    <w:rsid w:val="00EE1651"/>
    <w:rsid w:val="00EE1652"/>
    <w:rsid w:val="00EE17DC"/>
    <w:rsid w:val="00EE1ADB"/>
    <w:rsid w:val="00EE1BCE"/>
    <w:rsid w:val="00EE22CE"/>
    <w:rsid w:val="00EE22D2"/>
    <w:rsid w:val="00EE2586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312"/>
    <w:rsid w:val="00EE4319"/>
    <w:rsid w:val="00EE4698"/>
    <w:rsid w:val="00EE46EA"/>
    <w:rsid w:val="00EE480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77A"/>
    <w:rsid w:val="00EE590B"/>
    <w:rsid w:val="00EE5A3D"/>
    <w:rsid w:val="00EE5CF2"/>
    <w:rsid w:val="00EE5DFF"/>
    <w:rsid w:val="00EE5ECA"/>
    <w:rsid w:val="00EE6127"/>
    <w:rsid w:val="00EE62C1"/>
    <w:rsid w:val="00EE6754"/>
    <w:rsid w:val="00EE6985"/>
    <w:rsid w:val="00EE69D5"/>
    <w:rsid w:val="00EE6C0E"/>
    <w:rsid w:val="00EE6C73"/>
    <w:rsid w:val="00EE6CD4"/>
    <w:rsid w:val="00EE6FC9"/>
    <w:rsid w:val="00EE7225"/>
    <w:rsid w:val="00EE77BF"/>
    <w:rsid w:val="00EE7AE4"/>
    <w:rsid w:val="00EE7C8F"/>
    <w:rsid w:val="00EE7CED"/>
    <w:rsid w:val="00EE7EB8"/>
    <w:rsid w:val="00EE7F03"/>
    <w:rsid w:val="00EF0317"/>
    <w:rsid w:val="00EF0499"/>
    <w:rsid w:val="00EF0782"/>
    <w:rsid w:val="00EF0784"/>
    <w:rsid w:val="00EF07B1"/>
    <w:rsid w:val="00EF0B79"/>
    <w:rsid w:val="00EF0CCA"/>
    <w:rsid w:val="00EF0CF0"/>
    <w:rsid w:val="00EF0DC6"/>
    <w:rsid w:val="00EF0F1C"/>
    <w:rsid w:val="00EF104A"/>
    <w:rsid w:val="00EF109E"/>
    <w:rsid w:val="00EF1699"/>
    <w:rsid w:val="00EF16A6"/>
    <w:rsid w:val="00EF16AD"/>
    <w:rsid w:val="00EF18C5"/>
    <w:rsid w:val="00EF192C"/>
    <w:rsid w:val="00EF1A1E"/>
    <w:rsid w:val="00EF1BEE"/>
    <w:rsid w:val="00EF1C02"/>
    <w:rsid w:val="00EF216C"/>
    <w:rsid w:val="00EF24B0"/>
    <w:rsid w:val="00EF2546"/>
    <w:rsid w:val="00EF26A4"/>
    <w:rsid w:val="00EF26B1"/>
    <w:rsid w:val="00EF28F9"/>
    <w:rsid w:val="00EF3396"/>
    <w:rsid w:val="00EF34EE"/>
    <w:rsid w:val="00EF3B32"/>
    <w:rsid w:val="00EF3D21"/>
    <w:rsid w:val="00EF3FCD"/>
    <w:rsid w:val="00EF4324"/>
    <w:rsid w:val="00EF43C4"/>
    <w:rsid w:val="00EF43D6"/>
    <w:rsid w:val="00EF443B"/>
    <w:rsid w:val="00EF472C"/>
    <w:rsid w:val="00EF4806"/>
    <w:rsid w:val="00EF48B4"/>
    <w:rsid w:val="00EF4942"/>
    <w:rsid w:val="00EF49AA"/>
    <w:rsid w:val="00EF4B08"/>
    <w:rsid w:val="00EF4B4D"/>
    <w:rsid w:val="00EF5415"/>
    <w:rsid w:val="00EF5875"/>
    <w:rsid w:val="00EF5DB8"/>
    <w:rsid w:val="00EF5E3F"/>
    <w:rsid w:val="00EF6171"/>
    <w:rsid w:val="00EF6459"/>
    <w:rsid w:val="00EF6683"/>
    <w:rsid w:val="00EF687E"/>
    <w:rsid w:val="00EF6902"/>
    <w:rsid w:val="00EF693F"/>
    <w:rsid w:val="00EF6998"/>
    <w:rsid w:val="00EF6B2A"/>
    <w:rsid w:val="00EF6C2F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614"/>
    <w:rsid w:val="00F01830"/>
    <w:rsid w:val="00F01839"/>
    <w:rsid w:val="00F01912"/>
    <w:rsid w:val="00F0196B"/>
    <w:rsid w:val="00F01B45"/>
    <w:rsid w:val="00F01CF0"/>
    <w:rsid w:val="00F01D65"/>
    <w:rsid w:val="00F01FED"/>
    <w:rsid w:val="00F0229E"/>
    <w:rsid w:val="00F025DB"/>
    <w:rsid w:val="00F027A4"/>
    <w:rsid w:val="00F02807"/>
    <w:rsid w:val="00F029C8"/>
    <w:rsid w:val="00F02B7D"/>
    <w:rsid w:val="00F02BDD"/>
    <w:rsid w:val="00F02FC8"/>
    <w:rsid w:val="00F03019"/>
    <w:rsid w:val="00F030CE"/>
    <w:rsid w:val="00F032A6"/>
    <w:rsid w:val="00F032A7"/>
    <w:rsid w:val="00F035A9"/>
    <w:rsid w:val="00F035C8"/>
    <w:rsid w:val="00F03629"/>
    <w:rsid w:val="00F038B2"/>
    <w:rsid w:val="00F038D0"/>
    <w:rsid w:val="00F0395E"/>
    <w:rsid w:val="00F03A50"/>
    <w:rsid w:val="00F03A6C"/>
    <w:rsid w:val="00F03BE4"/>
    <w:rsid w:val="00F03C9E"/>
    <w:rsid w:val="00F03F1A"/>
    <w:rsid w:val="00F03F21"/>
    <w:rsid w:val="00F04104"/>
    <w:rsid w:val="00F041B3"/>
    <w:rsid w:val="00F041ED"/>
    <w:rsid w:val="00F0430C"/>
    <w:rsid w:val="00F04690"/>
    <w:rsid w:val="00F0473C"/>
    <w:rsid w:val="00F048FF"/>
    <w:rsid w:val="00F04989"/>
    <w:rsid w:val="00F04B23"/>
    <w:rsid w:val="00F04EA4"/>
    <w:rsid w:val="00F0507B"/>
    <w:rsid w:val="00F05185"/>
    <w:rsid w:val="00F05223"/>
    <w:rsid w:val="00F05329"/>
    <w:rsid w:val="00F05516"/>
    <w:rsid w:val="00F05652"/>
    <w:rsid w:val="00F05A30"/>
    <w:rsid w:val="00F05DC0"/>
    <w:rsid w:val="00F05F23"/>
    <w:rsid w:val="00F05FE4"/>
    <w:rsid w:val="00F060D1"/>
    <w:rsid w:val="00F0610A"/>
    <w:rsid w:val="00F06298"/>
    <w:rsid w:val="00F066A8"/>
    <w:rsid w:val="00F06AA3"/>
    <w:rsid w:val="00F06BB5"/>
    <w:rsid w:val="00F0728A"/>
    <w:rsid w:val="00F073DE"/>
    <w:rsid w:val="00F075D0"/>
    <w:rsid w:val="00F0773A"/>
    <w:rsid w:val="00F07793"/>
    <w:rsid w:val="00F0788B"/>
    <w:rsid w:val="00F07896"/>
    <w:rsid w:val="00F07988"/>
    <w:rsid w:val="00F07CB4"/>
    <w:rsid w:val="00F07F52"/>
    <w:rsid w:val="00F10068"/>
    <w:rsid w:val="00F100A1"/>
    <w:rsid w:val="00F101AC"/>
    <w:rsid w:val="00F103E2"/>
    <w:rsid w:val="00F1058E"/>
    <w:rsid w:val="00F105ED"/>
    <w:rsid w:val="00F10824"/>
    <w:rsid w:val="00F109B4"/>
    <w:rsid w:val="00F10CE0"/>
    <w:rsid w:val="00F10D69"/>
    <w:rsid w:val="00F10E7D"/>
    <w:rsid w:val="00F110C5"/>
    <w:rsid w:val="00F1136B"/>
    <w:rsid w:val="00F11457"/>
    <w:rsid w:val="00F11561"/>
    <w:rsid w:val="00F1162A"/>
    <w:rsid w:val="00F11DD9"/>
    <w:rsid w:val="00F11E2E"/>
    <w:rsid w:val="00F11EB9"/>
    <w:rsid w:val="00F124B4"/>
    <w:rsid w:val="00F12572"/>
    <w:rsid w:val="00F127AD"/>
    <w:rsid w:val="00F12862"/>
    <w:rsid w:val="00F12A33"/>
    <w:rsid w:val="00F12A50"/>
    <w:rsid w:val="00F12B26"/>
    <w:rsid w:val="00F12E4F"/>
    <w:rsid w:val="00F1300B"/>
    <w:rsid w:val="00F130BF"/>
    <w:rsid w:val="00F13260"/>
    <w:rsid w:val="00F13334"/>
    <w:rsid w:val="00F1347F"/>
    <w:rsid w:val="00F135EC"/>
    <w:rsid w:val="00F13928"/>
    <w:rsid w:val="00F1399C"/>
    <w:rsid w:val="00F139FC"/>
    <w:rsid w:val="00F1413F"/>
    <w:rsid w:val="00F1427B"/>
    <w:rsid w:val="00F142EA"/>
    <w:rsid w:val="00F145AE"/>
    <w:rsid w:val="00F145E8"/>
    <w:rsid w:val="00F14712"/>
    <w:rsid w:val="00F14F23"/>
    <w:rsid w:val="00F151DA"/>
    <w:rsid w:val="00F15530"/>
    <w:rsid w:val="00F1559D"/>
    <w:rsid w:val="00F157C2"/>
    <w:rsid w:val="00F15A9A"/>
    <w:rsid w:val="00F15CA7"/>
    <w:rsid w:val="00F15CA9"/>
    <w:rsid w:val="00F15CDB"/>
    <w:rsid w:val="00F15CF4"/>
    <w:rsid w:val="00F1627A"/>
    <w:rsid w:val="00F162E7"/>
    <w:rsid w:val="00F1635D"/>
    <w:rsid w:val="00F16B8F"/>
    <w:rsid w:val="00F16D28"/>
    <w:rsid w:val="00F16DE7"/>
    <w:rsid w:val="00F171D1"/>
    <w:rsid w:val="00F171DD"/>
    <w:rsid w:val="00F17228"/>
    <w:rsid w:val="00F17A8B"/>
    <w:rsid w:val="00F17BF0"/>
    <w:rsid w:val="00F17CF2"/>
    <w:rsid w:val="00F200DF"/>
    <w:rsid w:val="00F20162"/>
    <w:rsid w:val="00F2016C"/>
    <w:rsid w:val="00F201C7"/>
    <w:rsid w:val="00F201C9"/>
    <w:rsid w:val="00F202BB"/>
    <w:rsid w:val="00F2073B"/>
    <w:rsid w:val="00F20B0B"/>
    <w:rsid w:val="00F20B54"/>
    <w:rsid w:val="00F20C46"/>
    <w:rsid w:val="00F20F40"/>
    <w:rsid w:val="00F21081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788"/>
    <w:rsid w:val="00F22807"/>
    <w:rsid w:val="00F22957"/>
    <w:rsid w:val="00F22A8E"/>
    <w:rsid w:val="00F22F62"/>
    <w:rsid w:val="00F23009"/>
    <w:rsid w:val="00F23609"/>
    <w:rsid w:val="00F23611"/>
    <w:rsid w:val="00F2361C"/>
    <w:rsid w:val="00F237D9"/>
    <w:rsid w:val="00F23949"/>
    <w:rsid w:val="00F239CC"/>
    <w:rsid w:val="00F23D37"/>
    <w:rsid w:val="00F23DCA"/>
    <w:rsid w:val="00F23FBD"/>
    <w:rsid w:val="00F24226"/>
    <w:rsid w:val="00F24326"/>
    <w:rsid w:val="00F2433E"/>
    <w:rsid w:val="00F24513"/>
    <w:rsid w:val="00F248AC"/>
    <w:rsid w:val="00F248B6"/>
    <w:rsid w:val="00F24E2F"/>
    <w:rsid w:val="00F24F95"/>
    <w:rsid w:val="00F250AD"/>
    <w:rsid w:val="00F253C4"/>
    <w:rsid w:val="00F253EB"/>
    <w:rsid w:val="00F25A75"/>
    <w:rsid w:val="00F25C3C"/>
    <w:rsid w:val="00F25CE5"/>
    <w:rsid w:val="00F25F8A"/>
    <w:rsid w:val="00F262F3"/>
    <w:rsid w:val="00F26342"/>
    <w:rsid w:val="00F26A4A"/>
    <w:rsid w:val="00F26AEF"/>
    <w:rsid w:val="00F272CC"/>
    <w:rsid w:val="00F2739F"/>
    <w:rsid w:val="00F27436"/>
    <w:rsid w:val="00F27DCF"/>
    <w:rsid w:val="00F27EF7"/>
    <w:rsid w:val="00F300A9"/>
    <w:rsid w:val="00F303B0"/>
    <w:rsid w:val="00F30512"/>
    <w:rsid w:val="00F305C6"/>
    <w:rsid w:val="00F30792"/>
    <w:rsid w:val="00F30AC9"/>
    <w:rsid w:val="00F30B0A"/>
    <w:rsid w:val="00F30B29"/>
    <w:rsid w:val="00F30E96"/>
    <w:rsid w:val="00F3105B"/>
    <w:rsid w:val="00F310CC"/>
    <w:rsid w:val="00F313E6"/>
    <w:rsid w:val="00F31509"/>
    <w:rsid w:val="00F317AB"/>
    <w:rsid w:val="00F31801"/>
    <w:rsid w:val="00F3202C"/>
    <w:rsid w:val="00F3210E"/>
    <w:rsid w:val="00F32590"/>
    <w:rsid w:val="00F32641"/>
    <w:rsid w:val="00F327D3"/>
    <w:rsid w:val="00F3284E"/>
    <w:rsid w:val="00F32CC5"/>
    <w:rsid w:val="00F32FDC"/>
    <w:rsid w:val="00F330B0"/>
    <w:rsid w:val="00F3319B"/>
    <w:rsid w:val="00F331B8"/>
    <w:rsid w:val="00F331DE"/>
    <w:rsid w:val="00F33279"/>
    <w:rsid w:val="00F33311"/>
    <w:rsid w:val="00F33349"/>
    <w:rsid w:val="00F3372C"/>
    <w:rsid w:val="00F33A7D"/>
    <w:rsid w:val="00F33C20"/>
    <w:rsid w:val="00F33FA6"/>
    <w:rsid w:val="00F33FF0"/>
    <w:rsid w:val="00F342CC"/>
    <w:rsid w:val="00F3435C"/>
    <w:rsid w:val="00F34360"/>
    <w:rsid w:val="00F34361"/>
    <w:rsid w:val="00F343B7"/>
    <w:rsid w:val="00F3447A"/>
    <w:rsid w:val="00F344B3"/>
    <w:rsid w:val="00F344E7"/>
    <w:rsid w:val="00F34517"/>
    <w:rsid w:val="00F347A4"/>
    <w:rsid w:val="00F3486D"/>
    <w:rsid w:val="00F34924"/>
    <w:rsid w:val="00F34A6D"/>
    <w:rsid w:val="00F34BFE"/>
    <w:rsid w:val="00F34D6A"/>
    <w:rsid w:val="00F34E67"/>
    <w:rsid w:val="00F35148"/>
    <w:rsid w:val="00F35161"/>
    <w:rsid w:val="00F355A7"/>
    <w:rsid w:val="00F35607"/>
    <w:rsid w:val="00F35854"/>
    <w:rsid w:val="00F3591F"/>
    <w:rsid w:val="00F35A96"/>
    <w:rsid w:val="00F35B83"/>
    <w:rsid w:val="00F35B98"/>
    <w:rsid w:val="00F35B9B"/>
    <w:rsid w:val="00F35BA6"/>
    <w:rsid w:val="00F35BFF"/>
    <w:rsid w:val="00F35E2B"/>
    <w:rsid w:val="00F35E3D"/>
    <w:rsid w:val="00F3607B"/>
    <w:rsid w:val="00F362B6"/>
    <w:rsid w:val="00F363DE"/>
    <w:rsid w:val="00F364DB"/>
    <w:rsid w:val="00F36904"/>
    <w:rsid w:val="00F36AFF"/>
    <w:rsid w:val="00F36CC9"/>
    <w:rsid w:val="00F36D52"/>
    <w:rsid w:val="00F36F62"/>
    <w:rsid w:val="00F36FD2"/>
    <w:rsid w:val="00F372C8"/>
    <w:rsid w:val="00F37371"/>
    <w:rsid w:val="00F3757C"/>
    <w:rsid w:val="00F375E4"/>
    <w:rsid w:val="00F375E9"/>
    <w:rsid w:val="00F379DC"/>
    <w:rsid w:val="00F37AD2"/>
    <w:rsid w:val="00F37CB1"/>
    <w:rsid w:val="00F37F5B"/>
    <w:rsid w:val="00F37FE1"/>
    <w:rsid w:val="00F40095"/>
    <w:rsid w:val="00F4073A"/>
    <w:rsid w:val="00F407A1"/>
    <w:rsid w:val="00F409F5"/>
    <w:rsid w:val="00F40C8B"/>
    <w:rsid w:val="00F40DC4"/>
    <w:rsid w:val="00F40E0F"/>
    <w:rsid w:val="00F40F16"/>
    <w:rsid w:val="00F4115C"/>
    <w:rsid w:val="00F412EB"/>
    <w:rsid w:val="00F4155A"/>
    <w:rsid w:val="00F4183C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363"/>
    <w:rsid w:val="00F43467"/>
    <w:rsid w:val="00F43628"/>
    <w:rsid w:val="00F437FB"/>
    <w:rsid w:val="00F4380B"/>
    <w:rsid w:val="00F4387F"/>
    <w:rsid w:val="00F43B11"/>
    <w:rsid w:val="00F444B7"/>
    <w:rsid w:val="00F4476F"/>
    <w:rsid w:val="00F447CE"/>
    <w:rsid w:val="00F44837"/>
    <w:rsid w:val="00F44C24"/>
    <w:rsid w:val="00F44DAC"/>
    <w:rsid w:val="00F44E41"/>
    <w:rsid w:val="00F4530C"/>
    <w:rsid w:val="00F4535E"/>
    <w:rsid w:val="00F4548A"/>
    <w:rsid w:val="00F454BF"/>
    <w:rsid w:val="00F456EF"/>
    <w:rsid w:val="00F458CB"/>
    <w:rsid w:val="00F458DE"/>
    <w:rsid w:val="00F45937"/>
    <w:rsid w:val="00F45961"/>
    <w:rsid w:val="00F45BDB"/>
    <w:rsid w:val="00F45BF9"/>
    <w:rsid w:val="00F45E20"/>
    <w:rsid w:val="00F45F1B"/>
    <w:rsid w:val="00F46324"/>
    <w:rsid w:val="00F465DC"/>
    <w:rsid w:val="00F4665B"/>
    <w:rsid w:val="00F466F3"/>
    <w:rsid w:val="00F46A30"/>
    <w:rsid w:val="00F46C91"/>
    <w:rsid w:val="00F46E56"/>
    <w:rsid w:val="00F46EC7"/>
    <w:rsid w:val="00F46F38"/>
    <w:rsid w:val="00F46FF4"/>
    <w:rsid w:val="00F4703B"/>
    <w:rsid w:val="00F4718F"/>
    <w:rsid w:val="00F471E4"/>
    <w:rsid w:val="00F472E0"/>
    <w:rsid w:val="00F47363"/>
    <w:rsid w:val="00F473BA"/>
    <w:rsid w:val="00F47929"/>
    <w:rsid w:val="00F47994"/>
    <w:rsid w:val="00F47C17"/>
    <w:rsid w:val="00F5020D"/>
    <w:rsid w:val="00F5024C"/>
    <w:rsid w:val="00F50297"/>
    <w:rsid w:val="00F50437"/>
    <w:rsid w:val="00F504BE"/>
    <w:rsid w:val="00F50571"/>
    <w:rsid w:val="00F506A5"/>
    <w:rsid w:val="00F50766"/>
    <w:rsid w:val="00F507DA"/>
    <w:rsid w:val="00F5082E"/>
    <w:rsid w:val="00F50946"/>
    <w:rsid w:val="00F509CB"/>
    <w:rsid w:val="00F50BBE"/>
    <w:rsid w:val="00F50BF1"/>
    <w:rsid w:val="00F50EB0"/>
    <w:rsid w:val="00F51087"/>
    <w:rsid w:val="00F51133"/>
    <w:rsid w:val="00F51162"/>
    <w:rsid w:val="00F514EC"/>
    <w:rsid w:val="00F516BE"/>
    <w:rsid w:val="00F5199C"/>
    <w:rsid w:val="00F51BB7"/>
    <w:rsid w:val="00F51C8C"/>
    <w:rsid w:val="00F51E11"/>
    <w:rsid w:val="00F5203E"/>
    <w:rsid w:val="00F5210E"/>
    <w:rsid w:val="00F52138"/>
    <w:rsid w:val="00F5245F"/>
    <w:rsid w:val="00F5263A"/>
    <w:rsid w:val="00F52693"/>
    <w:rsid w:val="00F52A1E"/>
    <w:rsid w:val="00F52A5D"/>
    <w:rsid w:val="00F52A8D"/>
    <w:rsid w:val="00F52AB5"/>
    <w:rsid w:val="00F52B12"/>
    <w:rsid w:val="00F52B9C"/>
    <w:rsid w:val="00F52D67"/>
    <w:rsid w:val="00F52DFD"/>
    <w:rsid w:val="00F52F73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0F8"/>
    <w:rsid w:val="00F54119"/>
    <w:rsid w:val="00F54181"/>
    <w:rsid w:val="00F542A2"/>
    <w:rsid w:val="00F54437"/>
    <w:rsid w:val="00F5447E"/>
    <w:rsid w:val="00F54695"/>
    <w:rsid w:val="00F5495D"/>
    <w:rsid w:val="00F54B83"/>
    <w:rsid w:val="00F54D7C"/>
    <w:rsid w:val="00F54F76"/>
    <w:rsid w:val="00F55015"/>
    <w:rsid w:val="00F5510A"/>
    <w:rsid w:val="00F55114"/>
    <w:rsid w:val="00F552A6"/>
    <w:rsid w:val="00F55392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5"/>
    <w:rsid w:val="00F56B0E"/>
    <w:rsid w:val="00F56D7D"/>
    <w:rsid w:val="00F56EE2"/>
    <w:rsid w:val="00F56F5D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919"/>
    <w:rsid w:val="00F60F5D"/>
    <w:rsid w:val="00F6104A"/>
    <w:rsid w:val="00F613E2"/>
    <w:rsid w:val="00F61618"/>
    <w:rsid w:val="00F617F1"/>
    <w:rsid w:val="00F61B1F"/>
    <w:rsid w:val="00F61B7D"/>
    <w:rsid w:val="00F61D0B"/>
    <w:rsid w:val="00F61E46"/>
    <w:rsid w:val="00F61F0E"/>
    <w:rsid w:val="00F62009"/>
    <w:rsid w:val="00F6217C"/>
    <w:rsid w:val="00F62348"/>
    <w:rsid w:val="00F62590"/>
    <w:rsid w:val="00F626B4"/>
    <w:rsid w:val="00F6270A"/>
    <w:rsid w:val="00F627C5"/>
    <w:rsid w:val="00F6281E"/>
    <w:rsid w:val="00F62850"/>
    <w:rsid w:val="00F628E6"/>
    <w:rsid w:val="00F62AD7"/>
    <w:rsid w:val="00F62C51"/>
    <w:rsid w:val="00F62E40"/>
    <w:rsid w:val="00F62E60"/>
    <w:rsid w:val="00F63028"/>
    <w:rsid w:val="00F6308C"/>
    <w:rsid w:val="00F63734"/>
    <w:rsid w:val="00F63A65"/>
    <w:rsid w:val="00F63CC9"/>
    <w:rsid w:val="00F64092"/>
    <w:rsid w:val="00F6416D"/>
    <w:rsid w:val="00F642E4"/>
    <w:rsid w:val="00F6439C"/>
    <w:rsid w:val="00F645D1"/>
    <w:rsid w:val="00F64CCE"/>
    <w:rsid w:val="00F64F70"/>
    <w:rsid w:val="00F650DF"/>
    <w:rsid w:val="00F65117"/>
    <w:rsid w:val="00F654D8"/>
    <w:rsid w:val="00F657C8"/>
    <w:rsid w:val="00F65A06"/>
    <w:rsid w:val="00F65B27"/>
    <w:rsid w:val="00F660A7"/>
    <w:rsid w:val="00F66286"/>
    <w:rsid w:val="00F66365"/>
    <w:rsid w:val="00F663DB"/>
    <w:rsid w:val="00F663FD"/>
    <w:rsid w:val="00F6658D"/>
    <w:rsid w:val="00F66987"/>
    <w:rsid w:val="00F66A82"/>
    <w:rsid w:val="00F66B78"/>
    <w:rsid w:val="00F66C9C"/>
    <w:rsid w:val="00F67208"/>
    <w:rsid w:val="00F67219"/>
    <w:rsid w:val="00F673C5"/>
    <w:rsid w:val="00F67747"/>
    <w:rsid w:val="00F678D7"/>
    <w:rsid w:val="00F67A70"/>
    <w:rsid w:val="00F67DA6"/>
    <w:rsid w:val="00F67DC5"/>
    <w:rsid w:val="00F67F22"/>
    <w:rsid w:val="00F700E1"/>
    <w:rsid w:val="00F70175"/>
    <w:rsid w:val="00F70390"/>
    <w:rsid w:val="00F70570"/>
    <w:rsid w:val="00F709B8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C29"/>
    <w:rsid w:val="00F72296"/>
    <w:rsid w:val="00F72555"/>
    <w:rsid w:val="00F7256F"/>
    <w:rsid w:val="00F72609"/>
    <w:rsid w:val="00F7266A"/>
    <w:rsid w:val="00F7289B"/>
    <w:rsid w:val="00F72A05"/>
    <w:rsid w:val="00F72C91"/>
    <w:rsid w:val="00F72EA8"/>
    <w:rsid w:val="00F72FDA"/>
    <w:rsid w:val="00F7339E"/>
    <w:rsid w:val="00F73585"/>
    <w:rsid w:val="00F735F7"/>
    <w:rsid w:val="00F736C1"/>
    <w:rsid w:val="00F736F0"/>
    <w:rsid w:val="00F73838"/>
    <w:rsid w:val="00F73894"/>
    <w:rsid w:val="00F738E0"/>
    <w:rsid w:val="00F73B9C"/>
    <w:rsid w:val="00F73C3D"/>
    <w:rsid w:val="00F7409D"/>
    <w:rsid w:val="00F742FB"/>
    <w:rsid w:val="00F7431B"/>
    <w:rsid w:val="00F74909"/>
    <w:rsid w:val="00F74BAD"/>
    <w:rsid w:val="00F74C94"/>
    <w:rsid w:val="00F74CE8"/>
    <w:rsid w:val="00F750BD"/>
    <w:rsid w:val="00F7515F"/>
    <w:rsid w:val="00F755B4"/>
    <w:rsid w:val="00F756FF"/>
    <w:rsid w:val="00F757E6"/>
    <w:rsid w:val="00F75E96"/>
    <w:rsid w:val="00F76119"/>
    <w:rsid w:val="00F761B9"/>
    <w:rsid w:val="00F7634E"/>
    <w:rsid w:val="00F765E2"/>
    <w:rsid w:val="00F76A58"/>
    <w:rsid w:val="00F76E12"/>
    <w:rsid w:val="00F771C5"/>
    <w:rsid w:val="00F775CD"/>
    <w:rsid w:val="00F77724"/>
    <w:rsid w:val="00F77A5B"/>
    <w:rsid w:val="00F77A9D"/>
    <w:rsid w:val="00F77B6F"/>
    <w:rsid w:val="00F77E29"/>
    <w:rsid w:val="00F77E87"/>
    <w:rsid w:val="00F808A9"/>
    <w:rsid w:val="00F808D5"/>
    <w:rsid w:val="00F80B75"/>
    <w:rsid w:val="00F80C73"/>
    <w:rsid w:val="00F80E5D"/>
    <w:rsid w:val="00F8130B"/>
    <w:rsid w:val="00F813CA"/>
    <w:rsid w:val="00F81481"/>
    <w:rsid w:val="00F8151E"/>
    <w:rsid w:val="00F815B8"/>
    <w:rsid w:val="00F81B12"/>
    <w:rsid w:val="00F81C40"/>
    <w:rsid w:val="00F81C52"/>
    <w:rsid w:val="00F81CDE"/>
    <w:rsid w:val="00F81D60"/>
    <w:rsid w:val="00F81E34"/>
    <w:rsid w:val="00F81E5D"/>
    <w:rsid w:val="00F81E7B"/>
    <w:rsid w:val="00F820D9"/>
    <w:rsid w:val="00F82337"/>
    <w:rsid w:val="00F8233D"/>
    <w:rsid w:val="00F82496"/>
    <w:rsid w:val="00F824D9"/>
    <w:rsid w:val="00F82979"/>
    <w:rsid w:val="00F82B49"/>
    <w:rsid w:val="00F82C63"/>
    <w:rsid w:val="00F82D07"/>
    <w:rsid w:val="00F82DEF"/>
    <w:rsid w:val="00F83267"/>
    <w:rsid w:val="00F83576"/>
    <w:rsid w:val="00F83D16"/>
    <w:rsid w:val="00F84130"/>
    <w:rsid w:val="00F841CE"/>
    <w:rsid w:val="00F84470"/>
    <w:rsid w:val="00F8456B"/>
    <w:rsid w:val="00F8482D"/>
    <w:rsid w:val="00F84B80"/>
    <w:rsid w:val="00F84D69"/>
    <w:rsid w:val="00F8540A"/>
    <w:rsid w:val="00F85451"/>
    <w:rsid w:val="00F8545C"/>
    <w:rsid w:val="00F85596"/>
    <w:rsid w:val="00F855A4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C84"/>
    <w:rsid w:val="00F85DB7"/>
    <w:rsid w:val="00F85F32"/>
    <w:rsid w:val="00F8612E"/>
    <w:rsid w:val="00F864EF"/>
    <w:rsid w:val="00F86A9C"/>
    <w:rsid w:val="00F86B20"/>
    <w:rsid w:val="00F86DC1"/>
    <w:rsid w:val="00F86E6C"/>
    <w:rsid w:val="00F86F78"/>
    <w:rsid w:val="00F86FD8"/>
    <w:rsid w:val="00F87044"/>
    <w:rsid w:val="00F87230"/>
    <w:rsid w:val="00F876D4"/>
    <w:rsid w:val="00F876EF"/>
    <w:rsid w:val="00F8788B"/>
    <w:rsid w:val="00F87ABE"/>
    <w:rsid w:val="00F87B7A"/>
    <w:rsid w:val="00F87DAE"/>
    <w:rsid w:val="00F90187"/>
    <w:rsid w:val="00F90196"/>
    <w:rsid w:val="00F901C6"/>
    <w:rsid w:val="00F9053D"/>
    <w:rsid w:val="00F90724"/>
    <w:rsid w:val="00F907D2"/>
    <w:rsid w:val="00F907F6"/>
    <w:rsid w:val="00F908D9"/>
    <w:rsid w:val="00F908ED"/>
    <w:rsid w:val="00F90A63"/>
    <w:rsid w:val="00F90AEF"/>
    <w:rsid w:val="00F90B13"/>
    <w:rsid w:val="00F90ED8"/>
    <w:rsid w:val="00F90FB4"/>
    <w:rsid w:val="00F912EC"/>
    <w:rsid w:val="00F9133D"/>
    <w:rsid w:val="00F913F4"/>
    <w:rsid w:val="00F9148B"/>
    <w:rsid w:val="00F914AF"/>
    <w:rsid w:val="00F91656"/>
    <w:rsid w:val="00F9188F"/>
    <w:rsid w:val="00F91ADF"/>
    <w:rsid w:val="00F91CA9"/>
    <w:rsid w:val="00F91D3F"/>
    <w:rsid w:val="00F91F38"/>
    <w:rsid w:val="00F92218"/>
    <w:rsid w:val="00F92302"/>
    <w:rsid w:val="00F92523"/>
    <w:rsid w:val="00F92768"/>
    <w:rsid w:val="00F92A1E"/>
    <w:rsid w:val="00F92A27"/>
    <w:rsid w:val="00F92BB3"/>
    <w:rsid w:val="00F92E02"/>
    <w:rsid w:val="00F930DC"/>
    <w:rsid w:val="00F9334C"/>
    <w:rsid w:val="00F933A4"/>
    <w:rsid w:val="00F93502"/>
    <w:rsid w:val="00F9372B"/>
    <w:rsid w:val="00F937AF"/>
    <w:rsid w:val="00F938D9"/>
    <w:rsid w:val="00F93943"/>
    <w:rsid w:val="00F93987"/>
    <w:rsid w:val="00F93DE1"/>
    <w:rsid w:val="00F93EE6"/>
    <w:rsid w:val="00F93F65"/>
    <w:rsid w:val="00F94519"/>
    <w:rsid w:val="00F945E7"/>
    <w:rsid w:val="00F947AD"/>
    <w:rsid w:val="00F948A8"/>
    <w:rsid w:val="00F9490C"/>
    <w:rsid w:val="00F94B0B"/>
    <w:rsid w:val="00F94BCE"/>
    <w:rsid w:val="00F94E6E"/>
    <w:rsid w:val="00F94EDB"/>
    <w:rsid w:val="00F95187"/>
    <w:rsid w:val="00F952F5"/>
    <w:rsid w:val="00F95487"/>
    <w:rsid w:val="00F954B0"/>
    <w:rsid w:val="00F9558E"/>
    <w:rsid w:val="00F9572D"/>
    <w:rsid w:val="00F9599A"/>
    <w:rsid w:val="00F95CA3"/>
    <w:rsid w:val="00F960EC"/>
    <w:rsid w:val="00F96273"/>
    <w:rsid w:val="00F96276"/>
    <w:rsid w:val="00F9629E"/>
    <w:rsid w:val="00F96490"/>
    <w:rsid w:val="00F96589"/>
    <w:rsid w:val="00F96618"/>
    <w:rsid w:val="00F966A7"/>
    <w:rsid w:val="00F96755"/>
    <w:rsid w:val="00F96DF4"/>
    <w:rsid w:val="00F96F76"/>
    <w:rsid w:val="00F96F9A"/>
    <w:rsid w:val="00F96FF4"/>
    <w:rsid w:val="00F9705D"/>
    <w:rsid w:val="00F971EA"/>
    <w:rsid w:val="00F97378"/>
    <w:rsid w:val="00F97497"/>
    <w:rsid w:val="00F974FE"/>
    <w:rsid w:val="00F9758E"/>
    <w:rsid w:val="00F97BD0"/>
    <w:rsid w:val="00F97CC2"/>
    <w:rsid w:val="00F97D55"/>
    <w:rsid w:val="00F97E80"/>
    <w:rsid w:val="00F97F18"/>
    <w:rsid w:val="00FA0543"/>
    <w:rsid w:val="00FA056C"/>
    <w:rsid w:val="00FA07E9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505"/>
    <w:rsid w:val="00FA1604"/>
    <w:rsid w:val="00FA1A87"/>
    <w:rsid w:val="00FA1C8E"/>
    <w:rsid w:val="00FA1CD1"/>
    <w:rsid w:val="00FA1DBE"/>
    <w:rsid w:val="00FA1E14"/>
    <w:rsid w:val="00FA1F21"/>
    <w:rsid w:val="00FA1F88"/>
    <w:rsid w:val="00FA2700"/>
    <w:rsid w:val="00FA27FE"/>
    <w:rsid w:val="00FA29C1"/>
    <w:rsid w:val="00FA2B17"/>
    <w:rsid w:val="00FA2B23"/>
    <w:rsid w:val="00FA2DFA"/>
    <w:rsid w:val="00FA30BD"/>
    <w:rsid w:val="00FA36C6"/>
    <w:rsid w:val="00FA3769"/>
    <w:rsid w:val="00FA38E3"/>
    <w:rsid w:val="00FA3937"/>
    <w:rsid w:val="00FA39C0"/>
    <w:rsid w:val="00FA3B8C"/>
    <w:rsid w:val="00FA3D03"/>
    <w:rsid w:val="00FA3E6F"/>
    <w:rsid w:val="00FA41FA"/>
    <w:rsid w:val="00FA433E"/>
    <w:rsid w:val="00FA43B3"/>
    <w:rsid w:val="00FA483C"/>
    <w:rsid w:val="00FA4A44"/>
    <w:rsid w:val="00FA4E8D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A1"/>
    <w:rsid w:val="00FA71C0"/>
    <w:rsid w:val="00FA73AB"/>
    <w:rsid w:val="00FA7A76"/>
    <w:rsid w:val="00FA7B7E"/>
    <w:rsid w:val="00FA7FD1"/>
    <w:rsid w:val="00FA7FDB"/>
    <w:rsid w:val="00FB0152"/>
    <w:rsid w:val="00FB0494"/>
    <w:rsid w:val="00FB0533"/>
    <w:rsid w:val="00FB05CE"/>
    <w:rsid w:val="00FB06D8"/>
    <w:rsid w:val="00FB0775"/>
    <w:rsid w:val="00FB07CE"/>
    <w:rsid w:val="00FB08E0"/>
    <w:rsid w:val="00FB0FA2"/>
    <w:rsid w:val="00FB137B"/>
    <w:rsid w:val="00FB14AE"/>
    <w:rsid w:val="00FB198D"/>
    <w:rsid w:val="00FB1E61"/>
    <w:rsid w:val="00FB20CD"/>
    <w:rsid w:val="00FB21AE"/>
    <w:rsid w:val="00FB224E"/>
    <w:rsid w:val="00FB2497"/>
    <w:rsid w:val="00FB25BE"/>
    <w:rsid w:val="00FB270E"/>
    <w:rsid w:val="00FB2899"/>
    <w:rsid w:val="00FB39BD"/>
    <w:rsid w:val="00FB39FB"/>
    <w:rsid w:val="00FB3B13"/>
    <w:rsid w:val="00FB3D4A"/>
    <w:rsid w:val="00FB42FE"/>
    <w:rsid w:val="00FB44A7"/>
    <w:rsid w:val="00FB44E3"/>
    <w:rsid w:val="00FB45FB"/>
    <w:rsid w:val="00FB4676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24"/>
    <w:rsid w:val="00FB68B6"/>
    <w:rsid w:val="00FB696C"/>
    <w:rsid w:val="00FB69C7"/>
    <w:rsid w:val="00FB6AA0"/>
    <w:rsid w:val="00FB6BFE"/>
    <w:rsid w:val="00FB6C03"/>
    <w:rsid w:val="00FB6D5D"/>
    <w:rsid w:val="00FB6E82"/>
    <w:rsid w:val="00FB7054"/>
    <w:rsid w:val="00FB71FD"/>
    <w:rsid w:val="00FB72FD"/>
    <w:rsid w:val="00FB7448"/>
    <w:rsid w:val="00FB74F5"/>
    <w:rsid w:val="00FB7500"/>
    <w:rsid w:val="00FB7702"/>
    <w:rsid w:val="00FB7713"/>
    <w:rsid w:val="00FB7C1D"/>
    <w:rsid w:val="00FB7CF4"/>
    <w:rsid w:val="00FB7DD9"/>
    <w:rsid w:val="00FC003E"/>
    <w:rsid w:val="00FC00A6"/>
    <w:rsid w:val="00FC03FC"/>
    <w:rsid w:val="00FC0597"/>
    <w:rsid w:val="00FC0609"/>
    <w:rsid w:val="00FC0777"/>
    <w:rsid w:val="00FC07E1"/>
    <w:rsid w:val="00FC0975"/>
    <w:rsid w:val="00FC0D1D"/>
    <w:rsid w:val="00FC1040"/>
    <w:rsid w:val="00FC111F"/>
    <w:rsid w:val="00FC11E9"/>
    <w:rsid w:val="00FC1864"/>
    <w:rsid w:val="00FC18A9"/>
    <w:rsid w:val="00FC18CD"/>
    <w:rsid w:val="00FC1DEA"/>
    <w:rsid w:val="00FC1ECE"/>
    <w:rsid w:val="00FC2302"/>
    <w:rsid w:val="00FC26A8"/>
    <w:rsid w:val="00FC26CF"/>
    <w:rsid w:val="00FC276F"/>
    <w:rsid w:val="00FC2796"/>
    <w:rsid w:val="00FC280C"/>
    <w:rsid w:val="00FC297F"/>
    <w:rsid w:val="00FC2DB5"/>
    <w:rsid w:val="00FC2E45"/>
    <w:rsid w:val="00FC2FEF"/>
    <w:rsid w:val="00FC3071"/>
    <w:rsid w:val="00FC3338"/>
    <w:rsid w:val="00FC33C7"/>
    <w:rsid w:val="00FC352D"/>
    <w:rsid w:val="00FC370E"/>
    <w:rsid w:val="00FC3711"/>
    <w:rsid w:val="00FC3713"/>
    <w:rsid w:val="00FC371D"/>
    <w:rsid w:val="00FC38F8"/>
    <w:rsid w:val="00FC38F9"/>
    <w:rsid w:val="00FC39ED"/>
    <w:rsid w:val="00FC3ED9"/>
    <w:rsid w:val="00FC3F73"/>
    <w:rsid w:val="00FC42A9"/>
    <w:rsid w:val="00FC43DD"/>
    <w:rsid w:val="00FC44C1"/>
    <w:rsid w:val="00FC4719"/>
    <w:rsid w:val="00FC473A"/>
    <w:rsid w:val="00FC4794"/>
    <w:rsid w:val="00FC494B"/>
    <w:rsid w:val="00FC4A08"/>
    <w:rsid w:val="00FC4B23"/>
    <w:rsid w:val="00FC4D48"/>
    <w:rsid w:val="00FC4F84"/>
    <w:rsid w:val="00FC5603"/>
    <w:rsid w:val="00FC5666"/>
    <w:rsid w:val="00FC571A"/>
    <w:rsid w:val="00FC57C4"/>
    <w:rsid w:val="00FC5829"/>
    <w:rsid w:val="00FC5AAE"/>
    <w:rsid w:val="00FC5B5F"/>
    <w:rsid w:val="00FC5BD5"/>
    <w:rsid w:val="00FC5C48"/>
    <w:rsid w:val="00FC5C6C"/>
    <w:rsid w:val="00FC5F1F"/>
    <w:rsid w:val="00FC5F7D"/>
    <w:rsid w:val="00FC61AF"/>
    <w:rsid w:val="00FC6240"/>
    <w:rsid w:val="00FC626A"/>
    <w:rsid w:val="00FC628F"/>
    <w:rsid w:val="00FC62F5"/>
    <w:rsid w:val="00FC6732"/>
    <w:rsid w:val="00FC69BB"/>
    <w:rsid w:val="00FC69CD"/>
    <w:rsid w:val="00FC6C8C"/>
    <w:rsid w:val="00FC6D1E"/>
    <w:rsid w:val="00FC6E5A"/>
    <w:rsid w:val="00FC72AF"/>
    <w:rsid w:val="00FC7334"/>
    <w:rsid w:val="00FC73B2"/>
    <w:rsid w:val="00FC75D4"/>
    <w:rsid w:val="00FC7779"/>
    <w:rsid w:val="00FC782C"/>
    <w:rsid w:val="00FC787A"/>
    <w:rsid w:val="00FC78CE"/>
    <w:rsid w:val="00FC78E7"/>
    <w:rsid w:val="00FC79C4"/>
    <w:rsid w:val="00FC7EFC"/>
    <w:rsid w:val="00FD00B1"/>
    <w:rsid w:val="00FD0350"/>
    <w:rsid w:val="00FD080C"/>
    <w:rsid w:val="00FD0865"/>
    <w:rsid w:val="00FD087E"/>
    <w:rsid w:val="00FD09EB"/>
    <w:rsid w:val="00FD0E3C"/>
    <w:rsid w:val="00FD1059"/>
    <w:rsid w:val="00FD116B"/>
    <w:rsid w:val="00FD12C7"/>
    <w:rsid w:val="00FD1439"/>
    <w:rsid w:val="00FD17C1"/>
    <w:rsid w:val="00FD18D6"/>
    <w:rsid w:val="00FD1AAE"/>
    <w:rsid w:val="00FD1CD7"/>
    <w:rsid w:val="00FD1D95"/>
    <w:rsid w:val="00FD1E28"/>
    <w:rsid w:val="00FD2212"/>
    <w:rsid w:val="00FD2269"/>
    <w:rsid w:val="00FD22DF"/>
    <w:rsid w:val="00FD2399"/>
    <w:rsid w:val="00FD243C"/>
    <w:rsid w:val="00FD289A"/>
    <w:rsid w:val="00FD2CBB"/>
    <w:rsid w:val="00FD305C"/>
    <w:rsid w:val="00FD3255"/>
    <w:rsid w:val="00FD3267"/>
    <w:rsid w:val="00FD32B0"/>
    <w:rsid w:val="00FD3327"/>
    <w:rsid w:val="00FD338A"/>
    <w:rsid w:val="00FD3654"/>
    <w:rsid w:val="00FD36A9"/>
    <w:rsid w:val="00FD38FE"/>
    <w:rsid w:val="00FD39A8"/>
    <w:rsid w:val="00FD3A1D"/>
    <w:rsid w:val="00FD3EA3"/>
    <w:rsid w:val="00FD42AD"/>
    <w:rsid w:val="00FD42FA"/>
    <w:rsid w:val="00FD4628"/>
    <w:rsid w:val="00FD4756"/>
    <w:rsid w:val="00FD49C8"/>
    <w:rsid w:val="00FD4C1B"/>
    <w:rsid w:val="00FD4CD8"/>
    <w:rsid w:val="00FD4D10"/>
    <w:rsid w:val="00FD4E88"/>
    <w:rsid w:val="00FD5197"/>
    <w:rsid w:val="00FD5357"/>
    <w:rsid w:val="00FD5407"/>
    <w:rsid w:val="00FD54AF"/>
    <w:rsid w:val="00FD54E0"/>
    <w:rsid w:val="00FD55B0"/>
    <w:rsid w:val="00FD5761"/>
    <w:rsid w:val="00FD5A27"/>
    <w:rsid w:val="00FD5A2D"/>
    <w:rsid w:val="00FD5DB3"/>
    <w:rsid w:val="00FD5F42"/>
    <w:rsid w:val="00FD6089"/>
    <w:rsid w:val="00FD61D2"/>
    <w:rsid w:val="00FD6299"/>
    <w:rsid w:val="00FD6516"/>
    <w:rsid w:val="00FD67BE"/>
    <w:rsid w:val="00FD69D6"/>
    <w:rsid w:val="00FD72D7"/>
    <w:rsid w:val="00FD7530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E"/>
    <w:rsid w:val="00FE0D29"/>
    <w:rsid w:val="00FE11FB"/>
    <w:rsid w:val="00FE1202"/>
    <w:rsid w:val="00FE1438"/>
    <w:rsid w:val="00FE15EC"/>
    <w:rsid w:val="00FE1611"/>
    <w:rsid w:val="00FE187F"/>
    <w:rsid w:val="00FE1CA7"/>
    <w:rsid w:val="00FE1D18"/>
    <w:rsid w:val="00FE2213"/>
    <w:rsid w:val="00FE24B8"/>
    <w:rsid w:val="00FE24FE"/>
    <w:rsid w:val="00FE2513"/>
    <w:rsid w:val="00FE2771"/>
    <w:rsid w:val="00FE28CB"/>
    <w:rsid w:val="00FE2938"/>
    <w:rsid w:val="00FE2995"/>
    <w:rsid w:val="00FE2F9E"/>
    <w:rsid w:val="00FE3250"/>
    <w:rsid w:val="00FE34AC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0E"/>
    <w:rsid w:val="00FE531A"/>
    <w:rsid w:val="00FE5459"/>
    <w:rsid w:val="00FE5643"/>
    <w:rsid w:val="00FE5875"/>
    <w:rsid w:val="00FE5992"/>
    <w:rsid w:val="00FE59C0"/>
    <w:rsid w:val="00FE5AF3"/>
    <w:rsid w:val="00FE61D1"/>
    <w:rsid w:val="00FE640D"/>
    <w:rsid w:val="00FE64ED"/>
    <w:rsid w:val="00FE65F3"/>
    <w:rsid w:val="00FE67BA"/>
    <w:rsid w:val="00FE67E9"/>
    <w:rsid w:val="00FE688A"/>
    <w:rsid w:val="00FE6B29"/>
    <w:rsid w:val="00FE6BB3"/>
    <w:rsid w:val="00FE6CD0"/>
    <w:rsid w:val="00FE6FAD"/>
    <w:rsid w:val="00FE6FF4"/>
    <w:rsid w:val="00FE749B"/>
    <w:rsid w:val="00FE7654"/>
    <w:rsid w:val="00FE7B54"/>
    <w:rsid w:val="00FE7CC3"/>
    <w:rsid w:val="00FE7D0A"/>
    <w:rsid w:val="00FE7DC4"/>
    <w:rsid w:val="00FE7FAA"/>
    <w:rsid w:val="00FF03DD"/>
    <w:rsid w:val="00FF048E"/>
    <w:rsid w:val="00FF0744"/>
    <w:rsid w:val="00FF0817"/>
    <w:rsid w:val="00FF0858"/>
    <w:rsid w:val="00FF08FA"/>
    <w:rsid w:val="00FF095D"/>
    <w:rsid w:val="00FF0A88"/>
    <w:rsid w:val="00FF0DA9"/>
    <w:rsid w:val="00FF1160"/>
    <w:rsid w:val="00FF11D9"/>
    <w:rsid w:val="00FF1216"/>
    <w:rsid w:val="00FF1262"/>
    <w:rsid w:val="00FF132F"/>
    <w:rsid w:val="00FF14A4"/>
    <w:rsid w:val="00FF17DB"/>
    <w:rsid w:val="00FF1D87"/>
    <w:rsid w:val="00FF1F98"/>
    <w:rsid w:val="00FF1FDF"/>
    <w:rsid w:val="00FF1FFC"/>
    <w:rsid w:val="00FF21D9"/>
    <w:rsid w:val="00FF234F"/>
    <w:rsid w:val="00FF242C"/>
    <w:rsid w:val="00FF24A1"/>
    <w:rsid w:val="00FF25A6"/>
    <w:rsid w:val="00FF279F"/>
    <w:rsid w:val="00FF2AC6"/>
    <w:rsid w:val="00FF2F6E"/>
    <w:rsid w:val="00FF3247"/>
    <w:rsid w:val="00FF32C4"/>
    <w:rsid w:val="00FF330F"/>
    <w:rsid w:val="00FF34FB"/>
    <w:rsid w:val="00FF3546"/>
    <w:rsid w:val="00FF35EC"/>
    <w:rsid w:val="00FF373A"/>
    <w:rsid w:val="00FF3930"/>
    <w:rsid w:val="00FF3AB4"/>
    <w:rsid w:val="00FF3B3B"/>
    <w:rsid w:val="00FF3B47"/>
    <w:rsid w:val="00FF3B88"/>
    <w:rsid w:val="00FF3E83"/>
    <w:rsid w:val="00FF3F06"/>
    <w:rsid w:val="00FF3FEA"/>
    <w:rsid w:val="00FF453E"/>
    <w:rsid w:val="00FF4621"/>
    <w:rsid w:val="00FF4902"/>
    <w:rsid w:val="00FF494C"/>
    <w:rsid w:val="00FF4A9D"/>
    <w:rsid w:val="00FF4AFD"/>
    <w:rsid w:val="00FF4EE1"/>
    <w:rsid w:val="00FF5272"/>
    <w:rsid w:val="00FF532D"/>
    <w:rsid w:val="00FF5450"/>
    <w:rsid w:val="00FF54DA"/>
    <w:rsid w:val="00FF5540"/>
    <w:rsid w:val="00FF57E2"/>
    <w:rsid w:val="00FF5F4C"/>
    <w:rsid w:val="00FF6001"/>
    <w:rsid w:val="00FF61D6"/>
    <w:rsid w:val="00FF61E7"/>
    <w:rsid w:val="00FF6228"/>
    <w:rsid w:val="00FF63C6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3BDCA8DC-17F8-42F4-A322-728D34F101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12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numPr>
        <w:numId w:val="23"/>
      </w:numPr>
      <w:tabs>
        <w:tab w:val="left" w:pos="284"/>
      </w:tabs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customStyle="1" w:styleId="zKISOffAddress">
    <w:name w:val="zKISOffAddress"/>
    <w:basedOn w:val="Normal"/>
    <w:rsid w:val="00384884"/>
    <w:pPr>
      <w:framePr w:hSpace="215" w:wrap="around" w:vAnchor="page" w:hAnchor="page" w:x="4282" w:y="1294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for KPMG Light" w:eastAsia="Times New Roman" w:hAnsi="Univers for KPMG Light" w:cs="Times New Roman"/>
      <w:lang w:bidi="ar-SA"/>
    </w:rPr>
  </w:style>
  <w:style w:type="paragraph" w:customStyle="1" w:styleId="acctmergecolhdg0">
    <w:name w:val="acctmergecolhdg"/>
    <w:basedOn w:val="Normal"/>
    <w:rsid w:val="00A15C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4103CBA6-1753-4F2B-85DB-18417FA31C6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4E3A0CB-6C68-4BA1-8015-A4056EAF13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7377292-766E-498D-8513-6A1EDD9BA3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B17257-3C34-472F-A921-BCE9741A3890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267</TotalTime>
  <Pages>17</Pages>
  <Words>3693</Words>
  <Characters>15593</Characters>
  <Application>Microsoft Office Word</Application>
  <DocSecurity>0</DocSecurity>
  <Lines>129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Suthipong Janthong</dc:creator>
  <cp:keywords/>
  <dc:description/>
  <cp:lastModifiedBy>Manita, Naphawan</cp:lastModifiedBy>
  <cp:revision>93</cp:revision>
  <cp:lastPrinted>2024-11-05T13:17:00Z</cp:lastPrinted>
  <dcterms:created xsi:type="dcterms:W3CDTF">2024-10-24T03:03:00Z</dcterms:created>
  <dcterms:modified xsi:type="dcterms:W3CDTF">2024-11-11T07:39:00Z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0x010100FFC54E8C3121834FB3D10E5937D481A7</vt:lpwstr>
  </property>
  <property fmtid="{D5CDD505-2E9C-101B-9397-08002B2CF9AE}" pid="3" name="GrammarlyDocumentId">
    <vt:lpwstr>0fac6e1afb8090b2dd041be52ef593db97aa4b2293c29c79aa9312ee094cbdca</vt:lpwstr>
  </property>
</Properties>
</file>