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93FB4" w14:textId="77777777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2720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="007E1687" w:rsidRPr="0062720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60DCA62" w14:textId="77777777" w:rsidR="00677FA6" w:rsidRPr="00627208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032474CA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28A1294C" w14:textId="4D9FFFF2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2AC75A" w14:textId="2E857EB4" w:rsidR="007D1F1F" w:rsidRPr="00627208" w:rsidRDefault="007D1F1F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46F6277" w14:textId="77777777" w:rsidR="00E069CF" w:rsidRPr="00627208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2C10CD66" w14:textId="77777777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1BA479A7" w14:textId="3D1C79A1" w:rsidR="004F0871" w:rsidRPr="00627208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0FDBCCF8" w14:textId="235CF20A" w:rsidR="00F855C2" w:rsidRPr="00627208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5C56557" w14:textId="4627D477" w:rsidR="00DF5F76" w:rsidRPr="00627208" w:rsidRDefault="00DF5F76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50B30268" w14:textId="77777777" w:rsidR="009472D2" w:rsidRPr="00627208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E704018" w14:textId="77777777" w:rsidR="007659F1" w:rsidRPr="00627208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3357E3A3" w14:textId="77777777" w:rsidR="007659F1" w:rsidRPr="00627208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DC4B510" w14:textId="77777777" w:rsidR="0029029B" w:rsidRPr="00627208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bCs/>
          <w:sz w:val="30"/>
          <w:szCs w:val="30"/>
          <w:lang w:bidi="th-TH"/>
        </w:rPr>
      </w:pPr>
    </w:p>
    <w:p w14:paraId="0E630048" w14:textId="77777777" w:rsidR="004E58EC" w:rsidRPr="00627208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70E78FE" w14:textId="77777777" w:rsidR="00D77AAD" w:rsidRPr="00627208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144498A" w14:textId="77777777" w:rsidR="00D77AAD" w:rsidRPr="00627208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625D9" w14:textId="4E90F31C" w:rsidR="00361980" w:rsidRPr="00627208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627208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ตรวจสอบตามการมอบหมายจากคณะกรรมการบริษัท</w:t>
      </w:r>
      <w:r w:rsidR="00C25B82" w:rsidRPr="00627208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62720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31ED9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74348C">
        <w:rPr>
          <w:rFonts w:asciiTheme="majorBidi" w:hAnsiTheme="majorBidi" w:cstheme="majorBidi"/>
          <w:sz w:val="30"/>
          <w:szCs w:val="30"/>
        </w:rPr>
        <w:t>1</w:t>
      </w:r>
      <w:r w:rsidR="009163ED">
        <w:rPr>
          <w:rFonts w:asciiTheme="majorBidi" w:hAnsiTheme="majorBidi" w:cstheme="majorBidi"/>
          <w:sz w:val="30"/>
          <w:szCs w:val="30"/>
        </w:rPr>
        <w:t>4</w:t>
      </w:r>
      <w:r w:rsidR="0074348C">
        <w:rPr>
          <w:rFonts w:asciiTheme="majorBidi" w:hAnsiTheme="majorBidi" w:cstheme="majorBidi"/>
          <w:sz w:val="30"/>
          <w:szCs w:val="30"/>
        </w:rPr>
        <w:t xml:space="preserve"> </w:t>
      </w:r>
      <w:r w:rsidR="0074348C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74348C">
        <w:rPr>
          <w:rFonts w:asciiTheme="majorBidi" w:hAnsiTheme="majorBidi" w:cstheme="majorBidi"/>
          <w:sz w:val="30"/>
          <w:szCs w:val="30"/>
        </w:rPr>
        <w:t>2567</w:t>
      </w:r>
    </w:p>
    <w:p w14:paraId="23A6D332" w14:textId="77777777" w:rsidR="00E5413F" w:rsidRPr="00627208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B3788" w14:textId="635BE347" w:rsidR="00515797" w:rsidRPr="00627208" w:rsidRDefault="00515797" w:rsidP="00B2365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E52A160" w14:textId="77777777" w:rsidR="00515797" w:rsidRPr="00627208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5C973" w14:textId="47F23819" w:rsidR="000E046F" w:rsidRPr="00627208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BC6A20" w:rsidRPr="00627208">
        <w:rPr>
          <w:rFonts w:asciiTheme="majorBidi" w:hAnsiTheme="majorBidi" w:cstheme="majorBidi"/>
          <w:sz w:val="30"/>
          <w:szCs w:val="30"/>
          <w:cs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="00C7102F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7102F" w:rsidRPr="0062720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8A5B1A">
        <w:rPr>
          <w:rFonts w:asciiTheme="majorBidi" w:hAnsiTheme="majorBidi" w:cstheme="majorBidi"/>
          <w:sz w:val="30"/>
          <w:szCs w:val="30"/>
        </w:rPr>
        <w:t>6</w:t>
      </w:r>
    </w:p>
    <w:p w14:paraId="300E17FF" w14:textId="77777777" w:rsidR="00BC6A20" w:rsidRPr="00627208" w:rsidRDefault="00BC6A20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F7B8E" w14:textId="024CDCE1" w:rsidR="00C13362" w:rsidRPr="00627208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8A5B1A">
        <w:rPr>
          <w:rFonts w:asciiTheme="majorBidi" w:hAnsiTheme="majorBidi" w:cstheme="majorBidi"/>
          <w:sz w:val="30"/>
          <w:szCs w:val="30"/>
        </w:rPr>
        <w:t>6</w:t>
      </w:r>
    </w:p>
    <w:p w14:paraId="41D100A6" w14:textId="77777777" w:rsidR="00C7102F" w:rsidRPr="00627208" w:rsidRDefault="00C7102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trike/>
          <w:sz w:val="30"/>
          <w:szCs w:val="30"/>
          <w:highlight w:val="yellow"/>
          <w:cs/>
        </w:rPr>
      </w:pPr>
    </w:p>
    <w:p w14:paraId="59EE0957" w14:textId="77777777" w:rsidR="008B61AD" w:rsidRPr="00627208" w:rsidRDefault="008B61AD" w:rsidP="00567286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BE93509" w14:textId="77777777" w:rsidR="00E13D18" w:rsidRPr="00627208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4F604" w14:textId="208FC0BC" w:rsidR="005A70CB" w:rsidRDefault="008A5B1A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A5B1A">
        <w:rPr>
          <w:rFonts w:asciiTheme="majorBidi" w:hAnsiTheme="majorBidi"/>
          <w:sz w:val="30"/>
          <w:szCs w:val="30"/>
          <w:cs/>
        </w:rPr>
        <w:t xml:space="preserve">บริษัทร่วมและการร่วมค้าที่มีการเปลี่ยนแปลงอย่างมีสาระสำคัญได้เปิดเผยในหมายเหตุข้อ </w:t>
      </w:r>
      <w:r w:rsidR="00DA094D">
        <w:rPr>
          <w:rFonts w:asciiTheme="majorBidi" w:hAnsiTheme="majorBidi"/>
          <w:sz w:val="30"/>
          <w:szCs w:val="30"/>
        </w:rPr>
        <w:t>4</w:t>
      </w:r>
      <w:r w:rsidRPr="008A5B1A">
        <w:rPr>
          <w:rFonts w:asciiTheme="majorBidi" w:hAnsiTheme="majorBidi"/>
          <w:sz w:val="30"/>
          <w:szCs w:val="30"/>
          <w:cs/>
        </w:rPr>
        <w:t xml:space="preserve"> สำหรับบุคคลหรือกิจการอื่นที่เกี่ยวข้องกันไม่มีการเปลี่ยนแปลงความสัมพันธ์อย่างมีสาระสำคัญในระหว่างงวด</w:t>
      </w:r>
    </w:p>
    <w:p w14:paraId="2C5EA91A" w14:textId="77777777" w:rsidR="008A5B1A" w:rsidRPr="00627208" w:rsidRDefault="008A5B1A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5EB7E4" w14:textId="252C9F7F" w:rsidR="008B61AD" w:rsidRPr="00627208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27208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AF5A01" w:rsidRPr="00627208">
        <w:rPr>
          <w:rFonts w:asciiTheme="majorBidi" w:hAnsiTheme="majorBidi" w:cstheme="majorBidi"/>
          <w:spacing w:val="-4"/>
          <w:sz w:val="30"/>
          <w:szCs w:val="30"/>
          <w:cs/>
        </w:rPr>
        <w:t>โยบายการกำหนดราคา</w:t>
      </w:r>
      <w:r w:rsidR="00AB371E" w:rsidRPr="00627208">
        <w:rPr>
          <w:rFonts w:asciiTheme="majorBidi" w:hAnsiTheme="majorBidi" w:cstheme="majorBidi"/>
          <w:spacing w:val="-4"/>
          <w:sz w:val="30"/>
          <w:szCs w:val="30"/>
          <w:cs/>
        </w:rPr>
        <w:t>ไม่มีการเปลี่ยนแปลง</w:t>
      </w:r>
      <w:r w:rsidR="00553C0C" w:rsidRPr="00627208">
        <w:rPr>
          <w:rFonts w:asciiTheme="majorBidi" w:hAnsiTheme="majorBidi" w:cstheme="majorBidi"/>
          <w:spacing w:val="-4"/>
          <w:sz w:val="30"/>
          <w:szCs w:val="30"/>
          <w:cs/>
        </w:rPr>
        <w:t>อย่างมีสาระสำคัญ</w:t>
      </w:r>
      <w:r w:rsidR="00AB371E" w:rsidRPr="00627208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</w:t>
      </w:r>
      <w:r w:rsidR="000271C5" w:rsidRPr="00627208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0955D2" w:rsidRPr="00627208">
        <w:rPr>
          <w:rFonts w:asciiTheme="majorBidi" w:hAnsiTheme="majorBidi" w:cstheme="majorBidi"/>
          <w:spacing w:val="-4"/>
          <w:sz w:val="30"/>
          <w:szCs w:val="30"/>
          <w:cs/>
        </w:rPr>
        <w:t>เก้า</w:t>
      </w:r>
      <w:r w:rsidR="000271C5" w:rsidRPr="00627208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AB371E" w:rsidRPr="00627208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6276CD" w:rsidRPr="00627208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83109A" w:rsidRPr="0062720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955D2" w:rsidRPr="00627208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126C68" w:rsidRPr="0062720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276CD" w:rsidRPr="0062720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8A5B1A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768E4337" w14:textId="4333BBCC" w:rsidR="00AA534E" w:rsidRPr="00627208" w:rsidRDefault="00AA534E" w:rsidP="00C76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70CD84" w14:textId="77777777" w:rsidR="000955D2" w:rsidRPr="00627208" w:rsidRDefault="000955D2">
      <w:pPr>
        <w:rPr>
          <w:rFonts w:asciiTheme="majorBidi" w:hAnsiTheme="majorBidi" w:cstheme="majorBidi"/>
        </w:rPr>
      </w:pPr>
      <w:r w:rsidRPr="00627208">
        <w:rPr>
          <w:rFonts w:asciiTheme="majorBidi" w:hAnsiTheme="majorBidi" w:cstheme="majorBidi"/>
        </w:rPr>
        <w:br w:type="page"/>
      </w:r>
    </w:p>
    <w:tbl>
      <w:tblPr>
        <w:tblW w:w="95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40"/>
        <w:gridCol w:w="240"/>
        <w:gridCol w:w="1200"/>
        <w:gridCol w:w="246"/>
        <w:gridCol w:w="1193"/>
        <w:gridCol w:w="259"/>
        <w:gridCol w:w="1189"/>
      </w:tblGrid>
      <w:tr w:rsidR="000955D2" w:rsidRPr="00627208" w14:paraId="37F7DC1B" w14:textId="77777777" w:rsidTr="00FF1834">
        <w:trPr>
          <w:tblHeader/>
        </w:trPr>
        <w:tc>
          <w:tcPr>
            <w:tcW w:w="2078" w:type="pct"/>
            <w:vAlign w:val="bottom"/>
          </w:tcPr>
          <w:p w14:paraId="692CFB8B" w14:textId="44CB7C6A" w:rsidR="000955D2" w:rsidRPr="00627208" w:rsidRDefault="000955D2" w:rsidP="00ED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 w:hanging="24"/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spacing w:val="-6"/>
                <w:sz w:val="30"/>
                <w:szCs w:val="30"/>
              </w:rPr>
              <w:lastRenderedPageBreak/>
              <w:br w:type="page"/>
            </w:r>
            <w:r w:rsidRPr="00627208">
              <w:rPr>
                <w:rFonts w:asciiTheme="majorBidi" w:hAnsiTheme="majorBidi" w:cstheme="majorBidi"/>
                <w:bCs/>
                <w:i/>
                <w:iCs/>
                <w:spacing w:val="-8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407" w:type="pct"/>
            <w:gridSpan w:val="3"/>
            <w:vAlign w:val="bottom"/>
          </w:tcPr>
          <w:p w14:paraId="7DBB0019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09FFC1E9" w14:textId="77777777" w:rsidR="000955D2" w:rsidRPr="00627208" w:rsidRDefault="000955D2" w:rsidP="00ED167E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vAlign w:val="bottom"/>
          </w:tcPr>
          <w:p w14:paraId="33BEC0D1" w14:textId="77777777" w:rsidR="000955D2" w:rsidRPr="00627208" w:rsidRDefault="000955D2" w:rsidP="00ED167E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5D2" w:rsidRPr="00627208" w14:paraId="156492C2" w14:textId="77777777" w:rsidTr="00C82753">
        <w:trPr>
          <w:tblHeader/>
        </w:trPr>
        <w:tc>
          <w:tcPr>
            <w:tcW w:w="2078" w:type="pct"/>
            <w:vAlign w:val="bottom"/>
          </w:tcPr>
          <w:p w14:paraId="3AC3CAE8" w14:textId="69ACD4C6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6276CD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44BEA9F" w14:textId="44644668" w:rsidR="000955D2" w:rsidRPr="00627208" w:rsidRDefault="006276CD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167E" w:rsidRPr="006272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  <w:vAlign w:val="bottom"/>
          </w:tcPr>
          <w:p w14:paraId="6F747C0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62C7D197" w14:textId="23D731DB" w:rsidR="000955D2" w:rsidRPr="00627208" w:rsidRDefault="006276CD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167E" w:rsidRPr="006272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bottom"/>
          </w:tcPr>
          <w:p w14:paraId="26C08A2A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43812DD9" w14:textId="4FE50484" w:rsidR="000955D2" w:rsidRPr="00627208" w:rsidRDefault="006276CD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167E" w:rsidRPr="006272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  <w:vAlign w:val="bottom"/>
          </w:tcPr>
          <w:p w14:paraId="4DC8A756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  <w:vAlign w:val="bottom"/>
          </w:tcPr>
          <w:p w14:paraId="25C86F5A" w14:textId="1AACA788" w:rsidR="000955D2" w:rsidRPr="00627208" w:rsidRDefault="006276CD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D167E" w:rsidRPr="006272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55D2" w:rsidRPr="00627208" w14:paraId="22E355A3" w14:textId="77777777" w:rsidTr="00C82753">
        <w:trPr>
          <w:trHeight w:val="255"/>
          <w:tblHeader/>
        </w:trPr>
        <w:tc>
          <w:tcPr>
            <w:tcW w:w="2078" w:type="pct"/>
            <w:vAlign w:val="bottom"/>
          </w:tcPr>
          <w:p w14:paraId="4E5EE5C2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7"/>
            <w:vAlign w:val="bottom"/>
          </w:tcPr>
          <w:p w14:paraId="29A10FAE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D2" w:rsidRPr="00627208" w14:paraId="4F22ECF1" w14:textId="77777777" w:rsidTr="00FF1834">
        <w:tc>
          <w:tcPr>
            <w:tcW w:w="2078" w:type="pct"/>
            <w:vAlign w:val="bottom"/>
          </w:tcPr>
          <w:p w14:paraId="06591660" w14:textId="77777777" w:rsidR="000955D2" w:rsidRPr="00627208" w:rsidRDefault="000955D2" w:rsidP="00ED1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1" w:type="pct"/>
            <w:vAlign w:val="bottom"/>
          </w:tcPr>
          <w:p w14:paraId="22BC1148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23EFB7A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E660405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6AB5190B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08EA40C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B382D29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5295EB3" w14:textId="77777777" w:rsidR="000955D2" w:rsidRPr="00627208" w:rsidRDefault="000955D2" w:rsidP="00ED1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7A83F650" w14:textId="77777777" w:rsidTr="00FF1834">
        <w:tc>
          <w:tcPr>
            <w:tcW w:w="2078" w:type="pct"/>
            <w:vAlign w:val="bottom"/>
          </w:tcPr>
          <w:p w14:paraId="09E8B365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3F36D500" w14:textId="25877438" w:rsidR="00A91053" w:rsidRPr="00627208" w:rsidRDefault="00892E45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="00A91053">
              <w:rPr>
                <w:rFonts w:asciiTheme="majorBidi" w:hAnsiTheme="majorBidi" w:cstheme="majorBidi"/>
                <w:sz w:val="30"/>
                <w:szCs w:val="30"/>
              </w:rPr>
              <w:t>,786,759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5963A64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F4ADC8D" w14:textId="5835AFA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25,627,252</w:t>
            </w:r>
          </w:p>
        </w:tc>
        <w:tc>
          <w:tcPr>
            <w:tcW w:w="129" w:type="pct"/>
            <w:vAlign w:val="bottom"/>
          </w:tcPr>
          <w:p w14:paraId="55FBFF56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F7F7895" w14:textId="010DDF86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841CD04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62C09C" w14:textId="4CCA8DB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2AAA0A4D" w14:textId="77777777" w:rsidTr="00FF1834">
        <w:tc>
          <w:tcPr>
            <w:tcW w:w="2078" w:type="pct"/>
            <w:vAlign w:val="bottom"/>
          </w:tcPr>
          <w:p w14:paraId="338D4C81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4EBCCB00" w14:textId="196F31E9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66,641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3BC4AC8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31C3FC5" w14:textId="00C31AEB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62,950</w:t>
            </w:r>
          </w:p>
        </w:tc>
        <w:tc>
          <w:tcPr>
            <w:tcW w:w="129" w:type="pct"/>
            <w:vAlign w:val="bottom"/>
          </w:tcPr>
          <w:p w14:paraId="6DC711E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079522" w14:textId="0C44C8E9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2F0F04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03E8CBC" w14:textId="7DE3C011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49B33A85" w14:textId="77777777" w:rsidTr="00FF1834">
        <w:tc>
          <w:tcPr>
            <w:tcW w:w="2078" w:type="pct"/>
            <w:vAlign w:val="bottom"/>
          </w:tcPr>
          <w:p w14:paraId="5859FC12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0F281F0D" w14:textId="233C3932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706,578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113BE76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2291E4E" w14:textId="227BF974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902,874</w:t>
            </w:r>
          </w:p>
        </w:tc>
        <w:tc>
          <w:tcPr>
            <w:tcW w:w="129" w:type="pct"/>
            <w:vAlign w:val="bottom"/>
          </w:tcPr>
          <w:p w14:paraId="3E7C5F8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46A1CBB" w14:textId="45DC5316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5DD057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280776" w14:textId="79A267D9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2AFF1423" w14:textId="77777777" w:rsidTr="007E3F07">
        <w:tc>
          <w:tcPr>
            <w:tcW w:w="2078" w:type="pct"/>
            <w:vAlign w:val="bottom"/>
          </w:tcPr>
          <w:p w14:paraId="731FCD34" w14:textId="2DEC1A96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26102646" w14:textId="7488CF8B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549911F0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0F51FB1C" w14:textId="51C54E3F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13,087</w:t>
            </w:r>
          </w:p>
        </w:tc>
        <w:tc>
          <w:tcPr>
            <w:tcW w:w="129" w:type="pct"/>
            <w:vAlign w:val="bottom"/>
          </w:tcPr>
          <w:p w14:paraId="571B094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33F09A2" w14:textId="22431624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646171D4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958B407" w14:textId="7C3C7714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13,087</w:t>
            </w:r>
          </w:p>
        </w:tc>
      </w:tr>
      <w:tr w:rsidR="00A91053" w:rsidRPr="00627208" w14:paraId="21C56D5C" w14:textId="77777777" w:rsidTr="007E3F07">
        <w:tc>
          <w:tcPr>
            <w:tcW w:w="2078" w:type="pct"/>
            <w:vAlign w:val="bottom"/>
          </w:tcPr>
          <w:p w14:paraId="1533AB4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A3F2273" w14:textId="173963A9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131,216</w:t>
            </w:r>
          </w:p>
        </w:tc>
        <w:tc>
          <w:tcPr>
            <w:tcW w:w="126" w:type="pct"/>
            <w:vAlign w:val="bottom"/>
          </w:tcPr>
          <w:p w14:paraId="63199D8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68BDE2CB" w14:textId="506D805F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162,781</w:t>
            </w:r>
          </w:p>
        </w:tc>
        <w:tc>
          <w:tcPr>
            <w:tcW w:w="129" w:type="pct"/>
            <w:vAlign w:val="bottom"/>
          </w:tcPr>
          <w:p w14:paraId="57B264E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1D5E5FB" w14:textId="02B51AD4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5E4B5E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22287EE" w14:textId="483C7DFE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142F74D2" w14:textId="77777777" w:rsidTr="007E3F07">
        <w:tc>
          <w:tcPr>
            <w:tcW w:w="2078" w:type="pct"/>
            <w:vAlign w:val="bottom"/>
          </w:tcPr>
          <w:p w14:paraId="2E01293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1" w:type="pct"/>
            <w:shd w:val="clear" w:color="auto" w:fill="FFFFFF"/>
            <w:vAlign w:val="bottom"/>
          </w:tcPr>
          <w:p w14:paraId="7D9788DB" w14:textId="7BED305A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937,384</w:t>
            </w:r>
          </w:p>
        </w:tc>
        <w:tc>
          <w:tcPr>
            <w:tcW w:w="126" w:type="pct"/>
            <w:vAlign w:val="bottom"/>
          </w:tcPr>
          <w:p w14:paraId="396A4440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FFFFFF"/>
            <w:vAlign w:val="bottom"/>
          </w:tcPr>
          <w:p w14:paraId="3CC92D7B" w14:textId="79E20782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992,350</w:t>
            </w:r>
          </w:p>
        </w:tc>
        <w:tc>
          <w:tcPr>
            <w:tcW w:w="129" w:type="pct"/>
            <w:vAlign w:val="bottom"/>
          </w:tcPr>
          <w:p w14:paraId="0CE2A68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E1BFAAF" w14:textId="78D2EFE2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26D03C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B3610CD" w14:textId="2F0D65F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796CADF9" w14:textId="77777777" w:rsidTr="007E3F07">
        <w:tc>
          <w:tcPr>
            <w:tcW w:w="2078" w:type="pct"/>
            <w:vAlign w:val="bottom"/>
          </w:tcPr>
          <w:p w14:paraId="7BA168F0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1" w:type="pct"/>
            <w:vAlign w:val="bottom"/>
          </w:tcPr>
          <w:p w14:paraId="7A43B86B" w14:textId="1EDE7491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1306DD2E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95FEE61" w14:textId="0F33C54D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129" w:type="pct"/>
            <w:vAlign w:val="bottom"/>
          </w:tcPr>
          <w:p w14:paraId="4048A95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E959852" w14:textId="4F49AC23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A0BC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C01453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7C987D5" w14:textId="0595C4D0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6FF8E7AD" w14:textId="77777777" w:rsidTr="00FF1834">
        <w:tc>
          <w:tcPr>
            <w:tcW w:w="2078" w:type="pct"/>
            <w:vAlign w:val="bottom"/>
          </w:tcPr>
          <w:p w14:paraId="595B211E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1" w:type="pct"/>
            <w:vAlign w:val="bottom"/>
          </w:tcPr>
          <w:p w14:paraId="181258E3" w14:textId="18736B0C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2,468</w:t>
            </w:r>
          </w:p>
        </w:tc>
        <w:tc>
          <w:tcPr>
            <w:tcW w:w="126" w:type="pct"/>
            <w:vAlign w:val="bottom"/>
          </w:tcPr>
          <w:p w14:paraId="12E8BFE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616C6AE" w14:textId="2E1F6E50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2,411</w:t>
            </w:r>
          </w:p>
        </w:tc>
        <w:tc>
          <w:tcPr>
            <w:tcW w:w="129" w:type="pct"/>
            <w:vAlign w:val="bottom"/>
          </w:tcPr>
          <w:p w14:paraId="32D0B8CF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C4EAE80" w14:textId="7FC419ED" w:rsidR="00A91053" w:rsidRPr="00627208" w:rsidRDefault="00892E45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574</w:t>
            </w:r>
          </w:p>
        </w:tc>
        <w:tc>
          <w:tcPr>
            <w:tcW w:w="136" w:type="pct"/>
            <w:vAlign w:val="bottom"/>
          </w:tcPr>
          <w:p w14:paraId="41891B0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3DF7E31" w14:textId="2B5AEFB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A91053" w:rsidRPr="00627208" w14:paraId="05F32B6B" w14:textId="77777777" w:rsidTr="00FF1834">
        <w:trPr>
          <w:trHeight w:val="111"/>
        </w:trPr>
        <w:tc>
          <w:tcPr>
            <w:tcW w:w="2078" w:type="pct"/>
            <w:vAlign w:val="bottom"/>
          </w:tcPr>
          <w:p w14:paraId="3ADCDBCC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vAlign w:val="bottom"/>
          </w:tcPr>
          <w:p w14:paraId="45E8F601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1532567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72CAFE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18644CF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AE96DB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48237C25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5E6FC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013A34E0" w14:textId="77777777" w:rsidTr="00FF1834">
        <w:tc>
          <w:tcPr>
            <w:tcW w:w="2078" w:type="pct"/>
            <w:vAlign w:val="bottom"/>
          </w:tcPr>
          <w:p w14:paraId="5CD56097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1" w:type="pct"/>
            <w:vAlign w:val="bottom"/>
          </w:tcPr>
          <w:p w14:paraId="00E76DF5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  <w:vAlign w:val="bottom"/>
          </w:tcPr>
          <w:p w14:paraId="4971EF1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EE7A8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01DFA0A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B22FA0F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07E0180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B06716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2122EB1B" w14:textId="77777777" w:rsidTr="00FF1834">
        <w:tc>
          <w:tcPr>
            <w:tcW w:w="2078" w:type="pct"/>
            <w:vAlign w:val="bottom"/>
          </w:tcPr>
          <w:p w14:paraId="310B136C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10F4E9DC" w14:textId="6BDCDEAF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1EBC50D0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974FA04" w14:textId="1FEDCAD1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7A8415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CE036BE" w14:textId="03750DCE" w:rsidR="00A91053" w:rsidRPr="00627208" w:rsidRDefault="00892E45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141</w:t>
            </w:r>
            <w:r w:rsidR="005906D9">
              <w:rPr>
                <w:rFonts w:asciiTheme="majorBidi" w:hAnsiTheme="majorBidi" w:cstheme="majorBidi"/>
                <w:sz w:val="30"/>
                <w:szCs w:val="30"/>
              </w:rPr>
              <w:t>,566</w:t>
            </w:r>
          </w:p>
        </w:tc>
        <w:tc>
          <w:tcPr>
            <w:tcW w:w="136" w:type="pct"/>
            <w:vAlign w:val="bottom"/>
          </w:tcPr>
          <w:p w14:paraId="70A10C6F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D66F070" w14:textId="6DB2B618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129,371</w:t>
            </w:r>
          </w:p>
        </w:tc>
      </w:tr>
      <w:tr w:rsidR="00A91053" w:rsidRPr="00627208" w14:paraId="16737A88" w14:textId="77777777" w:rsidTr="00FF1834">
        <w:tc>
          <w:tcPr>
            <w:tcW w:w="2078" w:type="pct"/>
            <w:vAlign w:val="bottom"/>
          </w:tcPr>
          <w:p w14:paraId="53A22C5F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F8D0FE2" w14:textId="1357DE3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31A6FCA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E36C125" w14:textId="5AA79554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459C90A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266BD13" w14:textId="25E1AC4D" w:rsidR="00A91053" w:rsidRPr="00627208" w:rsidRDefault="005906D9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87,492</w:t>
            </w:r>
          </w:p>
        </w:tc>
        <w:tc>
          <w:tcPr>
            <w:tcW w:w="136" w:type="pct"/>
            <w:vAlign w:val="bottom"/>
          </w:tcPr>
          <w:p w14:paraId="5A704A4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0DE97D5" w14:textId="3E239F59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95,062</w:t>
            </w:r>
          </w:p>
        </w:tc>
      </w:tr>
      <w:tr w:rsidR="00A91053" w:rsidRPr="00627208" w14:paraId="37CAE0D2" w14:textId="77777777" w:rsidTr="00FF1834">
        <w:tc>
          <w:tcPr>
            <w:tcW w:w="2078" w:type="pct"/>
            <w:vAlign w:val="bottom"/>
          </w:tcPr>
          <w:p w14:paraId="67307710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4954A1D7" w14:textId="2CF449D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ED186B4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2979D0" w14:textId="4C05E7C3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6D32F2E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69DA005" w14:textId="1554D579" w:rsidR="00A91053" w:rsidRPr="00627208" w:rsidRDefault="005906D9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1,090,531</w:t>
            </w:r>
          </w:p>
        </w:tc>
        <w:tc>
          <w:tcPr>
            <w:tcW w:w="136" w:type="pct"/>
            <w:vAlign w:val="bottom"/>
          </w:tcPr>
          <w:p w14:paraId="7810D5D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8E80314" w14:textId="0C6843CD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1,511,320</w:t>
            </w:r>
          </w:p>
        </w:tc>
      </w:tr>
      <w:tr w:rsidR="00A91053" w:rsidRPr="00627208" w14:paraId="2FA09748" w14:textId="77777777" w:rsidTr="00FF1834">
        <w:tc>
          <w:tcPr>
            <w:tcW w:w="2078" w:type="pct"/>
            <w:vAlign w:val="bottom"/>
          </w:tcPr>
          <w:p w14:paraId="7D1FA7DC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42779F61" w14:textId="32C13B29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022A1AD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547257" w14:textId="1ED29C2B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6B32AF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284B294" w14:textId="1619B153" w:rsidR="00A91053" w:rsidRPr="00627208" w:rsidRDefault="005906D9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96,951</w:t>
            </w:r>
          </w:p>
        </w:tc>
        <w:tc>
          <w:tcPr>
            <w:tcW w:w="136" w:type="pct"/>
            <w:vAlign w:val="bottom"/>
          </w:tcPr>
          <w:p w14:paraId="27C3B7F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A75ADFE" w14:textId="1F8BBD32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70,947</w:t>
            </w:r>
          </w:p>
        </w:tc>
      </w:tr>
      <w:tr w:rsidR="00A91053" w:rsidRPr="00627208" w14:paraId="186BB6A8" w14:textId="77777777" w:rsidTr="00FF1834">
        <w:tc>
          <w:tcPr>
            <w:tcW w:w="2078" w:type="pct"/>
            <w:vAlign w:val="bottom"/>
          </w:tcPr>
          <w:p w14:paraId="3ED86CDD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0FD52D9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0436C8D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5A81D83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0D80FE97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8B39A1C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D2BE0F1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7613CF0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1053" w:rsidRPr="00627208" w14:paraId="762B13D6" w14:textId="77777777" w:rsidTr="00FF1834">
        <w:trPr>
          <w:trHeight w:val="173"/>
        </w:trPr>
        <w:tc>
          <w:tcPr>
            <w:tcW w:w="2078" w:type="pct"/>
            <w:vAlign w:val="bottom"/>
          </w:tcPr>
          <w:p w14:paraId="774AFAF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1" w:type="pct"/>
            <w:vAlign w:val="bottom"/>
          </w:tcPr>
          <w:p w14:paraId="128B78F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0BACEA2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39FEA7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8F34461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79312F6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04B130E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B26AF9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1053" w:rsidRPr="00627208" w14:paraId="6340F9B5" w14:textId="77777777" w:rsidTr="00FF1834">
        <w:trPr>
          <w:trHeight w:val="191"/>
        </w:trPr>
        <w:tc>
          <w:tcPr>
            <w:tcW w:w="2078" w:type="pct"/>
            <w:vAlign w:val="bottom"/>
          </w:tcPr>
          <w:p w14:paraId="6DA4FB1D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6D4289D5" w14:textId="06D6C269" w:rsidR="00A91053" w:rsidRPr="00435A95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1,785</w:t>
            </w:r>
          </w:p>
        </w:tc>
        <w:tc>
          <w:tcPr>
            <w:tcW w:w="126" w:type="pct"/>
            <w:vAlign w:val="bottom"/>
          </w:tcPr>
          <w:p w14:paraId="2CAEABC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4011E27" w14:textId="5E9B0BC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  <w:tc>
          <w:tcPr>
            <w:tcW w:w="129" w:type="pct"/>
            <w:vAlign w:val="bottom"/>
          </w:tcPr>
          <w:p w14:paraId="79EE99B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18C736C" w14:textId="7CDD3300" w:rsidR="00A91053" w:rsidRPr="00627208" w:rsidRDefault="005906D9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1,785</w:t>
            </w:r>
          </w:p>
        </w:tc>
        <w:tc>
          <w:tcPr>
            <w:tcW w:w="136" w:type="pct"/>
            <w:vAlign w:val="bottom"/>
          </w:tcPr>
          <w:p w14:paraId="1434E40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C1BD82C" w14:textId="630756FD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</w:tr>
      <w:tr w:rsidR="00A91053" w:rsidRPr="00627208" w14:paraId="46FC1D7D" w14:textId="77777777" w:rsidTr="00FF1834">
        <w:trPr>
          <w:trHeight w:val="191"/>
        </w:trPr>
        <w:tc>
          <w:tcPr>
            <w:tcW w:w="2078" w:type="pct"/>
            <w:vAlign w:val="bottom"/>
          </w:tcPr>
          <w:p w14:paraId="4EB879E8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16299B5E" w14:textId="3BA8E722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22,279</w:t>
            </w:r>
          </w:p>
        </w:tc>
        <w:tc>
          <w:tcPr>
            <w:tcW w:w="126" w:type="pct"/>
            <w:vAlign w:val="bottom"/>
          </w:tcPr>
          <w:p w14:paraId="553A0FB5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F797330" w14:textId="43486546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6,093</w:t>
            </w:r>
          </w:p>
        </w:tc>
        <w:tc>
          <w:tcPr>
            <w:tcW w:w="129" w:type="pct"/>
            <w:vAlign w:val="bottom"/>
          </w:tcPr>
          <w:p w14:paraId="6144C98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6F36E99" w14:textId="0A289614" w:rsidR="00A91053" w:rsidRPr="00627208" w:rsidRDefault="005906D9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22,279</w:t>
            </w:r>
          </w:p>
        </w:tc>
        <w:tc>
          <w:tcPr>
            <w:tcW w:w="136" w:type="pct"/>
            <w:vAlign w:val="bottom"/>
          </w:tcPr>
          <w:p w14:paraId="63E6AC6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3712744" w14:textId="5F3F413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6,093</w:t>
            </w:r>
          </w:p>
        </w:tc>
      </w:tr>
      <w:tr w:rsidR="00A91053" w:rsidRPr="00627208" w14:paraId="08AC9D18" w14:textId="77777777" w:rsidTr="00FF1834">
        <w:trPr>
          <w:trHeight w:val="191"/>
        </w:trPr>
        <w:tc>
          <w:tcPr>
            <w:tcW w:w="2078" w:type="pct"/>
            <w:vAlign w:val="bottom"/>
          </w:tcPr>
          <w:p w14:paraId="510430AE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28CC6F1C" w14:textId="59B7C8CF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45CF4E3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CF8E4BB" w14:textId="0A2C190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36BB5B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627413D" w14:textId="7E873635" w:rsidR="00A91053" w:rsidRPr="00627208" w:rsidRDefault="005906D9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29,355</w:t>
            </w:r>
          </w:p>
        </w:tc>
        <w:tc>
          <w:tcPr>
            <w:tcW w:w="136" w:type="pct"/>
            <w:vAlign w:val="bottom"/>
          </w:tcPr>
          <w:p w14:paraId="6AFEA27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5AC93BD" w14:textId="04FC54A6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37,115</w:t>
            </w:r>
          </w:p>
        </w:tc>
      </w:tr>
      <w:tr w:rsidR="00A91053" w:rsidRPr="00627208" w14:paraId="465C9707" w14:textId="77777777" w:rsidTr="00FF1834">
        <w:tc>
          <w:tcPr>
            <w:tcW w:w="2078" w:type="pct"/>
            <w:vAlign w:val="bottom"/>
          </w:tcPr>
          <w:p w14:paraId="6113569E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3DEECE61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vAlign w:val="bottom"/>
          </w:tcPr>
          <w:p w14:paraId="0D70370F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4FCE96E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1593F688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8658384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9733D11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4FA6E0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4753A051" w14:textId="77777777" w:rsidTr="00FF1834">
        <w:trPr>
          <w:trHeight w:val="137"/>
        </w:trPr>
        <w:tc>
          <w:tcPr>
            <w:tcW w:w="2078" w:type="pct"/>
            <w:vAlign w:val="bottom"/>
          </w:tcPr>
          <w:p w14:paraId="691ACB45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110600737"/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1" w:type="pct"/>
            <w:vAlign w:val="bottom"/>
          </w:tcPr>
          <w:p w14:paraId="43F50D34" w14:textId="77777777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2B08566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9E6ED4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2B29AA6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87B7474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332F7F1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02ADC56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1A8E2314" w14:textId="77777777" w:rsidTr="00FF1834">
        <w:trPr>
          <w:trHeight w:val="137"/>
        </w:trPr>
        <w:tc>
          <w:tcPr>
            <w:tcW w:w="2078" w:type="pct"/>
            <w:vAlign w:val="bottom"/>
          </w:tcPr>
          <w:p w14:paraId="6E3A0B6E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1" w:type="pct"/>
            <w:vAlign w:val="bottom"/>
          </w:tcPr>
          <w:p w14:paraId="43D56A28" w14:textId="4E2ED7E0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1,335</w:t>
            </w:r>
          </w:p>
        </w:tc>
        <w:tc>
          <w:tcPr>
            <w:tcW w:w="126" w:type="pct"/>
            <w:vAlign w:val="bottom"/>
          </w:tcPr>
          <w:p w14:paraId="6D56494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2465DAC" w14:textId="1F583FF9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29" w:type="pct"/>
            <w:vAlign w:val="bottom"/>
          </w:tcPr>
          <w:p w14:paraId="0084558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FD288F7" w14:textId="3FDCDD69" w:rsidR="00A91053" w:rsidRPr="00627208" w:rsidRDefault="005D230C" w:rsidP="005D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ADD52E8" w14:textId="77777777" w:rsidR="00A91053" w:rsidRPr="00627208" w:rsidRDefault="00A91053" w:rsidP="005D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7C2784F" w14:textId="6D6312B4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56CC525A" w14:textId="77777777" w:rsidTr="00FF1834">
        <w:tc>
          <w:tcPr>
            <w:tcW w:w="2078" w:type="pct"/>
            <w:vAlign w:val="bottom"/>
          </w:tcPr>
          <w:p w14:paraId="59E46877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1" w:type="pct"/>
            <w:vAlign w:val="bottom"/>
          </w:tcPr>
          <w:p w14:paraId="2A8891E5" w14:textId="361D7A0F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235,371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451D0E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C868DD" w14:textId="2F858EDF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180,549</w:t>
            </w:r>
          </w:p>
        </w:tc>
        <w:tc>
          <w:tcPr>
            <w:tcW w:w="129" w:type="pct"/>
            <w:vAlign w:val="bottom"/>
          </w:tcPr>
          <w:p w14:paraId="606BC78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1D2F07F" w14:textId="044A7EF0" w:rsidR="00A91053" w:rsidRPr="00627208" w:rsidRDefault="005D230C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212,996</w:t>
            </w:r>
          </w:p>
        </w:tc>
        <w:tc>
          <w:tcPr>
            <w:tcW w:w="136" w:type="pct"/>
            <w:vAlign w:val="bottom"/>
          </w:tcPr>
          <w:p w14:paraId="3460F92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44004E" w14:textId="59EF0FC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167,421</w:t>
            </w:r>
          </w:p>
        </w:tc>
      </w:tr>
      <w:bookmarkEnd w:id="0"/>
      <w:tr w:rsidR="00A91053" w:rsidRPr="00627208" w14:paraId="3E11769E" w14:textId="77777777" w:rsidTr="00FF1834">
        <w:tc>
          <w:tcPr>
            <w:tcW w:w="2078" w:type="pct"/>
            <w:vAlign w:val="bottom"/>
          </w:tcPr>
          <w:p w14:paraId="7780325D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1" w:type="pct"/>
            <w:vAlign w:val="bottom"/>
          </w:tcPr>
          <w:p w14:paraId="0C191AAA" w14:textId="28D223A1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66,723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A20AF6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2F6768A" w14:textId="351CEAFD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56,697</w:t>
            </w:r>
          </w:p>
        </w:tc>
        <w:tc>
          <w:tcPr>
            <w:tcW w:w="129" w:type="pct"/>
            <w:vAlign w:val="bottom"/>
          </w:tcPr>
          <w:p w14:paraId="142E375F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C0EE392" w14:textId="330FC88B" w:rsidR="00A91053" w:rsidRPr="00627208" w:rsidRDefault="005D230C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37,032</w:t>
            </w:r>
          </w:p>
        </w:tc>
        <w:tc>
          <w:tcPr>
            <w:tcW w:w="136" w:type="pct"/>
            <w:vAlign w:val="bottom"/>
          </w:tcPr>
          <w:p w14:paraId="723D2A6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F8FE358" w14:textId="1E4CE59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56,697</w:t>
            </w:r>
          </w:p>
        </w:tc>
      </w:tr>
      <w:tr w:rsidR="00A91053" w:rsidRPr="00627208" w14:paraId="0F858119" w14:textId="77777777" w:rsidTr="00FF1834">
        <w:tc>
          <w:tcPr>
            <w:tcW w:w="2078" w:type="pct"/>
            <w:vAlign w:val="bottom"/>
          </w:tcPr>
          <w:p w14:paraId="3F006876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0DB44146" w14:textId="20AD9EF9" w:rsidR="00A91053" w:rsidRPr="00627208" w:rsidRDefault="00A91053" w:rsidP="00784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738DC11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B5F5683" w14:textId="26A937F1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5386AD5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0B5B774" w14:textId="5A6D1CE0" w:rsidR="00A91053" w:rsidRPr="00627208" w:rsidRDefault="005D230C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75,056</w:t>
            </w:r>
          </w:p>
        </w:tc>
        <w:tc>
          <w:tcPr>
            <w:tcW w:w="136" w:type="pct"/>
            <w:vAlign w:val="bottom"/>
          </w:tcPr>
          <w:p w14:paraId="064BC1D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3585A1B" w14:textId="15A2F51C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59,045</w:t>
            </w:r>
          </w:p>
        </w:tc>
      </w:tr>
      <w:tr w:rsidR="00A91053" w:rsidRPr="00627208" w14:paraId="219685A3" w14:textId="77777777" w:rsidTr="00FF1834">
        <w:tc>
          <w:tcPr>
            <w:tcW w:w="2078" w:type="pct"/>
            <w:vAlign w:val="bottom"/>
          </w:tcPr>
          <w:p w14:paraId="0FB653E8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51" w:type="pct"/>
            <w:vAlign w:val="bottom"/>
          </w:tcPr>
          <w:p w14:paraId="60BDAB1E" w14:textId="42A5B39B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41,171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75A94CF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90BAD28" w14:textId="1154800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41,133</w:t>
            </w:r>
          </w:p>
        </w:tc>
        <w:tc>
          <w:tcPr>
            <w:tcW w:w="129" w:type="pct"/>
            <w:vAlign w:val="bottom"/>
          </w:tcPr>
          <w:p w14:paraId="6FFE96D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4EDC8F8" w14:textId="26F9A800" w:rsidR="00A91053" w:rsidRPr="00627208" w:rsidRDefault="005D230C" w:rsidP="005D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143862C" w14:textId="77777777" w:rsidR="00A91053" w:rsidRPr="00627208" w:rsidRDefault="00A91053" w:rsidP="005D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67F02AE" w14:textId="0CC075F3" w:rsidR="00A91053" w:rsidRPr="00627208" w:rsidRDefault="00A91053" w:rsidP="005D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10E0F7DE" w14:textId="77777777" w:rsidTr="00FF1834">
        <w:tc>
          <w:tcPr>
            <w:tcW w:w="2078" w:type="pct"/>
            <w:vAlign w:val="bottom"/>
          </w:tcPr>
          <w:p w14:paraId="26917494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1" w:type="pct"/>
            <w:vAlign w:val="bottom"/>
          </w:tcPr>
          <w:p w14:paraId="35320FFF" w14:textId="26055DC3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7,968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5C9C6AA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7B3CBDC" w14:textId="6F9FAAFB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10,384</w:t>
            </w:r>
          </w:p>
        </w:tc>
        <w:tc>
          <w:tcPr>
            <w:tcW w:w="129" w:type="pct"/>
            <w:vAlign w:val="bottom"/>
          </w:tcPr>
          <w:p w14:paraId="47A0BAF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C30B1D9" w14:textId="52AECDAF" w:rsidR="00A91053" w:rsidRPr="00627208" w:rsidRDefault="005D230C" w:rsidP="005D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7323CD2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F829D7F" w14:textId="2B3C3EBE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111EF61A" w14:textId="77777777" w:rsidTr="00FF1834">
        <w:tc>
          <w:tcPr>
            <w:tcW w:w="2078" w:type="pct"/>
            <w:vAlign w:val="bottom"/>
          </w:tcPr>
          <w:p w14:paraId="454400D7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5CE1037B" w14:textId="77777777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F4F7B8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74378F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22852E3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6A49F50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324AD91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C778B11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1053" w:rsidRPr="00627208" w14:paraId="445EBE3A" w14:textId="77777777" w:rsidTr="00FF1834">
        <w:tc>
          <w:tcPr>
            <w:tcW w:w="2078" w:type="pct"/>
            <w:vAlign w:val="bottom"/>
          </w:tcPr>
          <w:p w14:paraId="518966F6" w14:textId="04A9E908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51" w:type="pct"/>
            <w:vAlign w:val="bottom"/>
          </w:tcPr>
          <w:p w14:paraId="1F3FC7E8" w14:textId="77777777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CE4CF45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0F0688E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41E7C50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37DCB1E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3BE6459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C08B04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1053" w:rsidRPr="00627208" w14:paraId="2DDA38D6" w14:textId="77777777" w:rsidTr="00FF1834">
        <w:tc>
          <w:tcPr>
            <w:tcW w:w="2078" w:type="pct"/>
            <w:vAlign w:val="bottom"/>
          </w:tcPr>
          <w:p w14:paraId="32BF9749" w14:textId="3601908B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ค่าบริการการจัดการ</w:t>
            </w:r>
          </w:p>
        </w:tc>
        <w:tc>
          <w:tcPr>
            <w:tcW w:w="651" w:type="pct"/>
            <w:vAlign w:val="bottom"/>
          </w:tcPr>
          <w:p w14:paraId="7B1B93AC" w14:textId="78B0385D" w:rsidR="00A91053" w:rsidRPr="00627208" w:rsidRDefault="00A91053" w:rsidP="00084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BFD361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C11EC18" w14:textId="6214C75A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27,292</w:t>
            </w:r>
          </w:p>
        </w:tc>
        <w:tc>
          <w:tcPr>
            <w:tcW w:w="129" w:type="pct"/>
            <w:vAlign w:val="bottom"/>
          </w:tcPr>
          <w:p w14:paraId="069B54C6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00FF3BE" w14:textId="17158992" w:rsidR="00A91053" w:rsidRPr="00627208" w:rsidRDefault="005D230C" w:rsidP="005D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F068242" w14:textId="77777777" w:rsidR="00A91053" w:rsidRPr="00627208" w:rsidRDefault="00A91053" w:rsidP="005D23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7C00DB2" w14:textId="5A478D7D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053" w:rsidRPr="00627208" w14:paraId="0D0A2644" w14:textId="77777777" w:rsidTr="00FF1834">
        <w:tc>
          <w:tcPr>
            <w:tcW w:w="2078" w:type="pct"/>
            <w:vAlign w:val="bottom"/>
          </w:tcPr>
          <w:p w14:paraId="5020DE5F" w14:textId="25E2D494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51" w:type="pct"/>
            <w:vAlign w:val="bottom"/>
          </w:tcPr>
          <w:p w14:paraId="17FFBBAE" w14:textId="43B9912A" w:rsidR="00A91053" w:rsidRPr="00627208" w:rsidRDefault="00A91053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8CFBB8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45A2885" w14:textId="2ED734C3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  <w:tc>
          <w:tcPr>
            <w:tcW w:w="129" w:type="pct"/>
            <w:vAlign w:val="bottom"/>
          </w:tcPr>
          <w:p w14:paraId="71D1678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97DB7DB" w14:textId="2A4ADCB2" w:rsidR="00A91053" w:rsidRPr="00627208" w:rsidRDefault="005D230C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  <w:tc>
          <w:tcPr>
            <w:tcW w:w="136" w:type="pct"/>
            <w:vAlign w:val="bottom"/>
          </w:tcPr>
          <w:p w14:paraId="37031251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BE28B64" w14:textId="11A034A3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2,154</w:t>
            </w:r>
          </w:p>
        </w:tc>
      </w:tr>
      <w:tr w:rsidR="00A91053" w:rsidRPr="00627208" w14:paraId="708E8DAA" w14:textId="77777777" w:rsidTr="00FF1834">
        <w:tc>
          <w:tcPr>
            <w:tcW w:w="2078" w:type="pct"/>
            <w:vAlign w:val="bottom"/>
          </w:tcPr>
          <w:p w14:paraId="2191B440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6DBCC25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7D79055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6CF6E45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7EC60A6E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E8B151A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08B532B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A67F0D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07CEC528" w14:textId="77777777" w:rsidTr="00FF1834">
        <w:tc>
          <w:tcPr>
            <w:tcW w:w="2078" w:type="pct"/>
            <w:vAlign w:val="bottom"/>
          </w:tcPr>
          <w:p w14:paraId="61E79368" w14:textId="11CE093D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1" w:type="pct"/>
            <w:vAlign w:val="bottom"/>
          </w:tcPr>
          <w:p w14:paraId="0C0EF51F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4DE4ECD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pct"/>
            <w:vAlign w:val="bottom"/>
          </w:tcPr>
          <w:p w14:paraId="4F81CC3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4184273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pct"/>
            <w:vAlign w:val="bottom"/>
          </w:tcPr>
          <w:p w14:paraId="05E1E6B1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6" w:type="pct"/>
            <w:vAlign w:val="bottom"/>
          </w:tcPr>
          <w:p w14:paraId="465BC920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4A3FACA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91053" w:rsidRPr="00627208" w14:paraId="40AC86CF" w14:textId="77777777" w:rsidTr="00FF1834">
        <w:tc>
          <w:tcPr>
            <w:tcW w:w="2078" w:type="pct"/>
            <w:vAlign w:val="bottom"/>
          </w:tcPr>
          <w:p w14:paraId="0A48444F" w14:textId="2845216F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1" w:type="pct"/>
            <w:vAlign w:val="bottom"/>
          </w:tcPr>
          <w:p w14:paraId="11713BEE" w14:textId="6264EFD4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014D9E6" w14:textId="3D1AEFB5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F82E7C" w14:textId="2A1E7DEA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9" w:type="pct"/>
            <w:vAlign w:val="bottom"/>
          </w:tcPr>
          <w:p w14:paraId="1E1C3466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6" w:type="pct"/>
            <w:vAlign w:val="bottom"/>
          </w:tcPr>
          <w:p w14:paraId="3B12EF84" w14:textId="57B5DCB5" w:rsidR="00A91053" w:rsidRPr="00627208" w:rsidRDefault="00892E45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975</w:t>
            </w:r>
          </w:p>
        </w:tc>
        <w:tc>
          <w:tcPr>
            <w:tcW w:w="136" w:type="pct"/>
            <w:vAlign w:val="bottom"/>
          </w:tcPr>
          <w:p w14:paraId="607B7936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4" w:type="pct"/>
            <w:vAlign w:val="bottom"/>
          </w:tcPr>
          <w:p w14:paraId="7BE5F9C9" w14:textId="62C4B52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A91053" w:rsidRPr="00627208" w14:paraId="582AC12C" w14:textId="77777777" w:rsidTr="00FF1834">
        <w:tc>
          <w:tcPr>
            <w:tcW w:w="2078" w:type="pct"/>
            <w:vAlign w:val="bottom"/>
          </w:tcPr>
          <w:p w14:paraId="26D6C710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1" w:type="pct"/>
            <w:vAlign w:val="bottom"/>
          </w:tcPr>
          <w:p w14:paraId="189F6E55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37586B3A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6165A53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3293FC38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23FB08E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10652AFB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42E882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4A5AEDA9" w14:textId="77777777" w:rsidTr="00FF1834">
        <w:tc>
          <w:tcPr>
            <w:tcW w:w="2078" w:type="pct"/>
            <w:vAlign w:val="bottom"/>
          </w:tcPr>
          <w:p w14:paraId="324108A1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1" w:type="pct"/>
            <w:vAlign w:val="bottom"/>
          </w:tcPr>
          <w:p w14:paraId="03F4C9E8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0F26C59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F336C7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02D52525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45FE9EF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5425F946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FD8C71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02621A88" w14:textId="77777777" w:rsidTr="00FF1834">
        <w:tc>
          <w:tcPr>
            <w:tcW w:w="2078" w:type="pct"/>
            <w:vAlign w:val="bottom"/>
          </w:tcPr>
          <w:p w14:paraId="1D5C5599" w14:textId="349A5120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1" w:type="pct"/>
            <w:vAlign w:val="bottom"/>
          </w:tcPr>
          <w:p w14:paraId="7A4C82F4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6448C991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769B47D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29" w:type="pct"/>
            <w:vAlign w:val="bottom"/>
          </w:tcPr>
          <w:p w14:paraId="0D3E0012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1E95722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  <w:vAlign w:val="bottom"/>
          </w:tcPr>
          <w:p w14:paraId="6649242C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EFD9C4E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91053" w:rsidRPr="00627208" w14:paraId="2F84300A" w14:textId="77777777" w:rsidTr="00FF1834">
        <w:tc>
          <w:tcPr>
            <w:tcW w:w="2078" w:type="pct"/>
            <w:vAlign w:val="bottom"/>
          </w:tcPr>
          <w:p w14:paraId="08A07DBF" w14:textId="35AF16ED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1" w:type="pct"/>
            <w:vAlign w:val="bottom"/>
          </w:tcPr>
          <w:p w14:paraId="1004AD8F" w14:textId="12A6A9A9" w:rsidR="00A91053" w:rsidRPr="005D230C" w:rsidRDefault="00600A81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186,213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1E82EEA7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00A519A" w14:textId="1F155C98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157,621</w:t>
            </w:r>
          </w:p>
        </w:tc>
        <w:tc>
          <w:tcPr>
            <w:tcW w:w="129" w:type="pct"/>
            <w:vAlign w:val="bottom"/>
          </w:tcPr>
          <w:p w14:paraId="46E9435F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7DCA5B1A" w14:textId="4B97B74C" w:rsidR="00A91053" w:rsidRPr="00627208" w:rsidRDefault="00600A81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83,223</w:t>
            </w:r>
          </w:p>
        </w:tc>
        <w:tc>
          <w:tcPr>
            <w:tcW w:w="136" w:type="pct"/>
            <w:vAlign w:val="bottom"/>
          </w:tcPr>
          <w:p w14:paraId="5715F6D2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0AAB23B" w14:textId="3E93BA83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72,882</w:t>
            </w:r>
          </w:p>
        </w:tc>
      </w:tr>
      <w:tr w:rsidR="00A91053" w:rsidRPr="00627208" w14:paraId="1EC77786" w14:textId="77777777" w:rsidTr="00FF1834">
        <w:tc>
          <w:tcPr>
            <w:tcW w:w="2078" w:type="pct"/>
            <w:vAlign w:val="bottom"/>
          </w:tcPr>
          <w:p w14:paraId="7D33C8B8" w14:textId="7ACE744F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651" w:type="pct"/>
            <w:vAlign w:val="bottom"/>
          </w:tcPr>
          <w:p w14:paraId="46A8456C" w14:textId="10B1B30F" w:rsidR="00A91053" w:rsidRPr="00627208" w:rsidRDefault="00600A81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9,463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407C2B28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6907F16" w14:textId="0C25A8D9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8,501</w:t>
            </w:r>
          </w:p>
        </w:tc>
        <w:tc>
          <w:tcPr>
            <w:tcW w:w="129" w:type="pct"/>
            <w:vAlign w:val="bottom"/>
          </w:tcPr>
          <w:p w14:paraId="20685BDE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E990446" w14:textId="0D85938E" w:rsidR="00A91053" w:rsidRPr="00627208" w:rsidRDefault="00600A81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4,021</w:t>
            </w:r>
          </w:p>
        </w:tc>
        <w:tc>
          <w:tcPr>
            <w:tcW w:w="136" w:type="pct"/>
            <w:vAlign w:val="bottom"/>
          </w:tcPr>
          <w:p w14:paraId="2F45ED36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8AA0D28" w14:textId="3EDA3963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3,643</w:t>
            </w:r>
          </w:p>
        </w:tc>
      </w:tr>
      <w:tr w:rsidR="00A91053" w:rsidRPr="00627208" w14:paraId="4DFF280C" w14:textId="77777777" w:rsidTr="00FF1834">
        <w:tc>
          <w:tcPr>
            <w:tcW w:w="2078" w:type="pct"/>
            <w:vAlign w:val="bottom"/>
          </w:tcPr>
          <w:p w14:paraId="654107CD" w14:textId="04889AC2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vAlign w:val="bottom"/>
          </w:tcPr>
          <w:p w14:paraId="0AD51F30" w14:textId="3E7955C7" w:rsidR="00A91053" w:rsidRPr="00627208" w:rsidRDefault="00600A81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3,012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2D1A3481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CF7F4" w14:textId="5FF0428D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3,251</w:t>
            </w:r>
          </w:p>
        </w:tc>
        <w:tc>
          <w:tcPr>
            <w:tcW w:w="129" w:type="pct"/>
            <w:vAlign w:val="bottom"/>
          </w:tcPr>
          <w:p w14:paraId="46A1233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2ED1753D" w14:textId="33DBD471" w:rsidR="00A91053" w:rsidRPr="00627208" w:rsidRDefault="00600A81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136" w:type="pct"/>
            <w:vAlign w:val="bottom"/>
          </w:tcPr>
          <w:p w14:paraId="348B60BB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620AA8EB" w14:textId="0A1F015A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</w:tr>
      <w:tr w:rsidR="00A91053" w:rsidRPr="00627208" w14:paraId="7A77DA2C" w14:textId="77777777" w:rsidTr="00FF1834">
        <w:tc>
          <w:tcPr>
            <w:tcW w:w="2078" w:type="pct"/>
            <w:vAlign w:val="bottom"/>
          </w:tcPr>
          <w:p w14:paraId="50B024AF" w14:textId="77777777" w:rsidR="00A91053" w:rsidRPr="00627208" w:rsidRDefault="00A91053" w:rsidP="00A91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C1CA0" w14:textId="3A44ECB1" w:rsidR="00A91053" w:rsidRPr="00627208" w:rsidRDefault="00600A81" w:rsidP="00A9105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003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,688</w:t>
            </w:r>
          </w:p>
        </w:tc>
        <w:tc>
          <w:tcPr>
            <w:tcW w:w="126" w:type="pct"/>
            <w:tcBorders>
              <w:left w:val="nil"/>
            </w:tcBorders>
            <w:vAlign w:val="bottom"/>
          </w:tcPr>
          <w:p w14:paraId="0462F1CE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330D8" w14:textId="74EA4E44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169,373</w:t>
            </w:r>
          </w:p>
        </w:tc>
        <w:tc>
          <w:tcPr>
            <w:tcW w:w="129" w:type="pct"/>
            <w:vAlign w:val="bottom"/>
          </w:tcPr>
          <w:p w14:paraId="40D5B379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2FD1A" w14:textId="3CEFA674" w:rsidR="00A91053" w:rsidRPr="00627208" w:rsidRDefault="00600A81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88,076</w:t>
            </w:r>
          </w:p>
        </w:tc>
        <w:tc>
          <w:tcPr>
            <w:tcW w:w="136" w:type="pct"/>
            <w:vAlign w:val="bottom"/>
          </w:tcPr>
          <w:p w14:paraId="47C4A79C" w14:textId="77777777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EEB5B" w14:textId="6B784668" w:rsidR="00A91053" w:rsidRPr="00627208" w:rsidRDefault="00A91053" w:rsidP="00A910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78,172</w:t>
            </w:r>
          </w:p>
        </w:tc>
      </w:tr>
    </w:tbl>
    <w:p w14:paraId="71205553" w14:textId="36495C3D" w:rsidR="00911EB9" w:rsidRPr="00627208" w:rsidRDefault="00911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3"/>
        <w:gridCol w:w="1259"/>
        <w:gridCol w:w="269"/>
        <w:gridCol w:w="1180"/>
        <w:gridCol w:w="240"/>
        <w:gridCol w:w="1193"/>
        <w:gridCol w:w="269"/>
        <w:gridCol w:w="1155"/>
      </w:tblGrid>
      <w:tr w:rsidR="00ED167E" w:rsidRPr="00627208" w14:paraId="67A4606D" w14:textId="77777777" w:rsidTr="000843A2">
        <w:trPr>
          <w:tblHeader/>
        </w:trPr>
        <w:tc>
          <w:tcPr>
            <w:tcW w:w="2080" w:type="pct"/>
            <w:vAlign w:val="bottom"/>
          </w:tcPr>
          <w:p w14:paraId="1FC07849" w14:textId="77777777" w:rsidR="00ED167E" w:rsidRPr="00627208" w:rsidRDefault="00ED167E" w:rsidP="008576F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421" w:type="pct"/>
            <w:gridSpan w:val="3"/>
            <w:shd w:val="clear" w:color="auto" w:fill="auto"/>
            <w:vAlign w:val="bottom"/>
          </w:tcPr>
          <w:p w14:paraId="35D34822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0583225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shd w:val="clear" w:color="auto" w:fill="auto"/>
            <w:vAlign w:val="bottom"/>
          </w:tcPr>
          <w:p w14:paraId="12C9ED61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D167E" w:rsidRPr="00627208" w14:paraId="1B27EEE3" w14:textId="77777777" w:rsidTr="000843A2">
        <w:trPr>
          <w:tblHeader/>
        </w:trPr>
        <w:tc>
          <w:tcPr>
            <w:tcW w:w="2080" w:type="pct"/>
            <w:vAlign w:val="bottom"/>
          </w:tcPr>
          <w:p w14:paraId="28142CA9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 ณ วันที่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9021AE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0CFAD2B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A3337DE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9F3130C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D2E6D34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2920466C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63A71A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D167E" w:rsidRPr="00627208" w14:paraId="7B7F020E" w14:textId="77777777" w:rsidTr="000843A2">
        <w:trPr>
          <w:tblHeader/>
        </w:trPr>
        <w:tc>
          <w:tcPr>
            <w:tcW w:w="2080" w:type="pct"/>
            <w:vAlign w:val="bottom"/>
          </w:tcPr>
          <w:p w14:paraId="660449A9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D8AD85F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629B97A4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06155456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B510DFA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F922C80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shd w:val="clear" w:color="auto" w:fill="auto"/>
            <w:vAlign w:val="bottom"/>
          </w:tcPr>
          <w:p w14:paraId="55C20DEE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109D3EC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D167E" w:rsidRPr="00627208" w14:paraId="011108D1" w14:textId="77777777" w:rsidTr="000843A2">
        <w:trPr>
          <w:tblHeader/>
        </w:trPr>
        <w:tc>
          <w:tcPr>
            <w:tcW w:w="2080" w:type="pct"/>
            <w:vAlign w:val="bottom"/>
          </w:tcPr>
          <w:p w14:paraId="527ECD25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0" w:type="pct"/>
            <w:gridSpan w:val="7"/>
            <w:vAlign w:val="bottom"/>
          </w:tcPr>
          <w:p w14:paraId="6590DA3B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167E" w:rsidRPr="00627208" w14:paraId="01D7E8A6" w14:textId="77777777" w:rsidTr="000843A2">
        <w:tc>
          <w:tcPr>
            <w:tcW w:w="2080" w:type="pct"/>
            <w:vAlign w:val="bottom"/>
          </w:tcPr>
          <w:p w14:paraId="058BE55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  <w:vAlign w:val="bottom"/>
          </w:tcPr>
          <w:p w14:paraId="62E8E80E" w14:textId="77777777" w:rsidR="00ED167E" w:rsidRPr="00627208" w:rsidRDefault="00ED167E" w:rsidP="008576F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1C1B5D0D" w14:textId="77777777" w:rsidR="00ED167E" w:rsidRPr="00627208" w:rsidRDefault="00ED167E" w:rsidP="008576FC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0CD8EE4" w14:textId="77777777" w:rsidR="00ED167E" w:rsidRPr="00627208" w:rsidRDefault="00ED167E" w:rsidP="008576FC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48EFB27E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2E9F7AAB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3731C55E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B6D796C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649CF" w:rsidRPr="00627208" w14:paraId="5A3BEE4F" w14:textId="77777777" w:rsidTr="000843A2">
        <w:tc>
          <w:tcPr>
            <w:tcW w:w="2080" w:type="pct"/>
            <w:vAlign w:val="bottom"/>
          </w:tcPr>
          <w:p w14:paraId="5304D58F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B81C410" w14:textId="4E7F9088" w:rsidR="008649CF" w:rsidRPr="000843A2" w:rsidRDefault="008649CF" w:rsidP="000843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sz w:val="30"/>
                <w:szCs w:val="30"/>
              </w:rPr>
              <w:t>3,974,779</w:t>
            </w:r>
          </w:p>
        </w:tc>
        <w:tc>
          <w:tcPr>
            <w:tcW w:w="141" w:type="pct"/>
            <w:vAlign w:val="bottom"/>
          </w:tcPr>
          <w:p w14:paraId="3C4B86FC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38863E0D" w14:textId="77777777" w:rsidR="008649CF" w:rsidRPr="00627208" w:rsidRDefault="008649CF" w:rsidP="000843A2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4,172,090</w:t>
            </w:r>
          </w:p>
        </w:tc>
        <w:tc>
          <w:tcPr>
            <w:tcW w:w="126" w:type="pct"/>
            <w:vAlign w:val="bottom"/>
          </w:tcPr>
          <w:p w14:paraId="11073DA9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5DD53411" w14:textId="72497B06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73B4871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856EFD8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9CF" w:rsidRPr="00627208" w14:paraId="3D85A644" w14:textId="77777777" w:rsidTr="000843A2">
        <w:tc>
          <w:tcPr>
            <w:tcW w:w="2080" w:type="pct"/>
            <w:vAlign w:val="bottom"/>
          </w:tcPr>
          <w:p w14:paraId="4832396C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49D1AD37" w14:textId="4DA2BF54" w:rsidR="008649CF" w:rsidRPr="000843A2" w:rsidRDefault="008649CF" w:rsidP="000843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141" w:type="pct"/>
            <w:vAlign w:val="bottom"/>
          </w:tcPr>
          <w:p w14:paraId="0BEEEDAD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820BF64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1,940</w:t>
            </w:r>
          </w:p>
        </w:tc>
        <w:tc>
          <w:tcPr>
            <w:tcW w:w="126" w:type="pct"/>
            <w:vAlign w:val="bottom"/>
          </w:tcPr>
          <w:p w14:paraId="4B5B4C59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088CD730" w14:textId="080178C3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1E2812A6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260255A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9CF" w:rsidRPr="00627208" w14:paraId="376F2716" w14:textId="77777777" w:rsidTr="000843A2">
        <w:tc>
          <w:tcPr>
            <w:tcW w:w="2080" w:type="pct"/>
            <w:vAlign w:val="bottom"/>
          </w:tcPr>
          <w:p w14:paraId="4B485DDD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3245CBFD" w14:textId="1811AF92" w:rsidR="008649CF" w:rsidRPr="00627208" w:rsidRDefault="008649CF" w:rsidP="000843A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41" w:type="pct"/>
            <w:vAlign w:val="bottom"/>
          </w:tcPr>
          <w:p w14:paraId="3AAF878C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AEFC924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</w:p>
        </w:tc>
        <w:tc>
          <w:tcPr>
            <w:tcW w:w="126" w:type="pct"/>
            <w:vAlign w:val="bottom"/>
          </w:tcPr>
          <w:p w14:paraId="5C046EA0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bottom"/>
          </w:tcPr>
          <w:p w14:paraId="3114D667" w14:textId="3B8293C0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077204F0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C3424A8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9CF" w:rsidRPr="00627208" w14:paraId="66F1E539" w14:textId="77777777" w:rsidTr="000843A2">
        <w:tc>
          <w:tcPr>
            <w:tcW w:w="2080" w:type="pct"/>
            <w:vAlign w:val="bottom"/>
          </w:tcPr>
          <w:p w14:paraId="3E3B399B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011DB525" w14:textId="4316FB49" w:rsidR="008649CF" w:rsidRPr="00627208" w:rsidRDefault="008649CF" w:rsidP="008649C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3,975,580</w:t>
            </w:r>
          </w:p>
        </w:tc>
        <w:tc>
          <w:tcPr>
            <w:tcW w:w="141" w:type="pct"/>
            <w:vAlign w:val="bottom"/>
          </w:tcPr>
          <w:p w14:paraId="6BBB0B01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1A218E8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174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126" w:type="pct"/>
            <w:vAlign w:val="bottom"/>
          </w:tcPr>
          <w:p w14:paraId="42A23EBE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54DDD48" w14:textId="4227C517" w:rsidR="008649CF" w:rsidRPr="00627208" w:rsidRDefault="008649CF" w:rsidP="008649C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772F0BCA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2E42F27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49CF" w:rsidRPr="00627208" w14:paraId="64EC2B14" w14:textId="77777777" w:rsidTr="000843A2">
        <w:tc>
          <w:tcPr>
            <w:tcW w:w="2080" w:type="pct"/>
            <w:vAlign w:val="bottom"/>
          </w:tcPr>
          <w:p w14:paraId="68F3B7C9" w14:textId="77777777" w:rsidR="008649CF" w:rsidRPr="000843A2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68DE926D" w14:textId="63B2FD54" w:rsidR="008649CF" w:rsidRPr="00627208" w:rsidRDefault="008649CF" w:rsidP="00084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3DA45BD4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6563B3FF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vAlign w:val="bottom"/>
          </w:tcPr>
          <w:p w14:paraId="3CFD31A0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865A7DB" w14:textId="0AC0DED9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4EE56981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520D57BF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9CF" w:rsidRPr="00627208" w14:paraId="16A984E8" w14:textId="77777777" w:rsidTr="000843A2">
        <w:tc>
          <w:tcPr>
            <w:tcW w:w="2080" w:type="pct"/>
            <w:vAlign w:val="bottom"/>
          </w:tcPr>
          <w:p w14:paraId="533D7F4C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96910" w14:textId="16CC8BC2" w:rsidR="008649CF" w:rsidRPr="00627208" w:rsidRDefault="008649CF" w:rsidP="000843A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3,975,580</w:t>
            </w:r>
          </w:p>
        </w:tc>
        <w:tc>
          <w:tcPr>
            <w:tcW w:w="141" w:type="pct"/>
            <w:vAlign w:val="bottom"/>
          </w:tcPr>
          <w:p w14:paraId="10507E94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4BFAA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4,174,144</w:t>
            </w:r>
          </w:p>
        </w:tc>
        <w:tc>
          <w:tcPr>
            <w:tcW w:w="126" w:type="pct"/>
            <w:vAlign w:val="bottom"/>
          </w:tcPr>
          <w:p w14:paraId="6609DD08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17AE9" w14:textId="4D84382C" w:rsidR="008649CF" w:rsidRPr="00627208" w:rsidRDefault="008649CF" w:rsidP="008649C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vAlign w:val="bottom"/>
          </w:tcPr>
          <w:p w14:paraId="538511E9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D0C9C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49CF" w:rsidRPr="00627208" w14:paraId="26202F3C" w14:textId="77777777" w:rsidTr="000843A2">
        <w:tc>
          <w:tcPr>
            <w:tcW w:w="2080" w:type="pct"/>
            <w:vAlign w:val="bottom"/>
          </w:tcPr>
          <w:p w14:paraId="005C6FA8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5343C6C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FFEE482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20913F65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7F39DC61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9C87B82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4B37173F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1B83B0BE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649CF" w:rsidRPr="00627208" w14:paraId="19C7C973" w14:textId="77777777" w:rsidTr="000843A2">
        <w:tc>
          <w:tcPr>
            <w:tcW w:w="2080" w:type="pct"/>
            <w:vAlign w:val="bottom"/>
          </w:tcPr>
          <w:p w14:paraId="311811CF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036FEE98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8210020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50ED3B2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44DC281C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CFB88D9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8BDBC07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1E35885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9CF" w:rsidRPr="00627208" w14:paraId="2B7338F8" w14:textId="77777777" w:rsidTr="000843A2">
        <w:tc>
          <w:tcPr>
            <w:tcW w:w="2080" w:type="pct"/>
            <w:vAlign w:val="bottom"/>
          </w:tcPr>
          <w:p w14:paraId="103D77B7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  <w:vAlign w:val="bottom"/>
          </w:tcPr>
          <w:p w14:paraId="21266347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8BB4C52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46BC21A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50230E4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01A85AD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24871870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DC14B50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9CF" w:rsidRPr="00627208" w14:paraId="12431453" w14:textId="77777777" w:rsidTr="000843A2">
        <w:tc>
          <w:tcPr>
            <w:tcW w:w="2080" w:type="pct"/>
            <w:vAlign w:val="bottom"/>
          </w:tcPr>
          <w:p w14:paraId="67671388" w14:textId="77777777" w:rsidR="00262317" w:rsidRDefault="00262317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C0CBD7" w14:textId="15DA010D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เงินจ่ายล่วงหน้าและลูกหนี้หมุนเวียนอื่น</w:t>
            </w:r>
          </w:p>
        </w:tc>
        <w:tc>
          <w:tcPr>
            <w:tcW w:w="661" w:type="pct"/>
            <w:vAlign w:val="bottom"/>
          </w:tcPr>
          <w:p w14:paraId="6E58D60A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1181CCA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5156598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  <w:vAlign w:val="bottom"/>
          </w:tcPr>
          <w:p w14:paraId="50E76DDB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96E4B4A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774B42D3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D4F9CE7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49CF" w:rsidRPr="00627208" w14:paraId="38E5F648" w14:textId="77777777" w:rsidTr="000843A2">
        <w:tc>
          <w:tcPr>
            <w:tcW w:w="2080" w:type="pct"/>
            <w:vAlign w:val="bottom"/>
          </w:tcPr>
          <w:p w14:paraId="326F75CA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61" w:type="pct"/>
            <w:vAlign w:val="bottom"/>
          </w:tcPr>
          <w:p w14:paraId="7906A4B7" w14:textId="22377304" w:rsidR="008649CF" w:rsidRPr="00627208" w:rsidRDefault="00AC6CA7" w:rsidP="000843A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  <w:tc>
          <w:tcPr>
            <w:tcW w:w="141" w:type="pct"/>
            <w:vAlign w:val="bottom"/>
          </w:tcPr>
          <w:p w14:paraId="0EE9F49F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05A4038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26" w:type="pct"/>
            <w:vAlign w:val="bottom"/>
          </w:tcPr>
          <w:p w14:paraId="615E709E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F135A27" w14:textId="5D819881" w:rsidR="008649CF" w:rsidRPr="00627208" w:rsidRDefault="005C7DDA" w:rsidP="008649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67491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F62B5D1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649CF" w:rsidRPr="00627208" w14:paraId="218DCF56" w14:textId="77777777" w:rsidTr="000843A2">
        <w:tc>
          <w:tcPr>
            <w:tcW w:w="2080" w:type="pct"/>
            <w:vAlign w:val="bottom"/>
          </w:tcPr>
          <w:p w14:paraId="6925FC99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71586E9E" w14:textId="44442DDB" w:rsidR="008649CF" w:rsidRPr="00627208" w:rsidRDefault="00AC6CA7" w:rsidP="008649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89898F5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130EF0E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0D4FD630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AD8AAB5" w14:textId="18634B1A" w:rsidR="008649CF" w:rsidRPr="00627208" w:rsidRDefault="005C7DDA" w:rsidP="008649C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44,031</w:t>
            </w:r>
          </w:p>
        </w:tc>
        <w:tc>
          <w:tcPr>
            <w:tcW w:w="141" w:type="pct"/>
            <w:vAlign w:val="bottom"/>
          </w:tcPr>
          <w:p w14:paraId="7519AF3A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5643D3A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100,047</w:t>
            </w:r>
          </w:p>
        </w:tc>
      </w:tr>
      <w:tr w:rsidR="008649CF" w:rsidRPr="00627208" w14:paraId="1A82A11E" w14:textId="77777777" w:rsidTr="000843A2">
        <w:tc>
          <w:tcPr>
            <w:tcW w:w="2080" w:type="pct"/>
            <w:vAlign w:val="bottom"/>
          </w:tcPr>
          <w:p w14:paraId="5857D40F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3C6F17AB" w14:textId="234E3BDC" w:rsidR="008649CF" w:rsidRPr="00627208" w:rsidRDefault="005C7DDA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41" w:type="pct"/>
            <w:vAlign w:val="bottom"/>
          </w:tcPr>
          <w:p w14:paraId="0CEBDB42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47282D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  <w:tc>
          <w:tcPr>
            <w:tcW w:w="126" w:type="pct"/>
            <w:vAlign w:val="bottom"/>
          </w:tcPr>
          <w:p w14:paraId="77DD1ED6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8F4E56F" w14:textId="22CEFD85" w:rsidR="008649CF" w:rsidRPr="00627208" w:rsidRDefault="005C7DDA" w:rsidP="008649C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141" w:type="pct"/>
            <w:vAlign w:val="bottom"/>
          </w:tcPr>
          <w:p w14:paraId="6612D087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7AD6B8F6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</w:t>
            </w:r>
          </w:p>
        </w:tc>
      </w:tr>
      <w:tr w:rsidR="008649CF" w:rsidRPr="00627208" w14:paraId="2F2C7ACB" w14:textId="77777777" w:rsidTr="000843A2">
        <w:tc>
          <w:tcPr>
            <w:tcW w:w="2080" w:type="pct"/>
            <w:vAlign w:val="bottom"/>
          </w:tcPr>
          <w:p w14:paraId="206BB72B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5F5EBA18" w14:textId="01C570D0" w:rsidR="008649CF" w:rsidRPr="00627208" w:rsidRDefault="005C7DDA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127,212</w:t>
            </w:r>
          </w:p>
        </w:tc>
        <w:tc>
          <w:tcPr>
            <w:tcW w:w="141" w:type="pct"/>
            <w:vAlign w:val="bottom"/>
          </w:tcPr>
          <w:p w14:paraId="501623E1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C6B3D8F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97,565</w:t>
            </w:r>
          </w:p>
        </w:tc>
        <w:tc>
          <w:tcPr>
            <w:tcW w:w="126" w:type="pct"/>
            <w:vAlign w:val="bottom"/>
          </w:tcPr>
          <w:p w14:paraId="39259A73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A2FF39" w14:textId="039B50E1" w:rsidR="008649CF" w:rsidRPr="00627208" w:rsidRDefault="005C7DDA" w:rsidP="008649C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106,417</w:t>
            </w:r>
          </w:p>
        </w:tc>
        <w:tc>
          <w:tcPr>
            <w:tcW w:w="141" w:type="pct"/>
            <w:vAlign w:val="bottom"/>
          </w:tcPr>
          <w:p w14:paraId="7226188D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A88DA53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72,775</w:t>
            </w:r>
          </w:p>
        </w:tc>
      </w:tr>
      <w:tr w:rsidR="008649CF" w:rsidRPr="00627208" w14:paraId="3801F28A" w14:textId="77777777" w:rsidTr="000843A2">
        <w:tc>
          <w:tcPr>
            <w:tcW w:w="2080" w:type="pct"/>
            <w:vAlign w:val="bottom"/>
          </w:tcPr>
          <w:p w14:paraId="586F9303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7CF0D" w14:textId="5191B2B5" w:rsidR="008649CF" w:rsidRPr="00627208" w:rsidRDefault="005C7DDA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127,863</w:t>
            </w:r>
          </w:p>
        </w:tc>
        <w:tc>
          <w:tcPr>
            <w:tcW w:w="141" w:type="pct"/>
            <w:vAlign w:val="bottom"/>
          </w:tcPr>
          <w:p w14:paraId="687F1451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B4529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98,247</w:t>
            </w:r>
          </w:p>
        </w:tc>
        <w:tc>
          <w:tcPr>
            <w:tcW w:w="126" w:type="pct"/>
            <w:vAlign w:val="bottom"/>
          </w:tcPr>
          <w:p w14:paraId="72D918A6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381BB" w14:textId="699EAF0E" w:rsidR="008649CF" w:rsidRPr="00627208" w:rsidRDefault="005C7DDA" w:rsidP="008649C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150,660</w:t>
            </w:r>
          </w:p>
        </w:tc>
        <w:tc>
          <w:tcPr>
            <w:tcW w:w="141" w:type="pct"/>
            <w:vAlign w:val="bottom"/>
          </w:tcPr>
          <w:p w14:paraId="6EE4AC49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2660D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173,030</w:t>
            </w:r>
          </w:p>
        </w:tc>
      </w:tr>
      <w:tr w:rsidR="000843A2" w:rsidRPr="000843A2" w14:paraId="5A53C586" w14:textId="77777777" w:rsidTr="000843A2">
        <w:tc>
          <w:tcPr>
            <w:tcW w:w="2080" w:type="pct"/>
            <w:vAlign w:val="bottom"/>
          </w:tcPr>
          <w:p w14:paraId="3DC26E9A" w14:textId="77777777" w:rsidR="008649CF" w:rsidRPr="000843A2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  <w:vAlign w:val="bottom"/>
          </w:tcPr>
          <w:p w14:paraId="6719D4F2" w14:textId="77777777" w:rsidR="008649CF" w:rsidRPr="000843A2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50B414C" w14:textId="77777777" w:rsidR="008649CF" w:rsidRPr="000843A2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bottom"/>
          </w:tcPr>
          <w:p w14:paraId="7BD4E456" w14:textId="77777777" w:rsidR="008649CF" w:rsidRPr="000843A2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3148AE61" w14:textId="77777777" w:rsidR="008649CF" w:rsidRPr="000843A2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4C5691E2" w14:textId="77777777" w:rsidR="008649CF" w:rsidRPr="000843A2" w:rsidRDefault="008649CF" w:rsidP="008649CF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27725B" w14:textId="77777777" w:rsidR="008649CF" w:rsidRPr="000843A2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vAlign w:val="bottom"/>
          </w:tcPr>
          <w:p w14:paraId="745ACC12" w14:textId="77777777" w:rsidR="008649CF" w:rsidRPr="000843A2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649CF" w:rsidRPr="00627208" w14:paraId="1698A17A" w14:textId="77777777" w:rsidTr="000843A2">
        <w:tc>
          <w:tcPr>
            <w:tcW w:w="2080" w:type="pct"/>
            <w:vAlign w:val="bottom"/>
          </w:tcPr>
          <w:p w14:paraId="5ACD909A" w14:textId="77777777" w:rsidR="008649CF" w:rsidRPr="00627208" w:rsidRDefault="008649CF" w:rsidP="0086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61" w:type="pct"/>
            <w:vAlign w:val="bottom"/>
          </w:tcPr>
          <w:p w14:paraId="1B314581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4C442C5F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E670F6D" w14:textId="77777777" w:rsidR="008649CF" w:rsidRPr="00627208" w:rsidRDefault="008649CF" w:rsidP="008649C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02C7BD6A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3BA45E1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5C178F52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EE231AE" w14:textId="77777777" w:rsidR="008649CF" w:rsidRPr="00627208" w:rsidRDefault="008649CF" w:rsidP="008649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4DF3" w:rsidRPr="00627208" w14:paraId="5BEEA93E" w14:textId="77777777" w:rsidTr="000843A2">
        <w:tc>
          <w:tcPr>
            <w:tcW w:w="2080" w:type="pct"/>
            <w:vAlign w:val="bottom"/>
          </w:tcPr>
          <w:p w14:paraId="787780CF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B958DF2" w14:textId="5A007CC2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5373436C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7EE5D28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5E786F9E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D5EE10E" w14:textId="485EF360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70,000</w:t>
            </w:r>
          </w:p>
        </w:tc>
        <w:tc>
          <w:tcPr>
            <w:tcW w:w="141" w:type="pct"/>
            <w:vAlign w:val="bottom"/>
          </w:tcPr>
          <w:p w14:paraId="4BECBC10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3F793D1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148,484</w:t>
            </w:r>
          </w:p>
        </w:tc>
      </w:tr>
      <w:tr w:rsidR="00B04DF3" w:rsidRPr="00627208" w14:paraId="1B6190F1" w14:textId="77777777" w:rsidTr="000843A2">
        <w:tc>
          <w:tcPr>
            <w:tcW w:w="2080" w:type="pct"/>
            <w:vAlign w:val="bottom"/>
          </w:tcPr>
          <w:p w14:paraId="6DDF9413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354093F7" w14:textId="3EAD518D" w:rsidR="00B04DF3" w:rsidRPr="007847ED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4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09793656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0A263F49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78569647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2CD01BED" w14:textId="7DAB7D91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141" w:type="pct"/>
            <w:vAlign w:val="bottom"/>
          </w:tcPr>
          <w:p w14:paraId="46CC2FEF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2257BFB0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148,484</w:t>
            </w:r>
          </w:p>
        </w:tc>
      </w:tr>
      <w:tr w:rsidR="00B04DF3" w:rsidRPr="00627208" w14:paraId="0102D6BC" w14:textId="77777777" w:rsidTr="000843A2">
        <w:tc>
          <w:tcPr>
            <w:tcW w:w="2080" w:type="pct"/>
            <w:vAlign w:val="bottom"/>
          </w:tcPr>
          <w:p w14:paraId="09022467" w14:textId="77777777" w:rsidR="00B04DF3" w:rsidRPr="00551A2C" w:rsidRDefault="00B04DF3" w:rsidP="00551A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5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551A2C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551A2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323B3565" w14:textId="1C291860" w:rsidR="00B04DF3" w:rsidRPr="00B04DF3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247C4374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E3471DC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4D00F204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38516F47" w14:textId="36FD1FC2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B04DF3"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</w:tc>
        <w:tc>
          <w:tcPr>
            <w:tcW w:w="141" w:type="pct"/>
            <w:vAlign w:val="bottom"/>
          </w:tcPr>
          <w:p w14:paraId="2726B8E2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138F7186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(652)</w:t>
            </w:r>
          </w:p>
        </w:tc>
      </w:tr>
      <w:tr w:rsidR="00B04DF3" w:rsidRPr="00627208" w14:paraId="4A36C6D3" w14:textId="77777777" w:rsidTr="000843A2">
        <w:tc>
          <w:tcPr>
            <w:tcW w:w="2080" w:type="pct"/>
            <w:vAlign w:val="bottom"/>
          </w:tcPr>
          <w:p w14:paraId="64F48E7C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B20FD" w14:textId="54A6FF10" w:rsidR="00B04DF3" w:rsidRPr="007847ED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84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1" w:type="pct"/>
            <w:vAlign w:val="bottom"/>
          </w:tcPr>
          <w:p w14:paraId="66FD451A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0E352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vAlign w:val="bottom"/>
          </w:tcPr>
          <w:p w14:paraId="432D7158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620B6B" w14:textId="27B82786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69,843</w:t>
            </w:r>
          </w:p>
        </w:tc>
        <w:tc>
          <w:tcPr>
            <w:tcW w:w="141" w:type="pct"/>
            <w:vAlign w:val="bottom"/>
          </w:tcPr>
          <w:p w14:paraId="695CE887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516906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147,832</w:t>
            </w:r>
          </w:p>
        </w:tc>
      </w:tr>
      <w:tr w:rsidR="000843A2" w:rsidRPr="000843A2" w14:paraId="47E91B8E" w14:textId="77777777" w:rsidTr="000843A2">
        <w:tc>
          <w:tcPr>
            <w:tcW w:w="2080" w:type="pct"/>
            <w:vAlign w:val="bottom"/>
          </w:tcPr>
          <w:p w14:paraId="3276569C" w14:textId="77777777" w:rsidR="00B04DF3" w:rsidRPr="000843A2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61" w:type="pct"/>
            <w:vAlign w:val="bottom"/>
          </w:tcPr>
          <w:p w14:paraId="00E55CDE" w14:textId="77777777" w:rsidR="00B04DF3" w:rsidRPr="000843A2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7A285AFB" w14:textId="77777777" w:rsidR="00B04DF3" w:rsidRPr="000843A2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19" w:type="pct"/>
            <w:vAlign w:val="bottom"/>
          </w:tcPr>
          <w:p w14:paraId="79374113" w14:textId="77777777" w:rsidR="00B04DF3" w:rsidRPr="000843A2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57C85EE0" w14:textId="77777777" w:rsidR="00B04DF3" w:rsidRPr="000843A2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CECA3A6" w14:textId="77777777" w:rsidR="00B04DF3" w:rsidRPr="000843A2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vAlign w:val="bottom"/>
          </w:tcPr>
          <w:p w14:paraId="5D4EDCD6" w14:textId="77777777" w:rsidR="00B04DF3" w:rsidRPr="000843A2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vAlign w:val="bottom"/>
          </w:tcPr>
          <w:p w14:paraId="357AED29" w14:textId="77777777" w:rsidR="00B04DF3" w:rsidRPr="000843A2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04DF3" w:rsidRPr="00627208" w14:paraId="03E447B9" w14:textId="77777777" w:rsidTr="000843A2">
        <w:tc>
          <w:tcPr>
            <w:tcW w:w="2080" w:type="pct"/>
            <w:vAlign w:val="bottom"/>
          </w:tcPr>
          <w:p w14:paraId="54D2F25F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661" w:type="pct"/>
            <w:vAlign w:val="bottom"/>
          </w:tcPr>
          <w:p w14:paraId="3BA913E8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606D8C9D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B83B00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BC5247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3EAD617C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C8196E9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2871959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DF3" w:rsidRPr="00627208" w14:paraId="06BB6354" w14:textId="77777777" w:rsidTr="000843A2">
        <w:tc>
          <w:tcPr>
            <w:tcW w:w="2080" w:type="pct"/>
            <w:vAlign w:val="bottom"/>
          </w:tcPr>
          <w:p w14:paraId="67A03642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084E68B5" w14:textId="07AE91D8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43139C5B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262162A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7F9318E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DEF0ECB" w14:textId="400B7515" w:rsidR="00B04DF3" w:rsidRPr="00627208" w:rsidRDefault="00B04DF3" w:rsidP="00084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296,103</w:t>
            </w:r>
          </w:p>
        </w:tc>
        <w:tc>
          <w:tcPr>
            <w:tcW w:w="141" w:type="pct"/>
            <w:vAlign w:val="bottom"/>
          </w:tcPr>
          <w:p w14:paraId="37176567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1799EA3A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212,056</w:t>
            </w:r>
          </w:p>
        </w:tc>
      </w:tr>
      <w:tr w:rsidR="00B04DF3" w:rsidRPr="00627208" w14:paraId="339B2E98" w14:textId="77777777" w:rsidTr="000843A2">
        <w:tc>
          <w:tcPr>
            <w:tcW w:w="2080" w:type="pct"/>
            <w:vAlign w:val="bottom"/>
          </w:tcPr>
          <w:p w14:paraId="5DDE4017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324DA380" w14:textId="09486FD8" w:rsidR="00B04DF3" w:rsidRPr="00627208" w:rsidRDefault="00460278" w:rsidP="00B04DF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34,898</w:t>
            </w:r>
          </w:p>
        </w:tc>
        <w:tc>
          <w:tcPr>
            <w:tcW w:w="141" w:type="pct"/>
            <w:vAlign w:val="bottom"/>
          </w:tcPr>
          <w:p w14:paraId="6786239D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0112E21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12,619</w:t>
            </w:r>
          </w:p>
        </w:tc>
        <w:tc>
          <w:tcPr>
            <w:tcW w:w="126" w:type="pct"/>
            <w:vAlign w:val="bottom"/>
          </w:tcPr>
          <w:p w14:paraId="4E2377A3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41B18547" w14:textId="1F4613F9" w:rsidR="00B04DF3" w:rsidRPr="00627208" w:rsidRDefault="00460278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34,898</w:t>
            </w:r>
          </w:p>
        </w:tc>
        <w:tc>
          <w:tcPr>
            <w:tcW w:w="141" w:type="pct"/>
            <w:vAlign w:val="bottom"/>
          </w:tcPr>
          <w:p w14:paraId="5252BF32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B7DC92A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12,619</w:t>
            </w:r>
          </w:p>
        </w:tc>
      </w:tr>
      <w:tr w:rsidR="00B04DF3" w:rsidRPr="00627208" w14:paraId="5C37A768" w14:textId="77777777" w:rsidTr="000843A2">
        <w:tc>
          <w:tcPr>
            <w:tcW w:w="2080" w:type="pct"/>
            <w:vAlign w:val="bottom"/>
          </w:tcPr>
          <w:p w14:paraId="63574AFE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26E4E0F2" w14:textId="2B4D91F2" w:rsidR="00B04DF3" w:rsidRPr="00627208" w:rsidRDefault="00460278" w:rsidP="00B04DF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210,750</w:t>
            </w:r>
          </w:p>
        </w:tc>
        <w:tc>
          <w:tcPr>
            <w:tcW w:w="141" w:type="pct"/>
            <w:vAlign w:val="bottom"/>
          </w:tcPr>
          <w:p w14:paraId="35966241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544363F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175,035</w:t>
            </w:r>
          </w:p>
        </w:tc>
        <w:tc>
          <w:tcPr>
            <w:tcW w:w="126" w:type="pct"/>
            <w:vAlign w:val="bottom"/>
          </w:tcPr>
          <w:p w14:paraId="04E1F88A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C087DF4" w14:textId="1133CD02" w:rsidR="00B04DF3" w:rsidRPr="00627208" w:rsidRDefault="00460278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210,750</w:t>
            </w:r>
          </w:p>
        </w:tc>
        <w:tc>
          <w:tcPr>
            <w:tcW w:w="141" w:type="pct"/>
            <w:vAlign w:val="bottom"/>
          </w:tcPr>
          <w:p w14:paraId="1CD4DFD8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D9C3205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175,035</w:t>
            </w:r>
          </w:p>
        </w:tc>
      </w:tr>
      <w:tr w:rsidR="00B04DF3" w:rsidRPr="00627208" w14:paraId="1E4E2D38" w14:textId="77777777" w:rsidTr="000843A2">
        <w:tc>
          <w:tcPr>
            <w:tcW w:w="2080" w:type="pct"/>
            <w:vAlign w:val="bottom"/>
          </w:tcPr>
          <w:p w14:paraId="5E1E2675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64300" w14:textId="2B91C73D" w:rsidR="00B04DF3" w:rsidRPr="00627208" w:rsidRDefault="00B04DF3" w:rsidP="00B04DF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245,648</w:t>
            </w:r>
          </w:p>
        </w:tc>
        <w:tc>
          <w:tcPr>
            <w:tcW w:w="141" w:type="pct"/>
            <w:vAlign w:val="bottom"/>
          </w:tcPr>
          <w:p w14:paraId="7C35316F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678BF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187,654</w:t>
            </w:r>
          </w:p>
        </w:tc>
        <w:tc>
          <w:tcPr>
            <w:tcW w:w="126" w:type="pct"/>
            <w:vAlign w:val="bottom"/>
          </w:tcPr>
          <w:p w14:paraId="3642EFF5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692A" w14:textId="3AB6CAE1" w:rsidR="00B04DF3" w:rsidRPr="00627208" w:rsidRDefault="00B04DF3" w:rsidP="00084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541,751</w:t>
            </w:r>
          </w:p>
        </w:tc>
        <w:tc>
          <w:tcPr>
            <w:tcW w:w="141" w:type="pct"/>
            <w:vAlign w:val="bottom"/>
          </w:tcPr>
          <w:p w14:paraId="2E5B3DF6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4C7B4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399,710</w:t>
            </w:r>
          </w:p>
        </w:tc>
      </w:tr>
      <w:tr w:rsidR="000843A2" w:rsidRPr="000843A2" w14:paraId="1413C45E" w14:textId="77777777" w:rsidTr="000843A2">
        <w:tc>
          <w:tcPr>
            <w:tcW w:w="2080" w:type="pct"/>
            <w:vAlign w:val="bottom"/>
          </w:tcPr>
          <w:p w14:paraId="38297551" w14:textId="77777777" w:rsidR="00B04DF3" w:rsidRPr="000843A2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29867234" w14:textId="77777777" w:rsidR="00B04DF3" w:rsidRPr="000843A2" w:rsidRDefault="00B04DF3" w:rsidP="00B04DF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25D7FD33" w14:textId="77777777" w:rsidR="00B04DF3" w:rsidRPr="000843A2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A194BDE" w14:textId="77777777" w:rsidR="00B04DF3" w:rsidRPr="000843A2" w:rsidRDefault="00B04DF3" w:rsidP="00B04DF3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26" w:type="pct"/>
            <w:vAlign w:val="bottom"/>
          </w:tcPr>
          <w:p w14:paraId="67806248" w14:textId="77777777" w:rsidR="00B04DF3" w:rsidRPr="000843A2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43474DCE" w14:textId="77777777" w:rsidR="00B04DF3" w:rsidRPr="000843A2" w:rsidRDefault="00B04DF3" w:rsidP="00B04DF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2180B606" w14:textId="77777777" w:rsidR="00B04DF3" w:rsidRPr="000843A2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61D3C404" w14:textId="77777777" w:rsidR="00B04DF3" w:rsidRPr="000843A2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04DF3" w:rsidRPr="00627208" w14:paraId="62474C20" w14:textId="77777777" w:rsidTr="000843A2">
        <w:tc>
          <w:tcPr>
            <w:tcW w:w="2080" w:type="pct"/>
            <w:vAlign w:val="bottom"/>
          </w:tcPr>
          <w:p w14:paraId="556107BD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61" w:type="pct"/>
            <w:vAlign w:val="bottom"/>
          </w:tcPr>
          <w:p w14:paraId="0672C357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  <w:vAlign w:val="bottom"/>
          </w:tcPr>
          <w:p w14:paraId="7BBCA6BC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557B1A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" w:type="pct"/>
            <w:vAlign w:val="bottom"/>
          </w:tcPr>
          <w:p w14:paraId="5D605136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53186A5E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6AB58B9C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51B9DC5A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4DF3" w:rsidRPr="00627208" w14:paraId="2BF4666D" w14:textId="77777777" w:rsidTr="000843A2">
        <w:tc>
          <w:tcPr>
            <w:tcW w:w="2080" w:type="pct"/>
            <w:vAlign w:val="bottom"/>
          </w:tcPr>
          <w:p w14:paraId="644042E3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1052E173" w14:textId="2FD20F0C" w:rsidR="00B04DF3" w:rsidRPr="00627208" w:rsidRDefault="009B17CA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  <w:vAlign w:val="bottom"/>
          </w:tcPr>
          <w:p w14:paraId="569FAA3B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19" w:type="pct"/>
            <w:vAlign w:val="bottom"/>
          </w:tcPr>
          <w:p w14:paraId="46526EC7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vAlign w:val="bottom"/>
          </w:tcPr>
          <w:p w14:paraId="63709DDC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7264EB64" w14:textId="2C224BA8" w:rsidR="00B04DF3" w:rsidRPr="00627208" w:rsidRDefault="009B17CA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3,279,470</w:t>
            </w:r>
          </w:p>
        </w:tc>
        <w:tc>
          <w:tcPr>
            <w:tcW w:w="141" w:type="pct"/>
            <w:vAlign w:val="bottom"/>
          </w:tcPr>
          <w:p w14:paraId="24A75FCE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4131AB5" w14:textId="77777777" w:rsidR="00B04DF3" w:rsidRPr="00627208" w:rsidRDefault="00B04DF3" w:rsidP="000843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3,342,593</w:t>
            </w:r>
          </w:p>
        </w:tc>
      </w:tr>
      <w:tr w:rsidR="00B04DF3" w:rsidRPr="00627208" w14:paraId="43A30117" w14:textId="77777777" w:rsidTr="000843A2">
        <w:tc>
          <w:tcPr>
            <w:tcW w:w="2080" w:type="pct"/>
            <w:vAlign w:val="bottom"/>
          </w:tcPr>
          <w:p w14:paraId="5A0A20D0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5199B4C3" w14:textId="096835C8" w:rsidR="00B04DF3" w:rsidRPr="000843A2" w:rsidRDefault="009B17CA" w:rsidP="000843A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3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758,620</w:t>
            </w:r>
          </w:p>
        </w:tc>
        <w:tc>
          <w:tcPr>
            <w:tcW w:w="141" w:type="pct"/>
            <w:vAlign w:val="bottom"/>
          </w:tcPr>
          <w:p w14:paraId="10B87795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D04156" w14:textId="77777777" w:rsidR="00B04DF3" w:rsidRPr="00627208" w:rsidRDefault="00B04DF3" w:rsidP="000843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393,178</w:t>
            </w:r>
          </w:p>
        </w:tc>
        <w:tc>
          <w:tcPr>
            <w:tcW w:w="126" w:type="pct"/>
            <w:vAlign w:val="bottom"/>
          </w:tcPr>
          <w:p w14:paraId="4367282E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677D3F6E" w14:textId="0F1D9C31" w:rsidR="00B04DF3" w:rsidRPr="00627208" w:rsidRDefault="009B17CA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758,620</w:t>
            </w:r>
          </w:p>
        </w:tc>
        <w:tc>
          <w:tcPr>
            <w:tcW w:w="141" w:type="pct"/>
            <w:vAlign w:val="bottom"/>
          </w:tcPr>
          <w:p w14:paraId="4AF74D2E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0C58BEF9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393,178</w:t>
            </w:r>
          </w:p>
        </w:tc>
      </w:tr>
      <w:tr w:rsidR="00B04DF3" w:rsidRPr="00627208" w14:paraId="7AEA1F8B" w14:textId="77777777" w:rsidTr="000843A2">
        <w:tc>
          <w:tcPr>
            <w:tcW w:w="2080" w:type="pct"/>
            <w:vAlign w:val="bottom"/>
          </w:tcPr>
          <w:p w14:paraId="5F6DB6C1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1" w:type="pct"/>
            <w:vAlign w:val="bottom"/>
          </w:tcPr>
          <w:p w14:paraId="0F08FD6E" w14:textId="011AD1E3" w:rsidR="00B04DF3" w:rsidRPr="000843A2" w:rsidRDefault="009B17CA" w:rsidP="000843A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43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1,076,399</w:t>
            </w:r>
          </w:p>
        </w:tc>
        <w:tc>
          <w:tcPr>
            <w:tcW w:w="141" w:type="pct"/>
            <w:vAlign w:val="bottom"/>
          </w:tcPr>
          <w:p w14:paraId="66EF2D57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0AB4E48" w14:textId="77777777" w:rsidR="00B04DF3" w:rsidRPr="00627208" w:rsidRDefault="00B04DF3" w:rsidP="000843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704,867</w:t>
            </w:r>
          </w:p>
        </w:tc>
        <w:tc>
          <w:tcPr>
            <w:tcW w:w="126" w:type="pct"/>
            <w:vAlign w:val="bottom"/>
          </w:tcPr>
          <w:p w14:paraId="46E6D44E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vAlign w:val="bottom"/>
          </w:tcPr>
          <w:p w14:paraId="206B9E5D" w14:textId="3817E7FA" w:rsidR="00B04DF3" w:rsidRPr="00627208" w:rsidRDefault="009B17CA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680,829</w:t>
            </w:r>
          </w:p>
        </w:tc>
        <w:tc>
          <w:tcPr>
            <w:tcW w:w="141" w:type="pct"/>
            <w:vAlign w:val="bottom"/>
          </w:tcPr>
          <w:p w14:paraId="5BA7158C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33F28BCE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704,867</w:t>
            </w:r>
          </w:p>
        </w:tc>
      </w:tr>
      <w:tr w:rsidR="00B04DF3" w:rsidRPr="00627208" w14:paraId="6F4A8A3F" w14:textId="77777777" w:rsidTr="000843A2">
        <w:tc>
          <w:tcPr>
            <w:tcW w:w="2080" w:type="pct"/>
            <w:vAlign w:val="bottom"/>
          </w:tcPr>
          <w:p w14:paraId="02C9232B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7956CBE9" w14:textId="7DC5BF10" w:rsidR="00B04DF3" w:rsidRPr="00627208" w:rsidRDefault="009B17CA" w:rsidP="000843A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1,835,019</w:t>
            </w:r>
          </w:p>
        </w:tc>
        <w:tc>
          <w:tcPr>
            <w:tcW w:w="141" w:type="pct"/>
            <w:vAlign w:val="bottom"/>
          </w:tcPr>
          <w:p w14:paraId="11D998B2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63C39032" w14:textId="77777777" w:rsidR="00B04DF3" w:rsidRPr="00627208" w:rsidRDefault="00B04DF3" w:rsidP="000843A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1,098,045</w:t>
            </w:r>
          </w:p>
        </w:tc>
        <w:tc>
          <w:tcPr>
            <w:tcW w:w="126" w:type="pct"/>
            <w:vAlign w:val="bottom"/>
          </w:tcPr>
          <w:p w14:paraId="607FBC75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1F6DBCBB" w14:textId="7D06E85A" w:rsidR="00B04DF3" w:rsidRPr="00627208" w:rsidRDefault="009B17CA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4,718,919</w:t>
            </w:r>
          </w:p>
        </w:tc>
        <w:tc>
          <w:tcPr>
            <w:tcW w:w="141" w:type="pct"/>
            <w:vAlign w:val="bottom"/>
          </w:tcPr>
          <w:p w14:paraId="4FEE1ECF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7D20D2F9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4,440,638</w:t>
            </w:r>
          </w:p>
        </w:tc>
      </w:tr>
      <w:tr w:rsidR="00B04DF3" w:rsidRPr="00627208" w14:paraId="346AF214" w14:textId="77777777" w:rsidTr="000843A2">
        <w:tc>
          <w:tcPr>
            <w:tcW w:w="2080" w:type="pct"/>
            <w:vAlign w:val="bottom"/>
          </w:tcPr>
          <w:p w14:paraId="19A69364" w14:textId="77777777" w:rsidR="00B04DF3" w:rsidRPr="000843A2" w:rsidRDefault="00B04DF3" w:rsidP="0008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0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0843A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0843A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bottom"/>
          </w:tcPr>
          <w:p w14:paraId="26712A96" w14:textId="7A71E0D7" w:rsidR="00B04DF3" w:rsidRPr="00627208" w:rsidRDefault="009B17CA" w:rsidP="000843A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B17CA">
              <w:rPr>
                <w:rFonts w:asciiTheme="majorBidi" w:hAnsiTheme="majorBidi" w:cstheme="majorBidi"/>
                <w:sz w:val="30"/>
                <w:szCs w:val="30"/>
              </w:rPr>
              <w:t>(25,89</w:t>
            </w:r>
            <w:r w:rsidR="006C588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B17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5E7B8C5D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44C4BDC0" w14:textId="77777777" w:rsidR="00B04DF3" w:rsidRPr="00627208" w:rsidRDefault="00B04DF3" w:rsidP="000843A2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(9,273)</w:t>
            </w:r>
          </w:p>
        </w:tc>
        <w:tc>
          <w:tcPr>
            <w:tcW w:w="126" w:type="pct"/>
            <w:vAlign w:val="bottom"/>
          </w:tcPr>
          <w:p w14:paraId="4AB05327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972E84A" w14:textId="67F4BE66" w:rsidR="00B04DF3" w:rsidRPr="00627208" w:rsidRDefault="009B17CA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(74,293)</w:t>
            </w:r>
          </w:p>
        </w:tc>
        <w:tc>
          <w:tcPr>
            <w:tcW w:w="141" w:type="pct"/>
            <w:vAlign w:val="bottom"/>
          </w:tcPr>
          <w:p w14:paraId="78465903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DD1CB24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(69,579)</w:t>
            </w:r>
          </w:p>
        </w:tc>
      </w:tr>
      <w:tr w:rsidR="00B04DF3" w:rsidRPr="00627208" w14:paraId="689D2B31" w14:textId="77777777" w:rsidTr="000843A2">
        <w:tc>
          <w:tcPr>
            <w:tcW w:w="2080" w:type="pct"/>
            <w:vAlign w:val="bottom"/>
          </w:tcPr>
          <w:p w14:paraId="05D5C67B" w14:textId="77777777" w:rsidR="00B04DF3" w:rsidRPr="00627208" w:rsidRDefault="00B04DF3" w:rsidP="00B04D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0EA8" w14:textId="077676D3" w:rsidR="00B04DF3" w:rsidRPr="00627208" w:rsidRDefault="009B17CA" w:rsidP="000843A2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1,809,12</w:t>
            </w:r>
            <w:r w:rsidR="006C58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1" w:type="pct"/>
            <w:vAlign w:val="bottom"/>
          </w:tcPr>
          <w:p w14:paraId="363B4927" w14:textId="77777777" w:rsidR="00B04DF3" w:rsidRPr="00627208" w:rsidRDefault="00B04DF3" w:rsidP="00B04DF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23C68" w14:textId="77777777" w:rsidR="00B04DF3" w:rsidRPr="00627208" w:rsidRDefault="00B04DF3" w:rsidP="000843A2">
            <w:pPr>
              <w:pStyle w:val="acctfourfigures"/>
              <w:tabs>
                <w:tab w:val="clear" w:pos="765"/>
                <w:tab w:val="decimal" w:pos="9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1,088,772</w:t>
            </w:r>
          </w:p>
        </w:tc>
        <w:tc>
          <w:tcPr>
            <w:tcW w:w="126" w:type="pct"/>
            <w:vAlign w:val="bottom"/>
          </w:tcPr>
          <w:p w14:paraId="08841017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9FF92" w14:textId="6EC25E06" w:rsidR="00B04DF3" w:rsidRPr="00627208" w:rsidRDefault="009B17CA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4,644,626</w:t>
            </w:r>
          </w:p>
        </w:tc>
        <w:tc>
          <w:tcPr>
            <w:tcW w:w="141" w:type="pct"/>
            <w:vAlign w:val="bottom"/>
          </w:tcPr>
          <w:p w14:paraId="767E6D3C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197E5" w14:textId="77777777" w:rsidR="00B04DF3" w:rsidRPr="00627208" w:rsidRDefault="00B04DF3" w:rsidP="00B04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4,371,059</w:t>
            </w:r>
          </w:p>
        </w:tc>
      </w:tr>
    </w:tbl>
    <w:p w14:paraId="411BC4DE" w14:textId="77777777" w:rsidR="00ED167E" w:rsidRPr="00627208" w:rsidRDefault="00ED1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D026716" w14:textId="79D8482B" w:rsidR="00ED167E" w:rsidRPr="00627208" w:rsidRDefault="00ED167E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horzAnchor="margin" w:tblpX="360" w:tblpY="31"/>
        <w:tblW w:w="9812" w:type="dxa"/>
        <w:tblLayout w:type="fixed"/>
        <w:tblLook w:val="0000" w:firstRow="0" w:lastRow="0" w:firstColumn="0" w:lastColumn="0" w:noHBand="0" w:noVBand="0"/>
      </w:tblPr>
      <w:tblGrid>
        <w:gridCol w:w="2610"/>
        <w:gridCol w:w="989"/>
        <w:gridCol w:w="239"/>
        <w:gridCol w:w="934"/>
        <w:gridCol w:w="238"/>
        <w:gridCol w:w="1021"/>
        <w:gridCol w:w="236"/>
        <w:gridCol w:w="1027"/>
        <w:gridCol w:w="236"/>
        <w:gridCol w:w="1019"/>
        <w:gridCol w:w="236"/>
        <w:gridCol w:w="1027"/>
      </w:tblGrid>
      <w:tr w:rsidR="00ED167E" w:rsidRPr="00627208" w14:paraId="7DA6035A" w14:textId="77777777" w:rsidTr="008576FC">
        <w:tc>
          <w:tcPr>
            <w:tcW w:w="2610" w:type="dxa"/>
            <w:vAlign w:val="bottom"/>
          </w:tcPr>
          <w:p w14:paraId="68A9311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ลูกหนี้ตามสัญญาเช่า </w:t>
            </w:r>
          </w:p>
        </w:tc>
        <w:tc>
          <w:tcPr>
            <w:tcW w:w="7202" w:type="dxa"/>
            <w:gridSpan w:val="11"/>
            <w:vAlign w:val="bottom"/>
          </w:tcPr>
          <w:p w14:paraId="3DCD0783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D167E" w:rsidRPr="00627208" w14:paraId="6AB4A160" w14:textId="77777777" w:rsidTr="008576FC">
        <w:tc>
          <w:tcPr>
            <w:tcW w:w="2610" w:type="dxa"/>
            <w:vAlign w:val="bottom"/>
          </w:tcPr>
          <w:p w14:paraId="64DBA0E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58B9D9CC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8" w:type="dxa"/>
            <w:vAlign w:val="bottom"/>
          </w:tcPr>
          <w:p w14:paraId="6CE5534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4B9BC4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</w:t>
            </w:r>
          </w:p>
        </w:tc>
        <w:tc>
          <w:tcPr>
            <w:tcW w:w="236" w:type="dxa"/>
            <w:vAlign w:val="bottom"/>
          </w:tcPr>
          <w:p w14:paraId="547849F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25B9F9E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67E" w:rsidRPr="00627208" w14:paraId="6B3DEEAD" w14:textId="77777777" w:rsidTr="008576FC">
        <w:tc>
          <w:tcPr>
            <w:tcW w:w="2610" w:type="dxa"/>
            <w:vAlign w:val="bottom"/>
          </w:tcPr>
          <w:p w14:paraId="2E9FE24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46B78D3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238" w:type="dxa"/>
            <w:vAlign w:val="bottom"/>
          </w:tcPr>
          <w:p w14:paraId="0AB03F69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267D51DF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236" w:type="dxa"/>
            <w:vAlign w:val="bottom"/>
          </w:tcPr>
          <w:p w14:paraId="30BAB0BA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2" w:type="dxa"/>
            <w:gridSpan w:val="3"/>
            <w:vAlign w:val="bottom"/>
          </w:tcPr>
          <w:p w14:paraId="051AABD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D167E" w:rsidRPr="00627208" w14:paraId="14857B3F" w14:textId="77777777" w:rsidTr="008576FC">
        <w:tc>
          <w:tcPr>
            <w:tcW w:w="2610" w:type="dxa"/>
            <w:vAlign w:val="bottom"/>
          </w:tcPr>
          <w:p w14:paraId="41FA51D1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3B219937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9" w:type="dxa"/>
            <w:vAlign w:val="bottom"/>
          </w:tcPr>
          <w:p w14:paraId="12FFA81A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74E0AE1B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6A8438A5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D7DEF13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349A3A4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0B17883F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20D29F2C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B311CFF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6323D73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6C4450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D167E" w:rsidRPr="00627208" w14:paraId="475C1D75" w14:textId="77777777" w:rsidTr="008576FC">
        <w:tc>
          <w:tcPr>
            <w:tcW w:w="2610" w:type="dxa"/>
            <w:vAlign w:val="bottom"/>
          </w:tcPr>
          <w:p w14:paraId="5FD5CC9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2817B419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9" w:type="dxa"/>
            <w:vAlign w:val="bottom"/>
          </w:tcPr>
          <w:p w14:paraId="3064EFBC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B4DD22B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8" w:type="dxa"/>
            <w:vAlign w:val="bottom"/>
          </w:tcPr>
          <w:p w14:paraId="6384916A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14:paraId="6FCB6885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6975AE6D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62B16C07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4B8A3FFA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1C54831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586F48A1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4042379B" w14:textId="77777777" w:rsidR="00ED167E" w:rsidRPr="00627208" w:rsidRDefault="00ED167E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D167E" w:rsidRPr="00627208" w14:paraId="61110E12" w14:textId="77777777" w:rsidTr="008576FC">
        <w:tc>
          <w:tcPr>
            <w:tcW w:w="2610" w:type="dxa"/>
            <w:vAlign w:val="bottom"/>
          </w:tcPr>
          <w:p w14:paraId="33E2FDC7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2" w:type="dxa"/>
            <w:gridSpan w:val="11"/>
            <w:vAlign w:val="bottom"/>
          </w:tcPr>
          <w:p w14:paraId="262E80D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D167E" w:rsidRPr="00627208" w14:paraId="6A001EFB" w14:textId="77777777" w:rsidTr="008576FC">
        <w:tc>
          <w:tcPr>
            <w:tcW w:w="2610" w:type="dxa"/>
            <w:vAlign w:val="bottom"/>
          </w:tcPr>
          <w:p w14:paraId="6655A633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ED5CE50" w14:textId="77777777" w:rsidR="00ED167E" w:rsidRPr="00627208" w:rsidRDefault="00ED167E" w:rsidP="008576FC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58C075" w14:textId="7212E0EB" w:rsidR="00ED167E" w:rsidRPr="00627208" w:rsidRDefault="00ED167E" w:rsidP="00FF3C07">
            <w:pPr>
              <w:pStyle w:val="a2"/>
              <w:tabs>
                <w:tab w:val="decimal" w:pos="774"/>
              </w:tabs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6DC29D6" w14:textId="77777777" w:rsidR="00ED167E" w:rsidRPr="00627208" w:rsidRDefault="00ED167E" w:rsidP="008576FC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DCEC9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932B8E7" w14:textId="77777777" w:rsidR="00ED167E" w:rsidRPr="00627208" w:rsidRDefault="00ED167E" w:rsidP="008576FC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C657C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5CFE31A4" w14:textId="77777777" w:rsidR="00ED167E" w:rsidRPr="00627208" w:rsidRDefault="00ED167E" w:rsidP="008576FC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EC35A7D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7733531" w14:textId="77777777" w:rsidR="00ED167E" w:rsidRPr="00627208" w:rsidRDefault="00ED167E" w:rsidP="008576FC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CC7317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3680E7A" w14:textId="77777777" w:rsidR="00ED167E" w:rsidRPr="00627208" w:rsidRDefault="00ED167E" w:rsidP="008576FC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D167E" w:rsidRPr="00627208" w14:paraId="122B3FB9" w14:textId="77777777" w:rsidTr="008576FC">
        <w:tc>
          <w:tcPr>
            <w:tcW w:w="2610" w:type="dxa"/>
            <w:vAlign w:val="bottom"/>
          </w:tcPr>
          <w:p w14:paraId="21B17A0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0A2EECE" w14:textId="2D1273D5" w:rsidR="00ED167E" w:rsidRPr="00627208" w:rsidRDefault="00FF3C07" w:rsidP="008576FC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2,550,008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B01845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9FFB2F" w14:textId="77777777" w:rsidR="00ED167E" w:rsidRPr="00627208" w:rsidRDefault="00ED167E" w:rsidP="008576FC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2,436,843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7743E79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018D804D" w14:textId="1CE893BB" w:rsidR="00ED167E" w:rsidRPr="00627208" w:rsidRDefault="00892E45" w:rsidP="008576FC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2E4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="00FF3C0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,523,673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FC35F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C76CC3C" w14:textId="77777777" w:rsidR="00ED167E" w:rsidRPr="00627208" w:rsidRDefault="00ED167E" w:rsidP="008576FC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5,455,020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85EC08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0BCC2FB" w14:textId="56D96E30" w:rsidR="00ED167E" w:rsidRPr="00627208" w:rsidRDefault="00FF3C07" w:rsidP="008576FC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6,073,681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0C305" w14:textId="77777777" w:rsidR="00ED167E" w:rsidRPr="00627208" w:rsidRDefault="00ED167E" w:rsidP="008576FC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0965442" w14:textId="77777777" w:rsidR="00ED167E" w:rsidRPr="00627208" w:rsidRDefault="00ED167E" w:rsidP="008576FC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7,891,863</w:t>
            </w:r>
          </w:p>
        </w:tc>
      </w:tr>
      <w:tr w:rsidR="00ED167E" w:rsidRPr="00627208" w14:paraId="42183E83" w14:textId="77777777" w:rsidTr="008576FC">
        <w:tc>
          <w:tcPr>
            <w:tcW w:w="2610" w:type="dxa"/>
            <w:vAlign w:val="bottom"/>
          </w:tcPr>
          <w:p w14:paraId="20384439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DF209" w14:textId="7A53FC04" w:rsidR="00ED167E" w:rsidRPr="00627208" w:rsidRDefault="00FF3C07" w:rsidP="008576FC">
            <w:pPr>
              <w:pStyle w:val="a2"/>
              <w:tabs>
                <w:tab w:val="decimal" w:pos="776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(668,023)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5B0702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92FE" w14:textId="77777777" w:rsidR="00ED167E" w:rsidRPr="00627208" w:rsidRDefault="00ED167E" w:rsidP="008576FC">
            <w:pPr>
              <w:pStyle w:val="a2"/>
              <w:tabs>
                <w:tab w:val="decimal" w:pos="729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(865,120)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9C0E1D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64154" w14:textId="1A305AD3" w:rsidR="00ED167E" w:rsidRPr="00627208" w:rsidRDefault="00FF3C07" w:rsidP="008576FC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(508,538)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9528B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475E86" w14:textId="77777777" w:rsidR="00ED167E" w:rsidRPr="00627208" w:rsidRDefault="00ED167E" w:rsidP="008576FC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(982,358)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2326B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4F064" w14:textId="4600C2D5" w:rsidR="00ED167E" w:rsidRPr="00627208" w:rsidRDefault="00FF3C07" w:rsidP="008576FC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(1,176,561)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6E4A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8B19" w14:textId="77777777" w:rsidR="00ED167E" w:rsidRPr="00627208" w:rsidRDefault="00ED167E" w:rsidP="008576FC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(1,847,478)</w:t>
            </w:r>
          </w:p>
        </w:tc>
      </w:tr>
      <w:tr w:rsidR="00ED167E" w:rsidRPr="00627208" w14:paraId="6BE76432" w14:textId="77777777" w:rsidTr="008576FC">
        <w:tc>
          <w:tcPr>
            <w:tcW w:w="2610" w:type="dxa"/>
            <w:vAlign w:val="bottom"/>
          </w:tcPr>
          <w:p w14:paraId="3722FEE2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8EF07" w14:textId="691F3EDA" w:rsidR="00ED167E" w:rsidRPr="00627208" w:rsidRDefault="00FF3C07" w:rsidP="008576FC">
            <w:pPr>
              <w:pStyle w:val="a2"/>
              <w:tabs>
                <w:tab w:val="decimal" w:pos="77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1,881,9</w:t>
            </w:r>
            <w:r w:rsidR="008C28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16D1F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8BDB" w14:textId="77777777" w:rsidR="00ED167E" w:rsidRPr="00627208" w:rsidRDefault="00ED167E" w:rsidP="008576FC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1,571,723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DF20F6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02D05" w14:textId="0B9A0383" w:rsidR="00ED167E" w:rsidRPr="00627208" w:rsidRDefault="00FF3C07" w:rsidP="008576FC">
            <w:pPr>
              <w:pStyle w:val="a2"/>
              <w:tabs>
                <w:tab w:val="decimal" w:pos="80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3,015,135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C06BD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B460C" w14:textId="77777777" w:rsidR="00ED167E" w:rsidRPr="00627208" w:rsidRDefault="00ED167E" w:rsidP="008576FC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4,472,662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AF57B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82F39" w14:textId="58B99842" w:rsidR="00ED167E" w:rsidRPr="00627208" w:rsidRDefault="00FF3C07" w:rsidP="008576FC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4,897,120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D878B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D0576" w14:textId="77777777" w:rsidR="00ED167E" w:rsidRPr="00627208" w:rsidRDefault="00ED167E" w:rsidP="008576FC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6,044,385</w:t>
            </w:r>
          </w:p>
        </w:tc>
      </w:tr>
      <w:tr w:rsidR="00ED167E" w:rsidRPr="00627208" w14:paraId="51BC70BF" w14:textId="77777777" w:rsidTr="008576FC">
        <w:tc>
          <w:tcPr>
            <w:tcW w:w="2610" w:type="dxa"/>
            <w:vAlign w:val="bottom"/>
          </w:tcPr>
          <w:p w14:paraId="26FBB452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หัก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85D5" w14:textId="692AC793" w:rsidR="00ED167E" w:rsidRPr="00627208" w:rsidRDefault="00FF3C07" w:rsidP="008576FC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B80043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EF9E8" w14:textId="77777777" w:rsidR="00ED167E" w:rsidRPr="00627208" w:rsidRDefault="00ED167E" w:rsidP="008576FC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F624E1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19F48" w14:textId="763BA831" w:rsidR="00ED167E" w:rsidRPr="00627208" w:rsidRDefault="00FF3C07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87B4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F1342" w14:textId="77777777" w:rsidR="00ED167E" w:rsidRPr="00627208" w:rsidRDefault="00ED167E" w:rsidP="008576FC">
            <w:pPr>
              <w:pStyle w:val="a2"/>
              <w:tabs>
                <w:tab w:val="decimal" w:pos="828"/>
              </w:tabs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(1,644)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2C675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45D87" w14:textId="2553476B" w:rsidR="00ED167E" w:rsidRPr="00627208" w:rsidRDefault="00FF3C07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(607)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4FAE1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966E0" w14:textId="77777777" w:rsidR="00ED167E" w:rsidRPr="00627208" w:rsidRDefault="00ED167E" w:rsidP="008576FC">
            <w:pPr>
              <w:pStyle w:val="a2"/>
              <w:tabs>
                <w:tab w:val="decimal" w:pos="814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sz w:val="28"/>
                <w:szCs w:val="28"/>
              </w:rPr>
              <w:t>(1,644)</w:t>
            </w:r>
          </w:p>
        </w:tc>
      </w:tr>
      <w:tr w:rsidR="00ED167E" w:rsidRPr="00627208" w14:paraId="5705CFF1" w14:textId="77777777" w:rsidTr="008576FC">
        <w:trPr>
          <w:trHeight w:val="400"/>
        </w:trPr>
        <w:tc>
          <w:tcPr>
            <w:tcW w:w="2610" w:type="dxa"/>
            <w:vAlign w:val="bottom"/>
          </w:tcPr>
          <w:p w14:paraId="453E3344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19669" w14:textId="19949F15" w:rsidR="00ED167E" w:rsidRPr="00627208" w:rsidRDefault="00FF3C07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1,881,9</w:t>
            </w:r>
            <w:r w:rsidR="008C28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342AC3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5954FB" w14:textId="77777777" w:rsidR="00ED167E" w:rsidRPr="00627208" w:rsidRDefault="00ED167E" w:rsidP="008576FC">
            <w:pPr>
              <w:pStyle w:val="a2"/>
              <w:tabs>
                <w:tab w:val="decimal" w:pos="738"/>
              </w:tabs>
              <w:ind w:left="-108" w:right="-23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1,571,723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1DE85D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8270E" w14:textId="2259F1FF" w:rsidR="00ED167E" w:rsidRPr="00627208" w:rsidRDefault="00FF3C07" w:rsidP="008576FC">
            <w:pPr>
              <w:pStyle w:val="a2"/>
              <w:tabs>
                <w:tab w:val="decimal" w:pos="801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3,014,528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AF13D0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97D03A" w14:textId="77777777" w:rsidR="00ED167E" w:rsidRPr="00627208" w:rsidRDefault="00ED167E" w:rsidP="008576FC">
            <w:pPr>
              <w:pStyle w:val="a2"/>
              <w:tabs>
                <w:tab w:val="decimal" w:pos="813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4,471,018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1C2DB7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2AE01" w14:textId="74F9F87B" w:rsidR="00ED167E" w:rsidRPr="00627208" w:rsidRDefault="00FF3C07" w:rsidP="008576FC">
            <w:pPr>
              <w:pStyle w:val="a2"/>
              <w:tabs>
                <w:tab w:val="decimal" w:pos="801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4,896,513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AA451E" w14:textId="77777777" w:rsidR="00ED167E" w:rsidRPr="00627208" w:rsidRDefault="00ED167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A40D4" w14:textId="77777777" w:rsidR="00ED167E" w:rsidRPr="00627208" w:rsidRDefault="00ED167E" w:rsidP="008576FC">
            <w:pPr>
              <w:pStyle w:val="a2"/>
              <w:tabs>
                <w:tab w:val="decimal" w:pos="832"/>
              </w:tabs>
              <w:ind w:left="-108" w:right="-23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6,042,741</w:t>
            </w:r>
          </w:p>
        </w:tc>
      </w:tr>
    </w:tbl>
    <w:p w14:paraId="6984C36C" w14:textId="2549F61B" w:rsidR="00ED167E" w:rsidRPr="00627208" w:rsidRDefault="00ED167E">
      <w:pPr>
        <w:rPr>
          <w:rFonts w:asciiTheme="majorBidi" w:hAnsiTheme="majorBidi" w:cstheme="majorBidi"/>
          <w:sz w:val="30"/>
          <w:szCs w:val="30"/>
        </w:rPr>
      </w:pPr>
    </w:p>
    <w:p w14:paraId="0C4078D0" w14:textId="73F65C56" w:rsidR="00B02723" w:rsidRPr="00627208" w:rsidRDefault="00B02723" w:rsidP="00334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30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55D2" w:rsidRPr="0062720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3343BC" w:rsidRPr="00627208">
        <w:rPr>
          <w:rFonts w:asciiTheme="majorBidi" w:hAnsiTheme="majorBidi" w:cstheme="majorBidi"/>
          <w:sz w:val="30"/>
          <w:szCs w:val="30"/>
        </w:rPr>
        <w:t>7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276CD" w:rsidRPr="00627208">
        <w:rPr>
          <w:rFonts w:asciiTheme="majorBidi" w:hAnsiTheme="majorBidi" w:cstheme="majorBidi"/>
          <w:sz w:val="30"/>
          <w:szCs w:val="30"/>
        </w:rPr>
        <w:t>31</w:t>
      </w:r>
      <w:r w:rsidRPr="0062720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3343BC" w:rsidRPr="00627208">
        <w:rPr>
          <w:rFonts w:asciiTheme="majorBidi" w:hAnsiTheme="majorBidi" w:cstheme="majorBidi"/>
          <w:sz w:val="30"/>
          <w:szCs w:val="30"/>
        </w:rPr>
        <w:t>6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75ACC62" w14:textId="77777777" w:rsidR="00631816" w:rsidRPr="00627208" w:rsidRDefault="00631816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6"/>
        <w:gridCol w:w="1331"/>
        <w:gridCol w:w="265"/>
        <w:gridCol w:w="1359"/>
        <w:gridCol w:w="273"/>
        <w:gridCol w:w="1406"/>
        <w:gridCol w:w="265"/>
        <w:gridCol w:w="1386"/>
      </w:tblGrid>
      <w:tr w:rsidR="003E3735" w:rsidRPr="00627208" w14:paraId="33C95F5E" w14:textId="77777777" w:rsidTr="008576FC">
        <w:tc>
          <w:tcPr>
            <w:tcW w:w="3076" w:type="dxa"/>
            <w:shd w:val="clear" w:color="auto" w:fill="auto"/>
            <w:vAlign w:val="bottom"/>
          </w:tcPr>
          <w:p w14:paraId="7FE4F652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0DCAAFD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3735" w:rsidRPr="00627208" w14:paraId="6842CF9D" w14:textId="77777777" w:rsidTr="008576FC">
        <w:tc>
          <w:tcPr>
            <w:tcW w:w="3076" w:type="dxa"/>
            <w:shd w:val="clear" w:color="auto" w:fill="auto"/>
            <w:vAlign w:val="bottom"/>
          </w:tcPr>
          <w:p w14:paraId="4F5C67D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707D8DA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</w:p>
          <w:p w14:paraId="7316FCC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53ED745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5794A058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BD8240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2DEB65D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AAE59E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4DBB84E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DE65C2C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96ADE0C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</w:t>
            </w:r>
          </w:p>
          <w:p w14:paraId="13D558F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ลูกหนี้และ</w:t>
            </w:r>
          </w:p>
          <w:p w14:paraId="7AC1BC4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ผลตอบแทน</w:t>
            </w:r>
          </w:p>
          <w:p w14:paraId="756139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DDC3CF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1B5E5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</w:p>
          <w:p w14:paraId="35FF198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</w:t>
            </w:r>
          </w:p>
          <w:p w14:paraId="1684306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</w:tr>
      <w:tr w:rsidR="003E3735" w:rsidRPr="00627208" w14:paraId="7719E7FF" w14:textId="77777777" w:rsidTr="008576FC">
        <w:tc>
          <w:tcPr>
            <w:tcW w:w="3076" w:type="dxa"/>
            <w:shd w:val="clear" w:color="auto" w:fill="auto"/>
            <w:vAlign w:val="bottom"/>
          </w:tcPr>
          <w:p w14:paraId="6623AA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5" w:type="dxa"/>
            <w:gridSpan w:val="3"/>
            <w:shd w:val="clear" w:color="auto" w:fill="auto"/>
            <w:vAlign w:val="bottom"/>
          </w:tcPr>
          <w:p w14:paraId="01456383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E074B2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7" w:type="dxa"/>
            <w:gridSpan w:val="3"/>
            <w:shd w:val="clear" w:color="auto" w:fill="auto"/>
            <w:vAlign w:val="bottom"/>
          </w:tcPr>
          <w:p w14:paraId="58DB7B6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E3735" w:rsidRPr="00627208" w14:paraId="5E5B88C2" w14:textId="77777777" w:rsidTr="008576FC">
        <w:tc>
          <w:tcPr>
            <w:tcW w:w="3076" w:type="dxa"/>
            <w:shd w:val="clear" w:color="auto" w:fill="auto"/>
            <w:vAlign w:val="bottom"/>
          </w:tcPr>
          <w:p w14:paraId="37E609B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5" w:type="dxa"/>
            <w:gridSpan w:val="7"/>
            <w:shd w:val="clear" w:color="auto" w:fill="auto"/>
            <w:vAlign w:val="bottom"/>
          </w:tcPr>
          <w:p w14:paraId="0F0F708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3735" w:rsidRPr="00627208" w14:paraId="49999DC8" w14:textId="77777777" w:rsidTr="008576FC">
        <w:tc>
          <w:tcPr>
            <w:tcW w:w="3076" w:type="dxa"/>
            <w:shd w:val="clear" w:color="auto" w:fill="auto"/>
            <w:vAlign w:val="bottom"/>
          </w:tcPr>
          <w:p w14:paraId="789A656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5630DB9C" w14:textId="21D44729" w:rsidR="003E3735" w:rsidRPr="00627208" w:rsidRDefault="00892E4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C28B5">
              <w:rPr>
                <w:rFonts w:asciiTheme="majorBidi" w:hAnsiTheme="majorBidi" w:cstheme="majorBidi"/>
                <w:sz w:val="30"/>
                <w:szCs w:val="30"/>
              </w:rPr>
              <w:t>,550,008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B65DCB2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7DD05727" w14:textId="4F8AD089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1,881,985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CAC5FB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BE1B72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2,436,843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D3BC5FB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9270938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1,571,723</w:t>
            </w:r>
          </w:p>
        </w:tc>
      </w:tr>
      <w:tr w:rsidR="003E3735" w:rsidRPr="00627208" w14:paraId="1D41E30A" w14:textId="77777777" w:rsidTr="008576FC">
        <w:tc>
          <w:tcPr>
            <w:tcW w:w="3076" w:type="dxa"/>
            <w:shd w:val="clear" w:color="auto" w:fill="auto"/>
            <w:vAlign w:val="bottom"/>
          </w:tcPr>
          <w:p w14:paraId="2546E5D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2BEC16F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1B39BB81" w14:textId="235B81B5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3,523,673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0DAF911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B91B34E" w14:textId="41564C24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3,015,135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F987EAB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8403CF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5,455,020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36F973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B08D78B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4,472,662</w:t>
            </w:r>
          </w:p>
        </w:tc>
      </w:tr>
      <w:tr w:rsidR="003E3735" w:rsidRPr="00627208" w14:paraId="6CC04A1C" w14:textId="77777777" w:rsidTr="008576FC">
        <w:tc>
          <w:tcPr>
            <w:tcW w:w="3076" w:type="dxa"/>
            <w:shd w:val="clear" w:color="auto" w:fill="auto"/>
            <w:vAlign w:val="bottom"/>
          </w:tcPr>
          <w:p w14:paraId="03AFADB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BFA4" w14:textId="36965F07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6,073,681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6FA39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477E1" w14:textId="4BD850C2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4,897,120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FD7D54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1D8C7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7,891,863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A16C8C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DF1C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6,044,385</w:t>
            </w:r>
          </w:p>
        </w:tc>
      </w:tr>
      <w:tr w:rsidR="003E3735" w:rsidRPr="00627208" w14:paraId="7780DFCE" w14:textId="77777777" w:rsidTr="008576FC">
        <w:tc>
          <w:tcPr>
            <w:tcW w:w="3076" w:type="dxa"/>
            <w:shd w:val="clear" w:color="auto" w:fill="auto"/>
            <w:vAlign w:val="bottom"/>
          </w:tcPr>
          <w:p w14:paraId="27E7FBA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1" w:type="dxa"/>
            <w:shd w:val="clear" w:color="auto" w:fill="auto"/>
            <w:vAlign w:val="bottom"/>
          </w:tcPr>
          <w:p w14:paraId="09ADE34E" w14:textId="43F6083F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(1,176,561)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EF5CC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66A7A873" w14:textId="449F1292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F6419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A3EC9F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(1,847,478)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5D7FF72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A6FA10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3735" w:rsidRPr="00627208" w14:paraId="1A7A924C" w14:textId="77777777" w:rsidTr="008576FC">
        <w:tc>
          <w:tcPr>
            <w:tcW w:w="3076" w:type="dxa"/>
            <w:shd w:val="clear" w:color="auto" w:fill="auto"/>
            <w:vAlign w:val="bottom"/>
          </w:tcPr>
          <w:p w14:paraId="2616DB5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ค่าเผื่อผลขาดทุนด้านเครดิต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   ที่คาดว่าจะเกิดขึ้น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A96F7" w14:textId="574BE3CD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(607)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3AE583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727A6787" w14:textId="78B37D67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(607)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CE29F6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AFC5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(1,644)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97EF34A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6483088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uto"/>
              <w:ind w:right="-234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(1,644)</w:t>
            </w:r>
          </w:p>
        </w:tc>
      </w:tr>
      <w:tr w:rsidR="003E3735" w:rsidRPr="00627208" w14:paraId="2C01EEBC" w14:textId="77777777" w:rsidTr="008576FC">
        <w:tc>
          <w:tcPr>
            <w:tcW w:w="3076" w:type="dxa"/>
            <w:shd w:val="clear" w:color="auto" w:fill="auto"/>
            <w:vAlign w:val="bottom"/>
          </w:tcPr>
          <w:p w14:paraId="6B4B2C9F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FBC6C0" w14:textId="56187264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4,896,513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F04784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85041" w14:textId="645C8438" w:rsidR="003E3735" w:rsidRPr="00627208" w:rsidRDefault="008C28B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4,896,513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D7BBAA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3BDB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6,042,741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0818EF6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654DA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6,042,741</w:t>
            </w:r>
          </w:p>
        </w:tc>
      </w:tr>
    </w:tbl>
    <w:p w14:paraId="199ACD45" w14:textId="77777777" w:rsidR="003E3735" w:rsidRPr="00627208" w:rsidRDefault="003E3735" w:rsidP="00631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9"/>
        <w:gridCol w:w="238"/>
        <w:gridCol w:w="1022"/>
        <w:gridCol w:w="266"/>
        <w:gridCol w:w="1085"/>
        <w:gridCol w:w="240"/>
        <w:gridCol w:w="1108"/>
      </w:tblGrid>
      <w:tr w:rsidR="000955D2" w:rsidRPr="00627208" w14:paraId="6F6A8E5F" w14:textId="77777777" w:rsidTr="000843A2">
        <w:trPr>
          <w:tblHeader/>
        </w:trPr>
        <w:tc>
          <w:tcPr>
            <w:tcW w:w="2334" w:type="pct"/>
            <w:hideMark/>
          </w:tcPr>
          <w:p w14:paraId="74242919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52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8" w:type="pct"/>
            <w:gridSpan w:val="3"/>
            <w:hideMark/>
          </w:tcPr>
          <w:p w14:paraId="2A499321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639E13F4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  <w:hideMark/>
          </w:tcPr>
          <w:p w14:paraId="427075F8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5D2" w:rsidRPr="00627208" w14:paraId="1AC2C948" w14:textId="77777777" w:rsidTr="000843A2">
        <w:trPr>
          <w:tblHeader/>
        </w:trPr>
        <w:tc>
          <w:tcPr>
            <w:tcW w:w="2334" w:type="pct"/>
            <w:hideMark/>
          </w:tcPr>
          <w:p w14:paraId="65E4C633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14947DC1" w14:textId="0454CCCF" w:rsidR="000955D2" w:rsidRPr="00627208" w:rsidRDefault="006276CD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43BC" w:rsidRPr="006272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1FA905D2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hideMark/>
          </w:tcPr>
          <w:p w14:paraId="3250FF50" w14:textId="2BBF8B93" w:rsidR="000955D2" w:rsidRPr="00627208" w:rsidRDefault="006276CD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43BC" w:rsidRPr="006272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685F787A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hideMark/>
          </w:tcPr>
          <w:p w14:paraId="319DC70C" w14:textId="19569CCA" w:rsidR="000955D2" w:rsidRPr="00627208" w:rsidRDefault="006276CD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43BC" w:rsidRPr="0062720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0CE9F253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hideMark/>
          </w:tcPr>
          <w:p w14:paraId="06022143" w14:textId="15225975" w:rsidR="000955D2" w:rsidRPr="00627208" w:rsidRDefault="006276CD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343BC" w:rsidRPr="0062720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55D2" w:rsidRPr="00627208" w14:paraId="40B9A0D1" w14:textId="77777777" w:rsidTr="000843A2">
        <w:trPr>
          <w:trHeight w:val="209"/>
          <w:tblHeader/>
        </w:trPr>
        <w:tc>
          <w:tcPr>
            <w:tcW w:w="2334" w:type="pct"/>
          </w:tcPr>
          <w:p w14:paraId="3DB07CA3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36AA5CDF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D2" w:rsidRPr="00627208" w14:paraId="65DAF477" w14:textId="77777777" w:rsidTr="000843A2">
        <w:trPr>
          <w:trHeight w:val="209"/>
          <w:tblHeader/>
        </w:trPr>
        <w:tc>
          <w:tcPr>
            <w:tcW w:w="2334" w:type="pct"/>
          </w:tcPr>
          <w:p w14:paraId="2C5B488B" w14:textId="77777777" w:rsidR="000955D2" w:rsidRPr="00627208" w:rsidRDefault="000955D2" w:rsidP="000955D2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clear" w:pos="3742"/>
                <w:tab w:val="left" w:pos="720"/>
                <w:tab w:val="left" w:pos="2945"/>
              </w:tabs>
              <w:spacing w:line="240" w:lineRule="auto"/>
              <w:ind w:hanging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(กลับรายการ) ผลขาดทุนด้านเครดิตที่คาดว่าจะเกิดขึ้น</w:t>
            </w:r>
          </w:p>
        </w:tc>
        <w:tc>
          <w:tcPr>
            <w:tcW w:w="2666" w:type="pct"/>
            <w:gridSpan w:val="7"/>
          </w:tcPr>
          <w:p w14:paraId="44FAD570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955D2" w:rsidRPr="00627208" w14:paraId="27A0AA0A" w14:textId="77777777" w:rsidTr="000843A2">
        <w:tc>
          <w:tcPr>
            <w:tcW w:w="2334" w:type="pct"/>
          </w:tcPr>
          <w:p w14:paraId="1BE15DB6" w14:textId="090DA562" w:rsidR="000955D2" w:rsidRPr="00627208" w:rsidRDefault="000955D2" w:rsidP="000955D2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6276CD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1" w:type="pct"/>
          </w:tcPr>
          <w:p w14:paraId="2FD4D8D9" w14:textId="77777777" w:rsidR="000955D2" w:rsidRPr="00627208" w:rsidRDefault="000955D2" w:rsidP="00FF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" w:type="pct"/>
          </w:tcPr>
          <w:p w14:paraId="138FCC7C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EA467BF" w14:textId="77777777" w:rsidR="000955D2" w:rsidRPr="00627208" w:rsidRDefault="000955D2" w:rsidP="000955D2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542CD4CA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56EC3162" w14:textId="77777777" w:rsidR="000955D2" w:rsidRPr="00627208" w:rsidRDefault="000955D2" w:rsidP="00FF6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3E2F5AF0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39C076F7" w14:textId="77777777" w:rsidR="000955D2" w:rsidRPr="00627208" w:rsidRDefault="000955D2" w:rsidP="000955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3BC" w:rsidRPr="00627208" w14:paraId="2D499006" w14:textId="77777777" w:rsidTr="000843A2">
        <w:tc>
          <w:tcPr>
            <w:tcW w:w="2334" w:type="pct"/>
            <w:hideMark/>
          </w:tcPr>
          <w:p w14:paraId="59A7FFF9" w14:textId="77777777" w:rsidR="003343BC" w:rsidRPr="00627208" w:rsidRDefault="003343BC" w:rsidP="003343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1" w:type="pct"/>
          </w:tcPr>
          <w:p w14:paraId="1D13D218" w14:textId="1889203A" w:rsidR="003343BC" w:rsidRPr="00627208" w:rsidRDefault="00AD1065" w:rsidP="0033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6" w:type="pct"/>
          </w:tcPr>
          <w:p w14:paraId="1C6FA602" w14:textId="77777777" w:rsidR="003343BC" w:rsidRPr="00627208" w:rsidRDefault="003343BC" w:rsidP="003343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240528D" w14:textId="2116CE2B" w:rsidR="003343BC" w:rsidRPr="00627208" w:rsidRDefault="003343BC" w:rsidP="003343BC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1" w:type="pct"/>
          </w:tcPr>
          <w:p w14:paraId="78ABAB0F" w14:textId="77777777" w:rsidR="003343BC" w:rsidRPr="00627208" w:rsidRDefault="003343BC" w:rsidP="003343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CCE555C" w14:textId="34BB40C6" w:rsidR="003343BC" w:rsidRPr="000843A2" w:rsidRDefault="00AF45DE" w:rsidP="0008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2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(495)</w:t>
            </w:r>
          </w:p>
        </w:tc>
        <w:tc>
          <w:tcPr>
            <w:tcW w:w="127" w:type="pct"/>
          </w:tcPr>
          <w:p w14:paraId="42ADA561" w14:textId="77777777" w:rsidR="003343BC" w:rsidRPr="00627208" w:rsidRDefault="003343BC" w:rsidP="003343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87" w:type="pct"/>
          </w:tcPr>
          <w:p w14:paraId="1AAE56ED" w14:textId="489EC94B" w:rsidR="003343BC" w:rsidRPr="00627208" w:rsidRDefault="003343BC" w:rsidP="0033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3343BC" w:rsidRPr="00627208" w14:paraId="54DD2852" w14:textId="77777777" w:rsidTr="000843A2">
        <w:tc>
          <w:tcPr>
            <w:tcW w:w="2334" w:type="pct"/>
            <w:hideMark/>
          </w:tcPr>
          <w:p w14:paraId="7A270C6B" w14:textId="77777777" w:rsidR="003343BC" w:rsidRPr="00627208" w:rsidRDefault="003343BC" w:rsidP="003343B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1" w:type="pct"/>
          </w:tcPr>
          <w:p w14:paraId="471467B2" w14:textId="6B2D2000" w:rsidR="003343BC" w:rsidRPr="00627208" w:rsidRDefault="00AF45DE" w:rsidP="0008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16,62</w:t>
            </w:r>
            <w:r w:rsidR="006C588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126" w:type="pct"/>
          </w:tcPr>
          <w:p w14:paraId="74DAF732" w14:textId="77777777" w:rsidR="003343BC" w:rsidRPr="00627208" w:rsidRDefault="003343BC" w:rsidP="003343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0F4A29B6" w14:textId="4C8933DB" w:rsidR="003343BC" w:rsidRPr="00627208" w:rsidRDefault="003343BC" w:rsidP="003343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61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1,137</w:t>
            </w:r>
          </w:p>
        </w:tc>
        <w:tc>
          <w:tcPr>
            <w:tcW w:w="141" w:type="pct"/>
          </w:tcPr>
          <w:p w14:paraId="2B2ED800" w14:textId="77777777" w:rsidR="003343BC" w:rsidRPr="00627208" w:rsidRDefault="003343BC" w:rsidP="003343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3F214A46" w14:textId="6AB0E5E8" w:rsidR="003343BC" w:rsidRPr="00627208" w:rsidRDefault="00AF45DE" w:rsidP="0008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</w:t>
            </w:r>
            <w:r w:rsidRPr="000843A2">
              <w:rPr>
                <w:rFonts w:asciiTheme="majorBidi" w:hAnsiTheme="majorBidi" w:cstheme="majorBidi"/>
                <w:sz w:val="30"/>
                <w:szCs w:val="30"/>
              </w:rPr>
              <w:t>714</w:t>
            </w:r>
          </w:p>
        </w:tc>
        <w:tc>
          <w:tcPr>
            <w:tcW w:w="127" w:type="pct"/>
          </w:tcPr>
          <w:p w14:paraId="7B2B23D6" w14:textId="77777777" w:rsidR="003343BC" w:rsidRPr="00627208" w:rsidRDefault="003343BC" w:rsidP="003343B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410AC2BA" w14:textId="3AD2BA9B" w:rsidR="003343BC" w:rsidRPr="00627208" w:rsidRDefault="003343BC" w:rsidP="00334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272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,635</w:t>
            </w:r>
          </w:p>
        </w:tc>
      </w:tr>
      <w:tr w:rsidR="008A5B1A" w:rsidRPr="00627208" w14:paraId="14600C0D" w14:textId="77777777" w:rsidTr="000843A2">
        <w:tc>
          <w:tcPr>
            <w:tcW w:w="2334" w:type="pct"/>
          </w:tcPr>
          <w:p w14:paraId="64A08E91" w14:textId="37C8A694" w:rsidR="008A5B1A" w:rsidRPr="00627208" w:rsidRDefault="008A5B1A" w:rsidP="008A5B1A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571" w:type="pct"/>
          </w:tcPr>
          <w:p w14:paraId="7E8A2E68" w14:textId="1BB255E1" w:rsidR="008A5B1A" w:rsidRPr="000843A2" w:rsidRDefault="00AD1065" w:rsidP="0008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2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0843A2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(1,037)</w:t>
            </w:r>
          </w:p>
        </w:tc>
        <w:tc>
          <w:tcPr>
            <w:tcW w:w="126" w:type="pct"/>
          </w:tcPr>
          <w:p w14:paraId="162354E7" w14:textId="77777777" w:rsidR="008A5B1A" w:rsidRPr="00627208" w:rsidRDefault="008A5B1A" w:rsidP="008A5B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647CE4FA" w14:textId="24CD5F7C" w:rsidR="008A5B1A" w:rsidRPr="00627208" w:rsidRDefault="008A5B1A" w:rsidP="008A5B1A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1" w:type="pct"/>
          </w:tcPr>
          <w:p w14:paraId="26693A77" w14:textId="77777777" w:rsidR="008A5B1A" w:rsidRPr="00627208" w:rsidRDefault="008A5B1A" w:rsidP="008A5B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2DF4B36F" w14:textId="1F70EA52" w:rsidR="008A5B1A" w:rsidRPr="00627208" w:rsidRDefault="00AF45DE" w:rsidP="00A35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158" w:hanging="8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7" w:type="pct"/>
          </w:tcPr>
          <w:p w14:paraId="1F9478C0" w14:textId="77777777" w:rsidR="008A5B1A" w:rsidRPr="00627208" w:rsidRDefault="008A5B1A" w:rsidP="008A5B1A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87" w:type="pct"/>
          </w:tcPr>
          <w:p w14:paraId="1DE925E9" w14:textId="227542B8" w:rsidR="008A5B1A" w:rsidRPr="00627208" w:rsidRDefault="008A5B1A" w:rsidP="008A5B1A">
            <w:pPr>
              <w:pStyle w:val="a2"/>
              <w:tabs>
                <w:tab w:val="decimal" w:pos="557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ED29726" w14:textId="3D6ABF8B" w:rsidR="000955D2" w:rsidRPr="00627208" w:rsidRDefault="000955D2" w:rsidP="0009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2"/>
        <w:gridCol w:w="1078"/>
        <w:gridCol w:w="270"/>
        <w:gridCol w:w="996"/>
        <w:gridCol w:w="268"/>
        <w:gridCol w:w="1077"/>
        <w:gridCol w:w="270"/>
        <w:gridCol w:w="1079"/>
      </w:tblGrid>
      <w:tr w:rsidR="003E3735" w:rsidRPr="00627208" w14:paraId="72B82E01" w14:textId="77777777" w:rsidTr="000843A2">
        <w:trPr>
          <w:tblHeader/>
        </w:trPr>
        <w:tc>
          <w:tcPr>
            <w:tcW w:w="2334" w:type="pct"/>
            <w:vAlign w:val="bottom"/>
            <w:hideMark/>
          </w:tcPr>
          <w:p w14:paraId="340EC75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2865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1240" w:type="pct"/>
            <w:gridSpan w:val="3"/>
            <w:hideMark/>
          </w:tcPr>
          <w:p w14:paraId="3603012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C4FB16C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pct"/>
            <w:gridSpan w:val="3"/>
            <w:hideMark/>
          </w:tcPr>
          <w:p w14:paraId="085652E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43A2" w:rsidRPr="00627208" w14:paraId="48B17409" w14:textId="77777777" w:rsidTr="000843A2">
        <w:trPr>
          <w:tblHeader/>
        </w:trPr>
        <w:tc>
          <w:tcPr>
            <w:tcW w:w="2334" w:type="pct"/>
            <w:vAlign w:val="bottom"/>
          </w:tcPr>
          <w:p w14:paraId="1EC9C96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ที่เกี่ยวข้องกัน ณ วันที่</w:t>
            </w:r>
          </w:p>
        </w:tc>
        <w:tc>
          <w:tcPr>
            <w:tcW w:w="570" w:type="pct"/>
          </w:tcPr>
          <w:p w14:paraId="3E3F998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28F1C39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</w:tcPr>
          <w:p w14:paraId="5DE9086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14:paraId="4FF4A9D1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823928F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07BA7DC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877D84B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43A2" w:rsidRPr="00627208" w14:paraId="6544EACB" w14:textId="77777777" w:rsidTr="000843A2">
        <w:trPr>
          <w:tblHeader/>
        </w:trPr>
        <w:tc>
          <w:tcPr>
            <w:tcW w:w="2334" w:type="pct"/>
            <w:vAlign w:val="bottom"/>
          </w:tcPr>
          <w:p w14:paraId="5ABD5F5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2DFFD09F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49F31DD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hideMark/>
          </w:tcPr>
          <w:p w14:paraId="0ECC4574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4D913B25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hideMark/>
          </w:tcPr>
          <w:p w14:paraId="5796E9A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38DDAF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hideMark/>
          </w:tcPr>
          <w:p w14:paraId="04164440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E3735" w:rsidRPr="00627208" w14:paraId="758A2F4B" w14:textId="77777777" w:rsidTr="000843A2">
        <w:trPr>
          <w:trHeight w:val="209"/>
          <w:tblHeader/>
        </w:trPr>
        <w:tc>
          <w:tcPr>
            <w:tcW w:w="2334" w:type="pct"/>
          </w:tcPr>
          <w:p w14:paraId="1FF059A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6" w:type="pct"/>
            <w:gridSpan w:val="7"/>
            <w:hideMark/>
          </w:tcPr>
          <w:p w14:paraId="62ABD7FF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43A2" w:rsidRPr="00627208" w14:paraId="2FFD686B" w14:textId="77777777" w:rsidTr="000843A2">
        <w:tc>
          <w:tcPr>
            <w:tcW w:w="2334" w:type="pct"/>
            <w:hideMark/>
          </w:tcPr>
          <w:p w14:paraId="51455265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0" w:type="pct"/>
          </w:tcPr>
          <w:p w14:paraId="6B76DA29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3" w:type="pct"/>
          </w:tcPr>
          <w:p w14:paraId="499C3F3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0A313503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2" w:type="pct"/>
          </w:tcPr>
          <w:p w14:paraId="1CCB716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left="-126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43C9866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3" w:type="pct"/>
          </w:tcPr>
          <w:p w14:paraId="25361A6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71" w:type="pct"/>
          </w:tcPr>
          <w:p w14:paraId="279F93FF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09"/>
                <w:tab w:val="left" w:pos="78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843A2" w:rsidRPr="00627208" w14:paraId="5BFF6F8F" w14:textId="77777777" w:rsidTr="000843A2">
        <w:tc>
          <w:tcPr>
            <w:tcW w:w="2334" w:type="pct"/>
            <w:hideMark/>
          </w:tcPr>
          <w:p w14:paraId="279B8EFD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15C949A4" w14:textId="309DBC0B" w:rsidR="003E3735" w:rsidRPr="00627208" w:rsidRDefault="005556E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61AE83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314BD622" w14:textId="77777777" w:rsidR="003E3735" w:rsidRPr="00627208" w:rsidRDefault="003E3735" w:rsidP="000843A2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62A0C1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</w:tcPr>
          <w:p w14:paraId="73BDF41C" w14:textId="70DAA56E" w:rsidR="003E3735" w:rsidRPr="00627208" w:rsidRDefault="00892E45" w:rsidP="0040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5556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460</w:t>
            </w:r>
            <w:r w:rsidR="005556E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  <w:tc>
          <w:tcPr>
            <w:tcW w:w="143" w:type="pct"/>
          </w:tcPr>
          <w:p w14:paraId="594ADAD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</w:tcPr>
          <w:p w14:paraId="27BB6ADD" w14:textId="77777777" w:rsidR="003E3735" w:rsidRPr="00627208" w:rsidRDefault="003E3735" w:rsidP="0040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6,295,000</w:t>
            </w:r>
          </w:p>
        </w:tc>
      </w:tr>
      <w:tr w:rsidR="000843A2" w:rsidRPr="00627208" w14:paraId="01B05746" w14:textId="77777777" w:rsidTr="000843A2">
        <w:tc>
          <w:tcPr>
            <w:tcW w:w="2334" w:type="pct"/>
          </w:tcPr>
          <w:p w14:paraId="7167A187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FACBD6B" w14:textId="2E43C40B" w:rsidR="003E3735" w:rsidRPr="00627208" w:rsidRDefault="005556E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0EB71A3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37343CC" w14:textId="77777777" w:rsidR="003E3735" w:rsidRPr="00627208" w:rsidRDefault="003E3735" w:rsidP="000843A2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43A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387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,600</w:t>
            </w:r>
          </w:p>
        </w:tc>
        <w:tc>
          <w:tcPr>
            <w:tcW w:w="142" w:type="pct"/>
          </w:tcPr>
          <w:p w14:paraId="67FCAAD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3321F97" w14:textId="17846F47" w:rsidR="003E3735" w:rsidRPr="00627208" w:rsidRDefault="005556EE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3" w:type="pct"/>
          </w:tcPr>
          <w:p w14:paraId="14F2D3E0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2B7010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387,600</w:t>
            </w:r>
          </w:p>
        </w:tc>
      </w:tr>
      <w:tr w:rsidR="000843A2" w:rsidRPr="00627208" w14:paraId="2A9FC969" w14:textId="77777777" w:rsidTr="000843A2">
        <w:tc>
          <w:tcPr>
            <w:tcW w:w="2334" w:type="pct"/>
          </w:tcPr>
          <w:p w14:paraId="6510BC18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E0CD03E" w14:textId="78C4AFDC" w:rsidR="003E3735" w:rsidRPr="007847ED" w:rsidRDefault="005556E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4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C9DBE1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2A92D4A5" w14:textId="77777777" w:rsidR="003E3735" w:rsidRPr="00627208" w:rsidRDefault="003E3735" w:rsidP="0008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387,600</w:t>
            </w:r>
          </w:p>
        </w:tc>
        <w:tc>
          <w:tcPr>
            <w:tcW w:w="142" w:type="pct"/>
          </w:tcPr>
          <w:p w14:paraId="5DF498A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B9223C8" w14:textId="1B5307E5" w:rsidR="003E3735" w:rsidRPr="00627208" w:rsidRDefault="005556EE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6,460,000</w:t>
            </w:r>
          </w:p>
        </w:tc>
        <w:tc>
          <w:tcPr>
            <w:tcW w:w="143" w:type="pct"/>
          </w:tcPr>
          <w:p w14:paraId="00735799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3F434F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6,682,600</w:t>
            </w:r>
          </w:p>
        </w:tc>
      </w:tr>
      <w:tr w:rsidR="000843A2" w:rsidRPr="00627208" w14:paraId="197DC9AE" w14:textId="77777777" w:rsidTr="000843A2">
        <w:tc>
          <w:tcPr>
            <w:tcW w:w="2334" w:type="pct"/>
          </w:tcPr>
          <w:p w14:paraId="4EFE8780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22"/>
                <w:szCs w:val="22"/>
                <w:cs/>
              </w:rPr>
            </w:pPr>
          </w:p>
        </w:tc>
        <w:tc>
          <w:tcPr>
            <w:tcW w:w="570" w:type="pct"/>
          </w:tcPr>
          <w:p w14:paraId="15A128D9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</w:tcPr>
          <w:p w14:paraId="62A8BD29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26" w:type="pct"/>
          </w:tcPr>
          <w:p w14:paraId="7E6DADCD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pct"/>
          </w:tcPr>
          <w:p w14:paraId="50B17E7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70" w:type="pct"/>
          </w:tcPr>
          <w:p w14:paraId="444E8CB4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3" w:type="pct"/>
          </w:tcPr>
          <w:p w14:paraId="1478A292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71" w:type="pct"/>
          </w:tcPr>
          <w:p w14:paraId="730171F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843A2" w:rsidRPr="00627208" w14:paraId="69BAE942" w14:textId="77777777" w:rsidTr="000843A2">
        <w:tc>
          <w:tcPr>
            <w:tcW w:w="2334" w:type="pct"/>
          </w:tcPr>
          <w:p w14:paraId="09AECD7D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0" w:type="pct"/>
          </w:tcPr>
          <w:p w14:paraId="120DED82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B5D5770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06F03AE8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9109A3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FA0CB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FC5F024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279A6900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43A2" w:rsidRPr="00627208" w14:paraId="6039CCA1" w14:textId="77777777" w:rsidTr="000843A2">
        <w:tc>
          <w:tcPr>
            <w:tcW w:w="2334" w:type="pct"/>
          </w:tcPr>
          <w:p w14:paraId="42937506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2DFD3E2C" w14:textId="738A87B8" w:rsidR="003E3735" w:rsidRPr="00627208" w:rsidRDefault="00A528E3" w:rsidP="0008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43" w:type="pct"/>
          </w:tcPr>
          <w:p w14:paraId="6746F367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double" w:sz="4" w:space="0" w:color="auto"/>
            </w:tcBorders>
          </w:tcPr>
          <w:p w14:paraId="27F492F5" w14:textId="77777777" w:rsidR="003E3735" w:rsidRPr="00627208" w:rsidRDefault="003E3735" w:rsidP="00084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5,048</w:t>
            </w:r>
          </w:p>
        </w:tc>
        <w:tc>
          <w:tcPr>
            <w:tcW w:w="142" w:type="pct"/>
          </w:tcPr>
          <w:p w14:paraId="6CB680FE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307F6EC2" w14:textId="24858C5D" w:rsidR="003E3735" w:rsidRPr="00627208" w:rsidRDefault="00A528E3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3C8E444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CE9CBBC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</w:tr>
      <w:tr w:rsidR="000843A2" w:rsidRPr="00627208" w14:paraId="2F5A241B" w14:textId="77777777" w:rsidTr="000843A2">
        <w:tc>
          <w:tcPr>
            <w:tcW w:w="2334" w:type="pct"/>
          </w:tcPr>
          <w:p w14:paraId="246C1488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615C694A" w14:textId="77777777" w:rsidR="003E3735" w:rsidRPr="00627208" w:rsidRDefault="003E3735" w:rsidP="008576FC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402B74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double" w:sz="4" w:space="0" w:color="auto"/>
            </w:tcBorders>
          </w:tcPr>
          <w:p w14:paraId="05CFC661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FA246C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D540B04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3772BF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639B824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43A2" w:rsidRPr="00627208" w14:paraId="77C5417F" w14:textId="77777777" w:rsidTr="000843A2">
        <w:tc>
          <w:tcPr>
            <w:tcW w:w="2334" w:type="pct"/>
          </w:tcPr>
          <w:p w14:paraId="3027F048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0" w:type="pct"/>
          </w:tcPr>
          <w:p w14:paraId="0739D725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FF69E0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18DA27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19FC01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8995087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CB335E4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227466B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843A2" w:rsidRPr="00627208" w14:paraId="337955F5" w14:textId="77777777" w:rsidTr="000843A2">
        <w:tc>
          <w:tcPr>
            <w:tcW w:w="2334" w:type="pct"/>
          </w:tcPr>
          <w:p w14:paraId="656EA20A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570" w:type="pct"/>
          </w:tcPr>
          <w:p w14:paraId="604B520A" w14:textId="1A603839" w:rsidR="003E3735" w:rsidRPr="00627208" w:rsidRDefault="00892E4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A528E3">
              <w:rPr>
                <w:rFonts w:asciiTheme="majorBidi" w:hAnsiTheme="majorBidi" w:cstheme="majorBidi"/>
                <w:sz w:val="30"/>
                <w:szCs w:val="30"/>
              </w:rPr>
              <w:t>,130</w:t>
            </w:r>
          </w:p>
        </w:tc>
        <w:tc>
          <w:tcPr>
            <w:tcW w:w="143" w:type="pct"/>
          </w:tcPr>
          <w:p w14:paraId="449745DD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A600F44" w14:textId="77777777" w:rsidR="003E3735" w:rsidRPr="00627208" w:rsidRDefault="003E3735" w:rsidP="004079D6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79D6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,258</w:t>
            </w:r>
          </w:p>
        </w:tc>
        <w:tc>
          <w:tcPr>
            <w:tcW w:w="142" w:type="pct"/>
          </w:tcPr>
          <w:p w14:paraId="523697B1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664209" w14:textId="6A323043" w:rsidR="003E3735" w:rsidRPr="00627208" w:rsidRDefault="00A528E3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50019D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FEC9E14" w14:textId="77777777" w:rsidR="003E3735" w:rsidRPr="00627208" w:rsidRDefault="003E3735" w:rsidP="008576FC">
            <w:pPr>
              <w:pStyle w:val="a2"/>
              <w:tabs>
                <w:tab w:val="decimal" w:pos="522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43A2" w:rsidRPr="00627208" w14:paraId="1411C9DD" w14:textId="77777777" w:rsidTr="000843A2">
        <w:tc>
          <w:tcPr>
            <w:tcW w:w="2334" w:type="pct"/>
          </w:tcPr>
          <w:p w14:paraId="50E37909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</w:tcPr>
          <w:p w14:paraId="41A730BA" w14:textId="7668B11B" w:rsidR="003E3735" w:rsidRPr="00627208" w:rsidRDefault="00A528E3" w:rsidP="008576FC">
            <w:pPr>
              <w:pStyle w:val="a2"/>
              <w:tabs>
                <w:tab w:val="decimal" w:pos="610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051CF9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4D354849" w14:textId="77777777" w:rsidR="003E3735" w:rsidRPr="00627208" w:rsidRDefault="003E3735" w:rsidP="004079D6">
            <w:pPr>
              <w:pStyle w:val="a2"/>
              <w:tabs>
                <w:tab w:val="decimal" w:pos="461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022EB7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6B010FE" w14:textId="2C75EE29" w:rsidR="003E3735" w:rsidRPr="00627208" w:rsidRDefault="00892E4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44</w:t>
            </w:r>
            <w:r w:rsidR="00A528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591</w:t>
            </w:r>
          </w:p>
        </w:tc>
        <w:tc>
          <w:tcPr>
            <w:tcW w:w="143" w:type="pct"/>
          </w:tcPr>
          <w:p w14:paraId="4B88B52B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569B04B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43,830</w:t>
            </w:r>
          </w:p>
        </w:tc>
      </w:tr>
      <w:tr w:rsidR="000843A2" w:rsidRPr="00627208" w14:paraId="0976999B" w14:textId="77777777" w:rsidTr="000843A2">
        <w:tc>
          <w:tcPr>
            <w:tcW w:w="2334" w:type="pct"/>
          </w:tcPr>
          <w:p w14:paraId="0979D8CA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27E6506" w14:textId="6799D303" w:rsidR="003E3735" w:rsidRPr="00627208" w:rsidRDefault="00892E4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A528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498</w:t>
            </w:r>
          </w:p>
        </w:tc>
        <w:tc>
          <w:tcPr>
            <w:tcW w:w="143" w:type="pct"/>
          </w:tcPr>
          <w:p w14:paraId="65F64E06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351C3AE2" w14:textId="77777777" w:rsidR="003E3735" w:rsidRPr="00627208" w:rsidRDefault="003E3735" w:rsidP="004079D6">
            <w:pPr>
              <w:pStyle w:val="BodyText"/>
              <w:tabs>
                <w:tab w:val="clear" w:pos="227"/>
                <w:tab w:val="clear" w:pos="680"/>
                <w:tab w:val="clear" w:pos="907"/>
                <w:tab w:val="left" w:pos="61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16,405</w:t>
            </w:r>
          </w:p>
        </w:tc>
        <w:tc>
          <w:tcPr>
            <w:tcW w:w="142" w:type="pct"/>
          </w:tcPr>
          <w:p w14:paraId="170BCFDD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B320A02" w14:textId="10A7A03B" w:rsidR="003E3735" w:rsidRPr="00627208" w:rsidRDefault="00A528E3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14,577</w:t>
            </w:r>
          </w:p>
        </w:tc>
        <w:tc>
          <w:tcPr>
            <w:tcW w:w="143" w:type="pct"/>
          </w:tcPr>
          <w:p w14:paraId="09B6B576" w14:textId="617082E1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15C3553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14,887</w:t>
            </w:r>
          </w:p>
        </w:tc>
      </w:tr>
      <w:tr w:rsidR="000843A2" w:rsidRPr="00627208" w14:paraId="0DC40650" w14:textId="77777777" w:rsidTr="000843A2">
        <w:tc>
          <w:tcPr>
            <w:tcW w:w="2334" w:type="pct"/>
          </w:tcPr>
          <w:p w14:paraId="25EF8ABB" w14:textId="77777777" w:rsidR="003E3735" w:rsidRPr="00627208" w:rsidRDefault="003E3735" w:rsidP="008576FC">
            <w:pPr>
              <w:pStyle w:val="BodyText"/>
              <w:tabs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1A9DCFB" w14:textId="1D052A3D" w:rsidR="003E3735" w:rsidRPr="00627208" w:rsidRDefault="00A528E3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61,628</w:t>
            </w:r>
          </w:p>
        </w:tc>
        <w:tc>
          <w:tcPr>
            <w:tcW w:w="143" w:type="pct"/>
          </w:tcPr>
          <w:p w14:paraId="1C8F7A1A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</w:tcPr>
          <w:p w14:paraId="474C0718" w14:textId="77777777" w:rsidR="003E3735" w:rsidRPr="00627208" w:rsidRDefault="003E3735" w:rsidP="00407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89,663</w:t>
            </w:r>
          </w:p>
        </w:tc>
        <w:tc>
          <w:tcPr>
            <w:tcW w:w="142" w:type="pct"/>
          </w:tcPr>
          <w:p w14:paraId="4AB900C8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365FC310" w14:textId="02C2F017" w:rsidR="003E3735" w:rsidRPr="00627208" w:rsidRDefault="00A528E3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59,168</w:t>
            </w:r>
          </w:p>
        </w:tc>
        <w:tc>
          <w:tcPr>
            <w:tcW w:w="143" w:type="pct"/>
          </w:tcPr>
          <w:p w14:paraId="12CAFE74" w14:textId="77777777" w:rsidR="003E3735" w:rsidRPr="00627208" w:rsidRDefault="003E3735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090601E" w14:textId="77777777" w:rsidR="003E3735" w:rsidRPr="00627208" w:rsidRDefault="003E3735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58,717</w:t>
            </w:r>
          </w:p>
        </w:tc>
      </w:tr>
    </w:tbl>
    <w:p w14:paraId="28936454" w14:textId="77777777" w:rsidR="0037044D" w:rsidRDefault="0037044D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val="th-TH" w:eastAsia="th-TH"/>
        </w:rPr>
      </w:pPr>
      <w:bookmarkStart w:id="1" w:name="_Hlk71187429"/>
    </w:p>
    <w:p w14:paraId="7D304628" w14:textId="40006D42" w:rsidR="0037044D" w:rsidRDefault="003704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br w:type="page"/>
      </w:r>
    </w:p>
    <w:p w14:paraId="3CF1CA08" w14:textId="1036FCF8" w:rsidR="005F680B" w:rsidRPr="00627208" w:rsidRDefault="005F680B" w:rsidP="00AD6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snapToGrid w:val="0"/>
          <w:sz w:val="30"/>
          <w:szCs w:val="30"/>
          <w:lang w:val="th-TH" w:eastAsia="th-TH"/>
        </w:rPr>
      </w:pPr>
      <w:r w:rsidRPr="00627208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สัญญาที่สำคัญในระหว่างไตรมาส</w:t>
      </w:r>
    </w:p>
    <w:p w14:paraId="0CF09F94" w14:textId="77777777" w:rsidR="003343BC" w:rsidRPr="00627208" w:rsidRDefault="003343BC" w:rsidP="00A13CF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8730FC" w14:textId="50A2B46D" w:rsidR="00DE7282" w:rsidRPr="00627208" w:rsidRDefault="00DE7282" w:rsidP="00A13CF5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เงินให้กู้ยืมแก่กิจการที่เกี่ยวข้องกัน</w:t>
      </w:r>
    </w:p>
    <w:p w14:paraId="14B1021A" w14:textId="77777777" w:rsidR="003343BC" w:rsidRPr="00627208" w:rsidRDefault="003343BC" w:rsidP="004C6C7B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bookmarkEnd w:id="1"/>
    <w:p w14:paraId="369E1009" w14:textId="01754D6F" w:rsidR="00297D76" w:rsidRPr="00830B00" w:rsidRDefault="00297D76" w:rsidP="00297D7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014AEC">
        <w:rPr>
          <w:rFonts w:ascii="Angsana New" w:hAnsi="Angsana New"/>
          <w:spacing w:val="2"/>
          <w:sz w:val="30"/>
          <w:szCs w:val="30"/>
          <w:cs/>
        </w:rPr>
        <w:t>บริษัทได้ลงนามในสัญญาเงินกู้กับบริษัท นอร์ทเทิร์น บางกอกโมโนเรล จำกัด ซึ่งเป็นบริษัทร่วมทางตรง โดยมี</w:t>
      </w:r>
      <w:r>
        <w:rPr>
          <w:rFonts w:ascii="Angsana New" w:hAnsi="Angsana New" w:hint="cs"/>
          <w:spacing w:val="2"/>
          <w:sz w:val="30"/>
          <w:szCs w:val="30"/>
          <w:cs/>
        </w:rPr>
        <w:t>กำหนดชำระคืนเงินต้นและดอกเบี้ยตามที่ระบุไว้ในสัญญา</w:t>
      </w:r>
      <w:r w:rsidRPr="00014AEC">
        <w:rPr>
          <w:rFonts w:ascii="Angsana New" w:hAnsi="Angsana New"/>
          <w:spacing w:val="2"/>
          <w:sz w:val="30"/>
          <w:szCs w:val="30"/>
          <w:cs/>
        </w:rPr>
        <w:t xml:space="preserve"> ณ วันที่ </w:t>
      </w:r>
      <w:r w:rsidRPr="00014AEC">
        <w:rPr>
          <w:rFonts w:ascii="Angsana New" w:hAnsi="Angsana New"/>
          <w:spacing w:val="2"/>
          <w:sz w:val="30"/>
          <w:szCs w:val="30"/>
        </w:rPr>
        <w:t>3</w:t>
      </w:r>
      <w:r>
        <w:rPr>
          <w:rFonts w:ascii="Angsana New" w:hAnsi="Angsana New"/>
          <w:spacing w:val="2"/>
          <w:sz w:val="30"/>
          <w:szCs w:val="30"/>
        </w:rPr>
        <w:t>0</w:t>
      </w:r>
      <w:r w:rsidRPr="00014AEC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014AE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14AEC">
        <w:rPr>
          <w:rFonts w:ascii="Angsana New" w:hAnsi="Angsana New"/>
          <w:spacing w:val="2"/>
          <w:sz w:val="30"/>
          <w:szCs w:val="30"/>
        </w:rPr>
        <w:t>2567</w:t>
      </w:r>
      <w:r w:rsidRPr="00014AEC">
        <w:rPr>
          <w:rFonts w:ascii="Angsana New" w:hAnsi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014AEC">
        <w:rPr>
          <w:rFonts w:ascii="Angsana New" w:hAnsi="Angsana New"/>
          <w:spacing w:val="2"/>
          <w:sz w:val="30"/>
          <w:szCs w:val="30"/>
          <w:cs/>
        </w:rPr>
        <w:t>มีเงิน</w:t>
      </w:r>
      <w:r w:rsidRPr="000A3BF7">
        <w:rPr>
          <w:rFonts w:ascii="Angsana New" w:hAnsi="Angsana New"/>
          <w:spacing w:val="2"/>
          <w:sz w:val="30"/>
          <w:szCs w:val="30"/>
          <w:cs/>
        </w:rPr>
        <w:t>ให้กู้ยืมคงเหลือ</w:t>
      </w:r>
      <w:r w:rsidRPr="00830B00">
        <w:rPr>
          <w:rFonts w:ascii="Angsana New" w:hAnsi="Angsana New"/>
          <w:spacing w:val="2"/>
          <w:sz w:val="30"/>
          <w:szCs w:val="30"/>
          <w:cs/>
        </w:rPr>
        <w:t>จำนวน</w:t>
      </w:r>
      <w:r w:rsidR="00060EE9" w:rsidRPr="00830B00">
        <w:rPr>
          <w:rFonts w:ascii="Angsana New" w:hAnsi="Angsana New"/>
          <w:spacing w:val="2"/>
          <w:sz w:val="30"/>
          <w:szCs w:val="30"/>
        </w:rPr>
        <w:t xml:space="preserve"> 139.48 </w:t>
      </w:r>
      <w:r w:rsidRPr="00830B00">
        <w:rPr>
          <w:rFonts w:ascii="Angsana New" w:hAnsi="Angsana New"/>
          <w:spacing w:val="2"/>
          <w:sz w:val="30"/>
          <w:szCs w:val="30"/>
          <w:cs/>
        </w:rPr>
        <w:t>ล้านบาท ทั้งนี้ บริษัทไม่มีความตั้งใจที่จะเรียกชำระคืนเงินให้กู้ยืมดังกล่าวจากบริษัทร่วมภายในระยะเวลาหนึ่งปี ดังนั้นจึงจัดประเภทเงินให้กู้ยืมดังกล่าวเป็นเงินให้กู้ยืมระยะยาว</w:t>
      </w:r>
    </w:p>
    <w:p w14:paraId="68D9F2EC" w14:textId="77777777" w:rsidR="00297D76" w:rsidRPr="00830B00" w:rsidRDefault="00297D76" w:rsidP="00297D76">
      <w:pPr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C4936C8" w14:textId="20B69A2B" w:rsidR="00297D76" w:rsidRPr="00830B00" w:rsidRDefault="00297D76" w:rsidP="00297D7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บริษัทได้ลงนามในสัญญาเงินกู้กับบริษัท 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>อีส</w:t>
      </w:r>
      <w:r w:rsidRPr="00830B00">
        <w:rPr>
          <w:rFonts w:ascii="Angsana New" w:hAnsi="Angsana New"/>
          <w:spacing w:val="2"/>
          <w:sz w:val="30"/>
          <w:szCs w:val="30"/>
          <w:cs/>
        </w:rPr>
        <w:t>เทิร์น บางกอกโมโนเรล จำกัด ซึ่งเป็นบริษัทร่วมทางตรง โดยมี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>กำหนดชำระคืนเงินต้นและดอกเบี้ยตามที่ระบุไว้ในสัญญา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 ณ วันที่ </w:t>
      </w:r>
      <w:r w:rsidRPr="00830B00">
        <w:rPr>
          <w:rFonts w:ascii="Angsana New" w:hAnsi="Angsana New"/>
          <w:spacing w:val="2"/>
          <w:sz w:val="30"/>
          <w:szCs w:val="30"/>
        </w:rPr>
        <w:t>30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>กันยายน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30B00">
        <w:rPr>
          <w:rFonts w:ascii="Angsana New" w:hAnsi="Angsana New"/>
          <w:spacing w:val="2"/>
          <w:sz w:val="30"/>
          <w:szCs w:val="30"/>
        </w:rPr>
        <w:t>2567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830B00">
        <w:rPr>
          <w:rFonts w:ascii="Angsana New" w:hAnsi="Angsana New"/>
          <w:spacing w:val="2"/>
          <w:sz w:val="30"/>
          <w:szCs w:val="30"/>
          <w:cs/>
        </w:rPr>
        <w:t>มีเงินให้กู้ยืมคงเหลือจำนวน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60EE9" w:rsidRPr="00830B00">
        <w:rPr>
          <w:rFonts w:ascii="Angsana New" w:hAnsi="Angsana New"/>
          <w:spacing w:val="2"/>
          <w:sz w:val="30"/>
          <w:szCs w:val="30"/>
        </w:rPr>
        <w:t>85.20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 ล้านบาท ทั้งนี้ บริษัทไม่มีความตั้งใจที่จะเรียกชำระคืนเงินให้กู้ยืมดังกล่าวจากบริษัทร่วมภายในระยะเวลาหนึ่งปี ดังนั้นจึงจัดประเภทเงินให้กู้ยืมดังกล่าวเป็นเงินให้กู้ยืมระยะยาว</w:t>
      </w:r>
    </w:p>
    <w:p w14:paraId="6FC75179" w14:textId="77777777" w:rsidR="00297D76" w:rsidRPr="00830B00" w:rsidRDefault="00297D76" w:rsidP="00297D76">
      <w:pPr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C8D7F59" w14:textId="1F82BA5D" w:rsidR="00297D76" w:rsidRDefault="00297D76" w:rsidP="00297D7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830B00">
        <w:rPr>
          <w:rFonts w:ascii="Angsana New" w:hAnsi="Angsana New"/>
          <w:spacing w:val="2"/>
          <w:sz w:val="30"/>
          <w:szCs w:val="30"/>
          <w:cs/>
        </w:rPr>
        <w:t>บริษัท อาร์เอช อินเตอร์เนชั่นแนล (สิงคโปร์) คอร์ปอเรชั่น จำกัด ("</w:t>
      </w:r>
      <w:r w:rsidRPr="00830B00">
        <w:rPr>
          <w:rFonts w:ascii="Angsana New" w:hAnsi="Angsana New"/>
          <w:spacing w:val="2"/>
          <w:sz w:val="30"/>
          <w:szCs w:val="30"/>
        </w:rPr>
        <w:t xml:space="preserve">RHIS") 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ซึ่งเป็นบริษัทย่อยทางอ้อม ได้ลงนามในสัญญาเงินกู้กับ </w:t>
      </w:r>
      <w:proofErr w:type="spellStart"/>
      <w:r w:rsidRPr="00830B00">
        <w:rPr>
          <w:rFonts w:ascii="Angsana New" w:hAnsi="Angsana New"/>
          <w:spacing w:val="2"/>
          <w:sz w:val="30"/>
          <w:szCs w:val="30"/>
        </w:rPr>
        <w:t>Nexif</w:t>
      </w:r>
      <w:proofErr w:type="spellEnd"/>
      <w:r w:rsidRPr="00830B00">
        <w:rPr>
          <w:rFonts w:ascii="Angsana New" w:hAnsi="Angsana New"/>
          <w:spacing w:val="2"/>
          <w:sz w:val="30"/>
          <w:szCs w:val="30"/>
        </w:rPr>
        <w:t xml:space="preserve"> Ratch Energy Investments Pte Ltd. </w:t>
      </w:r>
      <w:r w:rsidRPr="00830B00">
        <w:rPr>
          <w:rFonts w:ascii="Angsana New" w:hAnsi="Angsana New"/>
          <w:spacing w:val="2"/>
          <w:sz w:val="30"/>
          <w:szCs w:val="30"/>
          <w:cs/>
        </w:rPr>
        <w:t>ซึ่งเป็นการร่วมค้าทางตรงของบริษัทย่อย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>ทางอ้อม</w:t>
      </w:r>
      <w:r w:rsidRPr="00830B00">
        <w:rPr>
          <w:rFonts w:ascii="Angsana New" w:hAnsi="Angsana New"/>
          <w:spacing w:val="2"/>
          <w:sz w:val="30"/>
          <w:szCs w:val="30"/>
          <w:cs/>
        </w:rPr>
        <w:t>ดังกล่าว โดยมี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 xml:space="preserve">กำหนดชำระคืนเงินต้นและดอกเบี้ยตามที่ระบุไว้ในสัญญา ณ วันที่ </w:t>
      </w:r>
      <w:r w:rsidRPr="00830B00">
        <w:rPr>
          <w:rFonts w:ascii="Angsana New" w:hAnsi="Angsana New"/>
          <w:spacing w:val="2"/>
          <w:sz w:val="30"/>
          <w:szCs w:val="30"/>
        </w:rPr>
        <w:t xml:space="preserve">30 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 xml:space="preserve">กันยายน </w:t>
      </w:r>
      <w:r w:rsidRPr="00830B00">
        <w:rPr>
          <w:rFonts w:ascii="Angsana New" w:hAnsi="Angsana New"/>
          <w:spacing w:val="2"/>
          <w:sz w:val="30"/>
          <w:szCs w:val="30"/>
        </w:rPr>
        <w:t>2567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30B00">
        <w:rPr>
          <w:rFonts w:ascii="Angsana New" w:hAnsi="Angsana New" w:hint="cs"/>
          <w:spacing w:val="2"/>
          <w:sz w:val="30"/>
          <w:szCs w:val="30"/>
          <w:cs/>
        </w:rPr>
        <w:t>บริษัทย่อยทางอ้อม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มีเงินให้กู้ยืมคงเหลือ จำนวน </w:t>
      </w:r>
      <w:r w:rsidRPr="00830B00">
        <w:rPr>
          <w:rFonts w:ascii="Angsana New" w:hAnsi="Angsana New"/>
          <w:spacing w:val="2"/>
          <w:sz w:val="30"/>
          <w:szCs w:val="30"/>
        </w:rPr>
        <w:t>12</w:t>
      </w:r>
      <w:r w:rsidRPr="00830B00">
        <w:rPr>
          <w:rFonts w:ascii="Angsana New" w:hAnsi="Angsana New"/>
          <w:spacing w:val="2"/>
          <w:sz w:val="30"/>
          <w:szCs w:val="30"/>
          <w:cs/>
        </w:rPr>
        <w:t>.</w:t>
      </w:r>
      <w:r w:rsidRPr="00830B00">
        <w:rPr>
          <w:rFonts w:ascii="Angsana New" w:hAnsi="Angsana New"/>
          <w:spacing w:val="2"/>
          <w:sz w:val="30"/>
          <w:szCs w:val="30"/>
        </w:rPr>
        <w:t>25</w:t>
      </w:r>
      <w:r w:rsidRPr="00830B00">
        <w:rPr>
          <w:rFonts w:ascii="Angsana New" w:hAnsi="Angsana New"/>
          <w:spacing w:val="2"/>
          <w:sz w:val="30"/>
          <w:szCs w:val="30"/>
          <w:cs/>
        </w:rPr>
        <w:t xml:space="preserve"> ล้านเหรียญสหรัฐอเมริกา</w:t>
      </w:r>
    </w:p>
    <w:p w14:paraId="71EB9A7B" w14:textId="77777777" w:rsidR="00297D76" w:rsidRDefault="00297D76" w:rsidP="00297D76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CE08F41" w14:textId="329E48DA" w:rsidR="007D1F1F" w:rsidRPr="00627208" w:rsidRDefault="007D1F1F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089E033" w14:textId="77777777" w:rsidR="007D1F1F" w:rsidRPr="00627208" w:rsidRDefault="007D1F1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992"/>
        <w:gridCol w:w="236"/>
        <w:gridCol w:w="1040"/>
        <w:gridCol w:w="241"/>
        <w:gridCol w:w="1038"/>
        <w:gridCol w:w="270"/>
        <w:gridCol w:w="1143"/>
      </w:tblGrid>
      <w:tr w:rsidR="000221BF" w:rsidRPr="00627208" w14:paraId="2DEBCB49" w14:textId="77777777" w:rsidTr="008576FC">
        <w:trPr>
          <w:trHeight w:val="419"/>
          <w:tblHeader/>
        </w:trPr>
        <w:tc>
          <w:tcPr>
            <w:tcW w:w="2301" w:type="pct"/>
            <w:vAlign w:val="bottom"/>
          </w:tcPr>
          <w:p w14:paraId="300180AE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vAlign w:val="bottom"/>
          </w:tcPr>
          <w:p w14:paraId="44B26449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1" w:type="pct"/>
            <w:vAlign w:val="bottom"/>
          </w:tcPr>
          <w:p w14:paraId="0ABE180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4" w:type="pct"/>
            <w:gridSpan w:val="3"/>
            <w:vAlign w:val="bottom"/>
          </w:tcPr>
          <w:p w14:paraId="39AC9C0F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1BF" w:rsidRPr="00627208" w14:paraId="37BF7FD8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9E26F35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0ED12D3B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vAlign w:val="bottom"/>
          </w:tcPr>
          <w:p w14:paraId="09C0F645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4AB473A2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1" w:type="pct"/>
            <w:vAlign w:val="bottom"/>
          </w:tcPr>
          <w:p w14:paraId="07C4DB0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61378D5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  <w:vAlign w:val="bottom"/>
          </w:tcPr>
          <w:p w14:paraId="540F3C53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678A17CA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221BF" w:rsidRPr="00627208" w14:paraId="34C6C22A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89844AE" w14:textId="77777777" w:rsidR="000221BF" w:rsidRPr="00627208" w:rsidRDefault="000221BF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148F9E6E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  <w:vAlign w:val="bottom"/>
          </w:tcPr>
          <w:p w14:paraId="64BDA5EB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bottom"/>
          </w:tcPr>
          <w:p w14:paraId="5A931EE8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1" w:type="pct"/>
            <w:vAlign w:val="bottom"/>
          </w:tcPr>
          <w:p w14:paraId="591591C2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2B859366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" w:type="pct"/>
            <w:vAlign w:val="bottom"/>
          </w:tcPr>
          <w:p w14:paraId="3E747451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149F0D1D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221BF" w:rsidRPr="00627208" w14:paraId="301E84F4" w14:textId="77777777" w:rsidTr="008576FC">
        <w:trPr>
          <w:trHeight w:val="407"/>
          <w:tblHeader/>
        </w:trPr>
        <w:tc>
          <w:tcPr>
            <w:tcW w:w="2301" w:type="pct"/>
            <w:vAlign w:val="bottom"/>
          </w:tcPr>
          <w:p w14:paraId="48139AAD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9" w:type="pct"/>
            <w:gridSpan w:val="7"/>
            <w:vAlign w:val="bottom"/>
          </w:tcPr>
          <w:p w14:paraId="3321BB63" w14:textId="77777777" w:rsidR="000221BF" w:rsidRPr="00627208" w:rsidRDefault="000221BF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6911" w:rsidRPr="00627208" w14:paraId="537F9F65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DDF6321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1DEA9E57" w14:textId="63B63313" w:rsidR="00586911" w:rsidRPr="00627208" w:rsidRDefault="000A6FD0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5,188,640</w:t>
            </w:r>
          </w:p>
        </w:tc>
        <w:tc>
          <w:tcPr>
            <w:tcW w:w="128" w:type="pct"/>
            <w:vAlign w:val="bottom"/>
          </w:tcPr>
          <w:p w14:paraId="4CC92FAB" w14:textId="77777777" w:rsidR="00586911" w:rsidRPr="00627208" w:rsidRDefault="00586911" w:rsidP="0058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5D369893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5,323,083</w:t>
            </w:r>
          </w:p>
        </w:tc>
        <w:tc>
          <w:tcPr>
            <w:tcW w:w="131" w:type="pct"/>
            <w:vAlign w:val="bottom"/>
          </w:tcPr>
          <w:p w14:paraId="128816FF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09E6F514" w14:textId="1D45772F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7C54BBD5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59B6C3BA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6911" w:rsidRPr="00627208" w14:paraId="1920EF08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6212C3F3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04F42E74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6A6BE35" w14:textId="77777777" w:rsidR="00586911" w:rsidRPr="00627208" w:rsidRDefault="00586911" w:rsidP="0058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65DBB538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vAlign w:val="bottom"/>
          </w:tcPr>
          <w:p w14:paraId="38C40780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vAlign w:val="bottom"/>
          </w:tcPr>
          <w:p w14:paraId="53609164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AB685A4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0731B607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6911" w:rsidRPr="00627208" w14:paraId="7127554F" w14:textId="77777777" w:rsidTr="008576FC">
        <w:trPr>
          <w:trHeight w:val="407"/>
        </w:trPr>
        <w:tc>
          <w:tcPr>
            <w:tcW w:w="2301" w:type="pct"/>
            <w:vAlign w:val="bottom"/>
          </w:tcPr>
          <w:p w14:paraId="1F7EBA22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40" w:type="pct"/>
            <w:shd w:val="clear" w:color="auto" w:fill="FFFFFF"/>
            <w:vAlign w:val="bottom"/>
          </w:tcPr>
          <w:p w14:paraId="5BB774FB" w14:textId="7C5916A8" w:rsidR="00586911" w:rsidRPr="00627208" w:rsidRDefault="000A6FD0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5,765</w:t>
            </w:r>
          </w:p>
        </w:tc>
        <w:tc>
          <w:tcPr>
            <w:tcW w:w="128" w:type="pct"/>
            <w:vAlign w:val="bottom"/>
          </w:tcPr>
          <w:p w14:paraId="280F97BA" w14:textId="77777777" w:rsidR="00586911" w:rsidRPr="00627208" w:rsidRDefault="00586911" w:rsidP="0058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</w:tcPr>
          <w:p w14:paraId="793C8C8A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31" w:type="pct"/>
            <w:vAlign w:val="bottom"/>
          </w:tcPr>
          <w:p w14:paraId="22E87F66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vAlign w:val="bottom"/>
          </w:tcPr>
          <w:p w14:paraId="4C6C29DF" w14:textId="0CFA02B2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C8F243B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bottom"/>
          </w:tcPr>
          <w:p w14:paraId="4A6DCB91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6911" w:rsidRPr="00627208" w14:paraId="691B8732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0D00BD86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073810A" w14:textId="038891B3" w:rsidR="00586911" w:rsidRPr="00627208" w:rsidRDefault="007B09AA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5,194,405</w:t>
            </w:r>
          </w:p>
        </w:tc>
        <w:tc>
          <w:tcPr>
            <w:tcW w:w="128" w:type="pct"/>
            <w:vAlign w:val="bottom"/>
          </w:tcPr>
          <w:p w14:paraId="1A2A41CA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22A9E40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5,324,217</w:t>
            </w:r>
          </w:p>
        </w:tc>
        <w:tc>
          <w:tcPr>
            <w:tcW w:w="131" w:type="pct"/>
            <w:vAlign w:val="bottom"/>
          </w:tcPr>
          <w:p w14:paraId="1805DC1D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bottom"/>
          </w:tcPr>
          <w:p w14:paraId="33D9F65D" w14:textId="6E46181D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4BCD1F9B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74264A3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86911" w:rsidRPr="00627208" w14:paraId="420B3333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601E7C07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C8903D8" w14:textId="7F7DD88E" w:rsidR="00586911" w:rsidRPr="00627208" w:rsidRDefault="007B09AA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F652D23" w14:textId="77777777" w:rsidR="00586911" w:rsidRPr="00627208" w:rsidRDefault="00586911" w:rsidP="0058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67819657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717186E8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2B51636D" w14:textId="12180C3F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6C600ADC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3B8D97F4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86911" w:rsidRPr="00627208" w14:paraId="6CEA65BB" w14:textId="77777777" w:rsidTr="008576FC">
        <w:trPr>
          <w:trHeight w:val="419"/>
        </w:trPr>
        <w:tc>
          <w:tcPr>
            <w:tcW w:w="2301" w:type="pct"/>
            <w:vAlign w:val="bottom"/>
          </w:tcPr>
          <w:p w14:paraId="42B7F0E9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5A1FC21" w14:textId="09479033" w:rsidR="00586911" w:rsidRPr="00627208" w:rsidRDefault="007B09AA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5,194,405</w:t>
            </w:r>
          </w:p>
        </w:tc>
        <w:tc>
          <w:tcPr>
            <w:tcW w:w="128" w:type="pct"/>
            <w:vAlign w:val="bottom"/>
          </w:tcPr>
          <w:p w14:paraId="52523D87" w14:textId="77777777" w:rsidR="00586911" w:rsidRPr="00627208" w:rsidRDefault="00586911" w:rsidP="005869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380F3F15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5,324,217</w:t>
            </w:r>
          </w:p>
        </w:tc>
        <w:tc>
          <w:tcPr>
            <w:tcW w:w="131" w:type="pct"/>
            <w:vAlign w:val="bottom"/>
          </w:tcPr>
          <w:p w14:paraId="3BF3D6B4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09B93" w14:textId="3F9A7C2B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4DD0443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9381C" w14:textId="77777777" w:rsidR="00586911" w:rsidRPr="00627208" w:rsidRDefault="00586911" w:rsidP="00586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D2BF4C" w14:textId="77777777" w:rsidR="000221BF" w:rsidRPr="00627208" w:rsidRDefault="000221BF" w:rsidP="007D1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736E3EB5" w14:textId="07AFD3DB" w:rsidR="00D23C8C" w:rsidRPr="00736726" w:rsidRDefault="00D23C8C" w:rsidP="00F55C2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3672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78637BA1" w14:textId="77777777" w:rsidR="000955D2" w:rsidRPr="00297D76" w:rsidRDefault="000955D2" w:rsidP="00095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2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8"/>
        <w:gridCol w:w="1112"/>
        <w:gridCol w:w="241"/>
        <w:gridCol w:w="1201"/>
        <w:gridCol w:w="271"/>
        <w:gridCol w:w="1175"/>
      </w:tblGrid>
      <w:tr w:rsidR="000955D2" w:rsidRPr="00627208" w14:paraId="3B9DCA71" w14:textId="77777777" w:rsidTr="00C82753">
        <w:trPr>
          <w:trHeight w:val="419"/>
          <w:tblHeader/>
        </w:trPr>
        <w:tc>
          <w:tcPr>
            <w:tcW w:w="2086" w:type="pct"/>
            <w:vAlign w:val="bottom"/>
          </w:tcPr>
          <w:p w14:paraId="1B8AC3B4" w14:textId="77777777" w:rsidR="000955D2" w:rsidRPr="00627208" w:rsidRDefault="000955D2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8" w:type="pct"/>
            <w:gridSpan w:val="3"/>
            <w:vAlign w:val="bottom"/>
          </w:tcPr>
          <w:p w14:paraId="35829FBE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30" w:type="pct"/>
            <w:vAlign w:val="bottom"/>
          </w:tcPr>
          <w:p w14:paraId="6F36FD35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pct"/>
            <w:gridSpan w:val="3"/>
            <w:vAlign w:val="bottom"/>
          </w:tcPr>
          <w:p w14:paraId="2B9CDB82" w14:textId="77777777" w:rsidR="000955D2" w:rsidRPr="00627208" w:rsidRDefault="000955D2" w:rsidP="00C82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2C29" w:rsidRPr="00627208" w14:paraId="756F95AF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25F65D58" w14:textId="12BD14FF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631" w:type="pct"/>
            <w:vAlign w:val="bottom"/>
          </w:tcPr>
          <w:p w14:paraId="7767C0F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262FFA6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0AF6726D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B90816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1C078DF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FE9EEE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C7F29B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2C29" w:rsidRPr="00627208" w14:paraId="44789E76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2F6C1E14" w14:textId="204FC534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สำหรับงวดเก้าเดือนสิ้นสุดวันที่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31" w:type="pct"/>
            <w:vAlign w:val="bottom"/>
          </w:tcPr>
          <w:p w14:paraId="61CAB49D" w14:textId="7F9764F8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8" w:type="pct"/>
            <w:vAlign w:val="bottom"/>
          </w:tcPr>
          <w:p w14:paraId="387FD296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ABE9F62" w14:textId="666A2C41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" w:type="pct"/>
            <w:vAlign w:val="bottom"/>
          </w:tcPr>
          <w:p w14:paraId="1DF532BE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62A86914" w14:textId="70E2894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vAlign w:val="bottom"/>
          </w:tcPr>
          <w:p w14:paraId="71D41E19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1938C41" w14:textId="0C1ABA8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B12C29" w:rsidRPr="00627208" w14:paraId="32B85B25" w14:textId="77777777" w:rsidTr="00C82753">
        <w:trPr>
          <w:trHeight w:val="407"/>
          <w:tblHeader/>
        </w:trPr>
        <w:tc>
          <w:tcPr>
            <w:tcW w:w="2086" w:type="pct"/>
            <w:vAlign w:val="bottom"/>
          </w:tcPr>
          <w:p w14:paraId="6263F0A7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4" w:type="pct"/>
            <w:gridSpan w:val="7"/>
            <w:vAlign w:val="bottom"/>
          </w:tcPr>
          <w:p w14:paraId="2F142411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2C29" w:rsidRPr="00627208" w14:paraId="6A134039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58D7268" w14:textId="33F3D4EF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E6AE30F" w14:textId="218E0153" w:rsidR="00B12C29" w:rsidRPr="00627208" w:rsidRDefault="00494E10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63,760,933</w:t>
            </w:r>
          </w:p>
        </w:tc>
        <w:tc>
          <w:tcPr>
            <w:tcW w:w="128" w:type="pct"/>
            <w:vAlign w:val="bottom"/>
          </w:tcPr>
          <w:p w14:paraId="6595AA23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39ACEBF0" w14:textId="39D494EB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61,364,921</w:t>
            </w:r>
          </w:p>
        </w:tc>
        <w:tc>
          <w:tcPr>
            <w:tcW w:w="130" w:type="pct"/>
            <w:vAlign w:val="bottom"/>
          </w:tcPr>
          <w:p w14:paraId="39E42D41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01A8F301" w14:textId="3DFDB63E" w:rsidR="00B12C29" w:rsidRPr="00627208" w:rsidRDefault="00494E10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14,832,100</w:t>
            </w:r>
          </w:p>
        </w:tc>
        <w:tc>
          <w:tcPr>
            <w:tcW w:w="146" w:type="pct"/>
            <w:vAlign w:val="bottom"/>
          </w:tcPr>
          <w:p w14:paraId="497F1F6A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E50C3D" w14:textId="08DD719C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12,981,037</w:t>
            </w:r>
          </w:p>
        </w:tc>
      </w:tr>
      <w:tr w:rsidR="00B12C29" w:rsidRPr="00627208" w14:paraId="20BB434B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7F93B028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FD9EC7C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65237EC" w14:textId="77777777" w:rsidR="00B12C29" w:rsidRPr="00627208" w:rsidRDefault="00B12C29" w:rsidP="00B12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5B3841A2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83AC915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2240ED51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Align w:val="bottom"/>
          </w:tcPr>
          <w:p w14:paraId="2FDD093B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DB7D6E1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E10" w:rsidRPr="00627208" w14:paraId="79D66A23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4B1147A6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0F67601" w14:textId="6254EA7A" w:rsidR="00494E10" w:rsidRPr="00627208" w:rsidRDefault="00892E45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4135B9">
              <w:rPr>
                <w:rFonts w:asciiTheme="majorBidi" w:hAnsiTheme="majorBidi" w:cstheme="majorBidi"/>
                <w:sz w:val="30"/>
                <w:szCs w:val="30"/>
              </w:rPr>
              <w:t>,311,759</w:t>
            </w:r>
          </w:p>
        </w:tc>
        <w:tc>
          <w:tcPr>
            <w:tcW w:w="128" w:type="pct"/>
            <w:vAlign w:val="bottom"/>
          </w:tcPr>
          <w:p w14:paraId="3A1A083D" w14:textId="77777777" w:rsidR="00494E10" w:rsidRPr="00627208" w:rsidRDefault="00494E10" w:rsidP="00494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13BADA04" w14:textId="62AD90C1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3,231,372</w:t>
            </w:r>
          </w:p>
        </w:tc>
        <w:tc>
          <w:tcPr>
            <w:tcW w:w="130" w:type="pct"/>
            <w:vAlign w:val="bottom"/>
          </w:tcPr>
          <w:p w14:paraId="024A745E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7D5EF45D" w14:textId="096ACD79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ED19929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9ED90BD" w14:textId="10F53D10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E10" w:rsidRPr="00627208" w14:paraId="38FA1BA0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31B2CBDC" w14:textId="38B1EAFE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7847E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847ED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343763D" w14:textId="79AC2DA4" w:rsidR="00494E10" w:rsidRPr="00627208" w:rsidRDefault="004135B9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(428,117)</w:t>
            </w:r>
          </w:p>
        </w:tc>
        <w:tc>
          <w:tcPr>
            <w:tcW w:w="128" w:type="pct"/>
            <w:vAlign w:val="bottom"/>
          </w:tcPr>
          <w:p w14:paraId="3E1BC84B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ADFBFAF" w14:textId="3C42EB84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83,966</w:t>
            </w:r>
          </w:p>
        </w:tc>
        <w:tc>
          <w:tcPr>
            <w:tcW w:w="130" w:type="pct"/>
            <w:vAlign w:val="bottom"/>
          </w:tcPr>
          <w:p w14:paraId="04C97FA2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47" w:type="pct"/>
            <w:vAlign w:val="bottom"/>
          </w:tcPr>
          <w:p w14:paraId="41322246" w14:textId="61594D75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B59A8A7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9A7E49C" w14:textId="0D505489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E10" w:rsidRPr="00627208" w14:paraId="184088A7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E0292C7" w14:textId="397C3302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เงินลงทุนในบริษัทร่วมและการร่วมค้าเพิ่มขึ้น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3C5CB55" w14:textId="5BC7DD83" w:rsidR="00494E10" w:rsidRPr="00627208" w:rsidRDefault="004135B9" w:rsidP="006F6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</w:t>
            </w:r>
            <w:r w:rsidR="00444DE0">
              <w:rPr>
                <w:rFonts w:asciiTheme="majorBidi" w:hAnsiTheme="majorBidi" w:cstheme="majorBidi"/>
                <w:sz w:val="30"/>
                <w:szCs w:val="30"/>
              </w:rPr>
              <w:t>043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4DE0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28" w:type="pct"/>
            <w:vAlign w:val="bottom"/>
          </w:tcPr>
          <w:p w14:paraId="06168394" w14:textId="77777777" w:rsidR="00494E10" w:rsidRPr="00627208" w:rsidRDefault="00494E10" w:rsidP="00494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28C27672" w14:textId="5C3CEEAC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754,998</w:t>
            </w:r>
          </w:p>
        </w:tc>
        <w:tc>
          <w:tcPr>
            <w:tcW w:w="130" w:type="pct"/>
            <w:vAlign w:val="bottom"/>
          </w:tcPr>
          <w:p w14:paraId="4746B74D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7EF2CE2D" w14:textId="142C1584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869,031</w:t>
            </w:r>
          </w:p>
        </w:tc>
        <w:tc>
          <w:tcPr>
            <w:tcW w:w="146" w:type="pct"/>
            <w:vAlign w:val="bottom"/>
          </w:tcPr>
          <w:p w14:paraId="43DC7FF2" w14:textId="77777777" w:rsidR="00494E10" w:rsidRPr="00627208" w:rsidRDefault="00494E10" w:rsidP="00494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D253A75" w14:textId="528ACADC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590,269</w:t>
            </w:r>
          </w:p>
        </w:tc>
      </w:tr>
      <w:tr w:rsidR="00494E10" w:rsidRPr="00627208" w14:paraId="5A0870A7" w14:textId="77777777" w:rsidTr="000913D2">
        <w:trPr>
          <w:trHeight w:val="407"/>
        </w:trPr>
        <w:tc>
          <w:tcPr>
            <w:tcW w:w="2086" w:type="pct"/>
            <w:vAlign w:val="bottom"/>
          </w:tcPr>
          <w:p w14:paraId="2AB42CF5" w14:textId="7240070E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5D2D6E1F" w14:textId="314D675B" w:rsidR="00494E10" w:rsidRPr="00627208" w:rsidRDefault="004135B9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(2,439,89</w:t>
            </w:r>
            <w:r w:rsidR="0068771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32E6812A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FF6034C" w14:textId="31B28EAE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(2,010,894)</w:t>
            </w:r>
          </w:p>
        </w:tc>
        <w:tc>
          <w:tcPr>
            <w:tcW w:w="130" w:type="pct"/>
            <w:vAlign w:val="bottom"/>
          </w:tcPr>
          <w:p w14:paraId="2BE948B0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2F9645C1" w14:textId="4EC309F6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2FED155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4B18A02" w14:textId="46315784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E10" w:rsidRPr="00627208" w14:paraId="41042489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7EC722BD" w14:textId="71F828FF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388CB614" w14:textId="5A1271CE" w:rsidR="00494E10" w:rsidRPr="00627208" w:rsidRDefault="004135B9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</w:t>
            </w:r>
            <w:r w:rsidR="00444DE0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4DE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0613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0931FC34" w14:textId="7BE53D64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5DA50FAF" w14:textId="0A5F904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2,476,051</w:t>
            </w:r>
          </w:p>
        </w:tc>
        <w:tc>
          <w:tcPr>
            <w:tcW w:w="130" w:type="pct"/>
            <w:vAlign w:val="bottom"/>
          </w:tcPr>
          <w:p w14:paraId="2057A0A4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5CBA74EA" w14:textId="2B6201AD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8241DD4" w14:textId="77777777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C9952A4" w14:textId="432B8F2A" w:rsidR="00494E10" w:rsidRPr="00627208" w:rsidRDefault="00494E10" w:rsidP="00494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5B9" w:rsidRPr="00627208" w14:paraId="05048A81" w14:textId="77777777" w:rsidTr="00C82753">
        <w:trPr>
          <w:trHeight w:val="407"/>
        </w:trPr>
        <w:tc>
          <w:tcPr>
            <w:tcW w:w="2086" w:type="pct"/>
            <w:vAlign w:val="bottom"/>
          </w:tcPr>
          <w:p w14:paraId="6E66CDD8" w14:textId="0F7B04C9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631" w:type="pct"/>
            <w:shd w:val="clear" w:color="auto" w:fill="FFFFFF"/>
            <w:vAlign w:val="bottom"/>
          </w:tcPr>
          <w:p w14:paraId="78F3DC9D" w14:textId="210D0A6F" w:rsidR="004135B9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44DE0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4DE0">
              <w:rPr>
                <w:rFonts w:asciiTheme="majorBidi" w:hAnsiTheme="majorBidi" w:cstheme="majorBidi"/>
                <w:sz w:val="30"/>
                <w:szCs w:val="30"/>
              </w:rPr>
              <w:t>961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3E636AB2" w14:textId="558F379D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(</w:t>
            </w:r>
          </w:p>
        </w:tc>
        <w:tc>
          <w:tcPr>
            <w:tcW w:w="599" w:type="pct"/>
            <w:vAlign w:val="bottom"/>
          </w:tcPr>
          <w:p w14:paraId="07010BA7" w14:textId="33DC3FC5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E28C91A" w14:textId="77777777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0DB7D692" w14:textId="5213D6A1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0AF56A2" w14:textId="77777777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19B7C83" w14:textId="5E1DC0B8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5B9" w:rsidRPr="00627208" w14:paraId="6690A431" w14:textId="77777777" w:rsidTr="00C1319A">
        <w:trPr>
          <w:trHeight w:val="419"/>
        </w:trPr>
        <w:tc>
          <w:tcPr>
            <w:tcW w:w="2086" w:type="pct"/>
            <w:vAlign w:val="bottom"/>
          </w:tcPr>
          <w:p w14:paraId="56FA7622" w14:textId="376A287E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FFFFFF"/>
          </w:tcPr>
          <w:p w14:paraId="6192D270" w14:textId="084A0C98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33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9FF597" w14:textId="1BD1C71D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233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0B9D9912" w14:textId="0A63E44C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13,344</w:t>
            </w:r>
          </w:p>
        </w:tc>
        <w:tc>
          <w:tcPr>
            <w:tcW w:w="130" w:type="pct"/>
            <w:vAlign w:val="bottom"/>
          </w:tcPr>
          <w:p w14:paraId="3805FAA4" w14:textId="77777777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86D3AC5" w14:textId="69E7257C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7174858F" w14:textId="77777777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1E34B1AB" w14:textId="60577C98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35B9" w:rsidRPr="00627208" w14:paraId="32C2A9EC" w14:textId="77777777" w:rsidTr="00C1319A">
        <w:trPr>
          <w:trHeight w:val="148"/>
        </w:trPr>
        <w:tc>
          <w:tcPr>
            <w:tcW w:w="2086" w:type="pct"/>
            <w:vAlign w:val="bottom"/>
          </w:tcPr>
          <w:p w14:paraId="08ADDC14" w14:textId="61A10CA8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0E0AB7B" w14:textId="3864E467" w:rsidR="004135B9" w:rsidRPr="009551BE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68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77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916</w:t>
            </w:r>
          </w:p>
        </w:tc>
        <w:tc>
          <w:tcPr>
            <w:tcW w:w="128" w:type="pct"/>
            <w:vAlign w:val="bottom"/>
          </w:tcPr>
          <w:p w14:paraId="161F5AB6" w14:textId="77777777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7C777" w14:textId="087B4DFF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65,913,758</w:t>
            </w:r>
          </w:p>
        </w:tc>
        <w:tc>
          <w:tcPr>
            <w:tcW w:w="130" w:type="pct"/>
            <w:vAlign w:val="bottom"/>
          </w:tcPr>
          <w:p w14:paraId="15DC07C9" w14:textId="77777777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35E8C" w14:textId="1D8BC754" w:rsidR="004135B9" w:rsidRPr="00494E10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4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4E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15,701,131</w:t>
            </w:r>
          </w:p>
        </w:tc>
        <w:tc>
          <w:tcPr>
            <w:tcW w:w="146" w:type="pct"/>
            <w:vAlign w:val="bottom"/>
          </w:tcPr>
          <w:p w14:paraId="28EEE100" w14:textId="77777777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A830E" w14:textId="0541AF27" w:rsidR="004135B9" w:rsidRPr="00627208" w:rsidRDefault="004135B9" w:rsidP="00413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419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13,571,306</w:t>
            </w:r>
          </w:p>
        </w:tc>
      </w:tr>
    </w:tbl>
    <w:p w14:paraId="5CC81EF1" w14:textId="750F60F4" w:rsidR="00B3464A" w:rsidRPr="00297D76" w:rsidRDefault="00B3464A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10C3B99" w14:textId="6128295F" w:rsidR="0002641B" w:rsidRPr="00627208" w:rsidRDefault="0002641B" w:rsidP="00F14F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การจ่ายชำระค่าหุ้น</w:t>
      </w:r>
    </w:p>
    <w:p w14:paraId="3715E7B0" w14:textId="77777777" w:rsidR="003343BC" w:rsidRPr="00297D76" w:rsidRDefault="003343BC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D570C64" w14:textId="69724281" w:rsidR="0002641B" w:rsidRPr="00627208" w:rsidRDefault="0002641B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>ในระหว่างงวด</w:t>
      </w:r>
      <w:r w:rsidR="000955D2" w:rsidRPr="00627208">
        <w:rPr>
          <w:rFonts w:asciiTheme="majorBidi" w:hAnsiTheme="majorBidi" w:cstheme="majorBidi"/>
          <w:sz w:val="30"/>
          <w:szCs w:val="30"/>
          <w:cs/>
          <w:lang w:val="th-TH"/>
        </w:rPr>
        <w:t>เก้า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30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0955D2" w:rsidRPr="0062720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3343BC" w:rsidRPr="00627208">
        <w:rPr>
          <w:rFonts w:asciiTheme="majorBidi" w:hAnsiTheme="majorBidi" w:cstheme="majorBidi"/>
          <w:sz w:val="30"/>
          <w:szCs w:val="30"/>
        </w:rPr>
        <w:t>7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บริษัทร่วมและการร่วมค้าได้เรียกชำระค่</w:t>
      </w:r>
      <w:r w:rsidR="005F1A7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าหุ้น </w:t>
      </w: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>โดยกลุ่มบริษัทได้จ่ายชำระค่าหุ้นดังกล่าวตามสัดส่วนการลงทุน ดังนี้</w:t>
      </w:r>
    </w:p>
    <w:p w14:paraId="1D762C91" w14:textId="77777777" w:rsidR="003343BC" w:rsidRPr="00297D76" w:rsidRDefault="003343BC" w:rsidP="001D6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860"/>
        <w:gridCol w:w="2970"/>
        <w:gridCol w:w="1440"/>
      </w:tblGrid>
      <w:tr w:rsidR="00297D76" w:rsidRPr="004411B1" w14:paraId="1A8259E0" w14:textId="77777777" w:rsidTr="00FE05A6">
        <w:trPr>
          <w:tblHeader/>
        </w:trPr>
        <w:tc>
          <w:tcPr>
            <w:tcW w:w="4860" w:type="dxa"/>
            <w:hideMark/>
          </w:tcPr>
          <w:p w14:paraId="791DC4EB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</w:pPr>
            <w:r w:rsidRPr="00331F2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970" w:type="dxa"/>
            <w:hideMark/>
          </w:tcPr>
          <w:p w14:paraId="061854CD" w14:textId="77777777" w:rsidR="00297D76" w:rsidRPr="00331F2D" w:rsidRDefault="00297D76" w:rsidP="00C1115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F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  <w:hideMark/>
          </w:tcPr>
          <w:p w14:paraId="6E79DF76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left="-79" w:right="-108"/>
              <w:jc w:val="center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331F2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547EAB66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04"/>
              </w:tabs>
              <w:ind w:left="-79" w:right="-108"/>
              <w:jc w:val="center"/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</w:pPr>
            <w:r w:rsidRPr="00331F2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331F2D">
              <w:rPr>
                <w:rFonts w:ascii="Angsana New" w:hAnsi="Angsana New" w:hint="cs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331F2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297D76" w:rsidRPr="004411B1" w14:paraId="1D5C73BC" w14:textId="77777777" w:rsidTr="00FE05A6">
        <w:tc>
          <w:tcPr>
            <w:tcW w:w="4860" w:type="dxa"/>
          </w:tcPr>
          <w:p w14:paraId="15BE967B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 w:rsidRPr="00331F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ร่วมทาง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อ้อม</w:t>
            </w:r>
          </w:p>
        </w:tc>
        <w:tc>
          <w:tcPr>
            <w:tcW w:w="2970" w:type="dxa"/>
          </w:tcPr>
          <w:p w14:paraId="4B9FB7B0" w14:textId="77777777" w:rsidR="00297D76" w:rsidRPr="00331F2D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56ADF5" w14:textId="77777777" w:rsidR="00297D76" w:rsidRPr="00331F2D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297D76" w:rsidRPr="00191A25" w14:paraId="194E8C9F" w14:textId="77777777" w:rsidTr="00FE05A6">
        <w:tc>
          <w:tcPr>
            <w:tcW w:w="4860" w:type="dxa"/>
          </w:tcPr>
          <w:p w14:paraId="7ED0C411" w14:textId="77777777" w:rsidR="00297D76" w:rsidRPr="00191A25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91A2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191A25">
              <w:rPr>
                <w:rFonts w:ascii="Angsana New" w:hAnsi="Angsana New" w:hint="cs"/>
                <w:sz w:val="30"/>
                <w:szCs w:val="30"/>
                <w:cs/>
              </w:rPr>
              <w:t>แซนนิฟีด จี</w:t>
            </w:r>
            <w:r w:rsidRPr="00191A2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970" w:type="dxa"/>
          </w:tcPr>
          <w:p w14:paraId="29FEB909" w14:textId="77777777" w:rsidR="00297D76" w:rsidRPr="00191A25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91A2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2C0D67A9" w14:textId="77777777" w:rsidR="00297D76" w:rsidRPr="00191A25" w:rsidRDefault="00297D76" w:rsidP="00DC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40"/>
              </w:tabs>
              <w:ind w:left="-79" w:right="-290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191A25">
              <w:rPr>
                <w:rFonts w:ascii="Angsana New" w:hAnsi="Angsana New" w:hint="cs"/>
                <w:spacing w:val="2"/>
                <w:sz w:val="30"/>
                <w:szCs w:val="30"/>
              </w:rPr>
              <w:t>0</w:t>
            </w:r>
            <w:r w:rsidRPr="00191A25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.</w:t>
            </w:r>
            <w:r w:rsidRPr="00191A25">
              <w:rPr>
                <w:rFonts w:ascii="Angsana New" w:hAnsi="Angsana New" w:hint="cs"/>
                <w:spacing w:val="2"/>
                <w:sz w:val="30"/>
                <w:szCs w:val="30"/>
              </w:rPr>
              <w:t>10</w:t>
            </w:r>
          </w:p>
        </w:tc>
      </w:tr>
      <w:tr w:rsidR="00297D76" w:rsidRPr="00297D76" w14:paraId="2AE2153B" w14:textId="77777777" w:rsidTr="00FE05A6">
        <w:trPr>
          <w:trHeight w:val="65"/>
        </w:trPr>
        <w:tc>
          <w:tcPr>
            <w:tcW w:w="4860" w:type="dxa"/>
          </w:tcPr>
          <w:p w14:paraId="75757B83" w14:textId="77777777" w:rsidR="00297D76" w:rsidRPr="00297D76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371042EE" w14:textId="77777777" w:rsidR="00297D76" w:rsidRPr="00297D76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E4857F" w14:textId="77777777" w:rsidR="00297D76" w:rsidRPr="00297D76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297D76" w:rsidRPr="00191A25" w14:paraId="2A54854F" w14:textId="77777777" w:rsidTr="00FE05A6">
        <w:tc>
          <w:tcPr>
            <w:tcW w:w="4860" w:type="dxa"/>
          </w:tcPr>
          <w:p w14:paraId="3E5545D6" w14:textId="77777777" w:rsidR="00297D76" w:rsidRPr="00191A25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91A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 w:rsidRPr="00191A2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ตรง</w:t>
            </w:r>
          </w:p>
        </w:tc>
        <w:tc>
          <w:tcPr>
            <w:tcW w:w="2970" w:type="dxa"/>
          </w:tcPr>
          <w:p w14:paraId="6864EE91" w14:textId="77777777" w:rsidR="00297D76" w:rsidRPr="00191A25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2129FD" w14:textId="77777777" w:rsidR="00297D76" w:rsidRPr="00191A25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79" w:right="-288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  <w:lang w:val="en-GB"/>
              </w:rPr>
            </w:pPr>
          </w:p>
        </w:tc>
      </w:tr>
      <w:tr w:rsidR="00297D76" w:rsidRPr="00331F2D" w14:paraId="3C39A136" w14:textId="77777777" w:rsidTr="00FE05A6">
        <w:tc>
          <w:tcPr>
            <w:tcW w:w="4860" w:type="dxa"/>
          </w:tcPr>
          <w:p w14:paraId="7A093C57" w14:textId="35A01F9D" w:rsidR="00297D76" w:rsidRPr="00F302D2" w:rsidRDefault="00297D76" w:rsidP="00297D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02D2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2970" w:type="dxa"/>
          </w:tcPr>
          <w:p w14:paraId="369A627F" w14:textId="6D42C583" w:rsidR="00297D76" w:rsidRPr="00F302D2" w:rsidRDefault="00297D76" w:rsidP="00297D76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290B9401" w14:textId="43068C57" w:rsidR="00297D76" w:rsidRPr="00F302D2" w:rsidRDefault="00297D76" w:rsidP="00DC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firstLine="239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>790.37</w:t>
            </w:r>
          </w:p>
        </w:tc>
      </w:tr>
      <w:tr w:rsidR="00297D76" w:rsidRPr="00331F2D" w14:paraId="1D2EA840" w14:textId="77777777" w:rsidTr="00FE05A6">
        <w:tc>
          <w:tcPr>
            <w:tcW w:w="4860" w:type="dxa"/>
          </w:tcPr>
          <w:p w14:paraId="6D11AE02" w14:textId="74BF3D0D" w:rsidR="00297D76" w:rsidRPr="00F302D2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F302D2">
              <w:rPr>
                <w:rFonts w:ascii="Angsana New" w:hAnsi="Angsana New"/>
                <w:sz w:val="30"/>
                <w:szCs w:val="30"/>
              </w:rPr>
              <w:t>Xekong</w:t>
            </w:r>
            <w:proofErr w:type="spellEnd"/>
            <w:r w:rsidRPr="00F302D2">
              <w:rPr>
                <w:rFonts w:ascii="Angsana New" w:hAnsi="Angsana New"/>
                <w:sz w:val="30"/>
                <w:szCs w:val="30"/>
              </w:rPr>
              <w:t xml:space="preserve"> 4 Power Co., Ltd.</w:t>
            </w:r>
          </w:p>
        </w:tc>
        <w:tc>
          <w:tcPr>
            <w:tcW w:w="2970" w:type="dxa"/>
          </w:tcPr>
          <w:p w14:paraId="5A4D6E06" w14:textId="74A0C740" w:rsidR="00297D76" w:rsidRPr="00F302D2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6782BA36" w14:textId="2A233768" w:rsidR="00297D76" w:rsidRPr="00F302D2" w:rsidRDefault="00297D76" w:rsidP="00DC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880"/>
              </w:tabs>
              <w:ind w:left="-79" w:right="-200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>78.66</w:t>
            </w:r>
          </w:p>
        </w:tc>
      </w:tr>
      <w:tr w:rsidR="00297D76" w:rsidRPr="00297D76" w14:paraId="728587D4" w14:textId="77777777" w:rsidTr="00FE05A6">
        <w:trPr>
          <w:trHeight w:val="64"/>
        </w:trPr>
        <w:tc>
          <w:tcPr>
            <w:tcW w:w="4860" w:type="dxa"/>
          </w:tcPr>
          <w:p w14:paraId="09EA6CF6" w14:textId="77777777" w:rsidR="00297D76" w:rsidRPr="00297D76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</w:tcPr>
          <w:p w14:paraId="0162D2C4" w14:textId="77777777" w:rsidR="00297D76" w:rsidRPr="00297D76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3C61EC" w14:textId="77777777" w:rsidR="00297D76" w:rsidRPr="00297D76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297D76" w:rsidRPr="00331F2D" w14:paraId="1523C491" w14:textId="77777777" w:rsidTr="00FE05A6">
        <w:tc>
          <w:tcPr>
            <w:tcW w:w="4860" w:type="dxa"/>
          </w:tcPr>
          <w:p w14:paraId="07B8C74E" w14:textId="77777777" w:rsidR="00297D76" w:rsidRPr="00F302D2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การร่วมค้าทางอ้อม</w:t>
            </w:r>
          </w:p>
        </w:tc>
        <w:tc>
          <w:tcPr>
            <w:tcW w:w="2970" w:type="dxa"/>
          </w:tcPr>
          <w:p w14:paraId="56C2B568" w14:textId="77777777" w:rsidR="00297D76" w:rsidRPr="00F302D2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B627DC" w14:textId="77777777" w:rsidR="00297D76" w:rsidRPr="00F302D2" w:rsidRDefault="00297D7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394"/>
              </w:tabs>
              <w:ind w:left="-79" w:right="-173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297D76" w:rsidRPr="00331F2D" w14:paraId="34112827" w14:textId="77777777" w:rsidTr="00FE05A6">
        <w:tc>
          <w:tcPr>
            <w:tcW w:w="4860" w:type="dxa"/>
          </w:tcPr>
          <w:p w14:paraId="1838B782" w14:textId="77777777" w:rsidR="00297D76" w:rsidRPr="00F302D2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02D2">
              <w:rPr>
                <w:rFonts w:ascii="Angsana New" w:hAnsi="Angsana New"/>
                <w:sz w:val="30"/>
                <w:szCs w:val="30"/>
              </w:rPr>
              <w:t xml:space="preserve">PT </w:t>
            </w:r>
            <w:proofErr w:type="spellStart"/>
            <w:r w:rsidRPr="00F302D2">
              <w:rPr>
                <w:rFonts w:ascii="Angsana New" w:hAnsi="Angsana New"/>
                <w:sz w:val="30"/>
                <w:szCs w:val="30"/>
              </w:rPr>
              <w:t>Paiton</w:t>
            </w:r>
            <w:proofErr w:type="spellEnd"/>
            <w:r w:rsidRPr="00F302D2">
              <w:rPr>
                <w:rFonts w:ascii="Angsana New" w:hAnsi="Angsana New"/>
                <w:sz w:val="30"/>
                <w:szCs w:val="30"/>
              </w:rPr>
              <w:t xml:space="preserve"> Energy</w:t>
            </w:r>
          </w:p>
        </w:tc>
        <w:tc>
          <w:tcPr>
            <w:tcW w:w="2970" w:type="dxa"/>
          </w:tcPr>
          <w:p w14:paraId="52E4BEFB" w14:textId="77777777" w:rsidR="00297D76" w:rsidRPr="00F302D2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2C7F8B56" w14:textId="77777777" w:rsidR="00297D76" w:rsidRPr="00F302D2" w:rsidRDefault="00297D76" w:rsidP="00DC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hanging="121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  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>18,834.17</w:t>
            </w:r>
          </w:p>
        </w:tc>
      </w:tr>
      <w:tr w:rsidR="00297D76" w:rsidRPr="00331F2D" w14:paraId="339306B1" w14:textId="77777777" w:rsidTr="00FE05A6">
        <w:tc>
          <w:tcPr>
            <w:tcW w:w="4860" w:type="dxa"/>
          </w:tcPr>
          <w:p w14:paraId="113E25B4" w14:textId="77777777" w:rsidR="00297D76" w:rsidRPr="00F302D2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F302D2">
              <w:rPr>
                <w:rFonts w:ascii="Angsana New" w:hAnsi="Angsana New"/>
                <w:sz w:val="30"/>
                <w:szCs w:val="30"/>
              </w:rPr>
              <w:t>Minejesa</w:t>
            </w:r>
            <w:proofErr w:type="spellEnd"/>
            <w:r w:rsidRPr="00F302D2">
              <w:rPr>
                <w:rFonts w:ascii="Angsana New" w:hAnsi="Angsana New"/>
                <w:sz w:val="30"/>
                <w:szCs w:val="30"/>
              </w:rPr>
              <w:t xml:space="preserve"> Capital B.V.</w:t>
            </w:r>
          </w:p>
        </w:tc>
        <w:tc>
          <w:tcPr>
            <w:tcW w:w="2970" w:type="dxa"/>
          </w:tcPr>
          <w:p w14:paraId="18393373" w14:textId="77777777" w:rsidR="00297D76" w:rsidRPr="00F302D2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65777A13" w14:textId="77777777" w:rsidR="00297D76" w:rsidRPr="00F302D2" w:rsidRDefault="00297D76" w:rsidP="00DC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hanging="121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 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 xml:space="preserve"> </w:t>
            </w: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 xml:space="preserve"> 1,398.7</w:t>
            </w:r>
            <w:r>
              <w:rPr>
                <w:rFonts w:ascii="Angsana New" w:hAnsi="Angsana New"/>
                <w:spacing w:val="2"/>
                <w:sz w:val="30"/>
                <w:szCs w:val="30"/>
              </w:rPr>
              <w:t>3</w:t>
            </w:r>
          </w:p>
        </w:tc>
      </w:tr>
      <w:tr w:rsidR="00297D76" w:rsidRPr="00331F2D" w14:paraId="0AFE66AA" w14:textId="77777777" w:rsidTr="00FE05A6">
        <w:tc>
          <w:tcPr>
            <w:tcW w:w="4860" w:type="dxa"/>
          </w:tcPr>
          <w:p w14:paraId="6579AC78" w14:textId="77777777" w:rsidR="00297D76" w:rsidRPr="00026B5E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6B5E">
              <w:rPr>
                <w:rFonts w:ascii="Angsana New" w:hAnsi="Angsana New"/>
                <w:sz w:val="30"/>
                <w:szCs w:val="30"/>
              </w:rPr>
              <w:t>IPM Asia Pte. Ltd.</w:t>
            </w:r>
          </w:p>
        </w:tc>
        <w:tc>
          <w:tcPr>
            <w:tcW w:w="2970" w:type="dxa"/>
          </w:tcPr>
          <w:p w14:paraId="07DA62D2" w14:textId="77777777" w:rsidR="00297D76" w:rsidRPr="00F302D2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26B5E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</w:t>
            </w:r>
          </w:p>
        </w:tc>
        <w:tc>
          <w:tcPr>
            <w:tcW w:w="1440" w:type="dxa"/>
          </w:tcPr>
          <w:p w14:paraId="600DC2FE" w14:textId="77777777" w:rsidR="00297D76" w:rsidRPr="00F302D2" w:rsidRDefault="00297D76" w:rsidP="00DC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  <w:tab w:val="left" w:pos="1394"/>
              </w:tabs>
              <w:ind w:left="-79" w:right="-173" w:firstLine="149"/>
              <w:jc w:val="center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026B5E">
              <w:rPr>
                <w:rFonts w:ascii="Angsana New" w:hAnsi="Angsana New"/>
                <w:spacing w:val="2"/>
                <w:sz w:val="30"/>
                <w:szCs w:val="30"/>
              </w:rPr>
              <w:t>1,868.66</w:t>
            </w:r>
          </w:p>
        </w:tc>
      </w:tr>
      <w:tr w:rsidR="00297D76" w:rsidRPr="00331F2D" w14:paraId="1FC84FEC" w14:textId="77777777" w:rsidTr="00FE05A6">
        <w:tc>
          <w:tcPr>
            <w:tcW w:w="4860" w:type="dxa"/>
          </w:tcPr>
          <w:p w14:paraId="5CB539CF" w14:textId="77777777" w:rsidR="00297D76" w:rsidRPr="00F302D2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02D2">
              <w:rPr>
                <w:rFonts w:ascii="Angsana New" w:hAnsi="Angsana New"/>
                <w:sz w:val="30"/>
                <w:szCs w:val="30"/>
              </w:rPr>
              <w:t>RATCH &amp; AIDC Wind Energy Pte. Ltd.</w:t>
            </w:r>
          </w:p>
        </w:tc>
        <w:tc>
          <w:tcPr>
            <w:tcW w:w="2970" w:type="dxa"/>
          </w:tcPr>
          <w:p w14:paraId="2F77A0ED" w14:textId="77777777" w:rsidR="00297D76" w:rsidRPr="00F302D2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</w:tcPr>
          <w:p w14:paraId="1B657F10" w14:textId="77777777" w:rsidR="00297D76" w:rsidRPr="00F302D2" w:rsidRDefault="00297D76" w:rsidP="00DC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065"/>
                <w:tab w:val="left" w:pos="1220"/>
              </w:tabs>
              <w:ind w:left="-79" w:right="-200" w:firstLine="239"/>
              <w:jc w:val="center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F302D2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</w:t>
            </w:r>
            <w:r w:rsidRPr="00F302D2">
              <w:rPr>
                <w:rFonts w:ascii="Angsana New" w:hAnsi="Angsana New"/>
                <w:spacing w:val="2"/>
                <w:sz w:val="30"/>
                <w:szCs w:val="30"/>
              </w:rPr>
              <w:t xml:space="preserve"> 72.75         </w:t>
            </w:r>
          </w:p>
        </w:tc>
      </w:tr>
      <w:tr w:rsidR="00297D76" w:rsidRPr="00331F2D" w14:paraId="09EBB7CB" w14:textId="77777777" w:rsidTr="00FE05A6">
        <w:tc>
          <w:tcPr>
            <w:tcW w:w="4860" w:type="dxa"/>
          </w:tcPr>
          <w:p w14:paraId="62AED2AB" w14:textId="77777777" w:rsidR="00297D76" w:rsidRPr="00C664AA" w:rsidRDefault="00297D76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4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70" w:type="dxa"/>
          </w:tcPr>
          <w:p w14:paraId="67D4E454" w14:textId="77777777" w:rsidR="00297D76" w:rsidRPr="00191A25" w:rsidRDefault="00297D76" w:rsidP="00C1115B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484E2B" w14:textId="58C1DBBD" w:rsidR="00297D76" w:rsidRPr="00C61197" w:rsidRDefault="00297D76" w:rsidP="00DC08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20"/>
                <w:tab w:val="left" w:pos="969"/>
                <w:tab w:val="left" w:pos="1065"/>
                <w:tab w:val="left" w:pos="1220"/>
              </w:tabs>
              <w:ind w:left="-79" w:right="-200" w:firstLine="149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  <w:cs/>
              </w:rPr>
              <w:t xml:space="preserve">    </w:t>
            </w:r>
            <w:r w:rsidRPr="00F67139">
              <w:rPr>
                <w:rFonts w:ascii="Angsana New" w:hAnsi="Angsana New" w:hint="cs"/>
                <w:b/>
                <w:bCs/>
                <w:spacing w:val="2"/>
                <w:sz w:val="30"/>
                <w:szCs w:val="30"/>
              </w:rPr>
              <w:t>2</w:t>
            </w:r>
            <w:r w:rsidR="00FE05A6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3,</w:t>
            </w:r>
            <w:r w:rsidR="00906D04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043</w:t>
            </w:r>
            <w:r w:rsidR="00FE05A6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.</w:t>
            </w:r>
            <w:r w:rsidR="00906D04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44</w:t>
            </w:r>
          </w:p>
        </w:tc>
      </w:tr>
    </w:tbl>
    <w:p w14:paraId="3E4BCF57" w14:textId="77777777" w:rsidR="00FE05A6" w:rsidRDefault="00FE05A6" w:rsidP="00297D7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</w:p>
    <w:p w14:paraId="6EFB4CC5" w14:textId="2C0B0857" w:rsidR="00297D76" w:rsidRPr="0001368D" w:rsidRDefault="00297D76" w:rsidP="00297D7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0136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เงินลงทุนใน</w:t>
      </w:r>
      <w:r w:rsidRPr="0001368D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โรงไฟฟ้าพลังความร้อนในสาธารณรัฐอินโดนีเซีย</w:t>
      </w:r>
    </w:p>
    <w:p w14:paraId="39BD2178" w14:textId="77777777" w:rsidR="00297D76" w:rsidRPr="00297D76" w:rsidRDefault="00297D76" w:rsidP="00297D76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  <w:highlight w:val="yellow"/>
          <w:cs/>
          <w:lang w:val="en-US" w:bidi="th-TH"/>
        </w:rPr>
      </w:pPr>
    </w:p>
    <w:p w14:paraId="27B9D4D5" w14:textId="77777777" w:rsidR="00297D76" w:rsidRPr="00461382" w:rsidRDefault="00297D76" w:rsidP="00297D76">
      <w:pPr>
        <w:ind w:left="540" w:right="-27"/>
        <w:jc w:val="thaiDistribute"/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</w:pP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ในการประชุมวิสามัญผู้ถือหุ้นของบริษัทเมื่อวันที่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21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ตุลาคม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2564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ผู้ถือหุ้นมีมติอนุมัติให้บริษัท อาร์เอช อินเตอร์เนชั่นแนล (สิงคโปร์) คอร์ปอเรชั่น จ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ำ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กัด (“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RHIS”)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ซึ่งเป็นบริษัทย่อยทางอ้อม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 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เข้าซื้อหุ้นสามัญในบริษัท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PT </w:t>
      </w:r>
      <w:proofErr w:type="spellStart"/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Paiton</w:t>
      </w:r>
      <w:proofErr w:type="spellEnd"/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Energy 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และบริษัท </w:t>
      </w:r>
      <w:proofErr w:type="spellStart"/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Minejesa</w:t>
      </w:r>
      <w:proofErr w:type="spellEnd"/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Capital B.V.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ต่อมา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เมื่อวันที่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15 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กุมภาพันธ์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2566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RHIS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ได้บรรลุข้อตกลงการเข้าซื้อหุ้นดังกล่าวในสัดส่วนการถือหุ้นร้อยละ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36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.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26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และในบริษัท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IPM Asia Pte. Ltd.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ในสัดส่วนการถือหุ้นร้อยละ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65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โดยสอดคล้องกับแผนการลงทุนและอัตราผลตอบแทนที่คาดหวังของบริษัท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เมื่อวันที่ </w:t>
      </w:r>
      <w:r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30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เมษายน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2567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RHIS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ได้ชำระเงินตามมูลค่าสัญญาซื้อขายหุ้นเป็นจ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ำ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นวนเงิน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596.41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eastAsia="th-TH"/>
        </w:rPr>
        <w:t xml:space="preserve"> 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ล้านเหรียญสหรัฐอเมริกา หรือเทียบเท่า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eastAsia="th-TH"/>
        </w:rPr>
        <w:t>22,101.56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 ล้านบาท </w:t>
      </w:r>
      <w:r w:rsidRPr="00461382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>และเสร็จสิ้นกระบวนการเข้าซื้อ</w:t>
      </w:r>
      <w:r w:rsidRPr="00461382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 xml:space="preserve">กิจการโรงไฟฟ้าพลังความร้อน </w:t>
      </w:r>
      <w:r w:rsidRPr="00461382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>Paiton En</w:t>
      </w:r>
      <w:r w:rsidRPr="002777A9">
        <w:rPr>
          <w:rFonts w:ascii="Angsana New" w:hAnsi="Angsana New"/>
          <w:snapToGrid w:val="0"/>
          <w:spacing w:val="-4"/>
          <w:sz w:val="30"/>
          <w:szCs w:val="30"/>
          <w:lang w:val="th-TH" w:eastAsia="th-TH"/>
        </w:rPr>
        <w:t xml:space="preserve">ergy </w:t>
      </w:r>
      <w:r w:rsidRPr="002777A9">
        <w:rPr>
          <w:rFonts w:ascii="Angsana New" w:hAnsi="Angsana New"/>
          <w:snapToGrid w:val="0"/>
          <w:spacing w:val="-4"/>
          <w:sz w:val="30"/>
          <w:szCs w:val="30"/>
          <w:cs/>
          <w:lang w:val="th-TH" w:eastAsia="th-TH"/>
        </w:rPr>
        <w:t>ในสาธารณรัฐอินโดนีเซีย</w:t>
      </w:r>
      <w:r w:rsidRPr="002777A9">
        <w:rPr>
          <w:rFonts w:ascii="Angsana New" w:hAnsi="Angsana New" w:hint="cs"/>
          <w:snapToGrid w:val="0"/>
          <w:spacing w:val="-4"/>
          <w:sz w:val="30"/>
          <w:szCs w:val="30"/>
          <w:cs/>
          <w:lang w:val="th-TH" w:eastAsia="th-TH"/>
        </w:rPr>
        <w:t xml:space="preserve"> โดยการเข้าซื้อเงินลงทุนดังกล่าวเป็นเงินลงทุนในการร่วมค้า</w:t>
      </w:r>
    </w:p>
    <w:p w14:paraId="1F26B9DC" w14:textId="77777777" w:rsidR="00297D76" w:rsidRPr="00297D76" w:rsidRDefault="00297D76" w:rsidP="00297D76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2BB4F587" w14:textId="3D5F1A5B" w:rsidR="00297D76" w:rsidRPr="006D358B" w:rsidRDefault="00297D76" w:rsidP="00297D76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6D358B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ณ วันที่ </w:t>
      </w:r>
      <w:r w:rsidRPr="006D358B">
        <w:rPr>
          <w:rFonts w:ascii="Angsana New" w:hAnsi="Angsana New"/>
          <w:spacing w:val="-6"/>
          <w:sz w:val="30"/>
          <w:szCs w:val="30"/>
          <w:lang w:val="en-US" w:bidi="th-TH"/>
        </w:rPr>
        <w:t>30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กันย</w:t>
      </w:r>
      <w:r w:rsidRPr="006D358B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ายน </w:t>
      </w:r>
      <w:r w:rsidRPr="006D358B">
        <w:rPr>
          <w:rFonts w:ascii="Angsana New" w:hAnsi="Angsana New"/>
          <w:spacing w:val="-6"/>
          <w:sz w:val="30"/>
          <w:szCs w:val="30"/>
          <w:lang w:val="en-US" w:bidi="th-TH"/>
        </w:rPr>
        <w:t>2567</w:t>
      </w:r>
      <w:r w:rsidRPr="006D358B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กลุ่มบริษัทอยู่ระหว่างการประเมินมูลค่ายุติธรรมของสินทรัพย์สุทธิที่ระบุได้ ณ วันที่ซื้อเงินลงทุน 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ทั้งนี้ หาก</w:t>
      </w:r>
      <w:r w:rsidRPr="006D358B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ผลการประเมินมูลค่ายุติธรรมจากผู้ประเมินราคาอิสระเสร็จสิ้นสมบูรณ์แล้ว </w:t>
      </w:r>
      <w:r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อาจ</w:t>
      </w:r>
      <w:r w:rsidRPr="006D358B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จะมีการปรับปรุงมูลค่ายุติธรรมที่ได้มาต่อไป</w:t>
      </w:r>
    </w:p>
    <w:p w14:paraId="583C1641" w14:textId="77777777" w:rsidR="00297D76" w:rsidRPr="00297D76" w:rsidRDefault="00297D76" w:rsidP="00297D76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42EB021" w14:textId="77777777" w:rsidR="00297D76" w:rsidRPr="00030DB1" w:rsidRDefault="00297D76" w:rsidP="00297D76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030DB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จัด</w:t>
      </w:r>
      <w:r w:rsidRPr="00030DB1"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 xml:space="preserve">ประเภทเงินลงทุน </w:t>
      </w:r>
      <w:proofErr w:type="spellStart"/>
      <w:r w:rsidRPr="00030DB1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>Marulan</w:t>
      </w:r>
      <w:proofErr w:type="spellEnd"/>
    </w:p>
    <w:p w14:paraId="5E27A6C5" w14:textId="77777777" w:rsidR="00297D76" w:rsidRPr="00297D76" w:rsidRDefault="00297D76" w:rsidP="00297D76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B8715A4" w14:textId="0C269D15" w:rsidR="00297D76" w:rsidRDefault="00297D76" w:rsidP="00262317">
      <w:pPr>
        <w:pStyle w:val="block"/>
        <w:spacing w:after="0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Pr="0022051C">
        <w:rPr>
          <w:rFonts w:ascii="Angsana New" w:hAnsi="Angsana New"/>
          <w:sz w:val="30"/>
          <w:szCs w:val="30"/>
          <w:lang w:val="en-US" w:bidi="th-TH"/>
        </w:rPr>
        <w:t>24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 มิถุนายน </w:t>
      </w:r>
      <w:r w:rsidRPr="0022051C">
        <w:rPr>
          <w:rFonts w:ascii="Angsana New" w:hAnsi="Angsana New"/>
          <w:sz w:val="30"/>
          <w:szCs w:val="30"/>
          <w:lang w:val="en-US" w:bidi="th-TH"/>
        </w:rPr>
        <w:t>2567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บริษัทย่อยในออสเตรเลียได้จัดประเภทเงินลงทุน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proofErr w:type="spellStart"/>
      <w:r w:rsidRPr="003965F9">
        <w:rPr>
          <w:rFonts w:ascii="Angsana New" w:hAnsi="Angsana New"/>
          <w:sz w:val="30"/>
          <w:szCs w:val="30"/>
          <w:lang w:val="en-US" w:bidi="th-TH"/>
        </w:rPr>
        <w:t>Marulan</w:t>
      </w:r>
      <w:proofErr w:type="spellEnd"/>
      <w:r w:rsidRPr="003965F9">
        <w:rPr>
          <w:rFonts w:ascii="Angsana New" w:hAnsi="Angsana New"/>
          <w:sz w:val="30"/>
          <w:szCs w:val="30"/>
          <w:lang w:val="en-US" w:bidi="th-TH"/>
        </w:rPr>
        <w:t xml:space="preserve"> Solar Farm Pty Ltd</w:t>
      </w:r>
      <w:r w:rsidR="00FC173A">
        <w:rPr>
          <w:rFonts w:ascii="Angsana New" w:hAnsi="Angsana New"/>
          <w:sz w:val="30"/>
          <w:szCs w:val="30"/>
          <w:lang w:val="en-US" w:bidi="th-TH"/>
        </w:rPr>
        <w:t>.</w:t>
      </w:r>
      <w:r w:rsidRPr="003965F9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จำนวน </w:t>
      </w:r>
      <w:r w:rsidR="000E042E">
        <w:rPr>
          <w:rFonts w:ascii="Angsana New" w:hAnsi="Angsana New"/>
          <w:sz w:val="30"/>
          <w:szCs w:val="30"/>
          <w:lang w:val="en-US" w:bidi="th-TH"/>
        </w:rPr>
        <w:t>191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0E042E">
        <w:rPr>
          <w:rFonts w:ascii="Angsana New" w:hAnsi="Angsana New"/>
          <w:sz w:val="30"/>
          <w:szCs w:val="30"/>
          <w:lang w:val="en-US" w:bidi="th-TH"/>
        </w:rPr>
        <w:t>96</w:t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เป็นเงินลงทุนในบริษัทย่อยทางอ้อม ภายหลังจากเสร็จสิ้นการบรรลุเงื่อนไขตามสัญญา 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Pr="003965F9">
        <w:rPr>
          <w:rFonts w:ascii="Angsana New" w:hAnsi="Angsana New"/>
          <w:sz w:val="30"/>
          <w:szCs w:val="30"/>
          <w:cs/>
          <w:lang w:val="en-US" w:bidi="th-TH"/>
        </w:rPr>
        <w:t>ซึ่งเดิมเคยถูกจัดประเภทไว้ในเงินลงทุนในการร่วมค้า</w:t>
      </w:r>
    </w:p>
    <w:p w14:paraId="7484E0D3" w14:textId="28B1F1AB" w:rsidR="00934159" w:rsidRDefault="00934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8A97DC3" w14:textId="77777777" w:rsidR="00297D76" w:rsidRPr="0050233B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ความคืบหน้ากรณีเขื่อนดินย่อยกั้นช่องเขาส่วน D เกิดการทรุดตัว</w:t>
      </w:r>
    </w:p>
    <w:p w14:paraId="794A8C16" w14:textId="77777777" w:rsidR="00297D76" w:rsidRPr="00297D76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2"/>
          <w:sz w:val="24"/>
          <w:szCs w:val="24"/>
          <w:lang w:val="th-TH"/>
        </w:rPr>
      </w:pPr>
    </w:p>
    <w:p w14:paraId="3BED1790" w14:textId="77777777" w:rsidR="00297D76" w:rsidRPr="00812A17" w:rsidRDefault="00297D76" w:rsidP="00297D76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เมื่อวันที่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กรกฎาคม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2561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เขื่อนดินย่อยกั้นช่องเขาส่วน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D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ของโครงการโรงไฟฟ้าพลังน้ำเซเปียน-เซน้ำน้อย ตั้งอยู่ที่ สปป.ลาว ของบริษัท ไฟฟ้า เซเปียน-เซน้ำน้อย จำกัด ซึ่งเป็นการร่วมค้าทางตรง เกิดการทรุดตัว ส่งผลให้เขื่อนดินย่อยดังกล่าวเกิดรอยร้าวและทำให้น้ำไหลออกสู่พื้นที่ท้ายน้ำ การร่วมค้าดังกล่าวได้ดำเนินการอพยพประชาชนที่อาศัยอยู่ในบริเวณดังกล่าวเพื่อความปลอดภัย โดยทางโครงการได้ทำประกันตามเงื่อนไขของสัญญาเงินกู้ ซึ่งรวมถึงประกันภัยการก่อสร้างโครงการ ประกันภัยความรับผิดชอบต่อบุคคลที่สาม และประกันภัยกรณีการพัฒนาโครงการมีความล่าช้ากว่ากำหนด นอกจากนี้ ค่าใช้จ่ายที่เกิดขึ้นจากกรณีเขื่อนทรุดตัวดังกล่าว ทางบริษัทผู้รับเหมาก่อสร้างโครงการ </w:t>
      </w:r>
      <w:r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br/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จะเป็นผู้รับผิดชอบในเบื้องต้น จากเหตุการณ์ดังกล่าวรัฐบาล สปป. ลาว ได้แต่งตั้งคณะกรรมการ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Committee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เพื่อตรวจสอบหาสาเหตุของเหตุการณ์ข้างต้น เมื่อปี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คณะกรรมการ 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>National Investigation Committee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ได้แถลงผลการสอบสวนสาเหตุของเหตุการณ์ดังกล่าว โดยระบุว่าไม่ได้เป็นเหตุสุดวิสัย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Force Majeure)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ตามที่กำหนดไว้ในสัญญาสัมปทาน ในปี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การร่วมค้าดังกล่าวได้รับเอกสารเรียกร้องค่าชดเชยจากรัฐบาล สปป. ลาว ซึ่งปัจจุบันได้มีการทยอยชำระค่าชดเชยบางส่วน ขณะนี้การร่วมค้าดังกล่าวอยู่ระหว่างดำเนินการเรียกร้องค่าชดเชย และค่าเสียหายที่เกี่ยวข้องจากบริษัทผู้รับเหมาก่อสร้างโครงการ (</w:t>
      </w:r>
      <w:r w:rsidRPr="00812A17">
        <w:rPr>
          <w:rFonts w:asciiTheme="majorBidi" w:hAnsiTheme="majorBidi" w:cstheme="majorBidi"/>
          <w:spacing w:val="-4"/>
          <w:sz w:val="30"/>
          <w:szCs w:val="30"/>
          <w:lang w:val="th-TH"/>
        </w:rPr>
        <w:t xml:space="preserve">EPC Contractor) 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ทั้งนี้ โครงการดังกล่าวได้เดินเครื่องเชิงพาณิชย์แล้ว เมื่อวันที่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812A17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ธันวาคม </w:t>
      </w:r>
      <w:r w:rsidRPr="00812A17">
        <w:rPr>
          <w:rFonts w:asciiTheme="majorBidi" w:hAnsiTheme="majorBidi" w:cstheme="majorBidi"/>
          <w:spacing w:val="-4"/>
          <w:sz w:val="30"/>
          <w:szCs w:val="30"/>
        </w:rPr>
        <w:t>2562</w:t>
      </w:r>
    </w:p>
    <w:p w14:paraId="554487D1" w14:textId="77777777" w:rsidR="00297D76" w:rsidRPr="00297D76" w:rsidRDefault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4"/>
          <w:szCs w:val="24"/>
        </w:rPr>
      </w:pPr>
    </w:p>
    <w:p w14:paraId="7D2C705A" w14:textId="77777777" w:rsidR="00297D76" w:rsidRPr="009C3412" w:rsidRDefault="00297D76" w:rsidP="00297D7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3412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CDF221C" w14:textId="77777777" w:rsidR="00297D76" w:rsidRPr="00297D76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72C57EE" w14:textId="787B94F3" w:rsidR="00297D76" w:rsidRPr="0082412F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 w:hint="cs"/>
          <w:sz w:val="30"/>
          <w:szCs w:val="30"/>
          <w:cs/>
        </w:rPr>
        <w:t>การซื้อ จำหน่ายและโอนที่ดิน อาคารและอุปกรณ์ระหว่างงวด</w:t>
      </w:r>
      <w:r w:rsidR="00AB117D">
        <w:rPr>
          <w:rFonts w:ascii="Angsana New" w:hAnsi="Angsana New" w:hint="cs"/>
          <w:sz w:val="30"/>
          <w:szCs w:val="30"/>
          <w:cs/>
        </w:rPr>
        <w:t>เก้า</w:t>
      </w:r>
      <w:r w:rsidRPr="0082412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82412F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 w:rsidRPr="0082412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B35EB13" w14:textId="77777777" w:rsidR="00297D76" w:rsidRPr="00297D76" w:rsidRDefault="00297D76" w:rsidP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5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439"/>
        <w:gridCol w:w="92"/>
        <w:gridCol w:w="176"/>
        <w:gridCol w:w="1624"/>
        <w:gridCol w:w="174"/>
        <w:gridCol w:w="95"/>
        <w:gridCol w:w="172"/>
        <w:gridCol w:w="1531"/>
        <w:gridCol w:w="11"/>
      </w:tblGrid>
      <w:tr w:rsidR="00297D76" w:rsidRPr="00CB07DC" w14:paraId="0460A2C8" w14:textId="77777777" w:rsidTr="00297D76">
        <w:trPr>
          <w:trHeight w:val="434"/>
        </w:trPr>
        <w:tc>
          <w:tcPr>
            <w:tcW w:w="2216" w:type="pct"/>
            <w:shd w:val="clear" w:color="auto" w:fill="auto"/>
            <w:vAlign w:val="bottom"/>
          </w:tcPr>
          <w:p w14:paraId="6E8818C8" w14:textId="77777777" w:rsidR="00297D76" w:rsidRPr="0082412F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9"/>
            <w:vAlign w:val="bottom"/>
          </w:tcPr>
          <w:p w14:paraId="762BAB89" w14:textId="77777777" w:rsidR="00297D76" w:rsidRPr="00CB07DC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B07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D76" w:rsidRPr="00300116" w14:paraId="6FF16ED6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0A517773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0315E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2E4FF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80298" w14:textId="77777777" w:rsidR="00297D76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จำหน่ายและ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  <w:p w14:paraId="4BF87A14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0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02A95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E5D62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ปรับปรุงอัตราแลกเปลี่ยน</w:t>
            </w:r>
          </w:p>
        </w:tc>
      </w:tr>
      <w:tr w:rsidR="00297D76" w:rsidRPr="00300116" w14:paraId="2F6CBC87" w14:textId="77777777" w:rsidTr="00297D76">
        <w:trPr>
          <w:trHeight w:val="81"/>
        </w:trPr>
        <w:tc>
          <w:tcPr>
            <w:tcW w:w="2216" w:type="pct"/>
            <w:shd w:val="clear" w:color="auto" w:fill="auto"/>
            <w:vAlign w:val="bottom"/>
          </w:tcPr>
          <w:p w14:paraId="1C35F9B6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4" w:type="pct"/>
            <w:gridSpan w:val="9"/>
            <w:vAlign w:val="bottom"/>
          </w:tcPr>
          <w:p w14:paraId="5DB9793B" w14:textId="77777777" w:rsidR="00297D76" w:rsidRPr="00C14D82" w:rsidRDefault="00297D76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0F1" w:rsidRPr="00300116" w14:paraId="409AB80C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798956B0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754" w:type="pct"/>
            <w:vAlign w:val="bottom"/>
          </w:tcPr>
          <w:p w14:paraId="24CFA15D" w14:textId="65F9C7F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4C6E3757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gridSpan w:val="2"/>
            <w:shd w:val="clear" w:color="auto" w:fill="auto"/>
            <w:vAlign w:val="bottom"/>
          </w:tcPr>
          <w:p w14:paraId="3B4DD42E" w14:textId="7AF621A6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(12,152)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3D1BECE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vAlign w:val="bottom"/>
          </w:tcPr>
          <w:p w14:paraId="1091B35D" w14:textId="41F91264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(7,696)</w:t>
            </w:r>
          </w:p>
        </w:tc>
      </w:tr>
      <w:tr w:rsidR="00BC20F1" w:rsidRPr="00300116" w14:paraId="30EF1BC1" w14:textId="77777777" w:rsidTr="00297D76">
        <w:trPr>
          <w:trHeight w:val="310"/>
        </w:trPr>
        <w:tc>
          <w:tcPr>
            <w:tcW w:w="2216" w:type="pct"/>
            <w:shd w:val="clear" w:color="auto" w:fill="auto"/>
            <w:vAlign w:val="bottom"/>
          </w:tcPr>
          <w:p w14:paraId="0A93863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สิ่งปลูกสร้างและส่วนปรับปรุงอาคาร</w:t>
            </w:r>
          </w:p>
        </w:tc>
        <w:tc>
          <w:tcPr>
            <w:tcW w:w="754" w:type="pct"/>
            <w:vAlign w:val="bottom"/>
          </w:tcPr>
          <w:p w14:paraId="5890CE5C" w14:textId="588CDD00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1409FE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40" w:type="pct"/>
            <w:gridSpan w:val="2"/>
            <w:vAlign w:val="bottom"/>
          </w:tcPr>
          <w:p w14:paraId="46498C3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gridSpan w:val="2"/>
            <w:shd w:val="clear" w:color="auto" w:fill="auto"/>
            <w:vAlign w:val="bottom"/>
          </w:tcPr>
          <w:p w14:paraId="0E95104C" w14:textId="5926DEF9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079EDFD2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vAlign w:val="bottom"/>
          </w:tcPr>
          <w:p w14:paraId="74FD3535" w14:textId="4A0B299D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(1,9</w:t>
            </w:r>
            <w:r w:rsidR="001409FE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20F1" w:rsidRPr="00300116" w14:paraId="4E16A02C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60088B5C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754" w:type="pct"/>
            <w:vAlign w:val="bottom"/>
          </w:tcPr>
          <w:p w14:paraId="42D736DE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gridSpan w:val="2"/>
            <w:vAlign w:val="bottom"/>
          </w:tcPr>
          <w:p w14:paraId="5560B272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gridSpan w:val="2"/>
            <w:shd w:val="clear" w:color="auto" w:fill="auto"/>
            <w:vAlign w:val="bottom"/>
          </w:tcPr>
          <w:p w14:paraId="79AAAA69" w14:textId="563E4E23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235866AC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vAlign w:val="bottom"/>
          </w:tcPr>
          <w:p w14:paraId="116796F3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C20F1" w:rsidRPr="00300116" w14:paraId="51FB3D92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550BA527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754" w:type="pct"/>
            <w:vAlign w:val="bottom"/>
          </w:tcPr>
          <w:p w14:paraId="3ACBBBF5" w14:textId="586A52DE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3,225,567</w:t>
            </w:r>
          </w:p>
        </w:tc>
        <w:tc>
          <w:tcPr>
            <w:tcW w:w="140" w:type="pct"/>
            <w:gridSpan w:val="2"/>
            <w:vAlign w:val="bottom"/>
          </w:tcPr>
          <w:p w14:paraId="34F68A55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gridSpan w:val="2"/>
            <w:shd w:val="clear" w:color="auto" w:fill="auto"/>
            <w:vAlign w:val="bottom"/>
          </w:tcPr>
          <w:p w14:paraId="7125C108" w14:textId="3747DBA6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(24,202)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506B4E29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vAlign w:val="bottom"/>
          </w:tcPr>
          <w:p w14:paraId="3FA25748" w14:textId="3C5EC64A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(1,325,315)</w:t>
            </w:r>
          </w:p>
        </w:tc>
      </w:tr>
      <w:tr w:rsidR="00BC20F1" w:rsidRPr="00300116" w14:paraId="639F8410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2E75F0C4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754" w:type="pct"/>
            <w:vAlign w:val="bottom"/>
          </w:tcPr>
          <w:p w14:paraId="7DA26A2A" w14:textId="24AC81C0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</w:t>
            </w:r>
            <w:r w:rsidR="001409FE">
              <w:rPr>
                <w:rFonts w:ascii="Angsana New" w:hAnsi="Angsana New"/>
                <w:sz w:val="30"/>
                <w:szCs w:val="30"/>
              </w:rPr>
              <w:t>806</w:t>
            </w:r>
          </w:p>
        </w:tc>
        <w:tc>
          <w:tcPr>
            <w:tcW w:w="140" w:type="pct"/>
            <w:gridSpan w:val="2"/>
            <w:vAlign w:val="bottom"/>
          </w:tcPr>
          <w:p w14:paraId="5ACFBABA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gridSpan w:val="2"/>
            <w:shd w:val="clear" w:color="auto" w:fill="auto"/>
            <w:vAlign w:val="bottom"/>
          </w:tcPr>
          <w:p w14:paraId="6E3B59F1" w14:textId="68C515E6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(2,436)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75F673B9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vAlign w:val="bottom"/>
          </w:tcPr>
          <w:p w14:paraId="0AC2861C" w14:textId="45592DB2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09FE">
              <w:rPr>
                <w:rFonts w:ascii="Angsana New" w:hAnsi="Angsana New"/>
                <w:sz w:val="30"/>
                <w:szCs w:val="30"/>
              </w:rPr>
              <w:t>146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20F1" w:rsidRPr="00300116" w14:paraId="377BDB63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799A33E0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54" w:type="pct"/>
            <w:vAlign w:val="bottom"/>
          </w:tcPr>
          <w:p w14:paraId="2BC4FEF4" w14:textId="5A5A43A2" w:rsidR="00BC20F1" w:rsidRPr="00C14D82" w:rsidRDefault="00BC20F1" w:rsidP="003737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373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gridSpan w:val="2"/>
            <w:vAlign w:val="bottom"/>
          </w:tcPr>
          <w:p w14:paraId="3F75A3BE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gridSpan w:val="2"/>
            <w:shd w:val="clear" w:color="auto" w:fill="auto"/>
            <w:vAlign w:val="bottom"/>
          </w:tcPr>
          <w:p w14:paraId="1F178658" w14:textId="3D2357B2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3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6231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64899B09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vAlign w:val="bottom"/>
          </w:tcPr>
          <w:p w14:paraId="0E0D8389" w14:textId="6D94D011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(168)</w:t>
            </w:r>
          </w:p>
        </w:tc>
      </w:tr>
      <w:tr w:rsidR="00BC20F1" w:rsidRPr="00300116" w14:paraId="0DD1507E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259C3CC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75D499FF" w14:textId="2B1BEBDD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</w:t>
            </w:r>
            <w:r w:rsidR="001409FE">
              <w:rPr>
                <w:rFonts w:ascii="Angsana New" w:hAnsi="Angsana New"/>
                <w:sz w:val="30"/>
                <w:szCs w:val="30"/>
              </w:rPr>
              <w:t>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09FE">
              <w:rPr>
                <w:rFonts w:ascii="Angsana New" w:hAnsi="Angsana New"/>
                <w:sz w:val="30"/>
                <w:szCs w:val="30"/>
              </w:rPr>
              <w:t>1</w:t>
            </w:r>
            <w:r w:rsidR="00373795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40" w:type="pct"/>
            <w:gridSpan w:val="2"/>
            <w:vAlign w:val="bottom"/>
          </w:tcPr>
          <w:p w14:paraId="7824C791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8F04D" w14:textId="5581FB7C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(3,161,358)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0FF77FBC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tcBorders>
              <w:bottom w:val="single" w:sz="4" w:space="0" w:color="auto"/>
            </w:tcBorders>
            <w:vAlign w:val="bottom"/>
          </w:tcPr>
          <w:p w14:paraId="24EC06E5" w14:textId="011B3371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09FE">
              <w:rPr>
                <w:rFonts w:ascii="Angsana New" w:hAnsi="Angsana New"/>
                <w:sz w:val="30"/>
                <w:szCs w:val="30"/>
              </w:rPr>
              <w:t>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09FE">
              <w:rPr>
                <w:rFonts w:ascii="Angsana New" w:hAnsi="Angsana New"/>
                <w:sz w:val="30"/>
                <w:szCs w:val="30"/>
              </w:rPr>
              <w:t>332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C20F1" w:rsidRPr="00300116" w14:paraId="63E15BB8" w14:textId="77777777" w:rsidTr="00297D76">
        <w:trPr>
          <w:trHeight w:val="324"/>
        </w:trPr>
        <w:tc>
          <w:tcPr>
            <w:tcW w:w="2216" w:type="pct"/>
            <w:shd w:val="clear" w:color="auto" w:fill="auto"/>
            <w:vAlign w:val="bottom"/>
          </w:tcPr>
          <w:p w14:paraId="3209A853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B349F" w14:textId="217001AF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</w:t>
            </w:r>
            <w:r w:rsidR="001409FE">
              <w:rPr>
                <w:rFonts w:ascii="Angsana New" w:hAnsi="Angsana New"/>
                <w:b/>
                <w:bCs/>
                <w:sz w:val="30"/>
                <w:szCs w:val="30"/>
              </w:rPr>
              <w:t>05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09FE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40" w:type="pct"/>
            <w:gridSpan w:val="2"/>
            <w:vAlign w:val="bottom"/>
          </w:tcPr>
          <w:p w14:paraId="726E81A3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04E2B" w14:textId="54FE7EB1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(3,200,17</w:t>
            </w:r>
            <w:r w:rsidR="002623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0" w:type="pct"/>
            <w:gridSpan w:val="2"/>
            <w:shd w:val="clear" w:color="auto" w:fill="auto"/>
            <w:vAlign w:val="bottom"/>
          </w:tcPr>
          <w:p w14:paraId="33737627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88849" w14:textId="5A25204B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(1,4</w:t>
            </w:r>
            <w:r w:rsidR="001409F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09FE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BC20F1" w:rsidRPr="00300116" w14:paraId="2E0E23B2" w14:textId="77777777" w:rsidTr="00BC20F1">
        <w:trPr>
          <w:gridAfter w:val="1"/>
          <w:wAfter w:w="6" w:type="pct"/>
        </w:trPr>
        <w:tc>
          <w:tcPr>
            <w:tcW w:w="3018" w:type="pct"/>
            <w:gridSpan w:val="3"/>
            <w:shd w:val="clear" w:color="auto" w:fill="auto"/>
            <w:vAlign w:val="bottom"/>
          </w:tcPr>
          <w:p w14:paraId="2A4E36A0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6" w:type="pct"/>
            <w:gridSpan w:val="6"/>
            <w:shd w:val="clear" w:color="auto" w:fill="auto"/>
            <w:vAlign w:val="bottom"/>
          </w:tcPr>
          <w:p w14:paraId="1592713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20F1" w:rsidRPr="00300116" w14:paraId="30CC8D86" w14:textId="77777777" w:rsidTr="00297D76">
        <w:trPr>
          <w:gridAfter w:val="1"/>
          <w:wAfter w:w="6" w:type="pct"/>
        </w:trPr>
        <w:tc>
          <w:tcPr>
            <w:tcW w:w="3018" w:type="pct"/>
            <w:gridSpan w:val="3"/>
            <w:shd w:val="clear" w:color="auto" w:fill="auto"/>
            <w:vAlign w:val="bottom"/>
          </w:tcPr>
          <w:p w14:paraId="6F7C3FE6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C4B66" w14:textId="77777777" w:rsidR="00BC20F1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48D550CF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07" w:right="-110" w:firstLine="1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141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9FD5A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92B9A" w14:textId="77777777" w:rsidR="00BC20F1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การจำหน่ายและ</w:t>
            </w:r>
          </w:p>
          <w:p w14:paraId="729A9ED7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การโอนออก</w:t>
            </w:r>
          </w:p>
        </w:tc>
      </w:tr>
      <w:tr w:rsidR="00BC20F1" w:rsidRPr="00300116" w14:paraId="24E4D478" w14:textId="77777777" w:rsidTr="00297D76">
        <w:trPr>
          <w:gridAfter w:val="1"/>
          <w:wAfter w:w="6" w:type="pct"/>
        </w:trPr>
        <w:tc>
          <w:tcPr>
            <w:tcW w:w="3018" w:type="pct"/>
            <w:gridSpan w:val="3"/>
            <w:shd w:val="clear" w:color="auto" w:fill="auto"/>
            <w:vAlign w:val="bottom"/>
          </w:tcPr>
          <w:p w14:paraId="325E2B6B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3" w:type="pct"/>
            <w:gridSpan w:val="2"/>
            <w:shd w:val="clear" w:color="auto" w:fill="auto"/>
            <w:vAlign w:val="bottom"/>
          </w:tcPr>
          <w:p w14:paraId="61B46443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6077479D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pct"/>
            <w:gridSpan w:val="2"/>
            <w:shd w:val="clear" w:color="auto" w:fill="auto"/>
            <w:vAlign w:val="bottom"/>
          </w:tcPr>
          <w:p w14:paraId="5B0333BE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</w:tr>
      <w:tr w:rsidR="00BC20F1" w:rsidRPr="00300116" w14:paraId="588A9664" w14:textId="77777777" w:rsidTr="00BC20F1">
        <w:trPr>
          <w:gridAfter w:val="1"/>
          <w:wAfter w:w="6" w:type="pct"/>
          <w:trHeight w:val="254"/>
        </w:trPr>
        <w:tc>
          <w:tcPr>
            <w:tcW w:w="3018" w:type="pct"/>
            <w:gridSpan w:val="3"/>
            <w:shd w:val="clear" w:color="auto" w:fill="auto"/>
            <w:vAlign w:val="bottom"/>
          </w:tcPr>
          <w:p w14:paraId="79B7CE44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6" w:type="pct"/>
            <w:gridSpan w:val="6"/>
            <w:shd w:val="clear" w:color="auto" w:fill="auto"/>
            <w:vAlign w:val="bottom"/>
          </w:tcPr>
          <w:p w14:paraId="1B70FC45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14D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20F1" w:rsidRPr="00300116" w14:paraId="28E4E1E1" w14:textId="77777777" w:rsidTr="00297D76">
        <w:trPr>
          <w:gridAfter w:val="1"/>
          <w:wAfter w:w="6" w:type="pct"/>
          <w:trHeight w:val="479"/>
        </w:trPr>
        <w:tc>
          <w:tcPr>
            <w:tcW w:w="3018" w:type="pct"/>
            <w:gridSpan w:val="3"/>
            <w:shd w:val="clear" w:color="auto" w:fill="auto"/>
            <w:vAlign w:val="bottom"/>
          </w:tcPr>
          <w:p w14:paraId="57B8646D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C14D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14D82">
              <w:rPr>
                <w:rFonts w:ascii="Angsana New" w:hAnsi="Angsana New" w:hint="cs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943" w:type="pct"/>
            <w:gridSpan w:val="2"/>
            <w:shd w:val="clear" w:color="auto" w:fill="auto"/>
            <w:vAlign w:val="bottom"/>
          </w:tcPr>
          <w:p w14:paraId="57F18B3A" w14:textId="4C6F854C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1,025</w:t>
            </w: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687723E8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pct"/>
            <w:gridSpan w:val="2"/>
            <w:shd w:val="clear" w:color="auto" w:fill="auto"/>
            <w:vAlign w:val="bottom"/>
          </w:tcPr>
          <w:p w14:paraId="3DA97471" w14:textId="6D59847B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8" w:right="5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C20F1" w:rsidRPr="00B165D6" w14:paraId="080F1C9F" w14:textId="77777777" w:rsidTr="00297D76">
        <w:trPr>
          <w:gridAfter w:val="1"/>
          <w:wAfter w:w="6" w:type="pct"/>
          <w:trHeight w:val="460"/>
        </w:trPr>
        <w:tc>
          <w:tcPr>
            <w:tcW w:w="3018" w:type="pct"/>
            <w:gridSpan w:val="3"/>
            <w:shd w:val="clear" w:color="auto" w:fill="auto"/>
            <w:vAlign w:val="bottom"/>
          </w:tcPr>
          <w:p w14:paraId="6FBA2B82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4D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2411F6" w14:textId="57E7644D" w:rsidR="00BC20F1" w:rsidRPr="007B0BC8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1,025</w:t>
            </w: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06D1EE66" w14:textId="77777777" w:rsidR="00BC20F1" w:rsidRPr="00C14D82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92"/>
              </w:tabs>
              <w:spacing w:after="0" w:line="240" w:lineRule="auto"/>
              <w:ind w:right="-1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38556" w14:textId="1E3C54A7" w:rsidR="00BC20F1" w:rsidRPr="004B2375" w:rsidRDefault="00BC20F1" w:rsidP="00BC20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8" w:right="5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243800E" w14:textId="77777777" w:rsidR="00297D76" w:rsidRPr="00ED615B" w:rsidRDefault="00297D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4"/>
          <w:szCs w:val="24"/>
        </w:rPr>
      </w:pPr>
    </w:p>
    <w:p w14:paraId="68F07EEF" w14:textId="77777777" w:rsidR="00965541" w:rsidRPr="00627208" w:rsidRDefault="00965541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25B78E37" w14:textId="77777777" w:rsidR="003343BC" w:rsidRPr="00ED615B" w:rsidRDefault="003343BC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187623" w14:textId="3BC238F4" w:rsidR="00386E94" w:rsidRPr="00627208" w:rsidRDefault="00386E94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>รายละเอียด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627208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หนี้สินที่มีภาระดอกเบี้ยสุทธิค่าธรรมเนียมในการจัดหาเงินกู้ยืมรอตัดบัญชี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 xml:space="preserve"> ซึ่งไม่รวมหนี้สินตามสัญญาเช่า ณ 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30</w:t>
      </w:r>
      <w:r w:rsidR="00F753A3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F64F27" w:rsidRPr="00627208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3343BC" w:rsidRPr="00627208">
        <w:rPr>
          <w:rFonts w:asciiTheme="majorBidi" w:hAnsiTheme="majorBidi" w:cstheme="majorBidi"/>
          <w:sz w:val="30"/>
          <w:szCs w:val="30"/>
        </w:rPr>
        <w:t>7</w:t>
      </w:r>
      <w:r w:rsidR="00CC2F4A"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CC2F4A"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84F2DF6" w14:textId="77777777" w:rsidR="00CD4408" w:rsidRPr="00ED615B" w:rsidRDefault="00CD4408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990"/>
        <w:gridCol w:w="1535"/>
        <w:gridCol w:w="2425"/>
      </w:tblGrid>
      <w:tr w:rsidR="00ED615B" w:rsidRPr="00C74A75" w14:paraId="5C6FC070" w14:textId="77777777" w:rsidTr="00C1115B">
        <w:trPr>
          <w:tblHeader/>
        </w:trPr>
        <w:tc>
          <w:tcPr>
            <w:tcW w:w="3150" w:type="dxa"/>
            <w:shd w:val="clear" w:color="auto" w:fill="auto"/>
          </w:tcPr>
          <w:p w14:paraId="261F3B70" w14:textId="77777777" w:rsidR="00ED615B" w:rsidRPr="00AC016F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4"/>
            <w:shd w:val="clear" w:color="auto" w:fill="auto"/>
            <w:hideMark/>
          </w:tcPr>
          <w:p w14:paraId="17380DA2" w14:textId="77777777" w:rsidR="00ED615B" w:rsidRPr="00AC016F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D615B" w:rsidRPr="00C74A75" w14:paraId="3243267B" w14:textId="77777777" w:rsidTr="00C1115B">
        <w:trPr>
          <w:tblHeader/>
        </w:trPr>
        <w:tc>
          <w:tcPr>
            <w:tcW w:w="3150" w:type="dxa"/>
            <w:shd w:val="clear" w:color="auto" w:fill="auto"/>
          </w:tcPr>
          <w:p w14:paraId="4636788E" w14:textId="77777777" w:rsidR="00ED615B" w:rsidRPr="00AC016F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hideMark/>
          </w:tcPr>
          <w:p w14:paraId="32BBC0B2" w14:textId="77777777" w:rsidR="00ED615B" w:rsidRPr="00AC016F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shd w:val="clear" w:color="auto" w:fill="auto"/>
            <w:hideMark/>
          </w:tcPr>
          <w:p w14:paraId="67DC2FB9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shd w:val="clear" w:color="auto" w:fill="auto"/>
            <w:hideMark/>
          </w:tcPr>
          <w:p w14:paraId="051FBBDB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25" w:type="dxa"/>
            <w:shd w:val="clear" w:color="auto" w:fill="auto"/>
            <w:hideMark/>
          </w:tcPr>
          <w:p w14:paraId="2D766666" w14:textId="77777777" w:rsidR="00ED615B" w:rsidRPr="00AC016F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ED615B" w:rsidRPr="00C74A75" w14:paraId="2917F308" w14:textId="77777777" w:rsidTr="00C1115B">
        <w:trPr>
          <w:tblHeader/>
        </w:trPr>
        <w:tc>
          <w:tcPr>
            <w:tcW w:w="3150" w:type="dxa"/>
            <w:shd w:val="clear" w:color="auto" w:fill="auto"/>
          </w:tcPr>
          <w:p w14:paraId="552804D7" w14:textId="77777777" w:rsidR="00ED615B" w:rsidRPr="00AC016F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4E82DE" w14:textId="77777777" w:rsidR="00ED615B" w:rsidRPr="00AC016F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DFF8BE4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4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  <w:hideMark/>
          </w:tcPr>
          <w:p w14:paraId="1FA66C71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9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AC01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25" w:type="dxa"/>
            <w:shd w:val="clear" w:color="auto" w:fill="auto"/>
          </w:tcPr>
          <w:p w14:paraId="4E9AF0E2" w14:textId="77777777" w:rsidR="00ED615B" w:rsidRPr="00AC016F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D615B" w:rsidRPr="00C74A75" w14:paraId="4FD095A4" w14:textId="77777777" w:rsidTr="00C1115B">
        <w:tc>
          <w:tcPr>
            <w:tcW w:w="3150" w:type="dxa"/>
            <w:shd w:val="clear" w:color="auto" w:fill="auto"/>
            <w:hideMark/>
          </w:tcPr>
          <w:p w14:paraId="16D34716" w14:textId="77777777" w:rsidR="00ED615B" w:rsidRPr="00AC016F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shd w:val="clear" w:color="auto" w:fill="auto"/>
          </w:tcPr>
          <w:p w14:paraId="425ACDEA" w14:textId="77777777" w:rsidR="00ED615B" w:rsidRPr="00AC016F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09A6951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</w:tcPr>
          <w:p w14:paraId="2EC72411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28BF5946" w14:textId="77777777" w:rsidR="00ED615B" w:rsidRPr="00AC016F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C74A75" w14:paraId="4C8A3C56" w14:textId="77777777" w:rsidTr="00C1115B">
        <w:tc>
          <w:tcPr>
            <w:tcW w:w="3150" w:type="dxa"/>
            <w:shd w:val="clear" w:color="auto" w:fill="auto"/>
            <w:hideMark/>
          </w:tcPr>
          <w:p w14:paraId="10098BCC" w14:textId="77777777" w:rsidR="00ED615B" w:rsidRPr="00AC016F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5944D511" w14:textId="77777777" w:rsidR="00ED615B" w:rsidRPr="00AC016F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AEE3B6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1062A499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33512F24" w14:textId="77777777" w:rsidR="00ED615B" w:rsidRPr="00AC016F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C74A75" w14:paraId="66EF1BE9" w14:textId="77777777" w:rsidTr="00C1115B">
        <w:tc>
          <w:tcPr>
            <w:tcW w:w="3150" w:type="dxa"/>
            <w:shd w:val="clear" w:color="auto" w:fill="auto"/>
          </w:tcPr>
          <w:p w14:paraId="6E399B49" w14:textId="77777777" w:rsidR="00ED615B" w:rsidRPr="00A230B7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0B7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3073CE0" w14:textId="77777777" w:rsidR="00ED615B" w:rsidRPr="00AC016F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ตามที่ระบุในสัญญา</w:t>
            </w:r>
          </w:p>
        </w:tc>
        <w:tc>
          <w:tcPr>
            <w:tcW w:w="990" w:type="dxa"/>
            <w:shd w:val="clear" w:color="auto" w:fill="auto"/>
          </w:tcPr>
          <w:p w14:paraId="37B732DE" w14:textId="1F4F5C5A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151AA" w:rsidRPr="00BC20F1">
              <w:rPr>
                <w:rFonts w:asciiTheme="majorBidi" w:hAnsiTheme="majorBidi" w:cstheme="majorBidi"/>
                <w:sz w:val="30"/>
                <w:szCs w:val="30"/>
              </w:rPr>
              <w:t>0,500</w:t>
            </w:r>
          </w:p>
        </w:tc>
        <w:tc>
          <w:tcPr>
            <w:tcW w:w="1535" w:type="dxa"/>
            <w:shd w:val="clear" w:color="auto" w:fill="auto"/>
          </w:tcPr>
          <w:p w14:paraId="0A275228" w14:textId="77777777" w:rsidR="00ED615B" w:rsidRPr="00AC016F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00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21878467" w14:textId="385C4F95" w:rsidR="00ED615B" w:rsidRPr="00AC016F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A230B7">
              <w:rPr>
                <w:rFonts w:asciiTheme="majorBidi" w:hAnsiTheme="majorBidi"/>
                <w:sz w:val="30"/>
                <w:szCs w:val="30"/>
                <w:cs/>
              </w:rPr>
              <w:t xml:space="preserve">ภายในเดือนมิถุนายน </w:t>
            </w:r>
            <w:r w:rsidRPr="00F67139">
              <w:rPr>
                <w:rFonts w:asciiTheme="majorBidi" w:hAnsiTheme="majorBidi"/>
                <w:sz w:val="30"/>
                <w:szCs w:val="30"/>
              </w:rPr>
              <w:t>2568</w:t>
            </w:r>
          </w:p>
        </w:tc>
      </w:tr>
      <w:tr w:rsidR="00ED615B" w:rsidRPr="00C74A75" w14:paraId="76A686E5" w14:textId="77777777" w:rsidTr="00C1115B">
        <w:tc>
          <w:tcPr>
            <w:tcW w:w="3150" w:type="dxa"/>
            <w:shd w:val="clear" w:color="auto" w:fill="auto"/>
          </w:tcPr>
          <w:p w14:paraId="7E0EB832" w14:textId="77777777" w:rsidR="00ED615B" w:rsidRPr="0013000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0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  <w:r w:rsidRPr="001300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15BD4E5A" w14:textId="77777777" w:rsidR="00ED615B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00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130004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A7393A9" w14:textId="77777777" w:rsidR="00ED615B" w:rsidRPr="0046138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เดิมชื่อ บริษัท สหโคเจน ชลบุรี จำกัด </w:t>
            </w: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มหาชน</w:t>
            </w: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))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EF48060" w14:textId="77777777" w:rsidR="00ED615B" w:rsidRPr="00CF6B8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3000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114E4B">
              <w:rPr>
                <w:rFonts w:asciiTheme="majorBidi" w:hAnsiTheme="majorBidi" w:cstheme="majorBidi" w:hint="cs"/>
                <w:sz w:val="30"/>
                <w:szCs w:val="30"/>
              </w:rPr>
              <w:t>100</w:t>
            </w:r>
            <w:r w:rsidRPr="0013000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3000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64EDD5BD" w14:textId="4C32ACEF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D151AA" w:rsidRPr="00BC20F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C20F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  <w:shd w:val="clear" w:color="auto" w:fill="auto"/>
          </w:tcPr>
          <w:p w14:paraId="132D9EF6" w14:textId="77777777" w:rsidR="00ED615B" w:rsidRPr="00130004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3000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5837FB0A" w14:textId="77777777" w:rsidR="00ED615B" w:rsidRPr="00130004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004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D615B" w:rsidRPr="00C74A75" w14:paraId="13D10EB2" w14:textId="77777777" w:rsidTr="00C1115B">
        <w:tc>
          <w:tcPr>
            <w:tcW w:w="3150" w:type="dxa"/>
            <w:shd w:val="clear" w:color="auto" w:fill="auto"/>
          </w:tcPr>
          <w:p w14:paraId="3DF4A15F" w14:textId="77777777" w:rsidR="00ED615B" w:rsidRPr="00796B3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B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shd w:val="clear" w:color="auto" w:fill="auto"/>
          </w:tcPr>
          <w:p w14:paraId="6CDF9991" w14:textId="77777777" w:rsidR="00ED615B" w:rsidRPr="00796B3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B3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14E4B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796B3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96B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96B3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59134AA2" w14:textId="3E70BF97" w:rsidR="00ED615B" w:rsidRPr="00BC20F1" w:rsidRDefault="00D151AA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535" w:type="dxa"/>
            <w:shd w:val="clear" w:color="auto" w:fill="auto"/>
          </w:tcPr>
          <w:p w14:paraId="54230589" w14:textId="77777777" w:rsidR="00ED615B" w:rsidRPr="00796B3C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796B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5E984D0F" w14:textId="77777777" w:rsidR="00ED615B" w:rsidRPr="00796B3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B3C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D615B" w:rsidRPr="00C74A75" w14:paraId="5911810F" w14:textId="77777777" w:rsidTr="00C1115B">
        <w:tc>
          <w:tcPr>
            <w:tcW w:w="3150" w:type="dxa"/>
            <w:shd w:val="clear" w:color="auto" w:fill="auto"/>
          </w:tcPr>
          <w:p w14:paraId="562D78C3" w14:textId="77777777" w:rsidR="00ED615B" w:rsidRPr="00D15A67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14:paraId="297EB03A" w14:textId="77777777" w:rsidR="00ED615B" w:rsidRPr="00796B3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A6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>(สิงคโปร์) คอร์ปอเรชั่น จำกัด</w:t>
            </w:r>
            <w:r w:rsidRPr="00796B3C">
              <w:rPr>
                <w:rFonts w:asciiTheme="majorBidi" w:hAnsiTheme="majorBidi" w:cstheme="majorBidi"/>
                <w:sz w:val="30"/>
                <w:szCs w:val="30"/>
              </w:rPr>
              <w:br/>
            </w:r>
          </w:p>
        </w:tc>
        <w:tc>
          <w:tcPr>
            <w:tcW w:w="1350" w:type="dxa"/>
            <w:shd w:val="clear" w:color="auto" w:fill="auto"/>
          </w:tcPr>
          <w:p w14:paraId="7C3B5D4F" w14:textId="77777777" w:rsidR="00ED615B" w:rsidRPr="00796B3C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E4B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796B3C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796B3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96B3C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0C77A167" w14:textId="4B910ACC" w:rsidR="00ED615B" w:rsidRPr="00BC20F1" w:rsidRDefault="00D151AA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1,615</w:t>
            </w:r>
          </w:p>
        </w:tc>
        <w:tc>
          <w:tcPr>
            <w:tcW w:w="1535" w:type="dxa"/>
            <w:shd w:val="clear" w:color="auto" w:fill="auto"/>
          </w:tcPr>
          <w:p w14:paraId="6477B014" w14:textId="77777777" w:rsidR="00ED615B" w:rsidRPr="00CF6B8C" w:rsidRDefault="00ED615B" w:rsidP="00C1115B">
            <w:pPr>
              <w:pStyle w:val="BodyText"/>
              <w:tabs>
                <w:tab w:val="clear" w:pos="227"/>
                <w:tab w:val="clear" w:pos="680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96B3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5EAAC9ED" w14:textId="77777777" w:rsidR="00ED615B" w:rsidRPr="00CF6B8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96B3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796B3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Pr="00114E4B">
              <w:rPr>
                <w:rFonts w:asciiTheme="majorBidi" w:hAnsiTheme="majorBidi" w:cstheme="majorBidi" w:hint="cs"/>
                <w:sz w:val="30"/>
                <w:szCs w:val="30"/>
              </w:rPr>
              <w:t>2568</w:t>
            </w:r>
          </w:p>
        </w:tc>
      </w:tr>
      <w:tr w:rsidR="00ED615B" w:rsidRPr="00C74A75" w14:paraId="6C2E6FC6" w14:textId="77777777" w:rsidTr="00C1115B">
        <w:tc>
          <w:tcPr>
            <w:tcW w:w="3150" w:type="dxa"/>
          </w:tcPr>
          <w:p w14:paraId="0F90EEE0" w14:textId="77777777" w:rsidR="00ED615B" w:rsidRPr="00F74F76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center"/>
          </w:tcPr>
          <w:p w14:paraId="4628B35C" w14:textId="77777777" w:rsidR="00ED615B" w:rsidRPr="00F74F76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759BCD" w14:textId="1FA89850" w:rsidR="00ED615B" w:rsidRPr="00BC20F1" w:rsidRDefault="00D151AA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13,684</w:t>
            </w:r>
          </w:p>
        </w:tc>
        <w:tc>
          <w:tcPr>
            <w:tcW w:w="1535" w:type="dxa"/>
            <w:vAlign w:val="center"/>
          </w:tcPr>
          <w:p w14:paraId="14E6D6F9" w14:textId="77777777" w:rsidR="00ED615B" w:rsidRPr="00F74F76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76D1DD94" w14:textId="77777777" w:rsidR="00ED615B" w:rsidRPr="00CF6B8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C74A75" w14:paraId="131D31EA" w14:textId="77777777" w:rsidTr="00C1115B">
        <w:tc>
          <w:tcPr>
            <w:tcW w:w="3150" w:type="dxa"/>
          </w:tcPr>
          <w:p w14:paraId="4C82E641" w14:textId="77777777" w:rsidR="00ED615B" w:rsidRPr="00CF6B8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vAlign w:val="center"/>
          </w:tcPr>
          <w:p w14:paraId="54C83809" w14:textId="77777777" w:rsidR="00ED615B" w:rsidRPr="00CF6B8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center"/>
          </w:tcPr>
          <w:p w14:paraId="201A84BE" w14:textId="77777777" w:rsidR="00ED615B" w:rsidRPr="00ED615B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5" w:type="dxa"/>
            <w:vAlign w:val="center"/>
          </w:tcPr>
          <w:p w14:paraId="34632DD6" w14:textId="77777777" w:rsidR="00ED615B" w:rsidRPr="00CF6B8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25" w:type="dxa"/>
            <w:vAlign w:val="center"/>
          </w:tcPr>
          <w:p w14:paraId="5BE24927" w14:textId="77777777" w:rsidR="00ED615B" w:rsidRPr="00CF6B8C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C74A75" w14:paraId="40E5FCF0" w14:textId="77777777" w:rsidTr="00C1115B">
        <w:tc>
          <w:tcPr>
            <w:tcW w:w="3150" w:type="dxa"/>
          </w:tcPr>
          <w:p w14:paraId="173D7D37" w14:textId="77777777" w:rsidR="00A811B9" w:rsidRDefault="00A811B9" w:rsidP="00C1115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210A231" w14:textId="0F3C4C08" w:rsidR="00ED615B" w:rsidRPr="00F74F76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  <w:vAlign w:val="center"/>
          </w:tcPr>
          <w:p w14:paraId="332B16E1" w14:textId="77777777" w:rsidR="00ED615B" w:rsidRPr="00F74F76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71990DB" w14:textId="77777777" w:rsidR="00ED615B" w:rsidRPr="00ED615B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  <w:vAlign w:val="center"/>
          </w:tcPr>
          <w:p w14:paraId="4AD6D03D" w14:textId="77777777" w:rsidR="00ED615B" w:rsidRPr="00F74F76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vAlign w:val="center"/>
          </w:tcPr>
          <w:p w14:paraId="2DFF9438" w14:textId="77777777" w:rsidR="00ED615B" w:rsidRPr="00F74F76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D615B" w:rsidRPr="00C74A75" w14:paraId="2F5AB7CE" w14:textId="77777777" w:rsidTr="00C1115B">
        <w:tc>
          <w:tcPr>
            <w:tcW w:w="3150" w:type="dxa"/>
            <w:hideMark/>
          </w:tcPr>
          <w:p w14:paraId="52255FCC" w14:textId="77777777" w:rsidR="00ED615B" w:rsidRPr="00F74F76" w:rsidRDefault="00ED615B" w:rsidP="00C1115B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7ED9026D" w14:textId="77777777" w:rsidR="00ED615B" w:rsidRPr="00F74F76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63F1053" w14:textId="77777777" w:rsidR="00ED615B" w:rsidRPr="00ED615B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5" w:type="dxa"/>
          </w:tcPr>
          <w:p w14:paraId="1C621C64" w14:textId="77777777" w:rsidR="00ED615B" w:rsidRPr="00F74F76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AE7F2CE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C74A75" w14:paraId="6A6F04EF" w14:textId="77777777" w:rsidTr="00C1115B">
        <w:tc>
          <w:tcPr>
            <w:tcW w:w="3150" w:type="dxa"/>
            <w:hideMark/>
          </w:tcPr>
          <w:p w14:paraId="464A3420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</w:tcPr>
          <w:p w14:paraId="27BE84BF" w14:textId="77777777" w:rsidR="00ED615B" w:rsidRPr="00F74F76" w:rsidRDefault="00ED615B" w:rsidP="00C1115B">
            <w:pPr>
              <w:pStyle w:val="BodyText"/>
              <w:tabs>
                <w:tab w:val="left" w:pos="974"/>
              </w:tabs>
              <w:spacing w:after="0"/>
              <w:ind w:right="-104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  <w:p w14:paraId="52F7540D" w14:textId="77777777" w:rsidR="00ED615B" w:rsidRPr="00F74F76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75604731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535" w:type="dxa"/>
          </w:tcPr>
          <w:p w14:paraId="09982627" w14:textId="77777777" w:rsidR="00ED615B" w:rsidRPr="00F74F76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THOR 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2CFC69AE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6D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46D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เดือนมีนาคม </w:t>
            </w:r>
            <w:r w:rsidRPr="00D46D11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ED615B" w:rsidRPr="00C74A75" w14:paraId="3D496FB2" w14:textId="77777777" w:rsidTr="00C1115B">
        <w:tc>
          <w:tcPr>
            <w:tcW w:w="3150" w:type="dxa"/>
            <w:hideMark/>
          </w:tcPr>
          <w:p w14:paraId="68547DBB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  <w:p w14:paraId="0C684C86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184C5F23" w14:textId="77777777" w:rsidR="00ED615B" w:rsidRPr="00F74F76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</w:rPr>
              <w:t>4,632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44EA8CDE" w14:textId="77777777" w:rsidR="00ED615B" w:rsidRPr="00F74F76" w:rsidRDefault="00ED615B" w:rsidP="00C1115B">
            <w:pPr>
              <w:pStyle w:val="BodyText"/>
              <w:tabs>
                <w:tab w:val="clear" w:pos="227"/>
                <w:tab w:val="left" w:pos="160"/>
                <w:tab w:val="left" w:pos="974"/>
              </w:tabs>
              <w:spacing w:after="0"/>
              <w:ind w:left="-20" w:right="-104" w:hanging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2B019A" w14:textId="05DA2B34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151AA" w:rsidRPr="00BC20F1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535" w:type="dxa"/>
            <w:hideMark/>
          </w:tcPr>
          <w:p w14:paraId="0DE972CD" w14:textId="77777777" w:rsidR="00ED615B" w:rsidRPr="00F74F76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ดอกเบี้ยลอยตัวเงินฝากประจำ 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4FE5CDB5" w14:textId="77777777" w:rsidR="00ED615B" w:rsidRPr="00F74F76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ภายในระยะเวลา </w:t>
            </w:r>
            <w:r w:rsidRPr="00F74F7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12 </w:t>
            </w:r>
            <w:r w:rsidRPr="00F74F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ปี ตั้งแต่เดือนพฤศจิกายน </w:t>
            </w:r>
            <w:r w:rsidRPr="00F74F76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2563 </w:t>
            </w:r>
            <w:r w:rsidRPr="00F74F7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ถึงเดือนพฤศจิกายน </w:t>
            </w:r>
            <w:r w:rsidRPr="00F74F76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2575</w:t>
            </w:r>
          </w:p>
          <w:p w14:paraId="3E116B2D" w14:textId="77777777" w:rsidR="00ED615B" w:rsidRPr="00F74F76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</w:p>
        </w:tc>
      </w:tr>
      <w:tr w:rsidR="00ED615B" w:rsidRPr="00C74A75" w14:paraId="593F7156" w14:textId="77777777" w:rsidTr="00C1115B">
        <w:tc>
          <w:tcPr>
            <w:tcW w:w="3150" w:type="dxa"/>
          </w:tcPr>
          <w:p w14:paraId="454ECB0B" w14:textId="77777777" w:rsidR="00ED615B" w:rsidRPr="00F74F76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7AD0347E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207ABB43" w14:textId="77777777" w:rsidR="00ED615B" w:rsidRPr="00461382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เดิมชื่อ บริษัท สหโคเจน ชลบุรี จำกัด </w:t>
            </w: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มหาชน</w:t>
            </w:r>
            <w:proofErr w:type="gramStart"/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))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proofErr w:type="gramEnd"/>
          </w:p>
        </w:tc>
        <w:tc>
          <w:tcPr>
            <w:tcW w:w="1350" w:type="dxa"/>
          </w:tcPr>
          <w:p w14:paraId="1F6ECBFD" w14:textId="77777777" w:rsidR="00ED615B" w:rsidRPr="00F74F76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</w:rPr>
              <w:t>1,905</w:t>
            </w:r>
          </w:p>
          <w:p w14:paraId="789469CC" w14:textId="77777777" w:rsidR="00ED615B" w:rsidRPr="00F74F76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70AB9C7C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535" w:type="dxa"/>
            <w:shd w:val="clear" w:color="auto" w:fill="auto"/>
            <w:hideMark/>
          </w:tcPr>
          <w:p w14:paraId="029F381D" w14:textId="77777777" w:rsidR="00ED615B" w:rsidRPr="00F74F76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อัตราร้อยละคงที่ และดอกเบี้ยลอยตัวเงินฝากประจำบวกด้วยอัตราร้อยละคงที่</w:t>
            </w:r>
          </w:p>
        </w:tc>
        <w:tc>
          <w:tcPr>
            <w:tcW w:w="2425" w:type="dxa"/>
            <w:shd w:val="clear" w:color="auto" w:fill="auto"/>
          </w:tcPr>
          <w:p w14:paraId="313855C7" w14:textId="77777777" w:rsidR="00ED615B" w:rsidRPr="00F74F76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685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685999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685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และ </w:t>
            </w:r>
            <w:r w:rsidRPr="00685999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685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ตั้งแต่เดือนธันวาคม </w:t>
            </w:r>
            <w:r w:rsidRPr="00685999">
              <w:rPr>
                <w:rFonts w:asciiTheme="majorBidi" w:hAnsiTheme="majorBidi" w:cstheme="majorBidi"/>
                <w:sz w:val="30"/>
                <w:szCs w:val="30"/>
              </w:rPr>
              <w:t xml:space="preserve">2566 </w:t>
            </w:r>
            <w:r w:rsidRPr="00685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ถึงเดือนธันวาคม </w:t>
            </w:r>
            <w:r w:rsidRPr="00685999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  <w:r w:rsidRPr="00685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และตั้งแต่เดือนมิถุนายน </w:t>
            </w:r>
            <w:r w:rsidRPr="00685999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685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ถึงเดือนธันวาคม </w:t>
            </w:r>
            <w:r w:rsidRPr="0068599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D615B" w:rsidRPr="00C74A75" w14:paraId="27CC3BB7" w14:textId="77777777" w:rsidTr="00C1115B">
        <w:tc>
          <w:tcPr>
            <w:tcW w:w="3150" w:type="dxa"/>
            <w:hideMark/>
          </w:tcPr>
          <w:p w14:paraId="71EBCA01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สหกรีน ฟอเรสท์ จำกัด</w:t>
            </w:r>
          </w:p>
        </w:tc>
        <w:tc>
          <w:tcPr>
            <w:tcW w:w="1350" w:type="dxa"/>
            <w:hideMark/>
          </w:tcPr>
          <w:p w14:paraId="7DB1796D" w14:textId="77777777" w:rsidR="00ED615B" w:rsidRPr="00F74F76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  <w:p w14:paraId="1C8C4E8D" w14:textId="77777777" w:rsidR="00ED615B" w:rsidRPr="00F74F76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4DAE25C1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535" w:type="dxa"/>
            <w:shd w:val="clear" w:color="auto" w:fill="auto"/>
            <w:hideMark/>
          </w:tcPr>
          <w:p w14:paraId="2CEB2F3C" w14:textId="77777777" w:rsidR="00ED615B" w:rsidRPr="00F74F76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ลบด้วยอัตราร้อยละคงที่</w:t>
            </w:r>
          </w:p>
        </w:tc>
        <w:tc>
          <w:tcPr>
            <w:tcW w:w="2425" w:type="dxa"/>
            <w:shd w:val="clear" w:color="auto" w:fill="auto"/>
            <w:hideMark/>
          </w:tcPr>
          <w:p w14:paraId="557FEDA2" w14:textId="77777777" w:rsidR="00ED615B" w:rsidRPr="00F74F76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ตั้งแต่เดือนมิถุนายน 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ถึงเดือนธันวาคม 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D615B" w:rsidRPr="00C74A75" w14:paraId="42F21521" w14:textId="77777777" w:rsidTr="00C1115B">
        <w:tc>
          <w:tcPr>
            <w:tcW w:w="3150" w:type="dxa"/>
            <w:hideMark/>
          </w:tcPr>
          <w:p w14:paraId="611BA97B" w14:textId="77777777" w:rsidR="00ED615B" w:rsidRPr="00F74F76" w:rsidRDefault="00ED615B" w:rsidP="00C1115B">
            <w:pPr>
              <w:pStyle w:val="BodyText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</w:rPr>
              <w:t>RATCH-Australia</w:t>
            </w:r>
            <w:r w:rsidRPr="00F74F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t xml:space="preserve">Gas (Holdings) </w:t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74F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t>Pty. Ltd.</w:t>
            </w:r>
          </w:p>
          <w:p w14:paraId="7D41B0E4" w14:textId="77777777" w:rsidR="00ED615B" w:rsidRPr="00F74F76" w:rsidRDefault="00ED615B" w:rsidP="00C1115B">
            <w:pPr>
              <w:pStyle w:val="BodyTex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F74F7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(บริษัทย่อยของ บริษัท ราช-</w:t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F74F7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F74F7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5C2C1988" w14:textId="77777777" w:rsidR="00ED615B" w:rsidRPr="00F74F76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4F76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197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2DC563E" w14:textId="7AA5F4B6" w:rsidR="00ED615B" w:rsidRPr="00BC20F1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3,698</w:t>
            </w:r>
          </w:p>
        </w:tc>
        <w:tc>
          <w:tcPr>
            <w:tcW w:w="1535" w:type="dxa"/>
          </w:tcPr>
          <w:p w14:paraId="79E54836" w14:textId="77777777" w:rsidR="00ED615B" w:rsidRPr="00F74F76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C102897" w14:textId="77777777" w:rsidR="00ED615B" w:rsidRPr="00D46D11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F74F76">
              <w:rPr>
                <w:rFonts w:asciiTheme="majorBidi" w:hAnsiTheme="majorBidi" w:cstheme="majorBidi" w:hint="cs"/>
                <w:sz w:val="30"/>
                <w:szCs w:val="30"/>
                <w:lang w:val="en-GB"/>
              </w:rPr>
              <w:t>2</w:t>
            </w:r>
            <w:r w:rsidRPr="00F74F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</w:t>
            </w:r>
            <w:r w:rsidRPr="00F74F7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F74F7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ตั้งแต่เดือ</w:t>
            </w:r>
            <w:r w:rsidRPr="00F74F7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นเมษายน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Pr="00F74F76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6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</w:t>
            </w:r>
            <w:r w:rsidRPr="00F74F7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กุมภาพันธ์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</w:t>
            </w:r>
            <w:r w:rsidRPr="00F74F76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68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</w:t>
            </w:r>
            <w:r w:rsidRPr="00F74F76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  <w:r w:rsidRPr="00F74F7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</w:t>
            </w:r>
            <w:r w:rsidRPr="00F74F76">
              <w:rPr>
                <w:rFonts w:asciiTheme="majorBidi" w:hAnsiTheme="majorBidi" w:cstheme="majorBidi" w:hint="cs"/>
                <w:spacing w:val="-4"/>
                <w:sz w:val="30"/>
                <w:szCs w:val="30"/>
                <w:lang w:val="en-GB"/>
              </w:rPr>
              <w:t>3</w:t>
            </w:r>
          </w:p>
        </w:tc>
      </w:tr>
      <w:tr w:rsidR="00ED615B" w:rsidRPr="00C74A75" w14:paraId="6CBB258E" w14:textId="77777777" w:rsidTr="00C1115B">
        <w:tc>
          <w:tcPr>
            <w:tcW w:w="3150" w:type="dxa"/>
          </w:tcPr>
          <w:p w14:paraId="5C215898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</w:rPr>
              <w:t xml:space="preserve">RATCH-Australia Renewables </w:t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proofErr w:type="gramStart"/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B65E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proofErr w:type="gramEnd"/>
            <w:r w:rsidRPr="000B65EA">
              <w:rPr>
                <w:rFonts w:asciiTheme="majorBidi" w:hAnsiTheme="majorBidi" w:cstheme="majorBidi"/>
                <w:sz w:val="30"/>
                <w:szCs w:val="30"/>
              </w:rPr>
              <w:t xml:space="preserve">Holdings) Pty. Ltd.   </w:t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  <w:p w14:paraId="0650B59C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(บริษัทย่อยของ บริษัท ราช</w:t>
            </w:r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-   </w:t>
            </w:r>
          </w:p>
          <w:p w14:paraId="6153D4D9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ออสเตรเลีย คอร์ปอเรชั่น จำกัด)</w:t>
            </w:r>
          </w:p>
        </w:tc>
        <w:tc>
          <w:tcPr>
            <w:tcW w:w="1350" w:type="dxa"/>
          </w:tcPr>
          <w:p w14:paraId="681964FE" w14:textId="77777777" w:rsidR="00ED615B" w:rsidRPr="000B65E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</w:rPr>
              <w:t>477</w:t>
            </w:r>
            <w:r w:rsidRPr="000B65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31444E26" w14:textId="53E39669" w:rsidR="00ED615B" w:rsidRPr="00BC20F1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9,723</w:t>
            </w:r>
          </w:p>
        </w:tc>
        <w:tc>
          <w:tcPr>
            <w:tcW w:w="1535" w:type="dxa"/>
          </w:tcPr>
          <w:p w14:paraId="2476D489" w14:textId="77777777" w:rsidR="00ED615B" w:rsidRPr="000B65EA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7DC43F3E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ภายในระยะเวลา 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และ</w:t>
            </w:r>
            <w:r w:rsidRPr="000B65E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0B65EA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ตั้งแต่เดือนกันยายน 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ถึงเดือนกันยายน 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2570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และเดือนกันยายน </w:t>
            </w:r>
            <w:r w:rsidRPr="000B65E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2572</w:t>
            </w:r>
          </w:p>
        </w:tc>
      </w:tr>
      <w:tr w:rsidR="00ED615B" w:rsidRPr="00C74A75" w14:paraId="5B65D607" w14:textId="77777777" w:rsidTr="00C1115B">
        <w:tc>
          <w:tcPr>
            <w:tcW w:w="3150" w:type="dxa"/>
          </w:tcPr>
          <w:p w14:paraId="6497C0F7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D2A85C" w14:textId="77777777" w:rsidR="00ED615B" w:rsidRPr="000B65E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1A917" w14:textId="77777777" w:rsidR="00ED615B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77109EC2" w14:textId="77777777" w:rsidR="00ED615B" w:rsidRPr="000B65EA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3A77CA6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ED615B" w:rsidRPr="00C74A75" w14:paraId="12C30504" w14:textId="77777777" w:rsidTr="00C1115B">
        <w:tc>
          <w:tcPr>
            <w:tcW w:w="3150" w:type="dxa"/>
          </w:tcPr>
          <w:p w14:paraId="77897192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D6E399" w14:textId="77777777" w:rsidR="00ED615B" w:rsidRPr="000B65E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E664A2" w14:textId="77777777" w:rsidR="00ED615B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55AF8506" w14:textId="77777777" w:rsidR="00ED615B" w:rsidRPr="000B65EA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498F1FC8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ED615B" w:rsidRPr="00C74A75" w14:paraId="20C2CF8E" w14:textId="77777777" w:rsidTr="00C1115B">
        <w:tc>
          <w:tcPr>
            <w:tcW w:w="3150" w:type="dxa"/>
          </w:tcPr>
          <w:p w14:paraId="039114A6" w14:textId="77777777" w:rsidR="002B2273" w:rsidRDefault="002B2273" w:rsidP="00ED615B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6D7B9B2" w14:textId="77777777" w:rsidR="002B2273" w:rsidRDefault="002B2273" w:rsidP="00ED615B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775E2E2" w14:textId="192D385B" w:rsidR="00ED615B" w:rsidRPr="000B65EA" w:rsidRDefault="00ED615B" w:rsidP="00ED6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708DC460" w14:textId="77777777" w:rsidR="00ED615B" w:rsidRPr="000B65EA" w:rsidRDefault="00ED615B" w:rsidP="00ED6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B393A2" w14:textId="77777777" w:rsidR="00ED615B" w:rsidRDefault="00ED615B" w:rsidP="00ED6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493371F6" w14:textId="77777777" w:rsidR="00ED615B" w:rsidRPr="000B65EA" w:rsidRDefault="00ED615B" w:rsidP="00ED6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5A7C87A" w14:textId="77777777" w:rsidR="00ED615B" w:rsidRPr="000B65EA" w:rsidRDefault="00ED615B" w:rsidP="00ED615B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ED615B" w:rsidRPr="00C74A75" w14:paraId="50F656BA" w14:textId="77777777" w:rsidTr="00C1115B">
        <w:tc>
          <w:tcPr>
            <w:tcW w:w="3150" w:type="dxa"/>
          </w:tcPr>
          <w:p w14:paraId="2F8D5AB4" w14:textId="3F111870" w:rsidR="00ED615B" w:rsidRPr="000B65EA" w:rsidRDefault="00ED615B" w:rsidP="00ED6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</w:tcPr>
          <w:p w14:paraId="5CDD80BC" w14:textId="77777777" w:rsidR="00ED615B" w:rsidRPr="000B65EA" w:rsidRDefault="00ED615B" w:rsidP="00ED6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A081DE" w14:textId="77777777" w:rsidR="00ED615B" w:rsidRDefault="00ED615B" w:rsidP="00ED6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00A2E5C3" w14:textId="77777777" w:rsidR="00ED615B" w:rsidRPr="000B65EA" w:rsidRDefault="00ED615B" w:rsidP="00ED6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04552197" w14:textId="77777777" w:rsidR="00ED615B" w:rsidRPr="000B65EA" w:rsidRDefault="00ED615B" w:rsidP="00ED615B">
            <w:pPr>
              <w:pStyle w:val="BodyText"/>
              <w:spacing w:after="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ED615B" w:rsidRPr="00C74A75" w14:paraId="087B2BC2" w14:textId="77777777" w:rsidTr="00C1115B">
        <w:tc>
          <w:tcPr>
            <w:tcW w:w="3150" w:type="dxa"/>
            <w:vAlign w:val="bottom"/>
          </w:tcPr>
          <w:p w14:paraId="629CB87D" w14:textId="77777777" w:rsidR="00ED615B" w:rsidRPr="000B65E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1350" w:type="dxa"/>
          </w:tcPr>
          <w:p w14:paraId="315E6FA6" w14:textId="77777777" w:rsidR="00ED615B" w:rsidRPr="000B65E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4E4B">
              <w:rPr>
                <w:rFonts w:asciiTheme="majorBidi" w:hAnsiTheme="majorBidi" w:cstheme="majorBidi" w:hint="cs"/>
                <w:sz w:val="30"/>
                <w:szCs w:val="30"/>
              </w:rPr>
              <w:t>300</w:t>
            </w:r>
          </w:p>
        </w:tc>
        <w:tc>
          <w:tcPr>
            <w:tcW w:w="990" w:type="dxa"/>
          </w:tcPr>
          <w:p w14:paraId="0EEDFDC9" w14:textId="6BE562BE" w:rsidR="00ED615B" w:rsidRPr="00BC20F1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9,042</w:t>
            </w:r>
          </w:p>
        </w:tc>
        <w:tc>
          <w:tcPr>
            <w:tcW w:w="1535" w:type="dxa"/>
          </w:tcPr>
          <w:p w14:paraId="5B2DD0A0" w14:textId="77777777" w:rsidR="00ED615B" w:rsidRPr="000B65EA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D15A67">
              <w:rPr>
                <w:rFonts w:asciiTheme="majorBidi" w:hAnsiTheme="majorBidi" w:cstheme="majorBidi"/>
                <w:sz w:val="30"/>
                <w:szCs w:val="30"/>
              </w:rPr>
              <w:t xml:space="preserve">OFR </w:t>
            </w: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</w:t>
            </w:r>
          </w:p>
        </w:tc>
        <w:tc>
          <w:tcPr>
            <w:tcW w:w="2425" w:type="dxa"/>
          </w:tcPr>
          <w:p w14:paraId="07A96458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0B65EA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0B65E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</w:p>
        </w:tc>
      </w:tr>
      <w:tr w:rsidR="00ED615B" w:rsidRPr="00C74A75" w14:paraId="45C94A90" w14:textId="77777777" w:rsidTr="00C1115B">
        <w:tc>
          <w:tcPr>
            <w:tcW w:w="3150" w:type="dxa"/>
            <w:vAlign w:val="bottom"/>
          </w:tcPr>
          <w:p w14:paraId="784A7642" w14:textId="77777777" w:rsidR="00ED615B" w:rsidRPr="000B65E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5BA7B870" w14:textId="77777777" w:rsidR="00ED615B" w:rsidRPr="000B65E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</w:tc>
        <w:tc>
          <w:tcPr>
            <w:tcW w:w="990" w:type="dxa"/>
          </w:tcPr>
          <w:p w14:paraId="4C5B8145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6D7B1313" w14:textId="77777777" w:rsidR="00ED615B" w:rsidRPr="000B65EA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2597A608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4E4B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0B65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 </w:t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  <w:r w:rsidRPr="000B65E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65EA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114E4B">
              <w:rPr>
                <w:rFonts w:asciiTheme="majorBidi" w:hAnsiTheme="majorBidi" w:cstheme="majorBidi" w:hint="cs"/>
                <w:sz w:val="30"/>
                <w:szCs w:val="30"/>
              </w:rPr>
              <w:t>69</w:t>
            </w:r>
            <w:r w:rsidRPr="000B65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ED615B" w:rsidRPr="00C74A75" w14:paraId="15F3D369" w14:textId="77777777" w:rsidTr="00C1115B">
        <w:tc>
          <w:tcPr>
            <w:tcW w:w="3150" w:type="dxa"/>
          </w:tcPr>
          <w:p w14:paraId="563E3EFE" w14:textId="77777777" w:rsidR="00ED615B" w:rsidRPr="000B65E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037775" w14:textId="77777777" w:rsidR="00ED615B" w:rsidRPr="000B65E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790A8D88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24E485EE" w14:textId="77777777" w:rsidR="00ED615B" w:rsidRPr="000B65EA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และอัตราร้อยละคงที่</w:t>
            </w:r>
          </w:p>
        </w:tc>
        <w:tc>
          <w:tcPr>
            <w:tcW w:w="2425" w:type="dxa"/>
          </w:tcPr>
          <w:p w14:paraId="6DF2C81C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B65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เดือน เมษายน </w:t>
            </w:r>
            <w:r w:rsidRPr="00114E4B">
              <w:rPr>
                <w:rFonts w:asciiTheme="majorBidi" w:hAnsiTheme="majorBidi" w:cstheme="majorBidi" w:hint="cs"/>
                <w:sz w:val="30"/>
                <w:szCs w:val="30"/>
              </w:rPr>
              <w:t>2572</w:t>
            </w:r>
          </w:p>
        </w:tc>
      </w:tr>
      <w:tr w:rsidR="00ED615B" w:rsidRPr="00C74A75" w14:paraId="51A1AEAE" w14:textId="77777777" w:rsidTr="00C1115B">
        <w:tc>
          <w:tcPr>
            <w:tcW w:w="3150" w:type="dxa"/>
          </w:tcPr>
          <w:p w14:paraId="51FE8A17" w14:textId="77777777" w:rsidR="00ED615B" w:rsidRPr="000B65E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</w:rPr>
              <w:t>LGWF (</w:t>
            </w:r>
            <w:proofErr w:type="spellStart"/>
            <w:r w:rsidRPr="000B65EA">
              <w:rPr>
                <w:rFonts w:asciiTheme="majorBidi" w:hAnsiTheme="majorBidi" w:cstheme="majorBidi"/>
                <w:sz w:val="30"/>
                <w:szCs w:val="30"/>
              </w:rPr>
              <w:t>Finco</w:t>
            </w:r>
            <w:proofErr w:type="spellEnd"/>
            <w:r w:rsidRPr="000B65EA">
              <w:rPr>
                <w:rFonts w:asciiTheme="majorBidi" w:hAnsiTheme="majorBidi" w:cstheme="majorBidi"/>
                <w:sz w:val="30"/>
                <w:szCs w:val="30"/>
              </w:rPr>
              <w:t xml:space="preserve">) Pty. Ltd. </w:t>
            </w:r>
          </w:p>
          <w:p w14:paraId="2D046FEB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B65E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</w:t>
            </w:r>
          </w:p>
          <w:p w14:paraId="1E4662DD" w14:textId="77777777" w:rsidR="00ED615B" w:rsidRPr="000B65E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B65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B.V.)</w:t>
            </w:r>
          </w:p>
        </w:tc>
        <w:tc>
          <w:tcPr>
            <w:tcW w:w="1350" w:type="dxa"/>
          </w:tcPr>
          <w:p w14:paraId="0D4B7F9F" w14:textId="77777777" w:rsidR="00ED615B" w:rsidRPr="000B65E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</w:rPr>
              <w:t>359</w:t>
            </w:r>
            <w:r w:rsidRPr="000B65E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ล้านเหรียญออสเตรเลีย</w:t>
            </w:r>
          </w:p>
        </w:tc>
        <w:tc>
          <w:tcPr>
            <w:tcW w:w="990" w:type="dxa"/>
          </w:tcPr>
          <w:p w14:paraId="246BA73E" w14:textId="4F422571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2B2273" w:rsidRPr="00BC20F1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535" w:type="dxa"/>
          </w:tcPr>
          <w:p w14:paraId="50FBBD01" w14:textId="77777777" w:rsidR="00ED615B" w:rsidRPr="000B65EA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</w:rPr>
              <w:t xml:space="preserve">BBSY </w:t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</w:tcPr>
          <w:p w14:paraId="648EB424" w14:textId="77777777" w:rsidR="00ED615B" w:rsidRPr="000B65E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0B65E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B65E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เดือนเมษายน </w:t>
            </w:r>
            <w:r w:rsidRPr="000B65EA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</w:tc>
      </w:tr>
      <w:tr w:rsidR="00ED615B" w:rsidRPr="00C74A75" w14:paraId="0F326499" w14:textId="77777777" w:rsidTr="00C1115B">
        <w:tc>
          <w:tcPr>
            <w:tcW w:w="3150" w:type="dxa"/>
            <w:hideMark/>
          </w:tcPr>
          <w:p w14:paraId="42B72EBD" w14:textId="77777777" w:rsidR="00ED615B" w:rsidRPr="005D2484" w:rsidRDefault="00ED615B" w:rsidP="00C1115B">
            <w:pPr>
              <w:pStyle w:val="BodyText"/>
              <w:spacing w:after="0"/>
              <w:ind w:right="61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</w:rPr>
              <w:t xml:space="preserve">Lao Cai Renewable Energy </w:t>
            </w:r>
            <w:r w:rsidRPr="005D248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Joint Stock Company</w:t>
            </w:r>
          </w:p>
          <w:p w14:paraId="0888E739" w14:textId="77777777" w:rsidR="00ED615B" w:rsidRPr="005D2484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บริษัทย่อยของ </w:t>
            </w:r>
            <w:proofErr w:type="spellStart"/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Nexif</w:t>
            </w:r>
            <w:proofErr w:type="spellEnd"/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Energy     </w:t>
            </w:r>
          </w:p>
          <w:p w14:paraId="071B3207" w14:textId="77777777" w:rsidR="00ED615B" w:rsidRPr="00CF6B8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Holding </w:t>
            </w:r>
            <w:proofErr w:type="gramStart"/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B.V. )</w:t>
            </w:r>
            <w:proofErr w:type="gramEnd"/>
          </w:p>
        </w:tc>
        <w:tc>
          <w:tcPr>
            <w:tcW w:w="1350" w:type="dxa"/>
            <w:hideMark/>
          </w:tcPr>
          <w:p w14:paraId="395AF27D" w14:textId="77777777" w:rsidR="00ED615B" w:rsidRPr="005D248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  <w:p w14:paraId="711564DF" w14:textId="77777777" w:rsidR="00ED615B" w:rsidRPr="005D248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</w:t>
            </w:r>
          </w:p>
          <w:p w14:paraId="5CCBB971" w14:textId="77777777" w:rsidR="00ED615B" w:rsidRPr="005D248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990" w:type="dxa"/>
          </w:tcPr>
          <w:p w14:paraId="0E961CC3" w14:textId="4F3A5C78" w:rsidR="00ED615B" w:rsidRPr="00BC20F1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1535" w:type="dxa"/>
            <w:hideMark/>
          </w:tcPr>
          <w:p w14:paraId="2FDA3038" w14:textId="77777777" w:rsidR="00ED615B" w:rsidRPr="005D2484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อัตราดอกเบี้ยลอยตัว</w:t>
            </w:r>
          </w:p>
        </w:tc>
        <w:tc>
          <w:tcPr>
            <w:tcW w:w="2425" w:type="dxa"/>
            <w:hideMark/>
          </w:tcPr>
          <w:p w14:paraId="6078A3D7" w14:textId="77777777" w:rsidR="00ED615B" w:rsidRPr="005D2484" w:rsidRDefault="00ED615B" w:rsidP="00C1115B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ภายในระยะเวลา </w:t>
            </w:r>
            <w:r w:rsidRPr="005D2484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เดือนธันวาคม </w:t>
            </w:r>
            <w:r w:rsidRPr="005D248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ED615B" w:rsidRPr="00C74A75" w14:paraId="2719A12D" w14:textId="77777777" w:rsidTr="00C1115B">
        <w:tc>
          <w:tcPr>
            <w:tcW w:w="3150" w:type="dxa"/>
            <w:shd w:val="clear" w:color="auto" w:fill="auto"/>
          </w:tcPr>
          <w:p w14:paraId="1B49EDDE" w14:textId="77777777" w:rsidR="00ED615B" w:rsidRPr="005D248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2484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บริษัท ราช เอ็นเนอร์จี ระยอง จำกัด</w:t>
            </w:r>
            <w:r w:rsidRPr="005D248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br/>
            </w: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(</w:t>
            </w: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บริษัทย่อยของ บริษัท อาร์เอ</w:t>
            </w:r>
            <w:r w:rsidRPr="005D24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ช</w:t>
            </w: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  <w:p w14:paraId="7E371E88" w14:textId="77777777" w:rsidR="00ED615B" w:rsidRPr="005D2484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อินเตอร์เนชั่นแนล (สิงคโปร์)</w:t>
            </w: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</w:t>
            </w:r>
          </w:p>
          <w:p w14:paraId="239B5326" w14:textId="77777777" w:rsidR="00ED615B" w:rsidRPr="005D2484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5D24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คอร</w:t>
            </w:r>
            <w:r w:rsidRPr="005D248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์</w:t>
            </w:r>
            <w:r w:rsidRPr="005D2484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ปอเรชั่น จำกัด)</w:t>
            </w:r>
          </w:p>
        </w:tc>
        <w:tc>
          <w:tcPr>
            <w:tcW w:w="1350" w:type="dxa"/>
            <w:shd w:val="clear" w:color="auto" w:fill="auto"/>
          </w:tcPr>
          <w:p w14:paraId="18D1A981" w14:textId="77777777" w:rsidR="00ED615B" w:rsidRPr="005D248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</w:rPr>
              <w:t>3,307</w:t>
            </w:r>
          </w:p>
          <w:p w14:paraId="3E608564" w14:textId="77777777" w:rsidR="00ED615B" w:rsidRPr="005D248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17EA2AC4" w14:textId="4A527AF9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2B2273" w:rsidRPr="00BC20F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535" w:type="dxa"/>
            <w:shd w:val="clear" w:color="auto" w:fill="auto"/>
          </w:tcPr>
          <w:p w14:paraId="0D776817" w14:textId="77777777" w:rsidR="00ED615B" w:rsidRPr="005D2484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</w:rPr>
              <w:t xml:space="preserve">BIBOR </w:t>
            </w:r>
            <w:proofErr w:type="gramStart"/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5D2484">
              <w:rPr>
                <w:rFonts w:asciiTheme="majorBidi" w:hAnsiTheme="majorBidi" w:cstheme="majorBidi"/>
                <w:sz w:val="30"/>
                <w:szCs w:val="30"/>
              </w:rPr>
              <w:t xml:space="preserve"> Fallback</w:t>
            </w:r>
            <w:proofErr w:type="gramEnd"/>
            <w:r w:rsidRPr="005D2484">
              <w:rPr>
                <w:rFonts w:asciiTheme="majorBidi" w:hAnsiTheme="majorBidi" w:cstheme="majorBidi"/>
                <w:sz w:val="30"/>
                <w:szCs w:val="30"/>
              </w:rPr>
              <w:t xml:space="preserve"> Rate (THBFIX) </w:t>
            </w:r>
          </w:p>
        </w:tc>
        <w:tc>
          <w:tcPr>
            <w:tcW w:w="2425" w:type="dxa"/>
            <w:shd w:val="clear" w:color="auto" w:fill="auto"/>
          </w:tcPr>
          <w:p w14:paraId="38E0E763" w14:textId="77777777" w:rsidR="00ED615B" w:rsidRPr="005D2484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5D248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5D248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เดือนมีนาคม </w:t>
            </w:r>
            <w:r w:rsidRPr="005D2484">
              <w:rPr>
                <w:rFonts w:asciiTheme="majorBidi" w:hAnsiTheme="majorBidi" w:cstheme="majorBidi"/>
                <w:sz w:val="30"/>
                <w:szCs w:val="30"/>
              </w:rPr>
              <w:t>2583</w:t>
            </w:r>
          </w:p>
        </w:tc>
      </w:tr>
      <w:tr w:rsidR="00ED615B" w:rsidRPr="00C74A75" w14:paraId="7A3EFC88" w14:textId="77777777" w:rsidTr="00C1115B">
        <w:tc>
          <w:tcPr>
            <w:tcW w:w="3150" w:type="dxa"/>
            <w:hideMark/>
          </w:tcPr>
          <w:p w14:paraId="1D48F784" w14:textId="77777777" w:rsidR="00ED615B" w:rsidRPr="00D15A67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A67">
              <w:rPr>
                <w:rFonts w:asciiTheme="majorBidi" w:hAnsiTheme="majorBidi" w:cstheme="majorBidi"/>
                <w:sz w:val="30"/>
                <w:szCs w:val="30"/>
              </w:rPr>
              <w:t xml:space="preserve">PT </w:t>
            </w:r>
            <w:proofErr w:type="spellStart"/>
            <w:r w:rsidRPr="00D15A67">
              <w:rPr>
                <w:rFonts w:asciiTheme="majorBidi" w:hAnsiTheme="majorBidi" w:cstheme="majorBidi"/>
                <w:sz w:val="30"/>
                <w:szCs w:val="30"/>
              </w:rPr>
              <w:t>Bajradaya</w:t>
            </w:r>
            <w:proofErr w:type="spellEnd"/>
            <w:r w:rsidRPr="00D15A6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D15A67">
              <w:rPr>
                <w:rFonts w:asciiTheme="majorBidi" w:hAnsiTheme="majorBidi" w:cstheme="majorBidi"/>
                <w:sz w:val="30"/>
                <w:szCs w:val="30"/>
              </w:rPr>
              <w:t>Sentranusa</w:t>
            </w:r>
            <w:proofErr w:type="spellEnd"/>
          </w:p>
          <w:p w14:paraId="134C5753" w14:textId="77777777" w:rsidR="00ED615B" w:rsidRPr="00D15A67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15A67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(</w:t>
            </w:r>
            <w:r w:rsidRPr="00D15A67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 xml:space="preserve">บริษัทย่อยของ </w:t>
            </w:r>
            <w:r w:rsidRPr="00D15A67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t>Fareast Renewable</w:t>
            </w:r>
            <w:r w:rsidRPr="00D15A67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</w:rPr>
              <w:br/>
              <w:t xml:space="preserve">   </w:t>
            </w:r>
            <w:r w:rsidRPr="00D15A6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Development Pte. Ltd.</w:t>
            </w:r>
            <w:r w:rsidRPr="00D15A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hideMark/>
          </w:tcPr>
          <w:p w14:paraId="72BED2DB" w14:textId="77777777" w:rsidR="00ED615B" w:rsidRPr="00D15A67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  <w:p w14:paraId="1DAC153F" w14:textId="77777777" w:rsidR="00ED615B" w:rsidRPr="00D15A67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6DB7C4C3" w14:textId="253B6443" w:rsidR="00ED615B" w:rsidRPr="00BC20F1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5,190</w:t>
            </w:r>
          </w:p>
        </w:tc>
        <w:tc>
          <w:tcPr>
            <w:tcW w:w="1535" w:type="dxa"/>
            <w:hideMark/>
          </w:tcPr>
          <w:p w14:paraId="3E04537E" w14:textId="77777777" w:rsidR="00ED615B" w:rsidRPr="00D15A67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sz w:val="30"/>
                <w:szCs w:val="30"/>
              </w:rPr>
              <w:t xml:space="preserve">SOFR </w:t>
            </w: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425" w:type="dxa"/>
            <w:hideMark/>
          </w:tcPr>
          <w:p w14:paraId="4703DCEB" w14:textId="77777777" w:rsidR="00ED615B" w:rsidRPr="00D15A67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รายไตรมาสภายในระยะเวลา </w:t>
            </w:r>
            <w:r w:rsidRPr="00D15A6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ตั้งแต่เดือนมีนาคม </w:t>
            </w:r>
            <w:r w:rsidRPr="00D15A6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ถึงเดือนธันวาคม </w:t>
            </w:r>
            <w:r w:rsidRPr="00D15A67">
              <w:rPr>
                <w:rFonts w:asciiTheme="majorBidi" w:hAnsiTheme="majorBidi" w:cstheme="majorBidi"/>
                <w:sz w:val="30"/>
                <w:szCs w:val="30"/>
              </w:rPr>
              <w:t>2579</w:t>
            </w:r>
          </w:p>
        </w:tc>
      </w:tr>
      <w:tr w:rsidR="00ED615B" w:rsidRPr="00C74A75" w14:paraId="11A9B880" w14:textId="77777777" w:rsidTr="00C1115B">
        <w:tc>
          <w:tcPr>
            <w:tcW w:w="3150" w:type="dxa"/>
          </w:tcPr>
          <w:p w14:paraId="5D6AF374" w14:textId="77777777" w:rsidR="00ED615B" w:rsidRPr="00D15A67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B0A8154" w14:textId="77777777" w:rsidR="00ED615B" w:rsidRPr="00D15A67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06BB4" w14:textId="5AC82DAE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B2273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2273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535" w:type="dxa"/>
          </w:tcPr>
          <w:p w14:paraId="4A00995A" w14:textId="77777777" w:rsidR="00ED615B" w:rsidRPr="00D15A67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1407FE0B" w14:textId="77777777" w:rsidR="00ED615B" w:rsidRPr="00CF6B8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C74A75" w14:paraId="11E59EA7" w14:textId="77777777" w:rsidTr="00C1115B">
        <w:tc>
          <w:tcPr>
            <w:tcW w:w="3150" w:type="dxa"/>
          </w:tcPr>
          <w:p w14:paraId="3717CB6F" w14:textId="77777777" w:rsidR="00ED615B" w:rsidRPr="00D15A67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D15A67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D15A6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</w:tcPr>
          <w:p w14:paraId="26E43F5C" w14:textId="77777777" w:rsidR="00ED615B" w:rsidRPr="00D15A67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F84B1" w14:textId="24E30BCF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2273" w:rsidRPr="00BC20F1">
              <w:rPr>
                <w:rFonts w:asciiTheme="majorBidi" w:hAnsiTheme="majorBidi" w:cstheme="majorBidi"/>
                <w:sz w:val="30"/>
                <w:szCs w:val="30"/>
              </w:rPr>
              <w:t>721</w:t>
            </w:r>
            <w:r w:rsidRPr="00BC20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74722CBA" w14:textId="77777777" w:rsidR="00ED615B" w:rsidRPr="00BC20F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B2ABEC6" w14:textId="77777777" w:rsidR="00ED615B" w:rsidRPr="00CF6B8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C74A75" w14:paraId="2E93E58F" w14:textId="77777777" w:rsidTr="00C1115B">
        <w:tc>
          <w:tcPr>
            <w:tcW w:w="3150" w:type="dxa"/>
          </w:tcPr>
          <w:p w14:paraId="310435A6" w14:textId="77777777" w:rsidR="00ED615B" w:rsidRPr="00D15A67" w:rsidRDefault="00ED615B" w:rsidP="00C1115B">
            <w:pPr>
              <w:pStyle w:val="BodyText"/>
              <w:spacing w:after="0"/>
              <w:ind w:right="4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098AF800" w14:textId="77777777" w:rsidR="00ED615B" w:rsidRPr="00D15A67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8D18C" w14:textId="521BB5EA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B2273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B2273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535" w:type="dxa"/>
          </w:tcPr>
          <w:p w14:paraId="716BAE84" w14:textId="77777777" w:rsidR="00ED615B" w:rsidRPr="00BC20F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4B12E2CE" w14:textId="77777777" w:rsidR="00ED615B" w:rsidRPr="00CF6B8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C74A75" w14:paraId="4F09A244" w14:textId="77777777" w:rsidTr="00C1115B">
        <w:tc>
          <w:tcPr>
            <w:tcW w:w="3150" w:type="dxa"/>
          </w:tcPr>
          <w:p w14:paraId="7ADA67ED" w14:textId="77777777" w:rsidR="00ED615B" w:rsidRPr="00D15A67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  <w:cs/>
              </w:rPr>
              <w:t>หัก</w:t>
            </w:r>
            <w:r w:rsidRPr="00D15A67">
              <w:rPr>
                <w:rFonts w:asciiTheme="majorBidi" w:hAnsiTheme="majorBidi" w:cstheme="majorBidi"/>
                <w:i/>
                <w:iCs/>
                <w:spacing w:val="-12"/>
                <w:sz w:val="30"/>
                <w:szCs w:val="30"/>
              </w:rPr>
              <w:t xml:space="preserve"> </w:t>
            </w:r>
            <w:r w:rsidRPr="00D15A67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7D1EC28" w14:textId="77777777" w:rsidR="00ED615B" w:rsidRPr="00D15A67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5D7427" w14:textId="5D44A631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2B2273" w:rsidRPr="00BC20F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C20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2273" w:rsidRPr="00BC20F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C20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</w:tcPr>
          <w:p w14:paraId="0B3DC9CC" w14:textId="77777777" w:rsidR="00ED615B" w:rsidRPr="00BC20F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C73517A" w14:textId="77777777" w:rsidR="00ED615B" w:rsidRPr="00CF6B8C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ED615B" w:rsidRPr="00C74A75" w14:paraId="4E0BBAB6" w14:textId="77777777" w:rsidTr="00C1115B">
        <w:tc>
          <w:tcPr>
            <w:tcW w:w="3150" w:type="dxa"/>
            <w:hideMark/>
          </w:tcPr>
          <w:p w14:paraId="3FA2E897" w14:textId="77777777" w:rsidR="00ED615B" w:rsidRPr="00D15A67" w:rsidRDefault="00ED615B" w:rsidP="00C1115B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15A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  <w:r w:rsidRPr="00D15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15A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hideMark/>
          </w:tcPr>
          <w:p w14:paraId="67C1B32F" w14:textId="77777777" w:rsidR="00ED615B" w:rsidRPr="00D15A67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3F31C" w14:textId="4E175F40" w:rsidR="00ED615B" w:rsidRPr="00BC20F1" w:rsidRDefault="002B22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ED615B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</w:t>
            </w:r>
          </w:p>
        </w:tc>
        <w:tc>
          <w:tcPr>
            <w:tcW w:w="1535" w:type="dxa"/>
            <w:hideMark/>
          </w:tcPr>
          <w:p w14:paraId="6B923543" w14:textId="77777777" w:rsidR="00ED615B" w:rsidRPr="00BC20F1" w:rsidRDefault="00ED615B" w:rsidP="00C1115B">
            <w:pPr>
              <w:pStyle w:val="BodyText"/>
              <w:tabs>
                <w:tab w:val="clear" w:pos="227"/>
                <w:tab w:val="left" w:pos="252"/>
                <w:tab w:val="decimal" w:pos="794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63123F1A" w14:textId="77777777" w:rsidR="00ED615B" w:rsidRPr="00CF6B8C" w:rsidRDefault="00ED615B" w:rsidP="00C1115B">
            <w:pPr>
              <w:pStyle w:val="BodyText"/>
              <w:spacing w:after="0"/>
              <w:ind w:right="-10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D615B" w:rsidRPr="00607B5C" w14:paraId="772AE3B9" w14:textId="77777777" w:rsidTr="00C1115B">
        <w:tc>
          <w:tcPr>
            <w:tcW w:w="3150" w:type="dxa"/>
          </w:tcPr>
          <w:p w14:paraId="3306B208" w14:textId="77777777" w:rsidR="00ED615B" w:rsidRPr="008656E1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2E8B58C" w14:textId="77777777" w:rsidR="00ED615B" w:rsidRPr="005E3B0E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4899120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</w:rPr>
            </w:pPr>
          </w:p>
        </w:tc>
        <w:tc>
          <w:tcPr>
            <w:tcW w:w="1535" w:type="dxa"/>
          </w:tcPr>
          <w:p w14:paraId="3C916D97" w14:textId="77777777" w:rsidR="00ED615B" w:rsidRPr="00BC20F1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5" w:type="dxa"/>
          </w:tcPr>
          <w:p w14:paraId="32260216" w14:textId="77777777" w:rsidR="00ED615B" w:rsidRPr="005E3B0E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ED615B" w:rsidRPr="00607B5C" w14:paraId="14E519BF" w14:textId="77777777" w:rsidTr="00C1115B">
        <w:tc>
          <w:tcPr>
            <w:tcW w:w="3150" w:type="dxa"/>
          </w:tcPr>
          <w:p w14:paraId="2CA1AE8F" w14:textId="77777777" w:rsidR="00ED615B" w:rsidRPr="008656E1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1B27A91" w14:textId="77777777" w:rsidR="00ED615B" w:rsidRPr="005E3B0E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714E59E" w14:textId="77777777" w:rsidR="00ED615B" w:rsidRPr="005E3B0E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07B9A92E" w14:textId="77777777" w:rsidR="00ED615B" w:rsidRPr="005E3B0E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789C07D3" w14:textId="77777777" w:rsidR="00ED615B" w:rsidRPr="005E3B0E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6460AC" w:rsidRPr="00607B5C" w14:paraId="602F624B" w14:textId="77777777" w:rsidTr="00C1115B">
        <w:tc>
          <w:tcPr>
            <w:tcW w:w="3150" w:type="dxa"/>
          </w:tcPr>
          <w:p w14:paraId="469BA680" w14:textId="47375CCA" w:rsidR="006460AC" w:rsidRPr="006460AC" w:rsidRDefault="006460AC" w:rsidP="00C1115B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6460A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ระยะยาว</w:t>
            </w:r>
          </w:p>
        </w:tc>
        <w:tc>
          <w:tcPr>
            <w:tcW w:w="1350" w:type="dxa"/>
          </w:tcPr>
          <w:p w14:paraId="5C4F476D" w14:textId="77777777" w:rsidR="006460AC" w:rsidRPr="005E3B0E" w:rsidRDefault="006460AC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8741303" w14:textId="77777777" w:rsidR="006460AC" w:rsidRPr="005E3B0E" w:rsidRDefault="006460AC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535" w:type="dxa"/>
          </w:tcPr>
          <w:p w14:paraId="480A41F1" w14:textId="77777777" w:rsidR="006460AC" w:rsidRPr="005E3B0E" w:rsidRDefault="006460AC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425" w:type="dxa"/>
          </w:tcPr>
          <w:p w14:paraId="4C908AF3" w14:textId="77777777" w:rsidR="006460AC" w:rsidRPr="005E3B0E" w:rsidRDefault="006460AC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highlight w:val="yellow"/>
                <w:cs/>
              </w:rPr>
            </w:pPr>
          </w:p>
        </w:tc>
      </w:tr>
      <w:tr w:rsidR="00ED615B" w:rsidRPr="00C74A75" w14:paraId="3801AAD1" w14:textId="77777777" w:rsidTr="00C1115B">
        <w:trPr>
          <w:trHeight w:val="275"/>
        </w:trPr>
        <w:tc>
          <w:tcPr>
            <w:tcW w:w="3150" w:type="dxa"/>
            <w:hideMark/>
          </w:tcPr>
          <w:p w14:paraId="436F3953" w14:textId="77777777" w:rsidR="00ED615B" w:rsidRPr="00651BD4" w:rsidRDefault="00ED615B" w:rsidP="00C1115B">
            <w:pPr>
              <w:pStyle w:val="BodyText"/>
              <w:spacing w:after="0"/>
              <w:ind w:right="-17"/>
              <w:jc w:val="thaiDistribute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651B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350" w:type="dxa"/>
          </w:tcPr>
          <w:p w14:paraId="1CF70E94" w14:textId="77777777" w:rsidR="00ED615B" w:rsidRPr="00651BD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CF70D0C" w14:textId="77777777" w:rsidR="00ED615B" w:rsidRPr="00651BD4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14:paraId="3CBC5190" w14:textId="77777777" w:rsidR="00ED615B" w:rsidRPr="00651BD4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</w:tcPr>
          <w:p w14:paraId="1F91D0BD" w14:textId="77777777" w:rsidR="00ED615B" w:rsidRPr="00651BD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615B" w:rsidRPr="00C74A75" w14:paraId="310A78A3" w14:textId="77777777" w:rsidTr="00C1115B">
        <w:trPr>
          <w:trHeight w:val="902"/>
        </w:trPr>
        <w:tc>
          <w:tcPr>
            <w:tcW w:w="3150" w:type="dxa"/>
            <w:hideMark/>
          </w:tcPr>
          <w:p w14:paraId="3302EAB2" w14:textId="77777777" w:rsidR="00ED615B" w:rsidRPr="00F74F76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11F26F2E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1C9FFA40" w14:textId="77777777" w:rsidR="00ED615B" w:rsidRPr="00651BD4" w:rsidRDefault="00ED615B" w:rsidP="00C1115B">
            <w:pPr>
              <w:pStyle w:val="BodyText"/>
              <w:spacing w:after="0"/>
              <w:ind w:right="-107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เดิมชื่อ บริษัท สหโคเจน ชลบุรี จำกัด </w:t>
            </w: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มหาชน</w:t>
            </w:r>
            <w:proofErr w:type="gramStart"/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))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proofErr w:type="gramEnd"/>
          </w:p>
        </w:tc>
        <w:tc>
          <w:tcPr>
            <w:tcW w:w="1350" w:type="dxa"/>
          </w:tcPr>
          <w:p w14:paraId="4050281D" w14:textId="77777777" w:rsidR="00ED615B" w:rsidRPr="00651BD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4">
              <w:rPr>
                <w:rFonts w:asciiTheme="majorBidi" w:hAnsiTheme="majorBidi" w:cstheme="majorBidi"/>
                <w:sz w:val="30"/>
                <w:szCs w:val="30"/>
              </w:rPr>
              <w:t>320</w:t>
            </w:r>
            <w:r w:rsidRPr="00651BD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51BD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</w:tcPr>
          <w:p w14:paraId="5E1FC995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535" w:type="dxa"/>
          </w:tcPr>
          <w:p w14:paraId="04854C4C" w14:textId="77777777" w:rsidR="00ED615B" w:rsidRPr="00651BD4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425" w:type="dxa"/>
          </w:tcPr>
          <w:p w14:paraId="08CCBA0F" w14:textId="77777777" w:rsidR="00ED615B" w:rsidRPr="00651BD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ภายในปี </w:t>
            </w:r>
            <w:r w:rsidRPr="00651BD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  <w:r w:rsidRPr="00651B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ถึงปี </w:t>
            </w:r>
            <w:r w:rsidRPr="00651BD4">
              <w:rPr>
                <w:rFonts w:asciiTheme="majorBidi" w:hAnsiTheme="majorBidi" w:cstheme="majorBidi"/>
                <w:sz w:val="30"/>
                <w:szCs w:val="30"/>
              </w:rPr>
              <w:t xml:space="preserve">2570 </w:t>
            </w:r>
          </w:p>
        </w:tc>
      </w:tr>
      <w:tr w:rsidR="00ED615B" w:rsidRPr="00C74A75" w14:paraId="77841AF8" w14:textId="77777777" w:rsidTr="00ED615B">
        <w:trPr>
          <w:trHeight w:val="281"/>
        </w:trPr>
        <w:tc>
          <w:tcPr>
            <w:tcW w:w="3150" w:type="dxa"/>
          </w:tcPr>
          <w:p w14:paraId="14BDD157" w14:textId="77777777" w:rsidR="00ED615B" w:rsidRPr="00F74F76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14AD27" w14:textId="77777777" w:rsidR="00ED615B" w:rsidRPr="00651BD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439400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</w:tcPr>
          <w:p w14:paraId="38918DE1" w14:textId="77777777" w:rsidR="00ED615B" w:rsidRPr="00651BD4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25" w:type="dxa"/>
          </w:tcPr>
          <w:p w14:paraId="42FCCE53" w14:textId="77777777" w:rsidR="00ED615B" w:rsidRPr="00651BD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C74A75" w14:paraId="525D85E4" w14:textId="77777777" w:rsidTr="00C1115B">
        <w:tc>
          <w:tcPr>
            <w:tcW w:w="3150" w:type="dxa"/>
            <w:shd w:val="clear" w:color="auto" w:fill="auto"/>
          </w:tcPr>
          <w:p w14:paraId="7AEB27B2" w14:textId="77777777" w:rsidR="00ED615B" w:rsidRPr="003132C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32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2A5ECB6E" w14:textId="77777777" w:rsidR="00ED615B" w:rsidRPr="003132C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1AF06DE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5" w:type="dxa"/>
            <w:shd w:val="clear" w:color="auto" w:fill="auto"/>
          </w:tcPr>
          <w:p w14:paraId="02A72634" w14:textId="77777777" w:rsidR="00ED615B" w:rsidRPr="003132CA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shd w:val="clear" w:color="auto" w:fill="auto"/>
          </w:tcPr>
          <w:p w14:paraId="61714B2A" w14:textId="77777777" w:rsidR="00ED615B" w:rsidRPr="003132C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C74A75" w14:paraId="4A62065C" w14:textId="77777777" w:rsidTr="00C1115B">
        <w:trPr>
          <w:trHeight w:val="992"/>
        </w:trPr>
        <w:tc>
          <w:tcPr>
            <w:tcW w:w="3150" w:type="dxa"/>
            <w:shd w:val="clear" w:color="auto" w:fill="auto"/>
            <w:hideMark/>
          </w:tcPr>
          <w:p w14:paraId="68E6616E" w14:textId="77777777" w:rsidR="00ED615B" w:rsidRPr="003132C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2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69349E7D" w14:textId="77777777" w:rsidR="00ED615B" w:rsidRPr="003132C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2B0FFF9" w14:textId="7E97D787" w:rsidR="00ED615B" w:rsidRPr="003132CA" w:rsidRDefault="00721824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D615B" w:rsidRPr="003132C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  <w:p w14:paraId="7B58AFC5" w14:textId="77777777" w:rsidR="00ED615B" w:rsidRPr="003132C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2C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shd w:val="clear" w:color="auto" w:fill="auto"/>
          </w:tcPr>
          <w:p w14:paraId="145C213D" w14:textId="07C596E0" w:rsidR="00ED615B" w:rsidRPr="00BC20F1" w:rsidRDefault="00721824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D615B" w:rsidRPr="00BC20F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35" w:type="dxa"/>
            <w:shd w:val="clear" w:color="auto" w:fill="auto"/>
          </w:tcPr>
          <w:p w14:paraId="2D73E0A0" w14:textId="77777777" w:rsidR="00ED615B" w:rsidRPr="003132CA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2CA">
              <w:rPr>
                <w:rFonts w:asciiTheme="majorBidi" w:hAnsiTheme="majorBidi" w:cstheme="majorBidi"/>
                <w:sz w:val="30"/>
                <w:szCs w:val="30"/>
              </w:rPr>
              <w:t>1.76 - 3.08</w:t>
            </w:r>
          </w:p>
        </w:tc>
        <w:tc>
          <w:tcPr>
            <w:tcW w:w="2425" w:type="dxa"/>
            <w:shd w:val="clear" w:color="auto" w:fill="auto"/>
          </w:tcPr>
          <w:p w14:paraId="517D2E32" w14:textId="608D3FDA" w:rsidR="00ED615B" w:rsidRPr="005D684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="005D684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="006460A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="005D684A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="006460AC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="00DE3410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="00DE3410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2570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="006460AC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2572</w:t>
            </w:r>
            <w:r w:rsidR="005D684A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ED615B" w:rsidRPr="00C74A75" w14:paraId="2307A698" w14:textId="77777777" w:rsidTr="00C1115B">
        <w:tc>
          <w:tcPr>
            <w:tcW w:w="3150" w:type="dxa"/>
            <w:hideMark/>
          </w:tcPr>
          <w:p w14:paraId="2D9ADB3A" w14:textId="77777777" w:rsidR="00ED615B" w:rsidRPr="003132CA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32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3132C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28D917D0" w14:textId="77777777" w:rsidR="00ED615B" w:rsidRPr="003132CA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2CA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 w:rsidRPr="003132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132CA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</w:tcPr>
          <w:p w14:paraId="2B7354F0" w14:textId="400AF579" w:rsidR="00ED615B" w:rsidRPr="00BC20F1" w:rsidRDefault="00721824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D615B" w:rsidRPr="00BC20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20F1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1535" w:type="dxa"/>
          </w:tcPr>
          <w:p w14:paraId="028E54E1" w14:textId="77777777" w:rsidR="00ED615B" w:rsidRPr="003132CA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32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132CA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3132CA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25" w:type="dxa"/>
          </w:tcPr>
          <w:p w14:paraId="295AFF7A" w14:textId="77777777" w:rsidR="00ED615B" w:rsidRPr="003132CA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3132C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3132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3132CA">
              <w:rPr>
                <w:rFonts w:asciiTheme="majorBidi" w:hAnsiTheme="majorBidi" w:cstheme="majorBidi"/>
                <w:sz w:val="30"/>
                <w:szCs w:val="30"/>
              </w:rPr>
              <w:t>2571</w:t>
            </w:r>
          </w:p>
        </w:tc>
      </w:tr>
      <w:tr w:rsidR="00ED615B" w:rsidRPr="00C74A75" w14:paraId="2BA3A1F9" w14:textId="77777777" w:rsidTr="00C70A84">
        <w:tc>
          <w:tcPr>
            <w:tcW w:w="3150" w:type="dxa"/>
          </w:tcPr>
          <w:p w14:paraId="778ED355" w14:textId="77777777" w:rsidR="00ED615B" w:rsidRPr="00C071F4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อาร์เอช อินเตอร์เนชั่นแนล</w:t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(สิงคโปร์) คอร์ปอเรชั่น จำกัด</w:t>
            </w:r>
          </w:p>
        </w:tc>
        <w:tc>
          <w:tcPr>
            <w:tcW w:w="1350" w:type="dxa"/>
          </w:tcPr>
          <w:p w14:paraId="3D4E53F9" w14:textId="77777777" w:rsidR="00ED615B" w:rsidRPr="00C071F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1F4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  <w:r w:rsidRPr="00C071F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F8471C" w14:textId="4386921C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FD3C37" w:rsidRPr="00BC20F1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2C157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35" w:type="dxa"/>
          </w:tcPr>
          <w:p w14:paraId="4FCCB3DE" w14:textId="77777777" w:rsidR="00ED615B" w:rsidRPr="00C071F4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1F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C071F4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25" w:type="dxa"/>
          </w:tcPr>
          <w:p w14:paraId="7B1D3C6A" w14:textId="77777777" w:rsidR="00ED615B" w:rsidRPr="00C071F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หุ้นกู้มีอายุ </w:t>
            </w:r>
            <w:r w:rsidRPr="00C071F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C071F4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ED615B" w:rsidRPr="00C74A75" w14:paraId="08CC20BA" w14:textId="77777777" w:rsidTr="00C1115B">
        <w:trPr>
          <w:trHeight w:val="888"/>
        </w:trPr>
        <w:tc>
          <w:tcPr>
            <w:tcW w:w="3150" w:type="dxa"/>
          </w:tcPr>
          <w:p w14:paraId="3F89A3DA" w14:textId="77777777" w:rsidR="00ED615B" w:rsidRPr="00F74F76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ราชพัฒนา เอ็นเนอร์ยี จำกัด</w:t>
            </w:r>
          </w:p>
          <w:p w14:paraId="1E5FA63C" w14:textId="77777777" w:rsidR="00ED615B" w:rsidRPr="00F74F76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4F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(มหาชน)</w:t>
            </w:r>
          </w:p>
          <w:p w14:paraId="5678FC93" w14:textId="77777777" w:rsidR="00ED615B" w:rsidRPr="00C071F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เดิมชื่อ บริษัท สหโคเจน ชลบุรี จำกัด </w:t>
            </w:r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มหาชน</w:t>
            </w:r>
            <w:proofErr w:type="gramStart"/>
            <w:r w:rsidRPr="004613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))</w:t>
            </w:r>
            <w:r w:rsidRPr="004613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proofErr w:type="gramEnd"/>
          </w:p>
        </w:tc>
        <w:tc>
          <w:tcPr>
            <w:tcW w:w="1350" w:type="dxa"/>
          </w:tcPr>
          <w:p w14:paraId="7A7E76C1" w14:textId="77777777" w:rsidR="00ED615B" w:rsidRPr="00C071F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1F4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  <w:p w14:paraId="609EC4C5" w14:textId="77777777" w:rsidR="00ED615B" w:rsidRPr="00C071F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5EFA0BE" w14:textId="77777777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  <w:tc>
          <w:tcPr>
            <w:tcW w:w="1535" w:type="dxa"/>
          </w:tcPr>
          <w:p w14:paraId="14F67770" w14:textId="77777777" w:rsidR="00ED615B" w:rsidRPr="00C071F4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1F4">
              <w:rPr>
                <w:rFonts w:asciiTheme="majorBidi" w:hAnsiTheme="majorBidi" w:cstheme="majorBidi"/>
                <w:sz w:val="30"/>
                <w:szCs w:val="30"/>
              </w:rPr>
              <w:t>3.00 - 4.26</w:t>
            </w:r>
          </w:p>
        </w:tc>
        <w:tc>
          <w:tcPr>
            <w:tcW w:w="2425" w:type="dxa"/>
          </w:tcPr>
          <w:p w14:paraId="4E50B211" w14:textId="77777777" w:rsidR="00ED615B" w:rsidRPr="00C071F4" w:rsidRDefault="00ED615B" w:rsidP="00C1115B">
            <w:pPr>
              <w:pStyle w:val="BodyText"/>
              <w:tabs>
                <w:tab w:val="clear" w:pos="1871"/>
                <w:tab w:val="clear" w:pos="2580"/>
                <w:tab w:val="left" w:pos="1599"/>
                <w:tab w:val="left" w:pos="1869"/>
              </w:tabs>
              <w:spacing w:after="0"/>
              <w:ind w:right="-16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7</w:t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</w:t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10 </w:t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 และครบกำหนดไถ่ถอนใน</w:t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</w:rPr>
              <w:br/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ปี</w:t>
            </w:r>
            <w:r w:rsidRPr="00C071F4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C071F4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  <w:r w:rsidRPr="00C071F4">
              <w:rPr>
                <w:rFonts w:asciiTheme="majorBidi" w:hAnsiTheme="majorBidi" w:cstheme="majorBidi"/>
                <w:sz w:val="30"/>
                <w:szCs w:val="30"/>
              </w:rPr>
              <w:t>2572</w:t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และปี </w:t>
            </w:r>
            <w:r w:rsidRPr="00C071F4">
              <w:rPr>
                <w:rFonts w:asciiTheme="majorBidi" w:hAnsiTheme="majorBidi" w:cstheme="majorBidi"/>
                <w:sz w:val="30"/>
                <w:szCs w:val="30"/>
              </w:rPr>
              <w:t>2575</w:t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ED615B" w:rsidRPr="00C74A75" w14:paraId="7C31A4F8" w14:textId="77777777" w:rsidTr="00C1115B">
        <w:tc>
          <w:tcPr>
            <w:tcW w:w="3150" w:type="dxa"/>
            <w:hideMark/>
          </w:tcPr>
          <w:p w14:paraId="1A103E4A" w14:textId="77777777" w:rsidR="00ED615B" w:rsidRPr="00C071F4" w:rsidRDefault="00ED615B" w:rsidP="00C111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3251A1" w14:textId="77777777" w:rsidR="00ED615B" w:rsidRPr="00C071F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7288E5" w14:textId="42235DA9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D3C37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D3C37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2C1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5" w:type="dxa"/>
          </w:tcPr>
          <w:p w14:paraId="11FA9954" w14:textId="77777777" w:rsidR="00ED615B" w:rsidRPr="00C071F4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55D8E0B7" w14:textId="77777777" w:rsidR="00ED615B" w:rsidRPr="00C071F4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615B" w:rsidRPr="00C74A75" w14:paraId="19803742" w14:textId="77777777" w:rsidTr="002C1573">
        <w:tc>
          <w:tcPr>
            <w:tcW w:w="3150" w:type="dxa"/>
            <w:shd w:val="clear" w:color="auto" w:fill="auto"/>
            <w:vAlign w:val="bottom"/>
          </w:tcPr>
          <w:p w14:paraId="1792ABCB" w14:textId="77777777" w:rsidR="00ED615B" w:rsidRPr="00C071F4" w:rsidRDefault="00ED615B" w:rsidP="00C1115B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C0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ค่าธรรมเนียมในการจัดหา</w:t>
            </w:r>
            <w:r w:rsidRPr="00C071F4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071F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70D53B39" w14:textId="77777777" w:rsidR="00ED615B" w:rsidRPr="00C071F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4DE78D" w14:textId="5F5D11D3" w:rsidR="00ED615B" w:rsidRPr="00BC20F1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FD3C37" w:rsidRPr="00BC20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0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  <w:vAlign w:val="bottom"/>
            <w:hideMark/>
          </w:tcPr>
          <w:p w14:paraId="2AB8F127" w14:textId="77777777" w:rsidR="00ED615B" w:rsidRPr="00C071F4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vAlign w:val="bottom"/>
            <w:hideMark/>
          </w:tcPr>
          <w:p w14:paraId="14083259" w14:textId="77777777" w:rsidR="00ED615B" w:rsidRPr="00CF6B8C" w:rsidRDefault="00ED615B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pacing w:val="-10"/>
                <w:sz w:val="30"/>
                <w:szCs w:val="30"/>
                <w:highlight w:val="yellow"/>
              </w:rPr>
            </w:pPr>
          </w:p>
        </w:tc>
      </w:tr>
      <w:tr w:rsidR="00ED615B" w:rsidRPr="00C74A75" w14:paraId="4FB8AE70" w14:textId="77777777" w:rsidTr="002C1573">
        <w:trPr>
          <w:trHeight w:val="442"/>
        </w:trPr>
        <w:tc>
          <w:tcPr>
            <w:tcW w:w="3150" w:type="dxa"/>
            <w:shd w:val="clear" w:color="auto" w:fill="auto"/>
            <w:hideMark/>
          </w:tcPr>
          <w:p w14:paraId="66D497EC" w14:textId="7E40EADD" w:rsidR="004B3900" w:rsidRPr="004B3900" w:rsidRDefault="00ED615B" w:rsidP="002C1573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07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hideMark/>
          </w:tcPr>
          <w:p w14:paraId="04D51460" w14:textId="77777777" w:rsidR="00ED615B" w:rsidRPr="00C071F4" w:rsidRDefault="00ED615B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7B5FF8" w14:textId="637E3093" w:rsidR="004B3900" w:rsidRPr="00BC20F1" w:rsidRDefault="00ED615B" w:rsidP="002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FD3C37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D3C37" w:rsidRPr="00BC20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2C15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35" w:type="dxa"/>
            <w:shd w:val="clear" w:color="auto" w:fill="auto"/>
            <w:hideMark/>
          </w:tcPr>
          <w:p w14:paraId="011D96AC" w14:textId="77777777" w:rsidR="00ED615B" w:rsidRPr="00C071F4" w:rsidRDefault="00ED615B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  <w:hideMark/>
          </w:tcPr>
          <w:p w14:paraId="6729F569" w14:textId="77777777" w:rsidR="003779AF" w:rsidRPr="00CF6B8C" w:rsidRDefault="003779AF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C1573" w:rsidRPr="00C74A75" w14:paraId="4D41C9FE" w14:textId="77777777" w:rsidTr="002C1573">
        <w:trPr>
          <w:trHeight w:val="442"/>
        </w:trPr>
        <w:tc>
          <w:tcPr>
            <w:tcW w:w="3150" w:type="dxa"/>
            <w:shd w:val="clear" w:color="auto" w:fill="auto"/>
          </w:tcPr>
          <w:p w14:paraId="66D9ADD9" w14:textId="64CEBF04" w:rsidR="002C1573" w:rsidRPr="002C1573" w:rsidRDefault="002C1573" w:rsidP="002C1573">
            <w:pPr>
              <w:pStyle w:val="BodyText"/>
              <w:spacing w:after="0"/>
              <w:ind w:right="-20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736726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DF6A6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14:paraId="47EF429C" w14:textId="77777777" w:rsidR="002C1573" w:rsidRPr="00C071F4" w:rsidRDefault="002C1573" w:rsidP="002C1573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B4046" w14:textId="2981E951" w:rsidR="002C1573" w:rsidRPr="00BC20F1" w:rsidRDefault="002C1573" w:rsidP="002C1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3795">
              <w:rPr>
                <w:rFonts w:asciiTheme="majorBidi" w:hAnsiTheme="majorBidi" w:cstheme="majorBidi"/>
                <w:sz w:val="30"/>
                <w:szCs w:val="30"/>
              </w:rPr>
              <w:t>699</w:t>
            </w:r>
            <w:r w:rsidRPr="00BC20F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shd w:val="clear" w:color="auto" w:fill="auto"/>
          </w:tcPr>
          <w:p w14:paraId="363DA2F5" w14:textId="77777777" w:rsidR="002C1573" w:rsidRPr="00C071F4" w:rsidRDefault="002C1573" w:rsidP="002C1573">
            <w:pPr>
              <w:pStyle w:val="BodyText"/>
              <w:tabs>
                <w:tab w:val="clear" w:pos="227"/>
                <w:tab w:val="left" w:pos="252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75A16F8F" w14:textId="77777777" w:rsidR="002C1573" w:rsidRDefault="002C15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C1573" w:rsidRPr="00C74A75" w14:paraId="20F6DB12" w14:textId="77777777" w:rsidTr="002C1573">
        <w:trPr>
          <w:trHeight w:val="442"/>
        </w:trPr>
        <w:tc>
          <w:tcPr>
            <w:tcW w:w="3150" w:type="dxa"/>
            <w:shd w:val="clear" w:color="auto" w:fill="auto"/>
          </w:tcPr>
          <w:p w14:paraId="0EEFF8CC" w14:textId="14DE65B3" w:rsidR="002C1573" w:rsidRPr="00C071F4" w:rsidRDefault="002C1573" w:rsidP="00C1115B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D15A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  <w:r w:rsidRPr="00D15A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15A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14:paraId="2728587E" w14:textId="77777777" w:rsidR="002C1573" w:rsidRPr="00C071F4" w:rsidRDefault="002C1573" w:rsidP="00C1115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D79DF5" w14:textId="7F4DC16A" w:rsidR="002C1573" w:rsidRPr="00BC20F1" w:rsidRDefault="002C1573" w:rsidP="00C7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27,00</w:t>
            </w:r>
            <w:r w:rsidR="00373795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1535" w:type="dxa"/>
            <w:shd w:val="clear" w:color="auto" w:fill="auto"/>
          </w:tcPr>
          <w:p w14:paraId="57D3A515" w14:textId="77777777" w:rsidR="002C1573" w:rsidRPr="00C071F4" w:rsidRDefault="002C1573" w:rsidP="00C1115B">
            <w:pPr>
              <w:pStyle w:val="BodyText"/>
              <w:tabs>
                <w:tab w:val="clear" w:pos="227"/>
                <w:tab w:val="left" w:pos="252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5" w:type="dxa"/>
          </w:tcPr>
          <w:p w14:paraId="6D70F1BD" w14:textId="77777777" w:rsidR="002C1573" w:rsidRDefault="002C1573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</w:tbl>
    <w:p w14:paraId="6D573DB5" w14:textId="77777777" w:rsidR="00ED615B" w:rsidRDefault="00ED615B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6"/>
        <w:gridCol w:w="1344"/>
        <w:gridCol w:w="6"/>
        <w:gridCol w:w="984"/>
        <w:gridCol w:w="6"/>
        <w:gridCol w:w="1524"/>
        <w:gridCol w:w="11"/>
        <w:gridCol w:w="2329"/>
      </w:tblGrid>
      <w:tr w:rsidR="00ED615B" w:rsidRPr="005E7634" w14:paraId="2C49655C" w14:textId="77777777" w:rsidTr="00C1115B">
        <w:trPr>
          <w:tblHeader/>
        </w:trPr>
        <w:tc>
          <w:tcPr>
            <w:tcW w:w="3156" w:type="dxa"/>
            <w:gridSpan w:val="2"/>
          </w:tcPr>
          <w:p w14:paraId="08645E2E" w14:textId="77777777" w:rsidR="00ED615B" w:rsidRPr="007A394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6204" w:type="dxa"/>
            <w:gridSpan w:val="7"/>
            <w:hideMark/>
          </w:tcPr>
          <w:p w14:paraId="0D7DC05D" w14:textId="77777777" w:rsidR="00ED615B" w:rsidRPr="007A3943" w:rsidRDefault="00ED615B" w:rsidP="00C1115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15B" w:rsidRPr="005E7634" w14:paraId="0BB82E1E" w14:textId="77777777" w:rsidTr="00C1115B">
        <w:trPr>
          <w:tblHeader/>
        </w:trPr>
        <w:tc>
          <w:tcPr>
            <w:tcW w:w="3156" w:type="dxa"/>
            <w:gridSpan w:val="2"/>
          </w:tcPr>
          <w:p w14:paraId="16C24F65" w14:textId="77777777" w:rsidR="00ED615B" w:rsidRPr="007A394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376C886B" w14:textId="77777777" w:rsidR="00ED615B" w:rsidRPr="007A3943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วงเงินกู้รวม</w:t>
            </w:r>
          </w:p>
        </w:tc>
        <w:tc>
          <w:tcPr>
            <w:tcW w:w="990" w:type="dxa"/>
            <w:gridSpan w:val="2"/>
            <w:hideMark/>
          </w:tcPr>
          <w:p w14:paraId="59BA4996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535" w:type="dxa"/>
            <w:gridSpan w:val="2"/>
            <w:hideMark/>
          </w:tcPr>
          <w:p w14:paraId="5AA5DBBA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29" w:type="dxa"/>
            <w:hideMark/>
          </w:tcPr>
          <w:p w14:paraId="27EB5F6A" w14:textId="77777777" w:rsidR="00ED615B" w:rsidRPr="007A3943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กำหนดชำระคืน</w:t>
            </w:r>
          </w:p>
        </w:tc>
      </w:tr>
      <w:tr w:rsidR="00ED615B" w:rsidRPr="005E7634" w14:paraId="21719811" w14:textId="77777777" w:rsidTr="00C1115B">
        <w:trPr>
          <w:tblHeader/>
        </w:trPr>
        <w:tc>
          <w:tcPr>
            <w:tcW w:w="3156" w:type="dxa"/>
            <w:gridSpan w:val="2"/>
          </w:tcPr>
          <w:p w14:paraId="33CDE8C0" w14:textId="77777777" w:rsidR="00ED615B" w:rsidRPr="007A394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D66DBE6" w14:textId="77777777" w:rsidR="00ED615B" w:rsidRPr="007A3943" w:rsidRDefault="00ED615B" w:rsidP="00C1115B">
            <w:pPr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hideMark/>
          </w:tcPr>
          <w:p w14:paraId="6E0EF1B3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4" w:right="-104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hideMark/>
          </w:tcPr>
          <w:p w14:paraId="4E5B56A3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9" w:right="-103"/>
              <w:jc w:val="center"/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(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7A3943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29" w:type="dxa"/>
          </w:tcPr>
          <w:p w14:paraId="211799BC" w14:textId="77777777" w:rsidR="00ED615B" w:rsidRPr="007A3943" w:rsidRDefault="00ED615B" w:rsidP="00C1115B">
            <w:pPr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D615B" w:rsidRPr="005E7634" w14:paraId="04D3D856" w14:textId="77777777" w:rsidTr="00C1115B">
        <w:tc>
          <w:tcPr>
            <w:tcW w:w="3156" w:type="dxa"/>
            <w:gridSpan w:val="2"/>
          </w:tcPr>
          <w:p w14:paraId="1DE384B1" w14:textId="77777777" w:rsidR="00ED615B" w:rsidRPr="007A394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350" w:type="dxa"/>
            <w:gridSpan w:val="2"/>
          </w:tcPr>
          <w:p w14:paraId="3C663CD6" w14:textId="77777777" w:rsidR="00ED615B" w:rsidRPr="007A3943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938C2F9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519C8D24" w14:textId="77777777" w:rsidR="00ED615B" w:rsidRPr="007A3943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7DDF913D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5E7634" w14:paraId="5678D8B1" w14:textId="77777777" w:rsidTr="00C1115B">
        <w:tc>
          <w:tcPr>
            <w:tcW w:w="3156" w:type="dxa"/>
            <w:gridSpan w:val="2"/>
          </w:tcPr>
          <w:p w14:paraId="4E1F026E" w14:textId="77777777" w:rsidR="00ED615B" w:rsidRPr="007A394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16AD0FBA" w14:textId="77777777" w:rsidR="00ED615B" w:rsidRPr="007A3943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8411D47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450CE3F1" w14:textId="77777777" w:rsidR="00ED615B" w:rsidRPr="007A3943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29" w:type="dxa"/>
          </w:tcPr>
          <w:p w14:paraId="1A916267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5E7634" w14:paraId="352303FD" w14:textId="77777777" w:rsidTr="00C1115B">
        <w:tc>
          <w:tcPr>
            <w:tcW w:w="3156" w:type="dxa"/>
            <w:gridSpan w:val="2"/>
          </w:tcPr>
          <w:p w14:paraId="751DDEE1" w14:textId="77777777" w:rsidR="00ED615B" w:rsidRPr="007A394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230B7">
              <w:rPr>
                <w:rFonts w:asciiTheme="majorBidi" w:hAnsi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</w:tcPr>
          <w:p w14:paraId="15FC631D" w14:textId="06C30CD5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ตามที่ระบุในสัญญ</w:t>
            </w:r>
            <w:r w:rsidR="00C511A6" w:rsidRPr="00BC20F1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</w:p>
        </w:tc>
        <w:tc>
          <w:tcPr>
            <w:tcW w:w="990" w:type="dxa"/>
            <w:gridSpan w:val="2"/>
          </w:tcPr>
          <w:p w14:paraId="0E730F4D" w14:textId="1530811B" w:rsidR="00ED615B" w:rsidRPr="00BC20F1" w:rsidRDefault="00C511A6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10</w:t>
            </w:r>
            <w:r w:rsidR="00ED615B"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,</w:t>
            </w: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535" w:type="dxa"/>
            <w:gridSpan w:val="2"/>
          </w:tcPr>
          <w:p w14:paraId="6F1EC68D" w14:textId="77777777" w:rsidR="00ED615B" w:rsidRPr="00BC20F1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Pr="00BC20F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C20F1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29" w:type="dxa"/>
          </w:tcPr>
          <w:p w14:paraId="0AB3F74D" w14:textId="02109610" w:rsidR="00ED615B" w:rsidRPr="00DE3410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  <w:cs/>
              </w:rPr>
            </w:pPr>
            <w:r w:rsidRPr="00DE3410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 xml:space="preserve">ภายในเดือนมิถุนายน </w:t>
            </w:r>
            <w:r w:rsidRPr="00DE3410">
              <w:rPr>
                <w:rFonts w:asciiTheme="majorBidi" w:hAnsiTheme="majorBidi"/>
                <w:spacing w:val="-10"/>
                <w:sz w:val="30"/>
                <w:szCs w:val="30"/>
              </w:rPr>
              <w:t>2568</w:t>
            </w:r>
          </w:p>
        </w:tc>
      </w:tr>
      <w:tr w:rsidR="00ED615B" w:rsidRPr="005E7634" w14:paraId="08555344" w14:textId="77777777" w:rsidTr="00C1115B">
        <w:tc>
          <w:tcPr>
            <w:tcW w:w="3156" w:type="dxa"/>
            <w:gridSpan w:val="2"/>
          </w:tcPr>
          <w:p w14:paraId="1B5CD189" w14:textId="77777777" w:rsidR="00ED615B" w:rsidRPr="007A394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52DF3954" w14:textId="77777777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58A72D12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5" w:type="dxa"/>
            <w:gridSpan w:val="2"/>
          </w:tcPr>
          <w:p w14:paraId="2078F86A" w14:textId="77777777" w:rsidR="00ED615B" w:rsidRPr="00BC20F1" w:rsidRDefault="00ED615B" w:rsidP="00C1115B">
            <w:pPr>
              <w:tabs>
                <w:tab w:val="clear" w:pos="680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5BDEAB0F" w14:textId="77777777" w:rsidR="00ED615B" w:rsidRPr="007A3943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5E7634" w14:paraId="0581DF15" w14:textId="77777777" w:rsidTr="00C1115B">
        <w:tc>
          <w:tcPr>
            <w:tcW w:w="3150" w:type="dxa"/>
            <w:hideMark/>
          </w:tcPr>
          <w:p w14:paraId="4C6811FF" w14:textId="77777777" w:rsidR="00ED615B" w:rsidRPr="007A394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7A3943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50" w:type="dxa"/>
            <w:gridSpan w:val="2"/>
          </w:tcPr>
          <w:p w14:paraId="4F87499D" w14:textId="77777777" w:rsidR="00ED615B" w:rsidRPr="007A3943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141FEE0B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27FBE5F4" w14:textId="77777777" w:rsidR="00ED615B" w:rsidRPr="00BC20F1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5B17FD6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5E7634" w14:paraId="32C91962" w14:textId="77777777" w:rsidTr="00C1115B">
        <w:tc>
          <w:tcPr>
            <w:tcW w:w="3150" w:type="dxa"/>
          </w:tcPr>
          <w:p w14:paraId="6257CDCB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0342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5D7EC22E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62EC4BF4" w14:textId="77777777" w:rsidR="00ED615B" w:rsidRPr="0040342A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0342A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  <w:r w:rsidRPr="0040342A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40342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E2AC967" w14:textId="38FCBF71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6,4</w:t>
            </w:r>
            <w:r w:rsidR="00C511A6"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14:paraId="6A7D2E43" w14:textId="77777777" w:rsidR="00ED615B" w:rsidRPr="00BC20F1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อัตราร้อยละคงที่</w:t>
            </w:r>
          </w:p>
        </w:tc>
        <w:tc>
          <w:tcPr>
            <w:tcW w:w="2340" w:type="dxa"/>
            <w:gridSpan w:val="2"/>
            <w:shd w:val="clear" w:color="auto" w:fill="auto"/>
            <w:hideMark/>
          </w:tcPr>
          <w:p w14:paraId="5F64A2DE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hAnsiTheme="majorBidi" w:cstheme="majorBidi"/>
                <w:sz w:val="30"/>
                <w:szCs w:val="30"/>
                <w:cs/>
              </w:rPr>
              <w:t>มีกำหนดการจ่ายชำระคืนเมื่อทวงถาม</w:t>
            </w:r>
          </w:p>
        </w:tc>
      </w:tr>
      <w:tr w:rsidR="00ED615B" w:rsidRPr="005E7634" w14:paraId="30DF6043" w14:textId="77777777" w:rsidTr="00C1115B">
        <w:tc>
          <w:tcPr>
            <w:tcW w:w="3150" w:type="dxa"/>
          </w:tcPr>
          <w:p w14:paraId="67DF8C4E" w14:textId="77777777" w:rsidR="00ED615B" w:rsidRPr="00CF6B8C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6168606" w14:textId="77777777" w:rsidR="00ED615B" w:rsidRPr="00CF6B8C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2920470F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652CABD" w14:textId="77777777" w:rsidR="00ED615B" w:rsidRPr="00BC20F1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413888A8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5E7634" w14:paraId="08C6ADE8" w14:textId="77777777" w:rsidTr="00C1115B">
        <w:tc>
          <w:tcPr>
            <w:tcW w:w="3150" w:type="dxa"/>
          </w:tcPr>
          <w:p w14:paraId="047CABE8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342A">
              <w:rPr>
                <w:rFonts w:asciiTheme="majorBidi" w:eastAsiaTheme="minorHAns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350" w:type="dxa"/>
            <w:gridSpan w:val="2"/>
          </w:tcPr>
          <w:p w14:paraId="3DDB9449" w14:textId="77777777" w:rsidR="00ED615B" w:rsidRPr="0040342A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2BD4866B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4"/>
              </w:tabs>
              <w:spacing w:line="240" w:lineRule="auto"/>
              <w:ind w:left="-108" w:right="-1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13357ECE" w14:textId="77777777" w:rsidR="00ED615B" w:rsidRPr="00BC20F1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64E66B4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ED615B" w:rsidRPr="005E7634" w14:paraId="4F658CF2" w14:textId="77777777" w:rsidTr="00C1115B">
        <w:tc>
          <w:tcPr>
            <w:tcW w:w="3156" w:type="dxa"/>
            <w:gridSpan w:val="2"/>
            <w:shd w:val="clear" w:color="auto" w:fill="auto"/>
            <w:hideMark/>
          </w:tcPr>
          <w:p w14:paraId="490A5EB2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0342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DDF9C18" w14:textId="77777777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6741EDB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decimal" w:pos="790"/>
              </w:tabs>
              <w:spacing w:line="240" w:lineRule="auto"/>
              <w:ind w:left="-108" w:right="1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5FD0A51A" w14:textId="77777777" w:rsidR="00ED615B" w:rsidRPr="00BC20F1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shd w:val="clear" w:color="auto" w:fill="auto"/>
          </w:tcPr>
          <w:p w14:paraId="625AC5DD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</w:tr>
      <w:tr w:rsidR="00ED615B" w:rsidRPr="005E7634" w14:paraId="2EE9B440" w14:textId="77777777" w:rsidTr="00C1115B">
        <w:tc>
          <w:tcPr>
            <w:tcW w:w="3156" w:type="dxa"/>
            <w:gridSpan w:val="2"/>
            <w:shd w:val="clear" w:color="auto" w:fill="auto"/>
            <w:hideMark/>
          </w:tcPr>
          <w:p w14:paraId="05DCFBB5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0342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</w:tc>
        <w:tc>
          <w:tcPr>
            <w:tcW w:w="1350" w:type="dxa"/>
            <w:gridSpan w:val="2"/>
            <w:shd w:val="clear" w:color="auto" w:fill="auto"/>
            <w:hideMark/>
          </w:tcPr>
          <w:p w14:paraId="09B0EF6D" w14:textId="77777777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</w:r>
            <w:r w:rsidRPr="00BC20F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63DDE390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535" w:type="dxa"/>
            <w:gridSpan w:val="2"/>
            <w:shd w:val="clear" w:color="auto" w:fill="auto"/>
            <w:hideMark/>
          </w:tcPr>
          <w:p w14:paraId="527009A4" w14:textId="77777777" w:rsidR="00ED615B" w:rsidRPr="00BC20F1" w:rsidRDefault="00ED615B" w:rsidP="00C1115B">
            <w:pPr>
              <w:tabs>
                <w:tab w:val="clear" w:pos="227"/>
                <w:tab w:val="clear" w:pos="680"/>
                <w:tab w:val="left" w:pos="252"/>
              </w:tabs>
              <w:ind w:right="-93"/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THOR </w:t>
            </w:r>
            <w:r w:rsidRPr="00BC20F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บวกด้วยอัตราร้อยละคงที่</w:t>
            </w:r>
          </w:p>
        </w:tc>
        <w:tc>
          <w:tcPr>
            <w:tcW w:w="2329" w:type="dxa"/>
            <w:shd w:val="clear" w:color="auto" w:fill="auto"/>
            <w:hideMark/>
          </w:tcPr>
          <w:p w14:paraId="2F2EBBDC" w14:textId="77777777" w:rsidR="00ED615B" w:rsidRPr="0040342A" w:rsidRDefault="00ED615B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8"/>
                <w:sz w:val="30"/>
                <w:szCs w:val="30"/>
                <w:cs/>
              </w:rPr>
            </w:pPr>
            <w:r w:rsidRPr="0040342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ภายใน</w:t>
            </w:r>
            <w:r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เดือนมีนาคม</w:t>
            </w:r>
            <w:r w:rsidRPr="0040342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</w:t>
            </w:r>
            <w:r w:rsidRPr="0040342A">
              <w:rPr>
                <w:rFonts w:asciiTheme="majorBidi" w:eastAsiaTheme="minorHAns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eastAsiaTheme="minorHAnsi" w:hAnsiTheme="majorBidi" w:cstheme="majorBidi"/>
                <w:sz w:val="30"/>
                <w:szCs w:val="30"/>
              </w:rPr>
              <w:t>70</w:t>
            </w:r>
          </w:p>
        </w:tc>
      </w:tr>
      <w:tr w:rsidR="00ED615B" w:rsidRPr="005E7634" w14:paraId="5A515B62" w14:textId="77777777" w:rsidTr="00C1115B">
        <w:trPr>
          <w:trHeight w:val="89"/>
        </w:trPr>
        <w:tc>
          <w:tcPr>
            <w:tcW w:w="3156" w:type="dxa"/>
            <w:gridSpan w:val="2"/>
          </w:tcPr>
          <w:p w14:paraId="56B4C01C" w14:textId="77777777" w:rsidR="00ED615B" w:rsidRPr="00070C03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6F3AC93C" w14:textId="77777777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3D47058C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68ACA459" w14:textId="77777777" w:rsidR="00ED615B" w:rsidRPr="00BC20F1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4229D807" w14:textId="77777777" w:rsidR="00ED615B" w:rsidRPr="00CF6B8C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D615B" w:rsidRPr="005E7634" w14:paraId="71B393BA" w14:textId="77777777" w:rsidTr="00C1115B">
        <w:tc>
          <w:tcPr>
            <w:tcW w:w="3156" w:type="dxa"/>
            <w:gridSpan w:val="2"/>
            <w:hideMark/>
          </w:tcPr>
          <w:p w14:paraId="7E2BAC71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40342A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</w:tcPr>
          <w:p w14:paraId="6C837631" w14:textId="77777777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</w:tcPr>
          <w:p w14:paraId="0A5A1B7B" w14:textId="77777777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535" w:type="dxa"/>
            <w:gridSpan w:val="2"/>
          </w:tcPr>
          <w:p w14:paraId="3DDD03E4" w14:textId="77777777" w:rsidR="00ED615B" w:rsidRPr="00BC20F1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</w:tcPr>
          <w:p w14:paraId="62EB233C" w14:textId="77777777" w:rsidR="00ED615B" w:rsidRPr="00CF6B8C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ED615B" w:rsidRPr="005E7634" w14:paraId="32D28B80" w14:textId="77777777" w:rsidTr="00C1115B">
        <w:tc>
          <w:tcPr>
            <w:tcW w:w="3156" w:type="dxa"/>
            <w:gridSpan w:val="2"/>
          </w:tcPr>
          <w:p w14:paraId="11374C19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0342A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บริษัท ราช กรุ๊ป จำกัด (มหาชน)</w:t>
            </w:r>
          </w:p>
          <w:p w14:paraId="116F0293" w14:textId="77777777" w:rsidR="00ED615B" w:rsidRPr="0040342A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hideMark/>
          </w:tcPr>
          <w:p w14:paraId="6AC26A50" w14:textId="4249921E" w:rsidR="00ED615B" w:rsidRPr="00BC20F1" w:rsidRDefault="00892E45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892E45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12</w:t>
            </w:r>
            <w:r w:rsidR="00ED615B"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</w:p>
          <w:p w14:paraId="3F755FA5" w14:textId="77777777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990" w:type="dxa"/>
            <w:gridSpan w:val="2"/>
          </w:tcPr>
          <w:p w14:paraId="14E31BF4" w14:textId="4C8CCFEB" w:rsidR="00ED615B" w:rsidRPr="00BC20F1" w:rsidRDefault="00892E45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892E45">
              <w:rPr>
                <w:rFonts w:asciiTheme="majorBidi" w:eastAsiaTheme="minorHAnsi" w:hAnsiTheme="majorBidi" w:cstheme="majorBidi" w:hint="cs"/>
                <w:sz w:val="30"/>
                <w:szCs w:val="30"/>
              </w:rPr>
              <w:t>12</w:t>
            </w:r>
            <w:r w:rsidR="00C511A6"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35" w:type="dxa"/>
            <w:gridSpan w:val="2"/>
            <w:hideMark/>
          </w:tcPr>
          <w:p w14:paraId="67B41F67" w14:textId="77777777" w:rsidR="00ED615B" w:rsidRPr="00BC20F1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1.76 - 3.08</w:t>
            </w:r>
          </w:p>
        </w:tc>
        <w:tc>
          <w:tcPr>
            <w:tcW w:w="2329" w:type="dxa"/>
            <w:hideMark/>
          </w:tcPr>
          <w:p w14:paraId="0425A25D" w14:textId="653A53B3" w:rsidR="00ED615B" w:rsidRPr="0040342A" w:rsidRDefault="005D684A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eastAsiaTheme="minorHAnsi" w:hAnsiTheme="majorBidi" w:cstheme="majorBidi"/>
                <w:spacing w:val="-10"/>
                <w:sz w:val="30"/>
                <w:szCs w:val="30"/>
              </w:rPr>
            </w:pP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หุ้นกู้มีอายุ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pacing w:val="-10"/>
                <w:sz w:val="30"/>
                <w:szCs w:val="30"/>
              </w:rPr>
              <w:t>3</w:t>
            </w:r>
            <w:r w:rsidR="00444423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5</w:t>
            </w:r>
            <w:r w:rsidR="00444423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10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และ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15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ปี และครบกำหนดไถ่ถอนในปี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2568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2570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ปี </w:t>
            </w:r>
            <w:r w:rsidR="00444423"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</w:t>
            </w:r>
            <w:r w:rsidR="00444423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2573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และปี 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</w:rPr>
              <w:t>2578</w:t>
            </w:r>
            <w:r w:rsidRPr="003132CA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ตามลำดับ</w:t>
            </w:r>
          </w:p>
        </w:tc>
      </w:tr>
      <w:tr w:rsidR="00ED615B" w:rsidRPr="00BC20F1" w14:paraId="795D5122" w14:textId="77777777" w:rsidTr="00C1115B">
        <w:tc>
          <w:tcPr>
            <w:tcW w:w="3156" w:type="dxa"/>
            <w:gridSpan w:val="2"/>
            <w:vAlign w:val="bottom"/>
            <w:hideMark/>
          </w:tcPr>
          <w:p w14:paraId="523E6C70" w14:textId="77777777" w:rsidR="00ED615B" w:rsidRPr="00BC20F1" w:rsidRDefault="00ED615B" w:rsidP="00C1115B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BC20F1">
              <w:rPr>
                <w:rFonts w:asciiTheme="majorBidi" w:eastAsiaTheme="minorHAns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0F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ค่าธรรมเนียมในการจัดหา</w:t>
            </w: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br/>
              <w:t xml:space="preserve">   </w:t>
            </w:r>
            <w:r w:rsidRPr="00BC20F1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เงินกู้ยืมรอตัดบัญชี</w:t>
            </w:r>
          </w:p>
        </w:tc>
        <w:tc>
          <w:tcPr>
            <w:tcW w:w="1350" w:type="dxa"/>
            <w:gridSpan w:val="2"/>
            <w:vAlign w:val="bottom"/>
          </w:tcPr>
          <w:p w14:paraId="3FD2F4B5" w14:textId="77777777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1B028C70" w14:textId="4AAAA7E6" w:rsidR="00ED615B" w:rsidRPr="00BC20F1" w:rsidRDefault="00ED615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(</w:t>
            </w:r>
            <w:r w:rsidR="00C511A6"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9</w:t>
            </w:r>
            <w:r w:rsidRPr="00BC20F1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gridSpan w:val="2"/>
            <w:vAlign w:val="bottom"/>
          </w:tcPr>
          <w:p w14:paraId="4BD25F81" w14:textId="77777777" w:rsidR="00ED615B" w:rsidRPr="00BC20F1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vAlign w:val="bottom"/>
          </w:tcPr>
          <w:p w14:paraId="60A6C841" w14:textId="77777777" w:rsidR="00ED615B" w:rsidRPr="00BC20F1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</w:p>
        </w:tc>
      </w:tr>
      <w:tr w:rsidR="00ED615B" w:rsidRPr="005D7C1A" w14:paraId="35234DC4" w14:textId="77777777" w:rsidTr="00C1115B">
        <w:tc>
          <w:tcPr>
            <w:tcW w:w="3156" w:type="dxa"/>
            <w:gridSpan w:val="2"/>
          </w:tcPr>
          <w:p w14:paraId="0BFE784C" w14:textId="77777777" w:rsidR="00ED615B" w:rsidRPr="00BC20F1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  <w:r w:rsidRPr="00BC20F1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gridSpan w:val="2"/>
          </w:tcPr>
          <w:p w14:paraId="3C59A14D" w14:textId="77777777" w:rsidR="00ED615B" w:rsidRPr="00BC20F1" w:rsidRDefault="00ED615B" w:rsidP="00C1115B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8DC876" w14:textId="418FF675" w:rsidR="00ED615B" w:rsidRPr="00BC20F1" w:rsidRDefault="0055450B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200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  <w:r w:rsidRPr="00BC20F1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11</w:t>
            </w:r>
            <w:r w:rsidR="00ED615B" w:rsidRPr="00BC20F1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,99</w:t>
            </w:r>
            <w:r w:rsidRPr="00BC20F1"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5" w:type="dxa"/>
            <w:gridSpan w:val="2"/>
          </w:tcPr>
          <w:p w14:paraId="3B502744" w14:textId="77777777" w:rsidR="00ED615B" w:rsidRPr="00BC20F1" w:rsidRDefault="00ED615B" w:rsidP="00C1115B">
            <w:pPr>
              <w:tabs>
                <w:tab w:val="clear" w:pos="227"/>
                <w:tab w:val="left" w:pos="252"/>
              </w:tabs>
              <w:jc w:val="center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29" w:type="dxa"/>
          </w:tcPr>
          <w:p w14:paraId="0CFF31B9" w14:textId="77777777" w:rsidR="00ED615B" w:rsidRPr="00BC20F1" w:rsidRDefault="00ED615B" w:rsidP="00C1115B">
            <w:pPr>
              <w:jc w:val="thaiDistribute"/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2DA821A3" w14:textId="77777777" w:rsidR="00ED615B" w:rsidRPr="00627208" w:rsidRDefault="00ED615B" w:rsidP="00386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6E2EA8" w14:textId="7A7BB613" w:rsidR="00ED615B" w:rsidRPr="00ED615B" w:rsidRDefault="00ED615B" w:rsidP="00ED615B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D615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D615B"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</w:t>
      </w:r>
      <w:r w:rsidRPr="00ED615B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ED615B">
        <w:rPr>
          <w:rFonts w:ascii="Angsana New" w:hAnsi="Angsana New"/>
          <w:sz w:val="30"/>
          <w:szCs w:val="30"/>
        </w:rPr>
        <w:t xml:space="preserve">2567 </w:t>
      </w:r>
      <w:r w:rsidRPr="00ED615B">
        <w:rPr>
          <w:rFonts w:ascii="Angsana New" w:hAnsi="Angsana New" w:hint="cs"/>
          <w:sz w:val="30"/>
          <w:szCs w:val="30"/>
          <w:cs/>
        </w:rPr>
        <w:t>กลุ่มบริษัทได้จดจำนองที่ดินพร้อมสิ่งปลูกสร้างบนที่ดิน อาคาร และโรงไฟฟ้า เครื่องจักรบางส่วน และจดจำนำอุปกรณ์โรงไฟฟ้า รวมมูลค่าสุทธิตามบัญชี</w:t>
      </w:r>
      <w:r w:rsidRPr="00DB373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160B4">
        <w:rPr>
          <w:rFonts w:ascii="Angsana New" w:hAnsi="Angsana New"/>
          <w:sz w:val="30"/>
          <w:szCs w:val="30"/>
        </w:rPr>
        <w:t>895</w:t>
      </w:r>
      <w:r w:rsidR="00910B74">
        <w:rPr>
          <w:rFonts w:ascii="Angsana New" w:hAnsi="Angsana New"/>
          <w:sz w:val="30"/>
          <w:szCs w:val="30"/>
        </w:rPr>
        <w:t>.</w:t>
      </w:r>
      <w:r w:rsidR="006160B4">
        <w:rPr>
          <w:rFonts w:ascii="Angsana New" w:hAnsi="Angsana New"/>
          <w:sz w:val="30"/>
          <w:szCs w:val="30"/>
        </w:rPr>
        <w:t>29</w:t>
      </w:r>
      <w:r w:rsidRPr="00DB373D">
        <w:rPr>
          <w:rFonts w:ascii="Angsana New" w:hAnsi="Angsana New" w:hint="cs"/>
          <w:sz w:val="30"/>
          <w:szCs w:val="30"/>
          <w:cs/>
        </w:rPr>
        <w:t xml:space="preserve"> ล้านเหรียญออสเตรเลีย </w:t>
      </w:r>
      <w:r w:rsidRPr="00DB373D">
        <w:rPr>
          <w:rFonts w:ascii="Angsana New" w:hAnsi="Angsana New"/>
          <w:sz w:val="30"/>
          <w:szCs w:val="30"/>
        </w:rPr>
        <w:t>5,2</w:t>
      </w:r>
      <w:r w:rsidR="00DB373D" w:rsidRPr="00DB373D">
        <w:rPr>
          <w:rFonts w:ascii="Angsana New" w:hAnsi="Angsana New"/>
          <w:sz w:val="30"/>
          <w:szCs w:val="30"/>
        </w:rPr>
        <w:t>25</w:t>
      </w:r>
      <w:r w:rsidRPr="00DB373D">
        <w:rPr>
          <w:rFonts w:ascii="Angsana New" w:hAnsi="Angsana New"/>
          <w:sz w:val="30"/>
          <w:szCs w:val="30"/>
        </w:rPr>
        <w:t>.</w:t>
      </w:r>
      <w:r w:rsidR="00DB373D" w:rsidRPr="00DB373D">
        <w:rPr>
          <w:rFonts w:ascii="Angsana New" w:hAnsi="Angsana New"/>
          <w:sz w:val="30"/>
          <w:szCs w:val="30"/>
        </w:rPr>
        <w:t>14</w:t>
      </w:r>
      <w:r w:rsidRPr="00DB373D">
        <w:rPr>
          <w:rFonts w:ascii="Angsana New" w:hAnsi="Angsana New"/>
          <w:sz w:val="30"/>
          <w:szCs w:val="30"/>
        </w:rPr>
        <w:t xml:space="preserve"> </w:t>
      </w:r>
      <w:r w:rsidRPr="00DB373D">
        <w:rPr>
          <w:rFonts w:ascii="Angsana New" w:hAnsi="Angsana New" w:hint="cs"/>
          <w:sz w:val="30"/>
          <w:szCs w:val="30"/>
          <w:cs/>
        </w:rPr>
        <w:t>ล้านบาท</w:t>
      </w:r>
      <w:r w:rsidRPr="00DB373D">
        <w:rPr>
          <w:rFonts w:ascii="Angsana New" w:hAnsi="Angsana New"/>
          <w:sz w:val="30"/>
          <w:szCs w:val="30"/>
        </w:rPr>
        <w:t xml:space="preserve"> </w:t>
      </w:r>
      <w:r w:rsidRPr="00DB373D">
        <w:rPr>
          <w:rFonts w:ascii="Angsana New" w:hAnsi="Angsana New" w:hint="cs"/>
          <w:sz w:val="30"/>
          <w:szCs w:val="30"/>
          <w:cs/>
        </w:rPr>
        <w:t xml:space="preserve">และ </w:t>
      </w:r>
      <w:r w:rsidR="00DB373D" w:rsidRPr="00DB373D">
        <w:rPr>
          <w:rFonts w:ascii="Angsana New" w:hAnsi="Angsana New"/>
          <w:sz w:val="30"/>
          <w:szCs w:val="30"/>
        </w:rPr>
        <w:t>632,926.35</w:t>
      </w:r>
      <w:r w:rsidRPr="00DB373D">
        <w:rPr>
          <w:rFonts w:ascii="Angsana New" w:hAnsi="Angsana New"/>
          <w:sz w:val="30"/>
          <w:szCs w:val="30"/>
        </w:rPr>
        <w:t xml:space="preserve"> </w:t>
      </w:r>
      <w:r w:rsidRPr="00DB373D">
        <w:rPr>
          <w:rFonts w:ascii="Angsana New" w:hAnsi="Angsana New" w:hint="cs"/>
          <w:sz w:val="30"/>
          <w:szCs w:val="30"/>
          <w:cs/>
        </w:rPr>
        <w:t>ล้านดองเวียดนาม</w:t>
      </w:r>
      <w:r w:rsidRPr="00ED615B">
        <w:rPr>
          <w:rFonts w:ascii="Angsana New" w:hAnsi="Angsana New" w:hint="cs"/>
          <w:sz w:val="30"/>
          <w:szCs w:val="30"/>
          <w:cs/>
        </w:rPr>
        <w:t xml:space="preserve"> เพื่อเป็นหลักประกันเงินกู้ยืมระยะยาวจากสถาบันการเงิน </w:t>
      </w:r>
    </w:p>
    <w:p w14:paraId="1D009E4D" w14:textId="77777777" w:rsidR="00ED615B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C5BD73" w14:textId="6A6E5D3F" w:rsidR="00ED615B" w:rsidRPr="0050233B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0233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50233B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Pr="0050233B">
        <w:rPr>
          <w:rFonts w:asciiTheme="majorBidi" w:hAnsiTheme="majorBidi" w:cstheme="majorBidi"/>
          <w:sz w:val="30"/>
          <w:szCs w:val="30"/>
        </w:rPr>
        <w:t>2567</w:t>
      </w:r>
      <w:r w:rsidRPr="0050233B">
        <w:rPr>
          <w:rFonts w:asciiTheme="majorBidi" w:hAnsiTheme="majorBidi" w:cstheme="majorBidi"/>
          <w:spacing w:val="-1"/>
          <w:sz w:val="30"/>
          <w:szCs w:val="30"/>
          <w:cs/>
        </w:rPr>
        <w:t xml:space="preserve"> </w:t>
      </w:r>
      <w:r w:rsidRPr="0050233B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กลุ่มบริษัทมีวงเงินสินเชื่อซึ่งยังไม่ได้เบิกใช้เป็น</w:t>
      </w:r>
      <w:r w:rsidRPr="005D684A">
        <w:rPr>
          <w:rFonts w:asciiTheme="majorBidi" w:hAnsiTheme="majorBidi" w:cstheme="majorBidi"/>
          <w:sz w:val="30"/>
          <w:szCs w:val="30"/>
          <w:cs/>
        </w:rPr>
        <w:t>จำนวนเงินรวม</w:t>
      </w:r>
      <w:r w:rsidRPr="005D684A">
        <w:rPr>
          <w:rFonts w:asciiTheme="majorBidi" w:hAnsiTheme="majorBidi" w:cstheme="majorBidi"/>
          <w:sz w:val="30"/>
          <w:szCs w:val="30"/>
        </w:rPr>
        <w:t xml:space="preserve"> 3</w:t>
      </w:r>
      <w:r w:rsidR="00DE3410" w:rsidRPr="005D684A">
        <w:rPr>
          <w:rFonts w:asciiTheme="majorBidi" w:hAnsiTheme="majorBidi" w:cstheme="majorBidi"/>
          <w:sz w:val="30"/>
          <w:szCs w:val="30"/>
        </w:rPr>
        <w:t>5,000</w:t>
      </w:r>
      <w:r w:rsidRPr="005D684A">
        <w:rPr>
          <w:rFonts w:asciiTheme="majorBidi" w:hAnsiTheme="majorBidi" w:cstheme="majorBidi"/>
          <w:sz w:val="30"/>
          <w:szCs w:val="30"/>
        </w:rPr>
        <w:t xml:space="preserve"> </w:t>
      </w:r>
      <w:r w:rsidRPr="005D684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D684A">
        <w:rPr>
          <w:rFonts w:asciiTheme="majorBidi" w:hAnsiTheme="majorBidi" w:cstheme="majorBidi"/>
          <w:sz w:val="30"/>
          <w:szCs w:val="30"/>
        </w:rPr>
        <w:t xml:space="preserve"> </w:t>
      </w:r>
      <w:r w:rsidRPr="005D684A">
        <w:rPr>
          <w:rFonts w:asciiTheme="majorBidi" w:hAnsiTheme="majorBidi" w:cstheme="majorBidi"/>
          <w:sz w:val="30"/>
          <w:szCs w:val="30"/>
          <w:cs/>
        </w:rPr>
        <w:t>และ</w:t>
      </w:r>
      <w:r w:rsidRPr="005D684A">
        <w:rPr>
          <w:rFonts w:asciiTheme="majorBidi" w:hAnsiTheme="majorBidi" w:cstheme="majorBidi"/>
          <w:sz w:val="30"/>
          <w:szCs w:val="30"/>
        </w:rPr>
        <w:t xml:space="preserve"> 4</w:t>
      </w:r>
      <w:r w:rsidR="00DE3410" w:rsidRPr="005D684A">
        <w:rPr>
          <w:rFonts w:asciiTheme="majorBidi" w:hAnsiTheme="majorBidi" w:cstheme="majorBidi"/>
          <w:sz w:val="30"/>
          <w:szCs w:val="30"/>
        </w:rPr>
        <w:t>5</w:t>
      </w:r>
      <w:r w:rsidRPr="005D684A">
        <w:rPr>
          <w:rFonts w:asciiTheme="majorBidi" w:hAnsiTheme="majorBidi" w:cstheme="majorBidi"/>
          <w:sz w:val="30"/>
          <w:szCs w:val="30"/>
        </w:rPr>
        <w:t>0</w:t>
      </w:r>
      <w:r w:rsidRPr="005D684A">
        <w:rPr>
          <w:rFonts w:asciiTheme="majorBidi" w:hAnsiTheme="majorBidi" w:cstheme="majorBidi"/>
          <w:sz w:val="30"/>
          <w:szCs w:val="30"/>
          <w:cs/>
        </w:rPr>
        <w:t>ล้านเหรียญ</w:t>
      </w:r>
      <w:r w:rsidRPr="005D684A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Pr="005D684A">
        <w:rPr>
          <w:rFonts w:asciiTheme="majorBidi" w:hAnsiTheme="majorBidi" w:cstheme="majorBidi"/>
          <w:sz w:val="30"/>
          <w:szCs w:val="30"/>
        </w:rPr>
        <w:t xml:space="preserve"> </w:t>
      </w:r>
      <w:r w:rsidRPr="005D684A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D68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5D684A">
        <w:rPr>
          <w:rFonts w:ascii="Angsana New" w:hAnsi="Angsana New"/>
          <w:i/>
          <w:iCs/>
          <w:sz w:val="30"/>
          <w:szCs w:val="30"/>
        </w:rPr>
        <w:t xml:space="preserve">2566: 32,500 </w:t>
      </w:r>
      <w:r w:rsidRPr="005D684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Pr="005D684A">
        <w:rPr>
          <w:rFonts w:ascii="Angsana New" w:hAnsi="Angsana New"/>
          <w:i/>
          <w:iCs/>
          <w:sz w:val="30"/>
          <w:szCs w:val="30"/>
        </w:rPr>
        <w:t xml:space="preserve">720 </w:t>
      </w:r>
      <w:r w:rsidRPr="005D684A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ล้านเหรียญสหรัฐอเมริกา)</w:t>
      </w:r>
    </w:p>
    <w:p w14:paraId="2C01B793" w14:textId="77777777" w:rsidR="00ED615B" w:rsidRPr="0050233B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8EC513A" w14:textId="77777777" w:rsidR="00ED615B" w:rsidRPr="0050233B" w:rsidRDefault="00ED615B" w:rsidP="00ED61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0233B">
        <w:rPr>
          <w:rFonts w:asciiTheme="majorBidi" w:hAnsiTheme="majorBidi" w:cstheme="majorBidi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และต้องดำรงไว้ซึ่งอัตราส่วนทางการเงินที่สำคัญสำหรับสัญญาเงินกู้ยืมระยะยาวจากสถาบันการเงินทุกสัญญา และสัญญาหุ้นกู้บริษัท อาร์เอช อินเตอร์เนชั่นแนล (สิงคโปร์) คอร์ปอเรชั่น จำกัด</w:t>
      </w:r>
    </w:p>
    <w:p w14:paraId="03F3F9A4" w14:textId="77777777" w:rsidR="00ED615B" w:rsidRPr="00627208" w:rsidRDefault="00ED615B" w:rsidP="00CD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EC290E" w14:textId="08FE3D2A" w:rsidR="0016555B" w:rsidRPr="00627208" w:rsidRDefault="006B206E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52EFF260" w14:textId="77777777" w:rsidR="00381513" w:rsidRPr="00627208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A32231E" w14:textId="4BA461C6" w:rsidR="00FD4825" w:rsidRPr="0062720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6276CD" w:rsidRPr="00627208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CB07DC" w:rsidRPr="00627208">
        <w:rPr>
          <w:rFonts w:asciiTheme="majorBidi" w:hAnsiTheme="majorBidi" w:cstheme="majorBidi"/>
          <w:sz w:val="30"/>
          <w:szCs w:val="30"/>
        </w:rPr>
        <w:br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กลุ่มบริษัท โดยสรุปมีดังนี้</w:t>
      </w:r>
    </w:p>
    <w:p w14:paraId="507A125C" w14:textId="77777777" w:rsidR="00381513" w:rsidRPr="00627208" w:rsidRDefault="00381513" w:rsidP="00F60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330"/>
          <w:tab w:val="left" w:pos="351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61F32CD" w14:textId="1E8C599C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1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กลุ่มธุรกิจผลิตไฟฟ้าในประเทศ</w:t>
      </w:r>
    </w:p>
    <w:p w14:paraId="25ECEB72" w14:textId="3EA7BBC2" w:rsidR="00381513" w:rsidRPr="00627208" w:rsidRDefault="00381513" w:rsidP="003815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2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กลุ่มธุรกิจพลังงานทดแทน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0D112964" w14:textId="6193BE74" w:rsidR="00381513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3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กลุ่มธุรกิจการลงทุนในต่างประเทศ</w:t>
      </w:r>
    </w:p>
    <w:p w14:paraId="666DA4E9" w14:textId="35CBB2AF" w:rsidR="00E52C82" w:rsidRPr="00627208" w:rsidRDefault="00381513" w:rsidP="00381513">
      <w:pPr>
        <w:ind w:left="540"/>
        <w:rPr>
          <w:rFonts w:asciiTheme="majorBidi" w:hAnsiTheme="majorBidi" w:cstheme="majorBidi"/>
          <w:sz w:val="30"/>
          <w:szCs w:val="30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76CD" w:rsidRPr="00627208">
        <w:rPr>
          <w:rFonts w:asciiTheme="majorBidi" w:hAnsiTheme="majorBidi" w:cstheme="majorBidi"/>
          <w:sz w:val="30"/>
          <w:szCs w:val="30"/>
        </w:rPr>
        <w:t>4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</w:rPr>
        <w:tab/>
      </w:r>
      <w:r w:rsidRPr="00627208">
        <w:rPr>
          <w:rFonts w:asciiTheme="majorBidi" w:hAnsiTheme="majorBidi" w:cstheme="majorBidi"/>
          <w:sz w:val="30"/>
          <w:szCs w:val="30"/>
          <w:cs/>
        </w:rPr>
        <w:t>กลุ่มธุรกิจ</w:t>
      </w:r>
      <w:r w:rsidR="009B64B6" w:rsidRPr="00627208">
        <w:rPr>
          <w:rFonts w:asciiTheme="majorBidi" w:hAnsiTheme="majorBidi" w:cstheme="majorBidi"/>
          <w:sz w:val="30"/>
          <w:szCs w:val="30"/>
          <w:cs/>
        </w:rPr>
        <w:t>เกี่ยวเนื่องและสาธารณูปโภค</w:t>
      </w:r>
      <w:r w:rsidR="00ED615B">
        <w:rPr>
          <w:rFonts w:asciiTheme="majorBidi" w:hAnsiTheme="majorBidi" w:cstheme="majorBidi" w:hint="cs"/>
          <w:sz w:val="30"/>
          <w:szCs w:val="30"/>
          <w:cs/>
        </w:rPr>
        <w:t>ในประเทศ</w:t>
      </w:r>
    </w:p>
    <w:p w14:paraId="4CBC1480" w14:textId="77777777" w:rsidR="00C51AB3" w:rsidRPr="00627208" w:rsidRDefault="00C51AB3" w:rsidP="00C51AB3">
      <w:pPr>
        <w:rPr>
          <w:rFonts w:asciiTheme="majorBidi" w:hAnsiTheme="majorBidi" w:cstheme="majorBidi"/>
          <w:sz w:val="30"/>
          <w:szCs w:val="30"/>
        </w:rPr>
      </w:pPr>
    </w:p>
    <w:p w14:paraId="5AB69B21" w14:textId="77777777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</w:rPr>
      </w:pPr>
    </w:p>
    <w:p w14:paraId="05736F39" w14:textId="3B9EEB53" w:rsidR="008B4AB6" w:rsidRPr="00627208" w:rsidRDefault="008B4AB6" w:rsidP="00C51AB3">
      <w:pPr>
        <w:rPr>
          <w:rFonts w:asciiTheme="majorBidi" w:hAnsiTheme="majorBidi" w:cstheme="majorBidi"/>
          <w:sz w:val="30"/>
          <w:szCs w:val="30"/>
        </w:rPr>
        <w:sectPr w:rsidR="008B4AB6" w:rsidRPr="00627208" w:rsidSect="007663F9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73CC24FB" w14:textId="77777777" w:rsidR="00F64F27" w:rsidRPr="00627208" w:rsidRDefault="00F64F27" w:rsidP="00B1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627208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lastRenderedPageBreak/>
        <w:t>ข้อมูลเกี่ยวกับส่วนงานที่รายงาน</w:t>
      </w:r>
    </w:p>
    <w:p w14:paraId="3CD1C614" w14:textId="77777777" w:rsidR="00B12C29" w:rsidRPr="00627208" w:rsidRDefault="00B12C29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18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539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58"/>
        <w:gridCol w:w="1061"/>
        <w:gridCol w:w="269"/>
        <w:gridCol w:w="1008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918"/>
        <w:gridCol w:w="270"/>
        <w:gridCol w:w="832"/>
        <w:gridCol w:w="270"/>
        <w:gridCol w:w="1044"/>
        <w:gridCol w:w="239"/>
        <w:gridCol w:w="1021"/>
      </w:tblGrid>
      <w:tr w:rsidR="00F64F27" w:rsidRPr="00627208" w14:paraId="75C665D4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39D3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3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B792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C78E42C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D77B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69180" w14:textId="1049AB9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C87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F8CA" w14:textId="5AA8A8F3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ED61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53DB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6C20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896FA1E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6195A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78456" w14:textId="7844CC2B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ED61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ADC9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3C9FD" w14:textId="77777777" w:rsidR="00F64F27" w:rsidRPr="00627208" w:rsidRDefault="00F64F27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12C29" w:rsidRPr="00627208" w14:paraId="30AA1EA2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6502A" w14:textId="5AED64B4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E2F7A" w14:textId="5129043A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3B74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ACB5" w14:textId="2111890B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4DE2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9E6F" w14:textId="4571D77E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9DF2A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33C1B" w14:textId="267037DF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5963A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EE50" w14:textId="737A391C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3239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AB9A1" w14:textId="6CDA93B9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4F3F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D042B" w14:textId="1A0DB649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CF1E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A883" w14:textId="55678AED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71C0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328" w14:textId="437D4D8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4560C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5D85B" w14:textId="51CFC3FD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B12C29" w:rsidRPr="00627208" w14:paraId="5F6F3508" w14:textId="77777777" w:rsidTr="00713E11">
        <w:trPr>
          <w:trHeight w:val="76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60532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33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20890" w14:textId="77777777" w:rsidR="00B12C29" w:rsidRPr="00627208" w:rsidRDefault="00B12C29" w:rsidP="00B1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13E11" w:rsidRPr="00627208" w14:paraId="3C037E09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26100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028D3" w14:textId="5C1BA189" w:rsidR="00713E11" w:rsidRPr="00627208" w:rsidRDefault="00892E45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92E45">
              <w:rPr>
                <w:rFonts w:asciiTheme="majorBidi" w:hAnsiTheme="majorBidi" w:cstheme="majorBidi" w:hint="cs"/>
                <w:sz w:val="26"/>
                <w:szCs w:val="26"/>
              </w:rPr>
              <w:t>19</w:t>
            </w:r>
            <w:r w:rsidR="00713E11">
              <w:rPr>
                <w:rFonts w:asciiTheme="majorBidi" w:hAnsiTheme="majorBidi" w:cstheme="majorBidi"/>
                <w:sz w:val="26"/>
                <w:szCs w:val="26"/>
              </w:rPr>
              <w:t>,068,295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E8B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7C71" w14:textId="6019C8C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021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D67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5DC9" w14:textId="389426EA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7B7A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82E" w14:textId="52AC6DF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ED7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4966" w14:textId="32F1EBC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5,809,891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CF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DC4C" w14:textId="2A14B75D" w:rsidR="00713E11" w:rsidRPr="00627208" w:rsidRDefault="001B3CC3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13E11"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725</w:t>
            </w:r>
            <w:r w:rsidR="00713E11"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9F1E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2F249" w14:textId="37208CBC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57E30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BC99" w14:textId="628E181E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13F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D2E9" w14:textId="10ED685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24,878,186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141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11305" w14:textId="7F25C12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33,746,198</w:t>
            </w:r>
          </w:p>
        </w:tc>
      </w:tr>
      <w:tr w:rsidR="00713E11" w:rsidRPr="00627208" w14:paraId="09B09839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E33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1E9C" w14:textId="4F58BEA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709,534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B07E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3DAE" w14:textId="600C9D8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902,928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71E98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73A7" w14:textId="26A5A96A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9D9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88F8" w14:textId="4B75467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726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B674" w14:textId="4D1660A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949,554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30F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46A98" w14:textId="170D0DF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942,179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A56C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F2EF7" w14:textId="76C3DA31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6F2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A1892" w14:textId="3863EB14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44A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6335" w14:textId="700B2A1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1,659,088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A5F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5F4E3" w14:textId="1B7C9C1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1,845,107</w:t>
            </w:r>
          </w:p>
        </w:tc>
      </w:tr>
      <w:tr w:rsidR="00713E11" w:rsidRPr="00627208" w14:paraId="6FD58328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862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2FF32" w14:textId="0222DAF4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(18,100,1</w:t>
            </w:r>
            <w:r w:rsidR="0069768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257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BFDDC" w14:textId="49D4EBD7" w:rsidR="00713E11" w:rsidRPr="00627208" w:rsidRDefault="00713E11" w:rsidP="008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768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804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A569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4615F" w14:textId="3C61092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425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AEF9F" w14:textId="0DB5327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78BC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6F9332" w14:textId="01F3C9B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(3,638,719)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EC94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2951" w14:textId="0CB0F3D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240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ECA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9AA66" w14:textId="52967818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E71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F531D" w14:textId="2860365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4548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DABD75" w14:textId="1D3EBFA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(21,738,837)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2F28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F8B73" w14:textId="284BF70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(30,472,044)</w:t>
            </w:r>
          </w:p>
        </w:tc>
      </w:tr>
      <w:tr w:rsidR="00713E11" w:rsidRPr="00627208" w14:paraId="366F0D18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813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0A827A" w14:textId="4A4FC6B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1,677,711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36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237A8C" w14:textId="4E89B83E" w:rsidR="00713E11" w:rsidRPr="00627208" w:rsidRDefault="001B3CC3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13E11"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155</w:t>
            </w:r>
            <w:r w:rsidR="00713E11"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480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59927" w14:textId="71A8AEC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27D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21F32" w14:textId="4E76624C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3B4E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0DA49" w14:textId="2D5D93E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3,120,726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31BD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F70C7" w14:textId="7441EDB8" w:rsidR="00713E11" w:rsidRPr="00627208" w:rsidRDefault="001B3CC3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713E11"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964</w:t>
            </w:r>
            <w:r w:rsidR="00713E11"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5755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15E4D" w14:textId="718A18F1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84B8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F4B06" w14:textId="6EABEA02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309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C1EF2" w14:textId="3187672C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4,798,437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C2C5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9ECEC5" w14:textId="7D4F8C2E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5,119,261</w:t>
            </w:r>
          </w:p>
        </w:tc>
      </w:tr>
      <w:tr w:rsidR="00713E11" w:rsidRPr="00627208" w14:paraId="6CDAA9B2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62E0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0BA5A" w14:textId="7188239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9F98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72417" w14:textId="6EB81529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2A9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EC4E" w14:textId="6F45D61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5550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A3E4" w14:textId="2A7831C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6D1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0B83" w14:textId="2755E62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84D9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82DA7" w14:textId="56A77DC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24,130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620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1BEE" w14:textId="71BA8464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214,897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74CC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368D6" w14:textId="4C52318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157,513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9B27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0EBE" w14:textId="5E662BA8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237,272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599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5257" w14:textId="77C7BAAE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181,643</w:t>
            </w:r>
          </w:p>
        </w:tc>
      </w:tr>
      <w:tr w:rsidR="00713E11" w:rsidRPr="00627208" w14:paraId="6D2686DE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068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36D9" w14:textId="4F9548CE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48,383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204A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AB651" w14:textId="3D895BA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12E4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F086" w14:textId="5ECC794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397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776E" w14:textId="5A0EBA3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99CF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68532" w14:textId="6AA1EF09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792,348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991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EF873" w14:textId="3ED1CDE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4AD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9E5B5" w14:textId="3029B022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116,182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3528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A28A7" w14:textId="6435624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121,49</w:t>
            </w:r>
            <w:r w:rsidR="00C33AE1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88C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FD29" w14:textId="44EA9B3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957,140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EDBD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3DD88" w14:textId="08E240A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1,312,468</w:t>
            </w:r>
          </w:p>
        </w:tc>
      </w:tr>
      <w:tr w:rsidR="00713E11" w:rsidRPr="00627208" w14:paraId="6F051EB2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0D20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5F96" w14:textId="0A92204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DDFD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25AE2" w14:textId="69AA2C2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671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D923" w14:textId="6555325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F040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AD9A" w14:textId="1D840D3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CB95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D66A" w14:textId="615C1E15" w:rsidR="00713E11" w:rsidRPr="00627208" w:rsidRDefault="00713E11" w:rsidP="003B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7EB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3280" w14:textId="2C9C638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16,970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64F6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5319" w14:textId="2C51D134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DCBC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EBDF9" w14:textId="09CE675B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AD3E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FDB40" w14:textId="23BAEE7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1,429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ADEAC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D3DB5" w14:textId="76724592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17,352</w:t>
            </w:r>
          </w:p>
        </w:tc>
      </w:tr>
      <w:tr w:rsidR="00713E11" w:rsidRPr="00627208" w14:paraId="2BD30E4D" w14:textId="77777777" w:rsidTr="00713E11">
        <w:trPr>
          <w:trHeight w:val="54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7799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6C0E" w14:textId="2578E7D2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70,764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B1DC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C963" w14:textId="5E0EEF7A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116,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A51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46FAA" w14:textId="688127D9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01488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BB9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4E90C" w14:textId="631ECB6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218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7D1A" w14:textId="19F77919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471,631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843B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5AEF" w14:textId="4754CAB2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307,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571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0100" w14:textId="11F7A2A9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28,348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347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DABEA" w14:textId="4999419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22,006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1A2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3F50" w14:textId="123DEB0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571,07</w:t>
            </w:r>
            <w:r w:rsidR="00601488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FA96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410B" w14:textId="7C6C3F49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446,367</w:t>
            </w:r>
          </w:p>
        </w:tc>
      </w:tr>
      <w:tr w:rsidR="00713E11" w:rsidRPr="00627208" w14:paraId="0D330A96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6880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F01C" w14:textId="0623644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(488,446)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1347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BDD2" w14:textId="0D700479" w:rsidR="00713E11" w:rsidRPr="00627208" w:rsidRDefault="00713E11" w:rsidP="008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499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09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01B5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5FB0D" w14:textId="38C902AC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CF3C5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0A270" w14:textId="08D829E8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(76)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45C4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1053" w14:textId="01112AA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(951,59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20E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36B0C" w14:textId="667A6A8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860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583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8940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0037" w14:textId="4127FE0D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(723,83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91F0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988C" w14:textId="3F6317C8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(660,76</w:t>
            </w:r>
            <w:r w:rsidR="006202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4004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D62C" w14:textId="0FB047F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(2,163,9</w:t>
            </w:r>
            <w:r w:rsidR="0060148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54212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7029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A516F" w14:textId="195ABBA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(2,020,520)</w:t>
            </w:r>
          </w:p>
        </w:tc>
      </w:tr>
      <w:tr w:rsidR="00713E11" w:rsidRPr="00627208" w14:paraId="2083CEAA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9C85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6FBF5" w14:textId="02980E2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(6,703)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BDB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16C4" w14:textId="290DCFCB" w:rsidR="00713E11" w:rsidRPr="00627208" w:rsidRDefault="00713E11" w:rsidP="008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777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E108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F525" w14:textId="12785DC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547B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CDE99" w14:textId="26CD079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4400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8A848" w14:textId="2929F54A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C88E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E3D6" w14:textId="37CC50B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119,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A53E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5925" w14:textId="490B55E0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(49,422)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5E24B" w14:textId="74D9B65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728D8" w14:textId="7FB97B1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57,57</w:t>
            </w:r>
            <w:r w:rsidR="00C33AE1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6B8E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D52D" w14:textId="14E8092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1EAB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6B112" w14:textId="7E9FB4B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142,829</w:t>
            </w:r>
          </w:p>
        </w:tc>
      </w:tr>
      <w:tr w:rsidR="00713E11" w:rsidRPr="00627208" w14:paraId="073540B8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C2267" w14:textId="69EE07E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ผลกำไรจากการเปลี่ยนแปลง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ยุติธ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รรมของอนุพันธ์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B0AC" w14:textId="4808A0E8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75A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C3FDC" w14:textId="1B235B04" w:rsidR="00713E11" w:rsidRPr="00627208" w:rsidRDefault="00713E11" w:rsidP="003B4A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AE3F8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85D1C" w14:textId="0BCED1E4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E7F9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7E50B" w14:textId="6B3548C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A99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7FFF5" w14:textId="277A6EAE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135,418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3438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7C1E" w14:textId="1E87E00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410,585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32C9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7933" w14:textId="7A73FC55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5E2A" w14:textId="3A96205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336C" w14:textId="54780978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789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F430E" w14:textId="49BE6272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135,418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3B0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D482" w14:textId="19C7687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410,585</w:t>
            </w:r>
          </w:p>
        </w:tc>
      </w:tr>
      <w:tr w:rsidR="00713E11" w:rsidRPr="00627208" w14:paraId="593057B1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07CE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99C2" w14:textId="1BDEA91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(308,989)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6F09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71A7" w14:textId="7A526408" w:rsidR="00713E11" w:rsidRPr="00627208" w:rsidRDefault="00713E11" w:rsidP="008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2F52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98B5" w14:textId="1856E11C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32C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763D3" w14:textId="01E58C8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D5378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7F6D0" w14:textId="51904D4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(2,297,65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469B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AD3B" w14:textId="06E72AA4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(2,3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566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62B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0B562" w14:textId="75E53092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(717,39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659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3F85" w14:textId="4090FA1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(584,</w:t>
            </w:r>
            <w:r w:rsidR="0062026F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5B4F9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C7E44" w14:textId="5470710A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(3,324,04</w:t>
            </w:r>
            <w:r w:rsidR="0054212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4A6F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5DDF1" w14:textId="3B24746B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(3,165,973)</w:t>
            </w:r>
          </w:p>
        </w:tc>
      </w:tr>
      <w:tr w:rsidR="00713E11" w:rsidRPr="00627208" w14:paraId="11CF3B58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05C8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ของการร่วมค้า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936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E0C9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C02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295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6BF0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BB4F8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85A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3A2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ED11F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95BE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0F0C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46E9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FC6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2E18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172D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80"/>
              </w:tabs>
              <w:spacing w:line="300" w:lineRule="exact"/>
              <w:ind w:right="-23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E5A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9018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C0F5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5DDE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3E11" w:rsidRPr="00627208" w14:paraId="2C9E5D57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4509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และบริษัทร่วมที่ใช้วิธีส่วนได้เสีย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33D452" w14:textId="3A98F27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1,211,763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1B1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E12C2" w14:textId="7B211C9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479,540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2738C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777E2" w14:textId="71D0D174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22,623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F18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43BAE" w14:textId="29A7860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75,231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D2C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D4E75" w14:textId="35AD1AB9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4,366,039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A071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52E2E6" w14:textId="69FD269E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2,7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74ED9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8A4A3" w14:textId="0DA46206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(288,666)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0D7D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4DF52" w14:textId="04F71B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sz w:val="26"/>
                <w:szCs w:val="26"/>
              </w:rPr>
              <w:t>93</w:t>
            </w:r>
            <w:r w:rsidR="0062026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17A5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1FDA07" w14:textId="5DB6992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5,311,759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042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81C31" w14:textId="254F9074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3,231,372</w:t>
            </w:r>
          </w:p>
        </w:tc>
      </w:tr>
      <w:tr w:rsidR="00713E11" w:rsidRPr="00627208" w14:paraId="2ED38F8D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AEC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07F14" w14:textId="0AD788D0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2,204,937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7EEF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601E" w14:textId="339B9CC9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</w:t>
            </w:r>
            <w:r w:rsidR="001B3C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C0A3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06CA5" w14:textId="39382118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23,10</w:t>
            </w:r>
            <w:r w:rsidR="006014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C42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67160" w14:textId="3FDB26A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83BD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CFB14" w14:textId="5DA1C00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5,715,848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02C9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CAEAA" w14:textId="6388805A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 w:rsidR="001B3C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555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  <w:r w:rsidR="00E109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7AD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63DBA" w14:textId="584B20D4" w:rsidR="00713E11" w:rsidRPr="00542126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(1,418,91</w:t>
            </w:r>
            <w:r w:rsidR="00601488" w:rsidRP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8</w:t>
            </w:r>
            <w:r w:rsidRP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0E8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9BBA6" w14:textId="0B4AFDBA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</w:t>
            </w:r>
            <w:r w:rsidR="005527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527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109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77E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553715" w14:textId="0A84EFCF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6,524,97</w:t>
            </w:r>
            <w:r w:rsidR="006014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EE9C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A9C1B" w14:textId="667C4A1C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5,675,384</w:t>
            </w:r>
          </w:p>
        </w:tc>
      </w:tr>
      <w:tr w:rsidR="00713E11" w:rsidRPr="00627208" w14:paraId="0F20DE86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E29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FE146" w14:textId="57D7971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(146,369)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E2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D072E3" w14:textId="00009787" w:rsidR="00713E11" w:rsidRPr="00627208" w:rsidRDefault="00713E11" w:rsidP="00811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(259,253)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624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C2899" w14:textId="199D7D6E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E3C64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F94C1" w14:textId="591D29A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300" w:lineRule="exact"/>
              <w:ind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A947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BD9535" w14:textId="05B57841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(616,840)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EA25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069C0" w14:textId="22B893F6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(391,808)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5E290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172CD" w14:textId="2DE53147" w:rsidR="00713E11" w:rsidRPr="00627208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4,67</w:t>
            </w:r>
            <w:r w:rsidR="0054212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DD6B2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5BA8" w14:textId="46EB8CF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4,128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129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C6360" w14:textId="17595F8D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(758,53</w:t>
            </w:r>
            <w:r w:rsidR="0054212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D28C7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21808" w14:textId="6D40C114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(646,933)</w:t>
            </w:r>
          </w:p>
        </w:tc>
      </w:tr>
      <w:tr w:rsidR="00713E11" w:rsidRPr="00627208" w14:paraId="5AE1315A" w14:textId="77777777" w:rsidTr="00713E11">
        <w:trPr>
          <w:trHeight w:val="20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5842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CE02F" w14:textId="23D4DFA3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2,058,568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12E2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3BDFE" w14:textId="2D66A332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1B3C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737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1B3C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ABD6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E9269A" w14:textId="5B9C47F5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23,10</w:t>
            </w:r>
            <w:r w:rsidR="006014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D78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AA6FEB" w14:textId="1A9AD53B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75,473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4E1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854370" w14:textId="4F992674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5,099,008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139A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F1D4B5" w14:textId="4B2E3FE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</w:t>
            </w:r>
            <w:r w:rsidR="001B3C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163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,67</w:t>
            </w:r>
            <w:r w:rsidR="00E109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14D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D99CC" w14:textId="3C4ABB4D" w:rsidR="00713E11" w:rsidRPr="00542126" w:rsidRDefault="00713E11" w:rsidP="00542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12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(1,414,24</w:t>
            </w:r>
            <w:r w:rsid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4</w:t>
            </w:r>
            <w:r w:rsidRPr="00542126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21B53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5F0E6E" w14:textId="7E0535FB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</w:t>
            </w:r>
            <w:r w:rsidR="005527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</w:t>
            </w:r>
            <w:r w:rsidR="005527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E109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4C2E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AC5FB9" w14:textId="2E46738B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5,766,43</w:t>
            </w:r>
            <w:r w:rsidR="0054212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0A5B" w14:textId="77777777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73034" w14:textId="658FF42A" w:rsidR="00713E11" w:rsidRPr="00627208" w:rsidRDefault="00713E11" w:rsidP="0071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left="-11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5,028,451</w:t>
            </w:r>
          </w:p>
        </w:tc>
      </w:tr>
    </w:tbl>
    <w:p w14:paraId="0D3D0148" w14:textId="235718ED" w:rsidR="00AA432E" w:rsidRPr="00627208" w:rsidRDefault="00AA432E" w:rsidP="00AA4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Theme="majorBidi" w:hAnsiTheme="majorBidi" w:cstheme="majorBidi"/>
          <w:sz w:val="28"/>
          <w:szCs w:val="28"/>
        </w:rPr>
        <w:sectPr w:rsidR="00AA432E" w:rsidRPr="00627208" w:rsidSect="003343BC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200" w:type="dxa"/>
        <w:tblLayout w:type="fixed"/>
        <w:tblLook w:val="04A0" w:firstRow="1" w:lastRow="0" w:firstColumn="1" w:lastColumn="0" w:noHBand="0" w:noVBand="1"/>
      </w:tblPr>
      <w:tblGrid>
        <w:gridCol w:w="3119"/>
        <w:gridCol w:w="1079"/>
        <w:gridCol w:w="239"/>
        <w:gridCol w:w="1059"/>
        <w:gridCol w:w="236"/>
        <w:gridCol w:w="897"/>
        <w:gridCol w:w="236"/>
        <w:gridCol w:w="899"/>
        <w:gridCol w:w="236"/>
        <w:gridCol w:w="1046"/>
        <w:gridCol w:w="262"/>
        <w:gridCol w:w="1028"/>
        <w:gridCol w:w="236"/>
        <w:gridCol w:w="877"/>
        <w:gridCol w:w="236"/>
        <w:gridCol w:w="898"/>
        <w:gridCol w:w="236"/>
        <w:gridCol w:w="1081"/>
        <w:gridCol w:w="240"/>
        <w:gridCol w:w="1060"/>
      </w:tblGrid>
      <w:tr w:rsidR="00F64F27" w:rsidRPr="00627208" w14:paraId="6E24A619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3E1DD01C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76" w:type="dxa"/>
            <w:gridSpan w:val="19"/>
            <w:shd w:val="clear" w:color="auto" w:fill="auto"/>
            <w:vAlign w:val="bottom"/>
          </w:tcPr>
          <w:p w14:paraId="18C58FA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64F27" w:rsidRPr="00627208" w14:paraId="4726D700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0F050246" w14:textId="77777777" w:rsidR="00F64F27" w:rsidRPr="00627208" w:rsidRDefault="00F64F27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5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7" w:type="dxa"/>
            <w:gridSpan w:val="3"/>
            <w:shd w:val="clear" w:color="auto" w:fill="auto"/>
            <w:vAlign w:val="bottom"/>
          </w:tcPr>
          <w:p w14:paraId="4E34EE34" w14:textId="690E14CA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กลุ่มธุรกิจผลิตไฟฟ้า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A31243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32" w:type="dxa"/>
            <w:gridSpan w:val="3"/>
            <w:shd w:val="clear" w:color="auto" w:fill="auto"/>
            <w:vAlign w:val="bottom"/>
          </w:tcPr>
          <w:p w14:paraId="0E007839" w14:textId="7D202EE5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  <w:r w:rsidR="009D3BB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0DB0E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78B07256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241F4DAC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F37FD9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1" w:type="dxa"/>
            <w:gridSpan w:val="3"/>
            <w:shd w:val="clear" w:color="auto" w:fill="auto"/>
            <w:vAlign w:val="bottom"/>
          </w:tcPr>
          <w:p w14:paraId="1B7C82CC" w14:textId="4DB93BA0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กลุ่มธุรกิจเกี่ยวเนื่องและสาธารณูปโภค</w:t>
            </w:r>
            <w:r w:rsidR="009D3BB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B29338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1" w:type="dxa"/>
            <w:gridSpan w:val="3"/>
            <w:shd w:val="clear" w:color="auto" w:fill="auto"/>
            <w:vAlign w:val="bottom"/>
          </w:tcPr>
          <w:p w14:paraId="67C68D47" w14:textId="77777777" w:rsidR="00F64F27" w:rsidRPr="00627208" w:rsidRDefault="00F64F27" w:rsidP="00C82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202B9" w:rsidRPr="00627208" w14:paraId="7C27A9C5" w14:textId="77777777" w:rsidTr="005359B4">
        <w:trPr>
          <w:trHeight w:val="110"/>
        </w:trPr>
        <w:tc>
          <w:tcPr>
            <w:tcW w:w="3119" w:type="dxa"/>
            <w:shd w:val="clear" w:color="auto" w:fill="auto"/>
            <w:vAlign w:val="bottom"/>
          </w:tcPr>
          <w:p w14:paraId="3812FEA8" w14:textId="28D6B6B0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right="-53" w:hanging="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03CD6" w14:textId="3B50A874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B45C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6065C" w14:textId="2FFFAF6B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EE891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CC0CB" w14:textId="282CEEBF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CF57B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18F9" w14:textId="656AABAB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BF27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62BF0" w14:textId="3C3794BD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057D2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617FD" w14:textId="5119D4F5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12C2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3921E" w14:textId="73C066CE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431F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0B4E8" w14:textId="00FB527A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90E6A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B2BB" w14:textId="2934535C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6895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3DBE5" w14:textId="4B1C7A05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202B9" w:rsidRPr="00627208" w14:paraId="353501A1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18A8D2A5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firstLine="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076" w:type="dxa"/>
            <w:gridSpan w:val="19"/>
            <w:shd w:val="clear" w:color="auto" w:fill="auto"/>
            <w:vAlign w:val="bottom"/>
          </w:tcPr>
          <w:p w14:paraId="1FA5C2F5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202B9" w:rsidRPr="00627208" w14:paraId="715FE43A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4D8C420C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8CEA7EB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B0CA8E1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3FB796A8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1B797C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6104458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1AA396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E0278A3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DADDD2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A7C7FEE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544A19C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4F89079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CB51A4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907D8B2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10EF84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6DC18666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4DE307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B0B53A5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949B15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C0E7309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02B9" w:rsidRPr="00627208" w14:paraId="1A8117F1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06C37B9C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469D0F0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A8142AE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BE7EF98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DF60A6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38BB69E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E99DF8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A5E1361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1A3360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631BA1F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6CBE25B4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B960B4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BFAC09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B37BC86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481FB3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DF4C04A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819B72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351F9D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50A6A2F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B983DA0" w14:textId="77777777" w:rsidR="002202B9" w:rsidRPr="00627208" w:rsidRDefault="002202B9" w:rsidP="00220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22C7" w:rsidRPr="00627208" w14:paraId="04C8F85B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658032E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22E4E52" w14:textId="3C51A63A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19,068,295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57F575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1456265" w14:textId="5E483816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0645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645C">
              <w:rPr>
                <w:rFonts w:asciiTheme="majorBidi" w:hAnsiTheme="majorBidi" w:cstheme="majorBidi"/>
                <w:sz w:val="26"/>
                <w:szCs w:val="26"/>
              </w:rPr>
              <w:t>021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645C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DC8E5E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14E5F2D" w14:textId="21DC8E29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60F93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BB04628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03882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604B41D" w14:textId="4189E531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D7E6AB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5CFDDF1" w14:textId="4588C4F3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825811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D796536" w14:textId="3BE77871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2C84B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27EC078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E9452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40E6F64" w14:textId="57C630E1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19,068,295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D405B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8EC8576" w14:textId="03E77E7F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0645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645C">
              <w:rPr>
                <w:rFonts w:asciiTheme="majorBidi" w:hAnsiTheme="majorBidi" w:cstheme="majorBidi"/>
                <w:sz w:val="26"/>
                <w:szCs w:val="26"/>
              </w:rPr>
              <w:t>021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0645C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</w:tr>
      <w:tr w:rsidR="000C22C7" w:rsidRPr="00627208" w14:paraId="1DB97D21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2CEC7188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5CC4A46" w14:textId="2362D5D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4A0712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7FDF462" w14:textId="75E0F715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95524E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F835A2B" w14:textId="25469124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709AC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DAAF47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118C8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7D04FD4" w14:textId="1F907398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5,735,143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D934113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5344434" w14:textId="237B6D5B" w:rsidR="000C22C7" w:rsidRPr="00627208" w:rsidRDefault="0090645C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C22C7"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="000C22C7"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9519D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92CBBE5" w14:textId="3A0468FC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0FB1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461D4BFD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9104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9F39A04" w14:textId="5D92F8F1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5,735,143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16853E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A67DDED" w14:textId="1B152195" w:rsidR="000C22C7" w:rsidRPr="00627208" w:rsidRDefault="0090645C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C22C7"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="000C22C7"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</w:tr>
      <w:tr w:rsidR="000C22C7" w:rsidRPr="00627208" w14:paraId="3C615D56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70022A8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ประเทศอื่น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63C79" w14:textId="21B2599F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BEAAB79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11FAB" w14:textId="40C1D181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E8AD5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015F0" w14:textId="1F3AC82E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667EE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B1F8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FB649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DD0AF" w14:textId="2D920C7D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74,748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34BCAB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E0749" w14:textId="2DA09BB1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102,041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A45C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396FF" w14:textId="563C4E88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474D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39C39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3D060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E2EA4" w14:textId="441A4955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74,748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9EFFE1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411F2" w14:textId="309FA4F4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102,041</w:t>
            </w:r>
          </w:p>
        </w:tc>
      </w:tr>
      <w:tr w:rsidR="000C22C7" w:rsidRPr="00627208" w14:paraId="43DDCBE0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7E467FB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E504A" w14:textId="587E4388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19,068,295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7B2BB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980B8" w14:textId="38E3B23F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06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06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021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064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C003E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02057D" w14:textId="2D1E45BC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998ABD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6C5817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7C459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7A160" w14:textId="4E7278FD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5,809,891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E46DE0E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1946E" w14:textId="76AE4F12" w:rsidR="000C22C7" w:rsidRPr="00627208" w:rsidRDefault="0090645C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0C22C7"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725</w:t>
            </w:r>
            <w:r w:rsidR="000C22C7"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681587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EC685" w14:textId="629DA014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29411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57090C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02E608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3F7E20" w14:textId="73E09F2D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24,878,186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6D65477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30D9A" w14:textId="32DC58AA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33,746,198</w:t>
            </w:r>
          </w:p>
        </w:tc>
      </w:tr>
      <w:tr w:rsidR="000C22C7" w:rsidRPr="00627208" w14:paraId="4214A8ED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2EE31EAD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1CA591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80899E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04C773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457C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882E5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663FD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AB96C3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C37C2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7E9852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5A64574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32771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CCEBA7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7911B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A9DEE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D9A8C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2B9D3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3C6F5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789888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473DA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22C7" w:rsidRPr="00627208" w14:paraId="3276DD82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2DA1589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1D0D0E2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2EA25C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BB7F532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4657F4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4A90ED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AB613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DBC5DC9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669859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0EF6E3E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C65072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AD1549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A604E1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B16339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C5C11C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68E0AD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41BDE1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6F1E455D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757FED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D75F7C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0645C" w:rsidRPr="00627208" w14:paraId="423D1090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151C8651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02598CD9" w14:textId="06B28830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19,054,470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7D15E2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9BD49A9" w14:textId="38E4AF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BF989D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A4E65B4" w14:textId="7D65F989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0535F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DAB716D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2B3DA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6E8644B" w14:textId="6E5E9749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5,735,143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C5C4F1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C51ED09" w14:textId="1563A9E0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FF2C0B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11495733" w14:textId="541315F3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A2F1A8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171D815E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F8A3A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AA1EF9" w14:textId="56EA2E53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24,789,613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72F4E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428F49D" w14:textId="6B134CFF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33,627,549</w:t>
            </w:r>
          </w:p>
        </w:tc>
      </w:tr>
      <w:tr w:rsidR="0090645C" w:rsidRPr="00627208" w14:paraId="1668B6F7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3BB142DF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A5F47B2" w14:textId="0581340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4E339B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571EA723" w14:textId="54DFCD42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16,608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EBDC9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0C39A37" w14:textId="4C22FE78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0013C9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D03DDC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5F5037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B9527AB" w14:textId="3DDEBCBD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74,748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41FB539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7806FA" w14:textId="4F7A9D78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102,041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B0724C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E1DA067" w14:textId="7B3E00B0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F849C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5FAF0B71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56E5C9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5BA3F5C" w14:textId="6DCFF069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88,573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1DA97B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DFB8D4D" w14:textId="17A7868D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118,649</w:t>
            </w:r>
          </w:p>
        </w:tc>
      </w:tr>
      <w:tr w:rsidR="0090645C" w:rsidRPr="00627208" w14:paraId="00920175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4A3FDC19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B9808" w14:textId="7B1A48B8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19,068,295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F34226D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19A04B" w14:textId="162C393E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021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2717EB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D4E76" w14:textId="75892B9D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47F8A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A2AAE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E42828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5634C" w14:textId="24FB63D2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5,809,891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91F092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AE7C33" w14:textId="1B0B83C1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725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DF8D5D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F04A6" w14:textId="14AD51FB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A2224F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0AE78C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61BE3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CA8A4A" w14:textId="689C5009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24,878,186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627F19B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6C8E0B" w14:textId="37FAEC35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33,746,198</w:t>
            </w:r>
          </w:p>
        </w:tc>
      </w:tr>
      <w:tr w:rsidR="000C22C7" w:rsidRPr="00627208" w14:paraId="3D2D2A11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7C4EA79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802DA3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63AD3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9F413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153A7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71E7D3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D78877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9B3ABD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2921B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FFB7D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53C495C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D7263E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E2C781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0C756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01E77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186B6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DE609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2B307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8EFB30E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B4E7C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22C7" w:rsidRPr="00627208" w14:paraId="70CA86FE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08B3A76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F2A7428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AB71CE4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DDC2221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163AE2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CDDC359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9BFF9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5A9A1B8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ADE37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4FC1AFC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6A3E55A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8A2832F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8FABF2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BC41EC8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DDBD85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EBC4926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4EE243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54B0BA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B0B651B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F328950" w14:textId="77777777" w:rsidR="000C22C7" w:rsidRPr="00627208" w:rsidRDefault="000C22C7" w:rsidP="000C2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0645C" w:rsidRPr="00627208" w14:paraId="38F05576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24A9C2AC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1F9E18D4" w14:textId="0AC52642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19,054,470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2B366A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7D3393B" w14:textId="27CEBC5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47532A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44E5E14" w14:textId="2A5B2710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C0DB8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B270742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4E70C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34866AC" w14:textId="026AA21F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5,735,143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B977DB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DBDEBC2" w14:textId="1E9F9555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623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0A570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49B843E9" w14:textId="582ECF5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12223A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BB7EA1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BE764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D08D758" w14:textId="0C429059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24,789,613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73A3A0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FD06646" w14:textId="4DDA6E1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33,627,549</w:t>
            </w:r>
          </w:p>
        </w:tc>
      </w:tr>
      <w:tr w:rsidR="0090645C" w:rsidRPr="00627208" w14:paraId="4116B14B" w14:textId="77777777" w:rsidTr="005359B4">
        <w:trPr>
          <w:trHeight w:val="144"/>
        </w:trPr>
        <w:tc>
          <w:tcPr>
            <w:tcW w:w="3119" w:type="dxa"/>
            <w:shd w:val="clear" w:color="auto" w:fill="auto"/>
            <w:vAlign w:val="bottom"/>
          </w:tcPr>
          <w:p w14:paraId="770B5506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BA20" w14:textId="5C20A023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13,825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F6035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9FBEA" w14:textId="071D357E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16,608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721068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C3BCD" w14:textId="05F66290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BEEF08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4CB4B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57B75D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50B1" w14:textId="4FDA2121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74,748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97E4AFA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F26E6" w14:textId="442500A0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102,041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4035E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227BB" w14:textId="16D52F8C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8B111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A94BC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C8EF4C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1323D" w14:textId="70A86E30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88,573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641432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0B8EADB" w14:textId="53E6C85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118,649</w:t>
            </w:r>
          </w:p>
        </w:tc>
      </w:tr>
      <w:tr w:rsidR="0090645C" w:rsidRPr="00627208" w14:paraId="37567659" w14:textId="77777777" w:rsidTr="005359B4">
        <w:trPr>
          <w:trHeight w:val="144"/>
        </w:trPr>
        <w:tc>
          <w:tcPr>
            <w:tcW w:w="3119" w:type="dxa"/>
            <w:shd w:val="clear" w:color="auto" w:fill="auto"/>
          </w:tcPr>
          <w:p w14:paraId="1E9C6D01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right="-53" w:hanging="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0E8246" w14:textId="6CEB46C8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19,068,295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A89923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07A829" w14:textId="2EC06DB8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021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CAFB92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1DF3D" w14:textId="582FE84E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E00C5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F08F10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AD1846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92FDC" w14:textId="7E35CCB9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5,809,891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BFE03A2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DE293B" w14:textId="3E061E0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725</w:t>
            </w: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E08BEF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51EF4" w14:textId="0B8DD9C4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122ED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59EFD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310EEE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66AB9" w14:textId="089808B3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24,878,186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C08FFC5" w14:textId="77777777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8E3C2" w14:textId="4606BB18" w:rsidR="0090645C" w:rsidRPr="00627208" w:rsidRDefault="0090645C" w:rsidP="00906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33,746,198</w:t>
            </w:r>
          </w:p>
        </w:tc>
      </w:tr>
    </w:tbl>
    <w:p w14:paraId="0B070B54" w14:textId="77777777" w:rsidR="00F64F27" w:rsidRPr="00627208" w:rsidRDefault="00F64F27" w:rsidP="00F64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A641AC" w14:textId="77777777" w:rsidR="004C4A9A" w:rsidRPr="00627208" w:rsidRDefault="004C4A9A" w:rsidP="00D11124">
      <w:pPr>
        <w:framePr w:w="15300" w:wrap="auto" w:hAnchor="text" w:x="63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4C4A9A" w:rsidRPr="00627208" w:rsidSect="003343BC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C37C85E" w14:textId="12BD4A36" w:rsidR="00DF5F76" w:rsidRPr="00627208" w:rsidRDefault="00DF5F76" w:rsidP="009C341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02D4A827" w14:textId="77777777" w:rsidR="00DF5F76" w:rsidRPr="00627208" w:rsidRDefault="00DF5F76" w:rsidP="00DF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0B2821F0" w14:textId="1D37C3C6" w:rsidR="00DF5F76" w:rsidRPr="00627208" w:rsidRDefault="00DF5F76" w:rsidP="00DF5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</w:rPr>
      </w:pPr>
      <w:r w:rsidRPr="00627208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รายละเอียดเงินปันผลในระหว่างปี </w:t>
      </w:r>
      <w:r w:rsidR="006276CD" w:rsidRPr="00627208">
        <w:rPr>
          <w:rFonts w:asciiTheme="majorBidi" w:hAnsiTheme="majorBidi" w:cstheme="majorBidi"/>
          <w:sz w:val="30"/>
          <w:szCs w:val="30"/>
        </w:rPr>
        <w:t>256</w:t>
      </w:r>
      <w:r w:rsidR="002202B9" w:rsidRPr="00627208">
        <w:rPr>
          <w:rFonts w:asciiTheme="majorBidi" w:hAnsiTheme="majorBidi" w:cstheme="majorBidi"/>
          <w:sz w:val="30"/>
          <w:szCs w:val="30"/>
        </w:rPr>
        <w:t>7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Pr="0062720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DAABA53" w14:textId="77777777" w:rsidR="00DF5F76" w:rsidRPr="00627208" w:rsidRDefault="00DF5F76" w:rsidP="00DF5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620"/>
        <w:gridCol w:w="1530"/>
        <w:gridCol w:w="1260"/>
        <w:gridCol w:w="236"/>
        <w:gridCol w:w="1366"/>
      </w:tblGrid>
      <w:tr w:rsidR="00DF5F76" w:rsidRPr="00627208" w14:paraId="03EC9635" w14:textId="77777777" w:rsidTr="00740FA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39BAB63A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AEDB220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D75469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CE115E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D1918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4386E50" w14:textId="77777777" w:rsidR="00DF5F76" w:rsidRPr="00627208" w:rsidDel="00D43E7A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F5F76" w:rsidRPr="00627208" w14:paraId="27652B7E" w14:textId="77777777" w:rsidTr="00740FAF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64B2A00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970510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AA0018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D264EB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768128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0345CA0E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3BB8" w:rsidRPr="00627208" w14:paraId="7A5BD104" w14:textId="77777777" w:rsidTr="00740FAF">
        <w:tc>
          <w:tcPr>
            <w:tcW w:w="3330" w:type="dxa"/>
            <w:shd w:val="clear" w:color="auto" w:fill="auto"/>
            <w:vAlign w:val="bottom"/>
          </w:tcPr>
          <w:p w14:paraId="6F424149" w14:textId="13333BDF" w:rsidR="009D3BB8" w:rsidRPr="00627208" w:rsidRDefault="009D3BB8" w:rsidP="009D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เงินปันผลประจำปีสำหรับปี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CF8D6C" w14:textId="4B4AA167" w:rsidR="009D3BB8" w:rsidRPr="00627208" w:rsidRDefault="009D3BB8" w:rsidP="009D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714479" w14:textId="7B2A54D8" w:rsidR="009D3BB8" w:rsidRPr="00627208" w:rsidRDefault="009D3BB8" w:rsidP="009D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5CA070" w14:textId="2205ED3D" w:rsidR="009D3BB8" w:rsidRPr="00627208" w:rsidRDefault="009D3BB8" w:rsidP="009D3B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83B14C" w14:textId="77777777" w:rsidR="009D3BB8" w:rsidRPr="00627208" w:rsidRDefault="009D3BB8" w:rsidP="009D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6B356475" w14:textId="586AFFEC" w:rsidR="009D3BB8" w:rsidRPr="00627208" w:rsidRDefault="009D3BB8" w:rsidP="009D3BB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3,480</w:t>
            </w:r>
          </w:p>
        </w:tc>
      </w:tr>
      <w:tr w:rsidR="009D3BB8" w:rsidRPr="00627208" w14:paraId="1A02C663" w14:textId="77777777" w:rsidTr="00740FAF">
        <w:tc>
          <w:tcPr>
            <w:tcW w:w="3330" w:type="dxa"/>
            <w:shd w:val="clear" w:color="auto" w:fill="auto"/>
            <w:vAlign w:val="bottom"/>
          </w:tcPr>
          <w:p w14:paraId="2F6E71AD" w14:textId="3DBB0A7B" w:rsidR="009D3BB8" w:rsidRPr="00627208" w:rsidRDefault="009D3BB8" w:rsidP="009D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0BD0FD" w14:textId="4E2D358D" w:rsidR="009D3BB8" w:rsidRPr="00627208" w:rsidRDefault="009D3BB8" w:rsidP="009D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5D5D44" w14:textId="4C7FF80C" w:rsidR="009D3BB8" w:rsidRPr="00627208" w:rsidRDefault="009D3BB8" w:rsidP="009D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233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50233B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FCDFF" w14:textId="645BC0D2" w:rsidR="009D3BB8" w:rsidRPr="00627208" w:rsidRDefault="009D3BB8" w:rsidP="009D3B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(0.80)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1E96BC" w14:textId="77777777" w:rsidR="009D3BB8" w:rsidRPr="00627208" w:rsidRDefault="009D3BB8" w:rsidP="009D3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9A819" w14:textId="2F0117AD" w:rsidR="009D3BB8" w:rsidRPr="00627208" w:rsidRDefault="009D3BB8" w:rsidP="009D3BB8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(1,740)</w:t>
            </w:r>
          </w:p>
        </w:tc>
      </w:tr>
      <w:tr w:rsidR="00DF5F76" w:rsidRPr="00627208" w14:paraId="0D513525" w14:textId="77777777" w:rsidTr="00241191">
        <w:tc>
          <w:tcPr>
            <w:tcW w:w="3330" w:type="dxa"/>
            <w:shd w:val="clear" w:color="auto" w:fill="auto"/>
            <w:vAlign w:val="bottom"/>
          </w:tcPr>
          <w:p w14:paraId="77818ED1" w14:textId="77777777" w:rsidR="00DF5F76" w:rsidRPr="00627208" w:rsidRDefault="00DF5F76" w:rsidP="003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50D360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C9CFA1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F57D1" w14:textId="459DA3F2" w:rsidR="00DF5F76" w:rsidRPr="00627208" w:rsidRDefault="009D3BB8" w:rsidP="00740FA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89802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C6F93" w14:textId="5B21A1B6" w:rsidR="00DF5F76" w:rsidRPr="00627208" w:rsidRDefault="009D3BB8" w:rsidP="00740FA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1,740</w:t>
            </w:r>
          </w:p>
        </w:tc>
      </w:tr>
      <w:tr w:rsidR="00241191" w:rsidRPr="00627208" w14:paraId="1627DD18" w14:textId="77777777" w:rsidTr="00241191">
        <w:tc>
          <w:tcPr>
            <w:tcW w:w="3330" w:type="dxa"/>
            <w:shd w:val="clear" w:color="auto" w:fill="auto"/>
            <w:vAlign w:val="bottom"/>
          </w:tcPr>
          <w:p w14:paraId="3E14B70A" w14:textId="1C5A0026" w:rsidR="00241191" w:rsidRPr="00627208" w:rsidRDefault="00241191" w:rsidP="003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="006276CD"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3BB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BEC32A" w14:textId="1BADE566" w:rsidR="00241191" w:rsidRPr="00627208" w:rsidRDefault="009D3BB8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241191" w:rsidRPr="0062720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41191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6276CD"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5200F8" w14:textId="161C5742" w:rsidR="00241191" w:rsidRPr="00627208" w:rsidRDefault="00241191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6276CD" w:rsidRPr="0062720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D3BB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BF45A" w14:textId="01735D64" w:rsidR="00241191" w:rsidRPr="00627208" w:rsidRDefault="009D3BB8" w:rsidP="00740FA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9D465" w14:textId="77777777" w:rsidR="00241191" w:rsidRPr="00627208" w:rsidRDefault="00241191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60D45" w14:textId="54A86EA9" w:rsidR="00241191" w:rsidRPr="00627208" w:rsidRDefault="009D3BB8" w:rsidP="00740FA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1,740</w:t>
            </w:r>
          </w:p>
        </w:tc>
      </w:tr>
      <w:tr w:rsidR="00DF5F76" w:rsidRPr="00627208" w14:paraId="19186AD0" w14:textId="77777777" w:rsidTr="00241191">
        <w:tc>
          <w:tcPr>
            <w:tcW w:w="3330" w:type="dxa"/>
            <w:shd w:val="clear" w:color="auto" w:fill="auto"/>
            <w:vAlign w:val="bottom"/>
          </w:tcPr>
          <w:p w14:paraId="7F707EA4" w14:textId="77777777" w:rsidR="00DF5F76" w:rsidRPr="00627208" w:rsidRDefault="00DF5F76" w:rsidP="003D6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รวมเงินปันผลจ่าย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B74E3F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417352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1F1DF9C" w14:textId="77777777" w:rsidR="00DF5F76" w:rsidRPr="00627208" w:rsidRDefault="00DF5F76" w:rsidP="00740FAF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1C672B" w14:textId="77777777" w:rsidR="00DF5F76" w:rsidRPr="00627208" w:rsidRDefault="00DF5F76" w:rsidP="00740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ED46E" w14:textId="65083EA9" w:rsidR="00DF5F76" w:rsidRPr="00627208" w:rsidRDefault="009D3BB8" w:rsidP="00740FA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3,480</w:t>
            </w:r>
          </w:p>
        </w:tc>
      </w:tr>
    </w:tbl>
    <w:p w14:paraId="2917A52B" w14:textId="77777777" w:rsidR="00DF5F76" w:rsidRPr="00627208" w:rsidRDefault="00DF5F76" w:rsidP="00DF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1F0C1BFA" w14:textId="1D9D7652" w:rsidR="00886F54" w:rsidRPr="00627208" w:rsidRDefault="00886F54" w:rsidP="00886F5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E9A103A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676D42B5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7208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5A4F816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4CE5823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720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7D8A7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DF89B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6B3CFEF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B3CC71C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886F54" w:rsidRPr="00627208" w:rsidSect="003343B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3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9"/>
        <w:gridCol w:w="1373"/>
        <w:gridCol w:w="243"/>
        <w:gridCol w:w="1181"/>
        <w:gridCol w:w="277"/>
        <w:gridCol w:w="1350"/>
        <w:gridCol w:w="270"/>
        <w:gridCol w:w="1170"/>
        <w:gridCol w:w="237"/>
        <w:gridCol w:w="1084"/>
        <w:gridCol w:w="270"/>
        <w:gridCol w:w="864"/>
        <w:gridCol w:w="270"/>
        <w:gridCol w:w="1080"/>
        <w:gridCol w:w="351"/>
        <w:gridCol w:w="900"/>
        <w:gridCol w:w="270"/>
        <w:gridCol w:w="1074"/>
        <w:gridCol w:w="7"/>
      </w:tblGrid>
      <w:tr w:rsidR="00414AA4" w:rsidRPr="00627208" w14:paraId="7F5FC036" w14:textId="77777777" w:rsidTr="00865B7D">
        <w:trPr>
          <w:gridAfter w:val="1"/>
          <w:wAfter w:w="7" w:type="dxa"/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13112435" w14:textId="77777777" w:rsidR="00414AA4" w:rsidRPr="00627208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13A6C1A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627208" w14:paraId="40FF54E3" w14:textId="77777777" w:rsidTr="00CD61D1">
        <w:trPr>
          <w:gridAfter w:val="1"/>
          <w:wAfter w:w="7" w:type="dxa"/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175DDFB1" w14:textId="77777777" w:rsidR="00414AA4" w:rsidRPr="00627208" w:rsidRDefault="00414AA4" w:rsidP="008576FC">
            <w:pPr>
              <w:ind w:left="-17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85" w:type="dxa"/>
            <w:gridSpan w:val="9"/>
            <w:tcBorders>
              <w:bottom w:val="single" w:sz="4" w:space="0" w:color="auto"/>
            </w:tcBorders>
            <w:vAlign w:val="bottom"/>
          </w:tcPr>
          <w:p w14:paraId="075B376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168794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09" w:type="dxa"/>
            <w:gridSpan w:val="7"/>
            <w:tcBorders>
              <w:bottom w:val="single" w:sz="4" w:space="0" w:color="auto"/>
            </w:tcBorders>
            <w:vAlign w:val="bottom"/>
          </w:tcPr>
          <w:p w14:paraId="300167F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627208" w14:paraId="3E645737" w14:textId="77777777" w:rsidTr="00CD61D1">
        <w:trPr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1E686B99" w14:textId="77777777" w:rsidR="00414AA4" w:rsidRPr="00627208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F48BF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EAA9C90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244F04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9C2442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60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5CBCA79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7150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มูลค่าด้วยมูลค่ายุติธรรมผ่าน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E124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FB66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AFB7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2C39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74655F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305CC3F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71D6AF6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413BFA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vAlign w:val="bottom"/>
          </w:tcPr>
          <w:p w14:paraId="14AB9321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5381456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2370D55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3AB49FD4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627208" w14:paraId="11C2C016" w14:textId="77777777" w:rsidTr="00865B7D">
        <w:trPr>
          <w:gridAfter w:val="1"/>
          <w:wAfter w:w="7" w:type="dxa"/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2A72B299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64" w:type="dxa"/>
            <w:gridSpan w:val="17"/>
            <w:vAlign w:val="bottom"/>
          </w:tcPr>
          <w:p w14:paraId="0D3A545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627208" w14:paraId="6866F0B2" w14:textId="77777777" w:rsidTr="00865B7D">
        <w:trPr>
          <w:gridAfter w:val="1"/>
          <w:wAfter w:w="7" w:type="dxa"/>
          <w:trHeight w:val="261"/>
          <w:tblHeader/>
        </w:trPr>
        <w:tc>
          <w:tcPr>
            <w:tcW w:w="3059" w:type="dxa"/>
            <w:shd w:val="clear" w:color="auto" w:fill="auto"/>
            <w:vAlign w:val="bottom"/>
          </w:tcPr>
          <w:p w14:paraId="774FD917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264" w:type="dxa"/>
            <w:gridSpan w:val="17"/>
            <w:vAlign w:val="bottom"/>
          </w:tcPr>
          <w:p w14:paraId="4D48440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627208" w14:paraId="3A11A145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02CDE4A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3" w:type="dxa"/>
            <w:vAlign w:val="bottom"/>
          </w:tcPr>
          <w:p w14:paraId="64589FD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36F9B91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253EEFC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7A81ED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926DC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893C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F3830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CF6741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35D07A5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F10E6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FC1655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5AC7F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B5985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63A1D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41F1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ED002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0D2AB2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4A9DD279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5164B52C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3" w:type="dxa"/>
            <w:vAlign w:val="bottom"/>
          </w:tcPr>
          <w:p w14:paraId="1F87426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230B7F6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0B2444C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  <w:vAlign w:val="bottom"/>
          </w:tcPr>
          <w:p w14:paraId="09703BE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B6AEB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5952E2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CD8E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9F2F5B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8C9791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36909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55BDA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59B6D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C82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750CBDC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DA1432" w14:textId="77777777" w:rsidR="00414AA4" w:rsidRPr="00627208" w:rsidRDefault="00414AA4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D45654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2A4C427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7EE13097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3A05B9A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73" w:type="dxa"/>
            <w:vAlign w:val="bottom"/>
          </w:tcPr>
          <w:p w14:paraId="59E6EF25" w14:textId="7E1C7FB7" w:rsidR="00414AA4" w:rsidRPr="00627208" w:rsidRDefault="005065DE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B71543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15B92398" w14:textId="69690CCA" w:rsidR="00414AA4" w:rsidRPr="00627208" w:rsidRDefault="005065DE" w:rsidP="004079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7A972E9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E470A4" w14:textId="5D7B9752" w:rsidR="00414AA4" w:rsidRPr="00627208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20631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744BA3" w14:textId="6A2BAD28" w:rsidR="00414AA4" w:rsidRPr="005065DE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</w:t>
            </w:r>
            <w:r w:rsidR="004C65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="00D93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4C659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866AC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47BB47D5" w14:textId="6BC512A5" w:rsidR="00414AA4" w:rsidRPr="00627208" w:rsidRDefault="004C6599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3,50</w:t>
            </w:r>
            <w:r w:rsidR="00D93C3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,702</w:t>
            </w:r>
          </w:p>
        </w:tc>
        <w:tc>
          <w:tcPr>
            <w:tcW w:w="270" w:type="dxa"/>
            <w:vAlign w:val="bottom"/>
          </w:tcPr>
          <w:p w14:paraId="76BF9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90C011" w14:textId="7E8D6339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2527D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753605" w14:textId="1EB0C54A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  <w:vAlign w:val="bottom"/>
          </w:tcPr>
          <w:p w14:paraId="39A64765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0DB58C" w14:textId="486325DF" w:rsidR="00414AA4" w:rsidRPr="00627208" w:rsidRDefault="00414AA4" w:rsidP="00857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FA9D1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046A58E6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5065DE" w14:paraId="46B47988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012042C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</w:tcPr>
          <w:p w14:paraId="6E36D470" w14:textId="265C839F" w:rsidR="00414AA4" w:rsidRPr="00627208" w:rsidRDefault="005065DE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4880BF5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E38D010" w14:textId="2867265E" w:rsidR="00414AA4" w:rsidRPr="00627208" w:rsidRDefault="005065DE" w:rsidP="008576FC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2,231,963</w:t>
            </w:r>
          </w:p>
        </w:tc>
        <w:tc>
          <w:tcPr>
            <w:tcW w:w="277" w:type="dxa"/>
          </w:tcPr>
          <w:p w14:paraId="3492A16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78477B21" w14:textId="1837BE71" w:rsidR="00414AA4" w:rsidRPr="00627208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94BAB74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FD74C2" w14:textId="73891B52" w:rsidR="00414AA4" w:rsidRPr="00627208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59,997</w:t>
            </w:r>
          </w:p>
        </w:tc>
        <w:tc>
          <w:tcPr>
            <w:tcW w:w="237" w:type="dxa"/>
          </w:tcPr>
          <w:p w14:paraId="1474F45F" w14:textId="77777777" w:rsidR="00414AA4" w:rsidRPr="00627208" w:rsidRDefault="00414AA4" w:rsidP="008576F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65CF9556" w14:textId="73A9CEB6" w:rsidR="00414AA4" w:rsidRPr="00627208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2,291,960</w:t>
            </w:r>
          </w:p>
        </w:tc>
        <w:tc>
          <w:tcPr>
            <w:tcW w:w="270" w:type="dxa"/>
          </w:tcPr>
          <w:p w14:paraId="67A0E04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1C7F98D" w14:textId="0D82CFB7" w:rsidR="00414AA4" w:rsidRPr="00627208" w:rsidRDefault="001040EB" w:rsidP="004079D6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BD6B3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C60FE3" w14:textId="1B7A714C" w:rsidR="00414AA4" w:rsidRPr="00627208" w:rsidRDefault="001040EB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2,291,981</w:t>
            </w:r>
          </w:p>
        </w:tc>
        <w:tc>
          <w:tcPr>
            <w:tcW w:w="351" w:type="dxa"/>
          </w:tcPr>
          <w:p w14:paraId="795C768A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3C8EBB" w14:textId="1AA3F455" w:rsidR="00414AA4" w:rsidRPr="00627208" w:rsidRDefault="001040EB" w:rsidP="008576F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3C8CD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66F456D8" w14:textId="099136AB" w:rsidR="00414AA4" w:rsidRPr="00627208" w:rsidRDefault="001040EB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2,291,981</w:t>
            </w:r>
          </w:p>
        </w:tc>
      </w:tr>
      <w:tr w:rsidR="00414AA4" w:rsidRPr="00627208" w14:paraId="4059BA56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14A720D0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3" w:type="dxa"/>
          </w:tcPr>
          <w:p w14:paraId="6AA28D3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790FBBD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6BA6DB0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</w:tcPr>
          <w:p w14:paraId="7B2EBD4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1FCC6B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2024F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4F57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6DFC286" w14:textId="77777777" w:rsidR="00414AA4" w:rsidRPr="00627208" w:rsidRDefault="00414AA4" w:rsidP="008576FC">
            <w:pPr>
              <w:tabs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11366EE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048DCF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652F70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DACF9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5A686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77636EF6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A4BAC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9DE48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42548AB3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54F8075B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4D4E4FC1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3" w:type="dxa"/>
          </w:tcPr>
          <w:p w14:paraId="50568923" w14:textId="62002674" w:rsidR="00414AA4" w:rsidRPr="00627208" w:rsidRDefault="005065DE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22D7DE6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E7B00D6" w14:textId="3AD00CAD" w:rsidR="00414AA4" w:rsidRPr="00627208" w:rsidRDefault="005065DE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</w:tcPr>
          <w:p w14:paraId="5FDBE42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1CCF19B" w14:textId="1A5F7D8A" w:rsidR="00414AA4" w:rsidRPr="00627208" w:rsidRDefault="005065DE" w:rsidP="00857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2,336,563</w:t>
            </w:r>
          </w:p>
        </w:tc>
        <w:tc>
          <w:tcPr>
            <w:tcW w:w="270" w:type="dxa"/>
          </w:tcPr>
          <w:p w14:paraId="7E5D92AF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D1396F" w14:textId="5A832F33" w:rsidR="00414AA4" w:rsidRPr="00627208" w:rsidRDefault="005065DE" w:rsidP="008576FC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3954CE4" w14:textId="77777777" w:rsidR="00414AA4" w:rsidRPr="00627208" w:rsidRDefault="00414AA4" w:rsidP="008576F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11B37A15" w14:textId="686C73E5" w:rsidR="00414AA4" w:rsidRPr="00627208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2,336,563</w:t>
            </w:r>
          </w:p>
        </w:tc>
        <w:tc>
          <w:tcPr>
            <w:tcW w:w="270" w:type="dxa"/>
          </w:tcPr>
          <w:p w14:paraId="2D5F346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869EC72" w14:textId="3666A71C" w:rsidR="00414AA4" w:rsidRPr="00627208" w:rsidRDefault="001040EB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1,764,410</w:t>
            </w:r>
          </w:p>
        </w:tc>
        <w:tc>
          <w:tcPr>
            <w:tcW w:w="270" w:type="dxa"/>
          </w:tcPr>
          <w:p w14:paraId="52A09E8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EE0444" w14:textId="293B89D2" w:rsidR="00414AA4" w:rsidRPr="00627208" w:rsidRDefault="00576790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51" w:type="dxa"/>
          </w:tcPr>
          <w:p w14:paraId="2426AE80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B011979" w14:textId="0059D748" w:rsidR="00414AA4" w:rsidRPr="00627208" w:rsidRDefault="001040EB" w:rsidP="008576FC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572,153</w:t>
            </w:r>
          </w:p>
        </w:tc>
        <w:tc>
          <w:tcPr>
            <w:tcW w:w="270" w:type="dxa"/>
          </w:tcPr>
          <w:p w14:paraId="743B20E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1B6A3821" w14:textId="7779CEAB" w:rsidR="00414AA4" w:rsidRPr="00627208" w:rsidRDefault="001040EB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2,336,563</w:t>
            </w:r>
          </w:p>
        </w:tc>
      </w:tr>
      <w:tr w:rsidR="001040EB" w:rsidRPr="00627208" w14:paraId="7B3D5F21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4A3EFED5" w14:textId="77777777" w:rsidR="001040EB" w:rsidRPr="00627208" w:rsidRDefault="001040EB" w:rsidP="001040EB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3" w:type="dxa"/>
          </w:tcPr>
          <w:p w14:paraId="6DC303DF" w14:textId="497E922B" w:rsidR="001040EB" w:rsidRPr="00627208" w:rsidRDefault="001040EB" w:rsidP="001040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6D7881B0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43142A8F" w14:textId="645B4B7C" w:rsidR="001040EB" w:rsidRPr="00627208" w:rsidRDefault="001040EB" w:rsidP="001040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</w:tcPr>
          <w:p w14:paraId="77B17FE5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846D20" w14:textId="7EC19AC4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65B450F" w14:textId="77777777" w:rsidR="001040EB" w:rsidRPr="00627208" w:rsidRDefault="001040EB" w:rsidP="001040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752199" w14:textId="06C84E57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76,174</w:t>
            </w:r>
          </w:p>
        </w:tc>
        <w:tc>
          <w:tcPr>
            <w:tcW w:w="237" w:type="dxa"/>
          </w:tcPr>
          <w:p w14:paraId="4696B98E" w14:textId="77777777" w:rsidR="001040EB" w:rsidRPr="00627208" w:rsidRDefault="001040EB" w:rsidP="001040EB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1F5967A9" w14:textId="28B8BFC1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76,174</w:t>
            </w:r>
          </w:p>
        </w:tc>
        <w:tc>
          <w:tcPr>
            <w:tcW w:w="270" w:type="dxa"/>
          </w:tcPr>
          <w:p w14:paraId="43EA8786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75E0450" w14:textId="16164F37" w:rsidR="001040EB" w:rsidRPr="00627208" w:rsidRDefault="001040EB" w:rsidP="001040EB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D8225E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AB378E" w14:textId="53BE5CD3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76,424</w:t>
            </w:r>
          </w:p>
        </w:tc>
        <w:tc>
          <w:tcPr>
            <w:tcW w:w="351" w:type="dxa"/>
          </w:tcPr>
          <w:p w14:paraId="757F2065" w14:textId="77777777" w:rsidR="001040EB" w:rsidRPr="00627208" w:rsidRDefault="001040EB" w:rsidP="001040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0AAC6B" w14:textId="5C0E9B4B" w:rsidR="001040EB" w:rsidRPr="00627208" w:rsidRDefault="001040EB" w:rsidP="001040E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8543BD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28846C59" w14:textId="4ADDD506" w:rsidR="001040EB" w:rsidRPr="00627208" w:rsidRDefault="001040EB" w:rsidP="00104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76,424</w:t>
            </w:r>
          </w:p>
        </w:tc>
      </w:tr>
      <w:tr w:rsidR="001040EB" w:rsidRPr="00627208" w14:paraId="6BA21C71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C777C28" w14:textId="77777777" w:rsidR="001040EB" w:rsidRPr="00627208" w:rsidRDefault="001040EB" w:rsidP="001040EB">
            <w:pPr>
              <w:ind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3" w:type="dxa"/>
          </w:tcPr>
          <w:p w14:paraId="0EE2FE73" w14:textId="17BA529E" w:rsidR="001040EB" w:rsidRPr="00627208" w:rsidRDefault="001040EB" w:rsidP="001040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35483541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1" w:type="dxa"/>
            <w:vAlign w:val="bottom"/>
          </w:tcPr>
          <w:p w14:paraId="2E2FD049" w14:textId="1D6BBEAC" w:rsidR="001040EB" w:rsidRPr="00627208" w:rsidRDefault="001040EB" w:rsidP="001040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</w:tcPr>
          <w:p w14:paraId="7B5659E8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C40DDF" w14:textId="50A255C7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54EFC5" w14:textId="77777777" w:rsidR="001040EB" w:rsidRPr="00627208" w:rsidRDefault="001040EB" w:rsidP="001040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B7EFE2E" w14:textId="111715FD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1,809,121</w:t>
            </w:r>
          </w:p>
        </w:tc>
        <w:tc>
          <w:tcPr>
            <w:tcW w:w="237" w:type="dxa"/>
          </w:tcPr>
          <w:p w14:paraId="01EA0B99" w14:textId="77777777" w:rsidR="001040EB" w:rsidRPr="00627208" w:rsidRDefault="001040EB" w:rsidP="001040EB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0ACB9AD1" w14:textId="2B514439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1,809,121</w:t>
            </w:r>
          </w:p>
        </w:tc>
        <w:tc>
          <w:tcPr>
            <w:tcW w:w="270" w:type="dxa"/>
          </w:tcPr>
          <w:p w14:paraId="3FFEFA2D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D06E4D" w14:textId="70E9BE4E" w:rsidR="001040EB" w:rsidRPr="00627208" w:rsidRDefault="001040EB" w:rsidP="001040EB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E2441FC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043B5C" w14:textId="0E2BC256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1,809,799</w:t>
            </w:r>
          </w:p>
        </w:tc>
        <w:tc>
          <w:tcPr>
            <w:tcW w:w="351" w:type="dxa"/>
          </w:tcPr>
          <w:p w14:paraId="2D6617F5" w14:textId="77777777" w:rsidR="001040EB" w:rsidRPr="00627208" w:rsidRDefault="001040EB" w:rsidP="001040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B1DC2F" w14:textId="37686D94" w:rsidR="001040EB" w:rsidRPr="00627208" w:rsidRDefault="001040EB" w:rsidP="001040E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58CA2C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2350BE52" w14:textId="3B4214E2" w:rsidR="001040EB" w:rsidRPr="00627208" w:rsidRDefault="001040EB" w:rsidP="00104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1,809,799</w:t>
            </w:r>
          </w:p>
        </w:tc>
      </w:tr>
      <w:tr w:rsidR="001040EB" w:rsidRPr="00627208" w14:paraId="30A60D16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452A04ED" w14:textId="77777777" w:rsidR="001040EB" w:rsidRPr="00627208" w:rsidRDefault="001040EB" w:rsidP="001040EB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73" w:type="dxa"/>
          </w:tcPr>
          <w:p w14:paraId="780BC4E5" w14:textId="0B68F142" w:rsidR="001040EB" w:rsidRPr="00627208" w:rsidRDefault="001040EB" w:rsidP="001040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768D8C5C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F4E9956" w14:textId="53FC21D4" w:rsidR="001040EB" w:rsidRPr="00627208" w:rsidRDefault="001040EB" w:rsidP="001040E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</w:tcPr>
          <w:p w14:paraId="755D5214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22C14E" w14:textId="0AAAAC58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85E8084" w14:textId="77777777" w:rsidR="001040EB" w:rsidRPr="00627208" w:rsidRDefault="001040EB" w:rsidP="001040E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74FDC1" w14:textId="26B2F443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4,574,310</w:t>
            </w:r>
          </w:p>
        </w:tc>
        <w:tc>
          <w:tcPr>
            <w:tcW w:w="237" w:type="dxa"/>
          </w:tcPr>
          <w:p w14:paraId="1F3798A0" w14:textId="77777777" w:rsidR="001040EB" w:rsidRPr="00627208" w:rsidRDefault="001040EB" w:rsidP="001040EB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32E6FEDA" w14:textId="02320851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4,574,310</w:t>
            </w:r>
          </w:p>
        </w:tc>
        <w:tc>
          <w:tcPr>
            <w:tcW w:w="270" w:type="dxa"/>
          </w:tcPr>
          <w:p w14:paraId="62CBCB08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F38E9F1" w14:textId="5236A18F" w:rsidR="001040EB" w:rsidRPr="00627208" w:rsidRDefault="001040EB" w:rsidP="001040EB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739BF2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323AC7" w14:textId="5CFAEC8D" w:rsidR="001040EB" w:rsidRPr="00627208" w:rsidRDefault="001040EB" w:rsidP="001040EB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</w:t>
            </w:r>
            <w:r w:rsidR="00AA58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AA587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</w:t>
            </w:r>
          </w:p>
        </w:tc>
        <w:tc>
          <w:tcPr>
            <w:tcW w:w="351" w:type="dxa"/>
          </w:tcPr>
          <w:p w14:paraId="0505B00D" w14:textId="77777777" w:rsidR="001040EB" w:rsidRPr="00627208" w:rsidRDefault="001040EB" w:rsidP="001040E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3F8856" w14:textId="3C409EBB" w:rsidR="001040EB" w:rsidRPr="00627208" w:rsidRDefault="001040EB" w:rsidP="001040E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5E2C21" w14:textId="77777777" w:rsidR="001040EB" w:rsidRPr="00627208" w:rsidRDefault="001040EB" w:rsidP="001040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4DCF9C25" w14:textId="49139942" w:rsidR="001040EB" w:rsidRPr="00627208" w:rsidRDefault="001040EB" w:rsidP="00104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</w:t>
            </w:r>
            <w:r w:rsidR="00AA5877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A5877">
              <w:rPr>
                <w:rFonts w:asciiTheme="majorBidi" w:hAnsiTheme="majorBidi" w:cstheme="majorBidi"/>
                <w:sz w:val="26"/>
                <w:szCs w:val="26"/>
              </w:rPr>
              <w:t>239</w:t>
            </w:r>
          </w:p>
        </w:tc>
      </w:tr>
      <w:tr w:rsidR="00414AA4" w:rsidRPr="00627208" w14:paraId="1C16BF87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6D50D011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3" w:type="dxa"/>
          </w:tcPr>
          <w:p w14:paraId="504B1C8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</w:tcPr>
          <w:p w14:paraId="6C9246B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2B025B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</w:tcPr>
          <w:p w14:paraId="7AA29BC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3F7FD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E17D423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33220A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451C5E25" w14:textId="77777777" w:rsidR="00414AA4" w:rsidRPr="00627208" w:rsidRDefault="00414AA4" w:rsidP="008576F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6C548E5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2E5F58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B0905F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437EC3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6CFB8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4FF94653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0BBC6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47F55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5D9AF0DA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35EAFAC5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FBE59D6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73" w:type="dxa"/>
          </w:tcPr>
          <w:p w14:paraId="34893EA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34A92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F4A81B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7" w:type="dxa"/>
          </w:tcPr>
          <w:p w14:paraId="785EC13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281BB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BBD5F74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03C2A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A4F4E84" w14:textId="77777777" w:rsidR="00414AA4" w:rsidRPr="00627208" w:rsidRDefault="00414AA4" w:rsidP="008576F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4F84139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8F0689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E92F7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61CDB99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5506B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54F014F7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612A3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9C40D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687043EE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709874EE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12A33455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73" w:type="dxa"/>
          </w:tcPr>
          <w:p w14:paraId="1A1B4F69" w14:textId="6568280B" w:rsidR="00414AA4" w:rsidRPr="00627208" w:rsidRDefault="005065DE" w:rsidP="008576F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884,618</w:t>
            </w:r>
          </w:p>
        </w:tc>
        <w:tc>
          <w:tcPr>
            <w:tcW w:w="243" w:type="dxa"/>
          </w:tcPr>
          <w:p w14:paraId="24C2414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4B4EAA8A" w14:textId="3E9CFA0A" w:rsidR="00414AA4" w:rsidRPr="00627208" w:rsidRDefault="005065DE" w:rsidP="004079D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</w:tcPr>
          <w:p w14:paraId="23F14BF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D43A2" w14:textId="27312D46" w:rsidR="00414AA4" w:rsidRPr="00627208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118A16D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F5AAF1" w14:textId="24A28F87" w:rsidR="00414AA4" w:rsidRPr="00627208" w:rsidRDefault="005065DE" w:rsidP="008576F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3AB98F2" w14:textId="77777777" w:rsidR="00414AA4" w:rsidRPr="00627208" w:rsidRDefault="00414AA4" w:rsidP="008576F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79175AFF" w14:textId="109F3111" w:rsidR="00414AA4" w:rsidRPr="00627208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884,618</w:t>
            </w:r>
          </w:p>
        </w:tc>
        <w:tc>
          <w:tcPr>
            <w:tcW w:w="270" w:type="dxa"/>
          </w:tcPr>
          <w:p w14:paraId="100AD5B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0AB652C2" w14:textId="4B75145C" w:rsidR="00414AA4" w:rsidRPr="004079D6" w:rsidRDefault="001040EB" w:rsidP="004079D6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4079D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919E9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7CDC18" w14:textId="6D114AF2" w:rsidR="00414AA4" w:rsidRPr="00627208" w:rsidRDefault="001040EB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884,618</w:t>
            </w:r>
          </w:p>
        </w:tc>
        <w:tc>
          <w:tcPr>
            <w:tcW w:w="351" w:type="dxa"/>
          </w:tcPr>
          <w:p w14:paraId="31146022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B8C2E7" w14:textId="659ADD5E" w:rsidR="00414AA4" w:rsidRPr="00627208" w:rsidRDefault="001040EB" w:rsidP="008576F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1A0DD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1E9260CE" w14:textId="012B5816" w:rsidR="00414AA4" w:rsidRPr="00627208" w:rsidRDefault="001040EB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884,618</w:t>
            </w:r>
          </w:p>
        </w:tc>
      </w:tr>
      <w:tr w:rsidR="00414AA4" w:rsidRPr="00627208" w14:paraId="4F31AA46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3CAD436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</w:tcPr>
          <w:p w14:paraId="373BD7EF" w14:textId="6C2E1308" w:rsidR="00414AA4" w:rsidRPr="00627208" w:rsidRDefault="005065DE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DD7CE2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B0BADD1" w14:textId="2117FF70" w:rsidR="00414AA4" w:rsidRPr="00627208" w:rsidRDefault="005065DE" w:rsidP="004079D6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224,194</w:t>
            </w:r>
          </w:p>
        </w:tc>
        <w:tc>
          <w:tcPr>
            <w:tcW w:w="277" w:type="dxa"/>
          </w:tcPr>
          <w:p w14:paraId="7A17FEF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9E4ED6" w14:textId="7CDAAD0F" w:rsidR="00414AA4" w:rsidRPr="00627208" w:rsidRDefault="005065DE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5432543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F933B0" w14:textId="0C5A4A64" w:rsidR="00414AA4" w:rsidRPr="00627208" w:rsidRDefault="001040EB" w:rsidP="008576F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40B131" w14:textId="77777777" w:rsidR="00414AA4" w:rsidRPr="00627208" w:rsidRDefault="00414AA4" w:rsidP="008576FC">
            <w:pPr>
              <w:tabs>
                <w:tab w:val="decimal" w:pos="595"/>
                <w:tab w:val="decimal" w:pos="814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</w:tcPr>
          <w:p w14:paraId="46DA7EDD" w14:textId="6FB9B568" w:rsidR="00414AA4" w:rsidRPr="00627208" w:rsidRDefault="001040EB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224,194</w:t>
            </w:r>
          </w:p>
        </w:tc>
        <w:tc>
          <w:tcPr>
            <w:tcW w:w="270" w:type="dxa"/>
          </w:tcPr>
          <w:p w14:paraId="4741CAD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2104D50" w14:textId="43EAED66" w:rsidR="00414AA4" w:rsidRPr="00627208" w:rsidRDefault="001040EB" w:rsidP="004079D6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672C56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C0C34B1" w14:textId="7201A384" w:rsidR="00414AA4" w:rsidRPr="00627208" w:rsidRDefault="001040EB" w:rsidP="008576F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224,194</w:t>
            </w:r>
          </w:p>
        </w:tc>
        <w:tc>
          <w:tcPr>
            <w:tcW w:w="351" w:type="dxa"/>
          </w:tcPr>
          <w:p w14:paraId="7B4E6B8C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80E6CE" w14:textId="26A23201" w:rsidR="00414AA4" w:rsidRPr="00627208" w:rsidRDefault="001040EB" w:rsidP="008576FC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E2313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72B2C4B8" w14:textId="376522EF" w:rsidR="00414AA4" w:rsidRPr="00627208" w:rsidRDefault="001040EB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224,194</w:t>
            </w:r>
          </w:p>
        </w:tc>
      </w:tr>
      <w:tr w:rsidR="00414AA4" w:rsidRPr="00627208" w14:paraId="32F95326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3F5E1AC5" w14:textId="77777777" w:rsidR="00414AA4" w:rsidRPr="00627208" w:rsidRDefault="00414AA4" w:rsidP="008576F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373" w:type="dxa"/>
            <w:vAlign w:val="bottom"/>
          </w:tcPr>
          <w:p w14:paraId="1835BB2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vAlign w:val="bottom"/>
          </w:tcPr>
          <w:p w14:paraId="60599AD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896E60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dxa"/>
            <w:vAlign w:val="bottom"/>
          </w:tcPr>
          <w:p w14:paraId="0002866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B400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039314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32E1B6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3ADD9CDA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2D722A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25910C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DE546E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DF11E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BBF4F11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25493231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1754C0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1B002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CE186B3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76790" w:rsidRPr="00627208" w14:paraId="76C88B44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21F7B5A5" w14:textId="77777777" w:rsidR="00576790" w:rsidRPr="00627208" w:rsidRDefault="00576790" w:rsidP="005767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73" w:type="dxa"/>
          </w:tcPr>
          <w:p w14:paraId="37003071" w14:textId="4244E29C" w:rsidR="00576790" w:rsidRPr="00627208" w:rsidRDefault="00576790" w:rsidP="00576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1D4F2D0E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18028F0" w14:textId="2278AF04" w:rsidR="00576790" w:rsidRPr="00627208" w:rsidRDefault="00576790" w:rsidP="00576790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  <w:vAlign w:val="bottom"/>
          </w:tcPr>
          <w:p w14:paraId="2CAF312B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FDF804" w14:textId="18D7491B" w:rsidR="00576790" w:rsidRPr="00627208" w:rsidRDefault="00576790" w:rsidP="0057679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209C0A" w14:textId="77777777" w:rsidR="00576790" w:rsidRPr="00627208" w:rsidRDefault="00576790" w:rsidP="0057679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0F010E" w14:textId="4BDC4E41" w:rsidR="00576790" w:rsidRPr="00627208" w:rsidRDefault="00576790" w:rsidP="005767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(50,331,867)</w:t>
            </w:r>
          </w:p>
        </w:tc>
        <w:tc>
          <w:tcPr>
            <w:tcW w:w="237" w:type="dxa"/>
            <w:vAlign w:val="bottom"/>
          </w:tcPr>
          <w:p w14:paraId="4DA82C42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7B6C654" w14:textId="5F280687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(50,331,867)</w:t>
            </w:r>
          </w:p>
        </w:tc>
        <w:tc>
          <w:tcPr>
            <w:tcW w:w="270" w:type="dxa"/>
            <w:vAlign w:val="bottom"/>
          </w:tcPr>
          <w:p w14:paraId="49E36300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59D2B7" w14:textId="5CAE0CEE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F5768C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D197F3" w14:textId="3AA143B6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(50,285,198)</w:t>
            </w:r>
          </w:p>
        </w:tc>
        <w:tc>
          <w:tcPr>
            <w:tcW w:w="351" w:type="dxa"/>
            <w:vAlign w:val="bottom"/>
          </w:tcPr>
          <w:p w14:paraId="09BF1CDF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C35774" w14:textId="4F758E6C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FEB8B5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200E11B" w14:textId="6C5FC587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(50,285,198)</w:t>
            </w:r>
          </w:p>
        </w:tc>
      </w:tr>
      <w:tr w:rsidR="00576790" w:rsidRPr="00627208" w14:paraId="103AE5F1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0693B455" w14:textId="77777777" w:rsidR="00576790" w:rsidRPr="00627208" w:rsidRDefault="00576790" w:rsidP="005767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373" w:type="dxa"/>
          </w:tcPr>
          <w:p w14:paraId="6B79D866" w14:textId="67B6570E" w:rsidR="00576790" w:rsidRPr="00627208" w:rsidRDefault="00576790" w:rsidP="00576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C6FB1BF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402CD6C" w14:textId="0ADEE10E" w:rsidR="00576790" w:rsidRPr="00627208" w:rsidRDefault="00576790" w:rsidP="00576790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</w:tcPr>
          <w:p w14:paraId="1A8F6454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08B7EC" w14:textId="161C3E4B" w:rsidR="00576790" w:rsidRPr="00627208" w:rsidRDefault="00576790" w:rsidP="0057679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847E34" w14:textId="77777777" w:rsidR="00576790" w:rsidRPr="00627208" w:rsidRDefault="00576790" w:rsidP="0057679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4EA3D78" w14:textId="7A7E6BF8" w:rsidR="00576790" w:rsidRPr="00627208" w:rsidRDefault="00576790" w:rsidP="005767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(320,000)</w:t>
            </w:r>
          </w:p>
        </w:tc>
        <w:tc>
          <w:tcPr>
            <w:tcW w:w="237" w:type="dxa"/>
          </w:tcPr>
          <w:p w14:paraId="594527B8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D1192E3" w14:textId="1D8F42BC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(320,000)</w:t>
            </w:r>
          </w:p>
        </w:tc>
        <w:tc>
          <w:tcPr>
            <w:tcW w:w="270" w:type="dxa"/>
          </w:tcPr>
          <w:p w14:paraId="363CEE86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A975F46" w14:textId="1C32FF53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2EDD0A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E2B5F4" w14:textId="77DE8CA0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(324,009)</w:t>
            </w:r>
          </w:p>
        </w:tc>
        <w:tc>
          <w:tcPr>
            <w:tcW w:w="351" w:type="dxa"/>
          </w:tcPr>
          <w:p w14:paraId="106B2C15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A86DE51" w14:textId="6BE5A5AA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0BCE93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1700AEB4" w14:textId="3129ADAD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(324,009)</w:t>
            </w:r>
          </w:p>
        </w:tc>
      </w:tr>
      <w:tr w:rsidR="00576790" w:rsidRPr="00627208" w14:paraId="2707CE4A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3E940B05" w14:textId="77777777" w:rsidR="00576790" w:rsidRPr="00627208" w:rsidRDefault="00576790" w:rsidP="005767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373" w:type="dxa"/>
          </w:tcPr>
          <w:p w14:paraId="507788B2" w14:textId="5936B2DD" w:rsidR="00576790" w:rsidRPr="00627208" w:rsidRDefault="00576790" w:rsidP="00576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</w:tcPr>
          <w:p w14:paraId="14C3F241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3C315612" w14:textId="236C9D32" w:rsidR="00576790" w:rsidRPr="00627208" w:rsidRDefault="00576790" w:rsidP="00576790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</w:tcPr>
          <w:p w14:paraId="4BBFBBB1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05643" w14:textId="548E8089" w:rsidR="00576790" w:rsidRPr="00627208" w:rsidRDefault="00576790" w:rsidP="0057679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D49FD76" w14:textId="77777777" w:rsidR="00576790" w:rsidRPr="00627208" w:rsidRDefault="00576790" w:rsidP="0057679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8D8FC0" w14:textId="5CBE55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(27,706,320)</w:t>
            </w:r>
          </w:p>
        </w:tc>
        <w:tc>
          <w:tcPr>
            <w:tcW w:w="237" w:type="dxa"/>
          </w:tcPr>
          <w:p w14:paraId="23D0AA91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72C5339" w14:textId="1BFFEA09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(27,706,320)</w:t>
            </w:r>
          </w:p>
        </w:tc>
        <w:tc>
          <w:tcPr>
            <w:tcW w:w="270" w:type="dxa"/>
          </w:tcPr>
          <w:p w14:paraId="1A815D51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FE5BB53" w14:textId="6B79C61A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B504341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31083B" w14:textId="2A46DADD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(27,548,322)</w:t>
            </w:r>
          </w:p>
        </w:tc>
        <w:tc>
          <w:tcPr>
            <w:tcW w:w="351" w:type="dxa"/>
          </w:tcPr>
          <w:p w14:paraId="41157D53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075B456" w14:textId="64116231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E94499D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49D90E56" w14:textId="26F89366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  <w:t>(27,548,322)</w:t>
            </w:r>
          </w:p>
        </w:tc>
      </w:tr>
      <w:tr w:rsidR="00576790" w:rsidRPr="00627208" w14:paraId="6DCEBB8E" w14:textId="77777777" w:rsidTr="00865B7D">
        <w:trPr>
          <w:trHeight w:val="261"/>
        </w:trPr>
        <w:tc>
          <w:tcPr>
            <w:tcW w:w="3059" w:type="dxa"/>
            <w:shd w:val="clear" w:color="auto" w:fill="auto"/>
            <w:vAlign w:val="bottom"/>
          </w:tcPr>
          <w:p w14:paraId="7181A693" w14:textId="77777777" w:rsidR="00576790" w:rsidRPr="00627208" w:rsidRDefault="00576790" w:rsidP="005767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3" w:type="dxa"/>
          </w:tcPr>
          <w:p w14:paraId="15E0505D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5977B61B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</w:tcPr>
          <w:p w14:paraId="60921E18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669"/>
              </w:tabs>
              <w:spacing w:line="240" w:lineRule="atLeast"/>
              <w:ind w:left="-43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7" w:type="dxa"/>
          </w:tcPr>
          <w:p w14:paraId="60997B53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1CFB9C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ED956C" w14:textId="77777777" w:rsidR="00576790" w:rsidRPr="00627208" w:rsidRDefault="00576790" w:rsidP="0057679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8A0C8E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5105F87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02DA3E0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47628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A65B5B2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84D5A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2BC2772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351" w:type="dxa"/>
          </w:tcPr>
          <w:p w14:paraId="374231A2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76D904" w14:textId="77777777" w:rsidR="00576790" w:rsidRPr="00627208" w:rsidRDefault="00576790" w:rsidP="00576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7014AB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31D5B007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576790" w:rsidRPr="00627208" w14:paraId="63A2819F" w14:textId="77777777" w:rsidTr="00865B7D">
        <w:trPr>
          <w:trHeight w:val="261"/>
        </w:trPr>
        <w:tc>
          <w:tcPr>
            <w:tcW w:w="3059" w:type="dxa"/>
            <w:shd w:val="clear" w:color="auto" w:fill="auto"/>
          </w:tcPr>
          <w:p w14:paraId="2EFE2D93" w14:textId="77777777" w:rsidR="00576790" w:rsidRPr="00627208" w:rsidRDefault="00576790" w:rsidP="005767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สัญญาแลกเปลี่ยนอัตราดอกเบี้ยที่ใช้ใน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การป้องกันความเสี่ยง</w:t>
            </w:r>
          </w:p>
        </w:tc>
        <w:tc>
          <w:tcPr>
            <w:tcW w:w="1373" w:type="dxa"/>
            <w:vAlign w:val="bottom"/>
          </w:tcPr>
          <w:p w14:paraId="682724F6" w14:textId="2B46F83D" w:rsidR="00576790" w:rsidRPr="00627208" w:rsidRDefault="00576790" w:rsidP="00576790">
            <w:pPr>
              <w:pStyle w:val="acctfourfigures"/>
              <w:tabs>
                <w:tab w:val="clear" w:pos="765"/>
              </w:tabs>
              <w:spacing w:line="240" w:lineRule="atLeast"/>
              <w:ind w:left="-43" w:right="-410" w:firstLine="2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(140,249)</w:t>
            </w:r>
          </w:p>
        </w:tc>
        <w:tc>
          <w:tcPr>
            <w:tcW w:w="243" w:type="dxa"/>
            <w:vAlign w:val="bottom"/>
          </w:tcPr>
          <w:p w14:paraId="40C1D2ED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66C5949A" w14:textId="74A85C81" w:rsidR="00576790" w:rsidRPr="00627208" w:rsidRDefault="00576790" w:rsidP="005767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7" w:type="dxa"/>
            <w:vAlign w:val="bottom"/>
          </w:tcPr>
          <w:p w14:paraId="44E2D53A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4F5C36" w14:textId="77777777" w:rsidR="00576790" w:rsidRDefault="00576790" w:rsidP="0057679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1AE085" w14:textId="18EAB5DB" w:rsidR="00576790" w:rsidRPr="00627208" w:rsidRDefault="00576790" w:rsidP="0057679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B242EFA" w14:textId="77777777" w:rsidR="00576790" w:rsidRPr="00627208" w:rsidRDefault="00576790" w:rsidP="00576790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060D77" w14:textId="77777777" w:rsidR="00576790" w:rsidRDefault="00576790" w:rsidP="0057679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2AEC6F" w14:textId="23CA114A" w:rsidR="00576790" w:rsidRPr="00627208" w:rsidRDefault="00576790" w:rsidP="0057679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7BD4055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259C6D5" w14:textId="58AA5A60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(140,249)</w:t>
            </w:r>
          </w:p>
        </w:tc>
        <w:tc>
          <w:tcPr>
            <w:tcW w:w="270" w:type="dxa"/>
            <w:vAlign w:val="bottom"/>
          </w:tcPr>
          <w:p w14:paraId="092DBDF0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5EB4FA8" w14:textId="77777777" w:rsidR="00576790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ADC4A86" w14:textId="5A2AC598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023C235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DE48B0" w14:textId="0CAAAF0C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(140,249)</w:t>
            </w:r>
          </w:p>
        </w:tc>
        <w:tc>
          <w:tcPr>
            <w:tcW w:w="351" w:type="dxa"/>
            <w:vAlign w:val="bottom"/>
          </w:tcPr>
          <w:p w14:paraId="7897752E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6874B1" w14:textId="77777777" w:rsidR="00576790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775F78" w14:textId="285166D8" w:rsidR="00576790" w:rsidRPr="00627208" w:rsidRDefault="00576790" w:rsidP="00576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F965EE1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6C2A0E0" w14:textId="35792D33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(140,249)</w:t>
            </w:r>
          </w:p>
        </w:tc>
      </w:tr>
      <w:tr w:rsidR="00576790" w:rsidRPr="00627208" w14:paraId="69EA6E02" w14:textId="77777777" w:rsidTr="00865B7D">
        <w:trPr>
          <w:trHeight w:val="261"/>
        </w:trPr>
        <w:tc>
          <w:tcPr>
            <w:tcW w:w="3059" w:type="dxa"/>
            <w:shd w:val="clear" w:color="auto" w:fill="auto"/>
          </w:tcPr>
          <w:p w14:paraId="6C539F34" w14:textId="77777777" w:rsidR="00576790" w:rsidRPr="00627208" w:rsidRDefault="00576790" w:rsidP="005767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อนุพันธ์ที่เกี่ยวกับพลังงาน</w:t>
            </w:r>
          </w:p>
        </w:tc>
        <w:tc>
          <w:tcPr>
            <w:tcW w:w="1373" w:type="dxa"/>
          </w:tcPr>
          <w:p w14:paraId="5F0F840D" w14:textId="39CF862B" w:rsidR="00576790" w:rsidRPr="00627208" w:rsidRDefault="00576790" w:rsidP="00576790">
            <w:pPr>
              <w:pStyle w:val="acctfourfigures"/>
              <w:tabs>
                <w:tab w:val="clear" w:pos="765"/>
              </w:tabs>
              <w:spacing w:line="240" w:lineRule="atLeast"/>
              <w:ind w:left="-43" w:right="40" w:firstLine="2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(3,635,37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</w:tcPr>
          <w:p w14:paraId="7149D1CB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3802483D" w14:textId="79F1B094" w:rsidR="00576790" w:rsidRPr="00627208" w:rsidRDefault="00576790" w:rsidP="0057679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7" w:type="dxa"/>
          </w:tcPr>
          <w:p w14:paraId="4A9A30CA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E8D0D" w14:textId="48101760" w:rsidR="00576790" w:rsidRPr="00627208" w:rsidRDefault="00576790" w:rsidP="0057679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85F322" w14:textId="77777777" w:rsidR="00576790" w:rsidRPr="00627208" w:rsidRDefault="00576790" w:rsidP="00576790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D16CC" w14:textId="7C9B1A87" w:rsidR="00576790" w:rsidRPr="00627208" w:rsidRDefault="00576790" w:rsidP="0057679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7F079D6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F7EC589" w14:textId="6E1920BA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(3,635,37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6CD47D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3209055" w14:textId="39B1C111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34DED50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95E722" w14:textId="23EBF7F9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(3,635,37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1" w:type="dxa"/>
          </w:tcPr>
          <w:p w14:paraId="64D0F1B8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D60F1D" w14:textId="55E33D51" w:rsidR="00576790" w:rsidRPr="00627208" w:rsidRDefault="00576790" w:rsidP="00576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0E9B43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0C671702" w14:textId="0818EE01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(3,635,37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76790" w:rsidRPr="00627208" w14:paraId="7395232B" w14:textId="77777777" w:rsidTr="00865B7D">
        <w:trPr>
          <w:trHeight w:val="261"/>
        </w:trPr>
        <w:tc>
          <w:tcPr>
            <w:tcW w:w="3059" w:type="dxa"/>
            <w:shd w:val="clear" w:color="auto" w:fill="auto"/>
          </w:tcPr>
          <w:p w14:paraId="618B2B1A" w14:textId="77777777" w:rsidR="00576790" w:rsidRPr="00627208" w:rsidRDefault="00576790" w:rsidP="00576790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หนี้สินอนุพันธ์อื่น</w:t>
            </w:r>
          </w:p>
        </w:tc>
        <w:tc>
          <w:tcPr>
            <w:tcW w:w="1373" w:type="dxa"/>
            <w:vAlign w:val="bottom"/>
          </w:tcPr>
          <w:p w14:paraId="33015F42" w14:textId="1C72A616" w:rsidR="00576790" w:rsidRPr="00627208" w:rsidRDefault="00576790" w:rsidP="00576790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6B04682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1" w:type="dxa"/>
            <w:vAlign w:val="bottom"/>
          </w:tcPr>
          <w:p w14:paraId="438DD9C5" w14:textId="5FCB1070" w:rsidR="00576790" w:rsidRPr="00627208" w:rsidRDefault="00576790" w:rsidP="00576790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(111,07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7" w:type="dxa"/>
            <w:vAlign w:val="bottom"/>
          </w:tcPr>
          <w:p w14:paraId="33E82DAA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2C9717" w14:textId="2C5D9039" w:rsidR="00576790" w:rsidRPr="00627208" w:rsidRDefault="00576790" w:rsidP="00576790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2AD405E" w14:textId="77777777" w:rsidR="00576790" w:rsidRPr="00627208" w:rsidRDefault="00576790" w:rsidP="00576790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8B4F75" w14:textId="6555B33D" w:rsidR="00576790" w:rsidRPr="00627208" w:rsidRDefault="00576790" w:rsidP="0057679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A741845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72D3BD98" w14:textId="66E532C8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(111,07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401D68B4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3469E3A" w14:textId="7348791F" w:rsidR="00576790" w:rsidRPr="00627208" w:rsidRDefault="00576790" w:rsidP="0057679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730F2F0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BE488D2" w14:textId="1E44FEC8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(111,07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51" w:type="dxa"/>
            <w:vAlign w:val="bottom"/>
          </w:tcPr>
          <w:p w14:paraId="0961E3DE" w14:textId="77777777" w:rsidR="00576790" w:rsidRPr="00627208" w:rsidRDefault="00576790" w:rsidP="00576790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6F6DA1" w14:textId="09B425E5" w:rsidR="00576790" w:rsidRPr="00627208" w:rsidRDefault="00576790" w:rsidP="005767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CD72E2" w14:textId="77777777" w:rsidR="00576790" w:rsidRPr="00627208" w:rsidRDefault="00576790" w:rsidP="00576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0BD2731" w14:textId="2EACA1E1" w:rsidR="00576790" w:rsidRPr="00627208" w:rsidRDefault="00576790" w:rsidP="00576790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(111,07</w:t>
            </w:r>
            <w:r w:rsidR="003C5F4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3FCB2FB9" w14:textId="77777777" w:rsidR="00886F54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6EC42D09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03BE42B" w14:textId="77777777" w:rsidR="00444995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tbl>
      <w:tblPr>
        <w:tblW w:w="15336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57"/>
        <w:gridCol w:w="1371"/>
        <w:gridCol w:w="244"/>
        <w:gridCol w:w="1179"/>
        <w:gridCol w:w="278"/>
        <w:gridCol w:w="1349"/>
        <w:gridCol w:w="272"/>
        <w:gridCol w:w="1168"/>
        <w:gridCol w:w="238"/>
        <w:gridCol w:w="1084"/>
        <w:gridCol w:w="272"/>
        <w:gridCol w:w="11"/>
        <w:gridCol w:w="851"/>
        <w:gridCol w:w="272"/>
        <w:gridCol w:w="1083"/>
        <w:gridCol w:w="351"/>
        <w:gridCol w:w="901"/>
        <w:gridCol w:w="272"/>
        <w:gridCol w:w="1066"/>
        <w:gridCol w:w="6"/>
        <w:gridCol w:w="11"/>
      </w:tblGrid>
      <w:tr w:rsidR="00444995" w:rsidRPr="0050233B" w14:paraId="4909A8D1" w14:textId="77777777" w:rsidTr="00865B7D">
        <w:trPr>
          <w:gridAfter w:val="2"/>
          <w:wAfter w:w="17" w:type="dxa"/>
          <w:trHeight w:val="264"/>
          <w:tblHeader/>
        </w:trPr>
        <w:tc>
          <w:tcPr>
            <w:tcW w:w="3057" w:type="dxa"/>
            <w:shd w:val="clear" w:color="auto" w:fill="auto"/>
            <w:vAlign w:val="bottom"/>
          </w:tcPr>
          <w:p w14:paraId="19803C00" w14:textId="77777777" w:rsidR="00444995" w:rsidRPr="0050233B" w:rsidRDefault="00444995" w:rsidP="00C1115B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62" w:type="dxa"/>
            <w:gridSpan w:val="18"/>
            <w:vAlign w:val="bottom"/>
            <w:hideMark/>
          </w:tcPr>
          <w:p w14:paraId="678A8B2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4995" w:rsidRPr="0050233B" w14:paraId="42F3B341" w14:textId="77777777" w:rsidTr="00CD61D1">
        <w:trPr>
          <w:trHeight w:val="264"/>
          <w:tblHeader/>
        </w:trPr>
        <w:tc>
          <w:tcPr>
            <w:tcW w:w="3057" w:type="dxa"/>
            <w:vAlign w:val="bottom"/>
          </w:tcPr>
          <w:p w14:paraId="129E3C9C" w14:textId="77777777" w:rsidR="00444995" w:rsidRPr="0050233B" w:rsidRDefault="00444995" w:rsidP="00C1115B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7183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5B87E89D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gridSpan w:val="2"/>
            <w:vAlign w:val="bottom"/>
          </w:tcPr>
          <w:p w14:paraId="07F3B4DE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13" w:type="dxa"/>
            <w:gridSpan w:val="9"/>
            <w:tcBorders>
              <w:bottom w:val="single" w:sz="4" w:space="0" w:color="auto"/>
            </w:tcBorders>
            <w:vAlign w:val="bottom"/>
            <w:hideMark/>
          </w:tcPr>
          <w:p w14:paraId="2B6E565B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4995" w:rsidRPr="0050233B" w14:paraId="37F84060" w14:textId="77777777" w:rsidTr="00CD61D1">
        <w:trPr>
          <w:trHeight w:val="264"/>
          <w:tblHeader/>
        </w:trPr>
        <w:tc>
          <w:tcPr>
            <w:tcW w:w="3057" w:type="dxa"/>
            <w:vAlign w:val="bottom"/>
            <w:hideMark/>
          </w:tcPr>
          <w:p w14:paraId="1A30A86C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  <w:hideMark/>
          </w:tcPr>
          <w:p w14:paraId="57B9E89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21D9D6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4" w:type="dxa"/>
            <w:tcBorders>
              <w:top w:val="single" w:sz="4" w:space="0" w:color="auto"/>
            </w:tcBorders>
            <w:vAlign w:val="bottom"/>
          </w:tcPr>
          <w:p w14:paraId="152C9ED6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  <w:hideMark/>
          </w:tcPr>
          <w:p w14:paraId="6BD63B7A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14B498F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  <w:hideMark/>
          </w:tcPr>
          <w:p w14:paraId="6F5C9630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4DFAAF90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  <w:hideMark/>
          </w:tcPr>
          <w:p w14:paraId="252E1888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746FDE7D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  <w:hideMark/>
          </w:tcPr>
          <w:p w14:paraId="02B74D6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2" w:type="dxa"/>
            <w:vAlign w:val="bottom"/>
          </w:tcPr>
          <w:p w14:paraId="4D2078B3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2" w:type="dxa"/>
            <w:gridSpan w:val="2"/>
            <w:vAlign w:val="bottom"/>
            <w:hideMark/>
          </w:tcPr>
          <w:p w14:paraId="71C34B89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2" w:type="dxa"/>
            <w:vAlign w:val="bottom"/>
          </w:tcPr>
          <w:p w14:paraId="6C35B5D0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vAlign w:val="bottom"/>
            <w:hideMark/>
          </w:tcPr>
          <w:p w14:paraId="638CCD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351" w:type="dxa"/>
            <w:vAlign w:val="bottom"/>
          </w:tcPr>
          <w:p w14:paraId="2BC3A23C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  <w:hideMark/>
          </w:tcPr>
          <w:p w14:paraId="0B339BAF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2" w:type="dxa"/>
            <w:vAlign w:val="bottom"/>
          </w:tcPr>
          <w:p w14:paraId="55E851C7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gridSpan w:val="3"/>
            <w:vAlign w:val="bottom"/>
            <w:hideMark/>
          </w:tcPr>
          <w:p w14:paraId="4C962AE4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4995" w:rsidRPr="0050233B" w14:paraId="1322E3E9" w14:textId="77777777" w:rsidTr="00865B7D">
        <w:trPr>
          <w:gridAfter w:val="1"/>
          <w:wAfter w:w="11" w:type="dxa"/>
          <w:trHeight w:val="264"/>
          <w:tblHeader/>
        </w:trPr>
        <w:tc>
          <w:tcPr>
            <w:tcW w:w="3057" w:type="dxa"/>
            <w:vAlign w:val="bottom"/>
          </w:tcPr>
          <w:p w14:paraId="49CA6AA8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268" w:type="dxa"/>
            <w:gridSpan w:val="19"/>
            <w:vAlign w:val="bottom"/>
            <w:hideMark/>
          </w:tcPr>
          <w:p w14:paraId="756A8951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44995" w:rsidRPr="0050233B" w14:paraId="7484D1F8" w14:textId="77777777" w:rsidTr="00865B7D">
        <w:trPr>
          <w:gridAfter w:val="1"/>
          <w:wAfter w:w="11" w:type="dxa"/>
          <w:trHeight w:val="264"/>
          <w:tblHeader/>
        </w:trPr>
        <w:tc>
          <w:tcPr>
            <w:tcW w:w="3057" w:type="dxa"/>
            <w:vAlign w:val="bottom"/>
          </w:tcPr>
          <w:p w14:paraId="3C8E224F" w14:textId="5630BC2D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ายน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2268" w:type="dxa"/>
            <w:gridSpan w:val="19"/>
            <w:vAlign w:val="bottom"/>
          </w:tcPr>
          <w:p w14:paraId="33C7012C" w14:textId="77777777" w:rsidR="00444995" w:rsidRPr="0050233B" w:rsidRDefault="00444995" w:rsidP="00C111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44995" w:rsidRPr="0050233B" w14:paraId="18180436" w14:textId="77777777" w:rsidTr="00865B7D">
        <w:trPr>
          <w:trHeight w:val="337"/>
        </w:trPr>
        <w:tc>
          <w:tcPr>
            <w:tcW w:w="3057" w:type="dxa"/>
            <w:vAlign w:val="bottom"/>
            <w:hideMark/>
          </w:tcPr>
          <w:p w14:paraId="267800E5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1" w:type="dxa"/>
            <w:vAlign w:val="bottom"/>
          </w:tcPr>
          <w:p w14:paraId="64C716F3" w14:textId="77777777" w:rsidR="00444995" w:rsidRPr="0050233B" w:rsidRDefault="00444995" w:rsidP="00C1115B">
            <w:pPr>
              <w:pStyle w:val="acctfourfigures"/>
              <w:tabs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4" w:type="dxa"/>
            <w:vAlign w:val="bottom"/>
          </w:tcPr>
          <w:p w14:paraId="44C8463D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523B637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8" w:type="dxa"/>
            <w:vAlign w:val="bottom"/>
          </w:tcPr>
          <w:p w14:paraId="4B635C6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14:paraId="3DDD315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69BAA07C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37AB92A2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C2525AC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82302A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229082D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  <w:vAlign w:val="bottom"/>
          </w:tcPr>
          <w:p w14:paraId="7B2B5B78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4961027B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vAlign w:val="bottom"/>
          </w:tcPr>
          <w:p w14:paraId="29A90B3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  <w:vAlign w:val="bottom"/>
          </w:tcPr>
          <w:p w14:paraId="55201159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4A46716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vAlign w:val="bottom"/>
          </w:tcPr>
          <w:p w14:paraId="0B794FBE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  <w:vAlign w:val="bottom"/>
          </w:tcPr>
          <w:p w14:paraId="47F4DEE6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30AAB8C5" w14:textId="77777777" w:rsidTr="00865B7D">
        <w:trPr>
          <w:trHeight w:val="264"/>
        </w:trPr>
        <w:tc>
          <w:tcPr>
            <w:tcW w:w="3057" w:type="dxa"/>
            <w:vAlign w:val="bottom"/>
            <w:hideMark/>
          </w:tcPr>
          <w:p w14:paraId="6C66393F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1" w:type="dxa"/>
          </w:tcPr>
          <w:p w14:paraId="28AF177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60248B3F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4FEC74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D2EDA8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19B9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3C3B057D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3F4E5C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C316862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E7E3DE2" w14:textId="77777777" w:rsidR="00444995" w:rsidRPr="00314F86" w:rsidRDefault="00444995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5C18EF7A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3A7F6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D9A55E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4DDAFA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" w:type="dxa"/>
          </w:tcPr>
          <w:p w14:paraId="07A8200A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57E1E3F7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0FF36DC0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3" w:type="dxa"/>
            <w:gridSpan w:val="3"/>
          </w:tcPr>
          <w:p w14:paraId="08C60B4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60852173" w14:textId="77777777" w:rsidTr="00865B7D">
        <w:trPr>
          <w:trHeight w:val="264"/>
        </w:trPr>
        <w:tc>
          <w:tcPr>
            <w:tcW w:w="3057" w:type="dxa"/>
            <w:vAlign w:val="bottom"/>
            <w:hideMark/>
          </w:tcPr>
          <w:p w14:paraId="207F3695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1" w:type="dxa"/>
          </w:tcPr>
          <w:p w14:paraId="4B5DC3E0" w14:textId="36D63919" w:rsidR="00444995" w:rsidRPr="0050233B" w:rsidRDefault="00865B7D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673048BB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2631E67" w14:textId="5BCBD52A" w:rsidR="00444995" w:rsidRPr="0050233B" w:rsidRDefault="00576790" w:rsidP="00C1115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1,634,144</w:t>
            </w:r>
          </w:p>
        </w:tc>
        <w:tc>
          <w:tcPr>
            <w:tcW w:w="278" w:type="dxa"/>
          </w:tcPr>
          <w:p w14:paraId="6F92218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41DC050" w14:textId="5359406F" w:rsidR="00444995" w:rsidRPr="0050233B" w:rsidRDefault="00865B7D" w:rsidP="00C1115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1467AFC8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8CF42A7" w14:textId="19EFECFA" w:rsidR="00444995" w:rsidRPr="0050233B" w:rsidRDefault="00576790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59,99</w:t>
            </w:r>
            <w:r w:rsidR="003C5F4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8" w:type="dxa"/>
          </w:tcPr>
          <w:p w14:paraId="723CE6F1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574A96F" w14:textId="04431F97" w:rsidR="00444995" w:rsidRPr="00314F86" w:rsidRDefault="00865B7D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1,694,14</w:t>
            </w:r>
            <w:r w:rsidR="003C5F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272" w:type="dxa"/>
          </w:tcPr>
          <w:p w14:paraId="0794C0CC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0B511CC" w14:textId="2B252255" w:rsidR="00444995" w:rsidRPr="0050233B" w:rsidRDefault="00865B7D" w:rsidP="00C1115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5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6D78A815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48D519E6" w14:textId="0D9DD5A3" w:rsidR="00444995" w:rsidRPr="0050233B" w:rsidRDefault="00865B7D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1,694,161</w:t>
            </w:r>
          </w:p>
        </w:tc>
        <w:tc>
          <w:tcPr>
            <w:tcW w:w="351" w:type="dxa"/>
          </w:tcPr>
          <w:p w14:paraId="324F7887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1" w:type="dxa"/>
          </w:tcPr>
          <w:p w14:paraId="2DCFA311" w14:textId="179D4E96" w:rsidR="00444995" w:rsidRPr="0050233B" w:rsidRDefault="00865B7D" w:rsidP="00C1115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11AF9CB8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191BF4A5" w14:textId="6BAB7144" w:rsidR="00444995" w:rsidRPr="0050233B" w:rsidRDefault="00865B7D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1,694,161</w:t>
            </w:r>
          </w:p>
        </w:tc>
      </w:tr>
      <w:tr w:rsidR="00444995" w:rsidRPr="0050233B" w14:paraId="01BDEA4D" w14:textId="77777777" w:rsidTr="00865B7D">
        <w:trPr>
          <w:trHeight w:val="264"/>
        </w:trPr>
        <w:tc>
          <w:tcPr>
            <w:tcW w:w="3057" w:type="dxa"/>
            <w:vAlign w:val="bottom"/>
            <w:hideMark/>
          </w:tcPr>
          <w:p w14:paraId="6E612BDD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1" w:type="dxa"/>
          </w:tcPr>
          <w:p w14:paraId="20DCBD7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4F5E3628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C507CE3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66D400EE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349D0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378E4F7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7FF4C63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8" w:type="dxa"/>
          </w:tcPr>
          <w:p w14:paraId="6C665C17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DE7CC4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30948541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4CC8D0B3" w14:textId="77777777" w:rsidR="00444995" w:rsidRPr="0050233B" w:rsidRDefault="00444995" w:rsidP="00C1115B">
            <w:pPr>
              <w:pStyle w:val="acctfourfigures"/>
              <w:tabs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EFB44CF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88B949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270"/>
                <w:tab w:val="decimal" w:pos="450"/>
              </w:tabs>
              <w:spacing w:line="240" w:lineRule="atLeast"/>
              <w:ind w:left="-43" w:right="-30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3DD11597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936116F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477F0E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33E20A9D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44995" w:rsidRPr="0050233B" w14:paraId="0280716B" w14:textId="77777777" w:rsidTr="00865B7D">
        <w:trPr>
          <w:trHeight w:val="264"/>
        </w:trPr>
        <w:tc>
          <w:tcPr>
            <w:tcW w:w="3057" w:type="dxa"/>
            <w:hideMark/>
          </w:tcPr>
          <w:p w14:paraId="6DD24777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371" w:type="dxa"/>
          </w:tcPr>
          <w:p w14:paraId="370C829D" w14:textId="2ED25B8E" w:rsidR="00444995" w:rsidRPr="0050233B" w:rsidRDefault="00865B7D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75FB9E78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0FB4ED7" w14:textId="08A61AA0" w:rsidR="00444995" w:rsidRPr="0050233B" w:rsidRDefault="00865B7D" w:rsidP="00C1115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540C61A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A0B0B72" w14:textId="0695BB57" w:rsidR="00444995" w:rsidRPr="0050233B" w:rsidRDefault="00865B7D" w:rsidP="00C1115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1,636,922</w:t>
            </w:r>
          </w:p>
        </w:tc>
        <w:tc>
          <w:tcPr>
            <w:tcW w:w="272" w:type="dxa"/>
          </w:tcPr>
          <w:p w14:paraId="14C31512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B0C025F" w14:textId="5103BC6B" w:rsidR="00444995" w:rsidRPr="0050233B" w:rsidRDefault="00865B7D" w:rsidP="00C1115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6C3BE25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E625DCC" w14:textId="5A085F6A" w:rsidR="00444995" w:rsidRPr="0050233B" w:rsidRDefault="00865B7D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1,636,922</w:t>
            </w:r>
          </w:p>
        </w:tc>
        <w:tc>
          <w:tcPr>
            <w:tcW w:w="272" w:type="dxa"/>
          </w:tcPr>
          <w:p w14:paraId="6EB5121B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33847C16" w14:textId="144825F1" w:rsidR="00444995" w:rsidRPr="0050233B" w:rsidRDefault="00865B7D" w:rsidP="00C1115B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ind w:left="-43" w:right="-1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1,302,531</w:t>
            </w:r>
          </w:p>
        </w:tc>
        <w:tc>
          <w:tcPr>
            <w:tcW w:w="272" w:type="dxa"/>
          </w:tcPr>
          <w:p w14:paraId="7C992F94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1BC34DEF" w14:textId="5D0FD067" w:rsidR="00444995" w:rsidRPr="0050233B" w:rsidRDefault="00865B7D" w:rsidP="00C1115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351" w:type="dxa"/>
          </w:tcPr>
          <w:p w14:paraId="2E918565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1FB736AE" w14:textId="08A46B65" w:rsidR="00444995" w:rsidRPr="0050233B" w:rsidRDefault="00865B7D" w:rsidP="00C11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334,391</w:t>
            </w:r>
          </w:p>
        </w:tc>
        <w:tc>
          <w:tcPr>
            <w:tcW w:w="272" w:type="dxa"/>
          </w:tcPr>
          <w:p w14:paraId="52B97386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2F91AC01" w14:textId="6F4EEA87" w:rsidR="00444995" w:rsidRPr="0050233B" w:rsidRDefault="00865B7D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1,636,922</w:t>
            </w:r>
          </w:p>
        </w:tc>
      </w:tr>
      <w:tr w:rsidR="00444995" w:rsidRPr="0050233B" w14:paraId="5597D712" w14:textId="77777777" w:rsidTr="00865B7D">
        <w:trPr>
          <w:trHeight w:val="264"/>
        </w:trPr>
        <w:tc>
          <w:tcPr>
            <w:tcW w:w="3057" w:type="dxa"/>
            <w:hideMark/>
          </w:tcPr>
          <w:p w14:paraId="148BBB30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371" w:type="dxa"/>
          </w:tcPr>
          <w:p w14:paraId="4F98E573" w14:textId="570F24A9" w:rsidR="00444995" w:rsidRPr="0050233B" w:rsidRDefault="00865B7D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</w:tcPr>
          <w:p w14:paraId="37A7426C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6ABF450" w14:textId="675825E5" w:rsidR="00444995" w:rsidRPr="0050233B" w:rsidRDefault="00865B7D" w:rsidP="00C1115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8" w:type="dxa"/>
          </w:tcPr>
          <w:p w14:paraId="2DC87B0E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258154" w14:textId="4E5ACD9A" w:rsidR="00444995" w:rsidRPr="0050233B" w:rsidRDefault="00865B7D" w:rsidP="00C1115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5CDF6B06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0219BA99" w14:textId="2BF9F254" w:rsidR="00444995" w:rsidRPr="00955C25" w:rsidRDefault="00865B7D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52,960</w:t>
            </w:r>
          </w:p>
        </w:tc>
        <w:tc>
          <w:tcPr>
            <w:tcW w:w="238" w:type="dxa"/>
          </w:tcPr>
          <w:p w14:paraId="301824E6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94C5091" w14:textId="7AFC9EFD" w:rsidR="00444995" w:rsidRPr="0050233B" w:rsidRDefault="00865B7D" w:rsidP="00865B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52,960</w:t>
            </w:r>
          </w:p>
        </w:tc>
        <w:tc>
          <w:tcPr>
            <w:tcW w:w="272" w:type="dxa"/>
          </w:tcPr>
          <w:p w14:paraId="6FBBA051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0C0234DF" w14:textId="4AA2EE9F" w:rsidR="00444995" w:rsidRPr="0050233B" w:rsidRDefault="00865B7D" w:rsidP="00C1115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B302C9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D7EC691" w14:textId="15B61641" w:rsidR="00444995" w:rsidRPr="0050233B" w:rsidRDefault="00865B7D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53,144</w:t>
            </w:r>
          </w:p>
        </w:tc>
        <w:tc>
          <w:tcPr>
            <w:tcW w:w="351" w:type="dxa"/>
          </w:tcPr>
          <w:p w14:paraId="73947194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20D630DB" w14:textId="08DC9DF9" w:rsidR="00444995" w:rsidRPr="0050233B" w:rsidRDefault="00865B7D" w:rsidP="00C1115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541CFF39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7781A5A" w14:textId="6A4B2C54" w:rsidR="00444995" w:rsidRPr="0050233B" w:rsidRDefault="00865B7D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53,144</w:t>
            </w:r>
          </w:p>
        </w:tc>
      </w:tr>
      <w:tr w:rsidR="00444995" w:rsidRPr="0050233B" w14:paraId="34100613" w14:textId="77777777" w:rsidTr="00865B7D">
        <w:trPr>
          <w:trHeight w:val="264"/>
        </w:trPr>
        <w:tc>
          <w:tcPr>
            <w:tcW w:w="3057" w:type="dxa"/>
          </w:tcPr>
          <w:p w14:paraId="3D22A86D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71" w:type="dxa"/>
          </w:tcPr>
          <w:p w14:paraId="75A44419" w14:textId="7AFE4B92" w:rsidR="00444995" w:rsidRPr="0050233B" w:rsidRDefault="00865B7D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4" w:type="dxa"/>
          </w:tcPr>
          <w:p w14:paraId="39D55F81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49BDAB68" w14:textId="3BB29DC1" w:rsidR="00444995" w:rsidRPr="0050233B" w:rsidRDefault="00865B7D" w:rsidP="00C1115B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0C65A2EE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2283863" w14:textId="0C8E7AA5" w:rsidR="00444995" w:rsidRPr="0050233B" w:rsidRDefault="00865B7D" w:rsidP="00C1115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C080315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6B23A7" w14:textId="664735D4" w:rsidR="00444995" w:rsidRPr="0050233B" w:rsidRDefault="00865B7D" w:rsidP="00C1115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2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4,644,626</w:t>
            </w:r>
          </w:p>
        </w:tc>
        <w:tc>
          <w:tcPr>
            <w:tcW w:w="238" w:type="dxa"/>
          </w:tcPr>
          <w:p w14:paraId="2B43B481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5F7095D9" w14:textId="4D5451E2" w:rsidR="00444995" w:rsidRPr="0050233B" w:rsidRDefault="00865B7D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4,644,626</w:t>
            </w:r>
          </w:p>
        </w:tc>
        <w:tc>
          <w:tcPr>
            <w:tcW w:w="272" w:type="dxa"/>
          </w:tcPr>
          <w:p w14:paraId="7D318FA1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715FFF9B" w14:textId="67A91822" w:rsidR="00444995" w:rsidRPr="0050233B" w:rsidRDefault="00865B7D" w:rsidP="00C1115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ADDE1B6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7D28B517" w14:textId="7381BE2D" w:rsidR="00444995" w:rsidRPr="0050233B" w:rsidRDefault="006C588F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4,645,304</w:t>
            </w:r>
          </w:p>
        </w:tc>
        <w:tc>
          <w:tcPr>
            <w:tcW w:w="351" w:type="dxa"/>
          </w:tcPr>
          <w:p w14:paraId="1DB8397B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F81DC8E" w14:textId="1F6186DB" w:rsidR="00444995" w:rsidRPr="0050233B" w:rsidRDefault="006C588F" w:rsidP="00C1115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73F70841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7048931" w14:textId="246C81CF" w:rsidR="00444995" w:rsidRPr="0050233B" w:rsidRDefault="00865B7D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4,645,304</w:t>
            </w:r>
          </w:p>
        </w:tc>
      </w:tr>
      <w:tr w:rsidR="00444995" w:rsidRPr="0050233B" w14:paraId="5E3A6446" w14:textId="77777777" w:rsidTr="00865B7D">
        <w:trPr>
          <w:trHeight w:val="264"/>
        </w:trPr>
        <w:tc>
          <w:tcPr>
            <w:tcW w:w="3057" w:type="dxa"/>
            <w:vAlign w:val="bottom"/>
          </w:tcPr>
          <w:p w14:paraId="65C5E89B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</w:tcPr>
          <w:p w14:paraId="74797D1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73C1B692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6985F4C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30B516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43DB1B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D83550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6A822AEE" w14:textId="77777777" w:rsidR="00444995" w:rsidRPr="0050233B" w:rsidRDefault="00444995" w:rsidP="00C1115B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EB5E9D1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43D7CC5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2" w:type="dxa"/>
          </w:tcPr>
          <w:p w14:paraId="48C72881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B69C33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4372F377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BF2F7F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231EBEFB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6D916245" w14:textId="77777777" w:rsidR="00444995" w:rsidRPr="0050233B" w:rsidRDefault="00444995" w:rsidP="00C1115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73EF04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63A579B1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44995" w:rsidRPr="0050233B" w14:paraId="61BED3CE" w14:textId="77777777" w:rsidTr="00865B7D">
        <w:trPr>
          <w:trHeight w:val="273"/>
        </w:trPr>
        <w:tc>
          <w:tcPr>
            <w:tcW w:w="3057" w:type="dxa"/>
            <w:vAlign w:val="bottom"/>
            <w:hideMark/>
          </w:tcPr>
          <w:p w14:paraId="0125BDA1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71" w:type="dxa"/>
          </w:tcPr>
          <w:p w14:paraId="1FE8880E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" w:type="dxa"/>
          </w:tcPr>
          <w:p w14:paraId="36B84E44" w14:textId="77777777" w:rsidR="00444995" w:rsidRPr="0050233B" w:rsidRDefault="00444995" w:rsidP="00C111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79F492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4C53E9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E00261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6C303E6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52794E9E" w14:textId="77777777" w:rsidR="00444995" w:rsidRPr="0050233B" w:rsidRDefault="00444995" w:rsidP="00C1115B">
            <w:pPr>
              <w:pStyle w:val="acctfourfigures"/>
              <w:tabs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2C9E8DB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6F6CAC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24CE67D3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1D71C53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2" w:type="dxa"/>
          </w:tcPr>
          <w:p w14:paraId="30A7DEB2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331714F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51" w:type="dxa"/>
          </w:tcPr>
          <w:p w14:paraId="178C8B25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5C2D97F" w14:textId="77777777" w:rsidR="00444995" w:rsidRPr="0050233B" w:rsidRDefault="00444995" w:rsidP="00C1115B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F1E8274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707F6126" w14:textId="77777777" w:rsidR="00444995" w:rsidRPr="0050233B" w:rsidRDefault="00444995" w:rsidP="00C1115B">
            <w:pPr>
              <w:pStyle w:val="acctfourfigures"/>
              <w:tabs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5B7D" w:rsidRPr="0050233B" w14:paraId="5A7CD2F7" w14:textId="77777777" w:rsidTr="00865B7D">
        <w:trPr>
          <w:trHeight w:val="273"/>
        </w:trPr>
        <w:tc>
          <w:tcPr>
            <w:tcW w:w="3057" w:type="dxa"/>
            <w:vAlign w:val="bottom"/>
            <w:hideMark/>
          </w:tcPr>
          <w:p w14:paraId="70D08057" w14:textId="77777777" w:rsidR="00865B7D" w:rsidRPr="0050233B" w:rsidRDefault="00865B7D" w:rsidP="00865B7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71" w:type="dxa"/>
          </w:tcPr>
          <w:p w14:paraId="09D88923" w14:textId="6E93A11A" w:rsidR="00865B7D" w:rsidRPr="0050233B" w:rsidRDefault="00865B7D" w:rsidP="00865B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311BD2F" w14:textId="77777777" w:rsidR="00865B7D" w:rsidRPr="0050233B" w:rsidRDefault="00865B7D" w:rsidP="00865B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6A939A20" w14:textId="4559A2C3" w:rsidR="00865B7D" w:rsidRPr="0050233B" w:rsidRDefault="00865B7D" w:rsidP="00865B7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3B8CA69A" w14:textId="77777777" w:rsidR="00865B7D" w:rsidRPr="0050233B" w:rsidRDefault="00865B7D" w:rsidP="00865B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DE027C8" w14:textId="5B6FF463" w:rsidR="00865B7D" w:rsidRPr="0050233B" w:rsidRDefault="00865B7D" w:rsidP="00865B7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3B62E239" w14:textId="77777777" w:rsidR="00865B7D" w:rsidRPr="0050233B" w:rsidRDefault="00865B7D" w:rsidP="00865B7D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B8D71E2" w14:textId="530B777D" w:rsidR="00865B7D" w:rsidRPr="0050233B" w:rsidRDefault="00865B7D" w:rsidP="00865B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(10,000,000)</w:t>
            </w:r>
          </w:p>
        </w:tc>
        <w:tc>
          <w:tcPr>
            <w:tcW w:w="238" w:type="dxa"/>
          </w:tcPr>
          <w:p w14:paraId="5C56C863" w14:textId="77777777" w:rsidR="00865B7D" w:rsidRPr="0050233B" w:rsidRDefault="00865B7D" w:rsidP="00865B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08525D47" w14:textId="25882984" w:rsidR="00865B7D" w:rsidRPr="0050233B" w:rsidRDefault="00865B7D" w:rsidP="00865B7D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(10,000,000)</w:t>
            </w:r>
          </w:p>
        </w:tc>
        <w:tc>
          <w:tcPr>
            <w:tcW w:w="272" w:type="dxa"/>
          </w:tcPr>
          <w:p w14:paraId="5AD12211" w14:textId="77777777" w:rsidR="00865B7D" w:rsidRPr="0050233B" w:rsidRDefault="00865B7D" w:rsidP="00865B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2414C5A3" w14:textId="5CF41B54" w:rsidR="00865B7D" w:rsidRPr="0050233B" w:rsidRDefault="00865B7D" w:rsidP="00865B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4BEEC16D" w14:textId="77777777" w:rsidR="00865B7D" w:rsidRPr="0050233B" w:rsidRDefault="00865B7D" w:rsidP="00865B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17F49D1" w14:textId="27C64207" w:rsidR="00865B7D" w:rsidRPr="0050233B" w:rsidRDefault="00865B7D" w:rsidP="00865B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(10,000,000)</w:t>
            </w:r>
          </w:p>
        </w:tc>
        <w:tc>
          <w:tcPr>
            <w:tcW w:w="351" w:type="dxa"/>
          </w:tcPr>
          <w:p w14:paraId="2B3F9AE3" w14:textId="77777777" w:rsidR="00865B7D" w:rsidRPr="0050233B" w:rsidRDefault="00865B7D" w:rsidP="00865B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4225C6A3" w14:textId="15C9529E" w:rsidR="00865B7D" w:rsidRPr="0050233B" w:rsidRDefault="00865B7D" w:rsidP="00865B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3E4242B1" w14:textId="77777777" w:rsidR="00865B7D" w:rsidRPr="0050233B" w:rsidRDefault="00865B7D" w:rsidP="00865B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0F055439" w14:textId="3D922D46" w:rsidR="00865B7D" w:rsidRPr="0050233B" w:rsidRDefault="00865B7D" w:rsidP="00865B7D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(10,000,000)</w:t>
            </w:r>
          </w:p>
        </w:tc>
      </w:tr>
      <w:tr w:rsidR="00865B7D" w:rsidRPr="0050233B" w14:paraId="1803056D" w14:textId="77777777" w:rsidTr="00865B7D">
        <w:trPr>
          <w:trHeight w:val="264"/>
        </w:trPr>
        <w:tc>
          <w:tcPr>
            <w:tcW w:w="3057" w:type="dxa"/>
            <w:vAlign w:val="bottom"/>
            <w:hideMark/>
          </w:tcPr>
          <w:p w14:paraId="01B639C8" w14:textId="77777777" w:rsidR="00865B7D" w:rsidRPr="0050233B" w:rsidRDefault="00865B7D" w:rsidP="00865B7D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71" w:type="dxa"/>
          </w:tcPr>
          <w:p w14:paraId="46D35E49" w14:textId="3098474D" w:rsidR="00865B7D" w:rsidRPr="0050233B" w:rsidRDefault="00865B7D" w:rsidP="00865B7D">
            <w:pPr>
              <w:pStyle w:val="acctfourfigures"/>
              <w:tabs>
                <w:tab w:val="clear" w:pos="765"/>
                <w:tab w:val="decimal" w:pos="161"/>
                <w:tab w:val="decimal" w:pos="251"/>
              </w:tabs>
              <w:spacing w:line="240" w:lineRule="atLeast"/>
              <w:ind w:left="-43" w:right="-2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35D4EBF1" w14:textId="77777777" w:rsidR="00865B7D" w:rsidRPr="0050233B" w:rsidRDefault="00865B7D" w:rsidP="00865B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</w:tcPr>
          <w:p w14:paraId="446C49BA" w14:textId="1AC5DF88" w:rsidR="00865B7D" w:rsidRPr="0050233B" w:rsidRDefault="00865B7D" w:rsidP="00865B7D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8" w:type="dxa"/>
          </w:tcPr>
          <w:p w14:paraId="095541DC" w14:textId="77777777" w:rsidR="00865B7D" w:rsidRPr="0050233B" w:rsidRDefault="00865B7D" w:rsidP="00865B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26CC4DDF" w14:textId="70FF687B" w:rsidR="00865B7D" w:rsidRPr="0050233B" w:rsidRDefault="00865B7D" w:rsidP="00865B7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6D4194A" w14:textId="77777777" w:rsidR="00865B7D" w:rsidRPr="0050233B" w:rsidRDefault="00865B7D" w:rsidP="00865B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8" w:type="dxa"/>
          </w:tcPr>
          <w:p w14:paraId="11DAE4FB" w14:textId="3A175D38" w:rsidR="00865B7D" w:rsidRPr="0050233B" w:rsidRDefault="00865B7D" w:rsidP="00865B7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(11,990,892)</w:t>
            </w:r>
          </w:p>
        </w:tc>
        <w:tc>
          <w:tcPr>
            <w:tcW w:w="238" w:type="dxa"/>
          </w:tcPr>
          <w:p w14:paraId="158F3466" w14:textId="77777777" w:rsidR="00865B7D" w:rsidRPr="0050233B" w:rsidRDefault="00865B7D" w:rsidP="00865B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1D9DDE9" w14:textId="73AD618D" w:rsidR="00865B7D" w:rsidRPr="0050233B" w:rsidRDefault="00865B7D" w:rsidP="00865B7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(11,990,892)</w:t>
            </w:r>
          </w:p>
        </w:tc>
        <w:tc>
          <w:tcPr>
            <w:tcW w:w="272" w:type="dxa"/>
          </w:tcPr>
          <w:p w14:paraId="0E22F79C" w14:textId="77777777" w:rsidR="00865B7D" w:rsidRPr="0050233B" w:rsidRDefault="00865B7D" w:rsidP="00865B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gridSpan w:val="2"/>
          </w:tcPr>
          <w:p w14:paraId="6E81C57B" w14:textId="1BC954DD" w:rsidR="00865B7D" w:rsidRPr="0050233B" w:rsidRDefault="00865B7D" w:rsidP="00865B7D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515" w:firstLine="42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</w:tcPr>
          <w:p w14:paraId="0381E72A" w14:textId="77777777" w:rsidR="00865B7D" w:rsidRPr="0050233B" w:rsidRDefault="00865B7D" w:rsidP="00865B7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</w:tcPr>
          <w:p w14:paraId="298DE3E4" w14:textId="1500F24A" w:rsidR="00865B7D" w:rsidRPr="0050233B" w:rsidRDefault="00865B7D" w:rsidP="00865B7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(11,868,949)</w:t>
            </w:r>
          </w:p>
        </w:tc>
        <w:tc>
          <w:tcPr>
            <w:tcW w:w="351" w:type="dxa"/>
          </w:tcPr>
          <w:p w14:paraId="436C6D0E" w14:textId="77777777" w:rsidR="00865B7D" w:rsidRPr="0050233B" w:rsidRDefault="00865B7D" w:rsidP="00865B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31A09A03" w14:textId="677330F1" w:rsidR="00865B7D" w:rsidRPr="0050233B" w:rsidRDefault="00865B7D" w:rsidP="00865B7D">
            <w:pPr>
              <w:pStyle w:val="BodyText"/>
              <w:tabs>
                <w:tab w:val="clear" w:pos="227"/>
                <w:tab w:val="clear" w:pos="454"/>
                <w:tab w:val="decimal" w:pos="510"/>
              </w:tabs>
              <w:spacing w:after="0" w:line="240" w:lineRule="auto"/>
              <w:ind w:left="-108" w:right="-2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dxa"/>
          </w:tcPr>
          <w:p w14:paraId="79413C74" w14:textId="77777777" w:rsidR="00865B7D" w:rsidRPr="0050233B" w:rsidRDefault="00865B7D" w:rsidP="00865B7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3" w:type="dxa"/>
            <w:gridSpan w:val="3"/>
          </w:tcPr>
          <w:p w14:paraId="56B92666" w14:textId="2987BA64" w:rsidR="00865B7D" w:rsidRPr="0050233B" w:rsidRDefault="00865B7D" w:rsidP="00865B7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(11,868,949)</w:t>
            </w:r>
          </w:p>
        </w:tc>
      </w:tr>
    </w:tbl>
    <w:p w14:paraId="43BBDFA9" w14:textId="77777777" w:rsidR="00444995" w:rsidRPr="00627208" w:rsidRDefault="00444995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highlight w:val="yellow"/>
          <w:lang w:bidi="th-TH"/>
        </w:rPr>
      </w:pPr>
    </w:p>
    <w:p w14:paraId="70F2A658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highlight w:val="yellow"/>
          <w:lang w:bidi="th-TH"/>
        </w:rPr>
      </w:pPr>
    </w:p>
    <w:p w14:paraId="27E46B84" w14:textId="77777777" w:rsidR="00886F54" w:rsidRPr="00627208" w:rsidRDefault="00886F54" w:rsidP="00886F54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highlight w:val="yellow"/>
          <w:lang w:bidi="th-TH"/>
        </w:rPr>
        <w:sectPr w:rsidR="00886F54" w:rsidRPr="00627208" w:rsidSect="003343BC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1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61"/>
        <w:gridCol w:w="1315"/>
        <w:gridCol w:w="302"/>
        <w:gridCol w:w="1214"/>
        <w:gridCol w:w="284"/>
        <w:gridCol w:w="1275"/>
        <w:gridCol w:w="284"/>
        <w:gridCol w:w="1180"/>
        <w:gridCol w:w="241"/>
        <w:gridCol w:w="1051"/>
        <w:gridCol w:w="283"/>
        <w:gridCol w:w="832"/>
        <w:gridCol w:w="241"/>
        <w:gridCol w:w="1134"/>
        <w:gridCol w:w="287"/>
        <w:gridCol w:w="908"/>
        <w:gridCol w:w="284"/>
        <w:gridCol w:w="1134"/>
      </w:tblGrid>
      <w:tr w:rsidR="00414AA4" w:rsidRPr="00627208" w14:paraId="1FA8E7B2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2550870E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249" w:type="dxa"/>
            <w:gridSpan w:val="17"/>
            <w:vAlign w:val="bottom"/>
            <w:hideMark/>
          </w:tcPr>
          <w:p w14:paraId="1D59F8C2" w14:textId="77777777" w:rsidR="00414AA4" w:rsidRPr="00627208" w:rsidRDefault="00414AA4" w:rsidP="008576F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14AA4" w:rsidRPr="00627208" w14:paraId="437699CF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2DCD5A80" w14:textId="77777777" w:rsidR="00414AA4" w:rsidRPr="00627208" w:rsidRDefault="00414AA4" w:rsidP="008576F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146" w:type="dxa"/>
            <w:gridSpan w:val="9"/>
            <w:tcBorders>
              <w:bottom w:val="single" w:sz="4" w:space="0" w:color="auto"/>
            </w:tcBorders>
            <w:vAlign w:val="bottom"/>
          </w:tcPr>
          <w:p w14:paraId="3A15BB3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  <w:vAlign w:val="bottom"/>
          </w:tcPr>
          <w:p w14:paraId="6EBCEBB9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vAlign w:val="bottom"/>
          </w:tcPr>
          <w:p w14:paraId="60AC0CD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14AA4" w:rsidRPr="00627208" w14:paraId="3F50147F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37F76906" w14:textId="77777777" w:rsidR="00414AA4" w:rsidRPr="00627208" w:rsidRDefault="00414AA4" w:rsidP="008576FC">
            <w:pPr>
              <w:ind w:left="-19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vAlign w:val="bottom"/>
          </w:tcPr>
          <w:p w14:paraId="2984E85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AD13CCC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302" w:type="dxa"/>
            <w:tcBorders>
              <w:top w:val="single" w:sz="4" w:space="0" w:color="auto"/>
            </w:tcBorders>
            <w:vAlign w:val="bottom"/>
          </w:tcPr>
          <w:p w14:paraId="781641FC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8EE65B3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ind w:left="-60" w:right="-86" w:hanging="15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ยุติธรรมผ่าน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  <w:br/>
            </w:r>
            <w:r w:rsidRPr="00627208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CC02EF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67048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E36A0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2620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8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69DF2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6481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vAlign w:val="bottom"/>
          </w:tcPr>
          <w:p w14:paraId="1A78B23D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35A88C2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41" w:type="dxa"/>
            <w:vAlign w:val="bottom"/>
          </w:tcPr>
          <w:p w14:paraId="633D3B1A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F11349E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7" w:type="dxa"/>
            <w:vAlign w:val="bottom"/>
          </w:tcPr>
          <w:p w14:paraId="121C5D3B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8" w:type="dxa"/>
            <w:vAlign w:val="bottom"/>
          </w:tcPr>
          <w:p w14:paraId="65314D04" w14:textId="77777777" w:rsidR="00414AA4" w:rsidRPr="00627208" w:rsidRDefault="00414AA4" w:rsidP="008576F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  <w:vAlign w:val="bottom"/>
          </w:tcPr>
          <w:p w14:paraId="2F646F37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0B65E0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14AA4" w:rsidRPr="00627208" w14:paraId="2A697BF1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7E2F28F8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249" w:type="dxa"/>
            <w:gridSpan w:val="17"/>
            <w:vAlign w:val="bottom"/>
          </w:tcPr>
          <w:p w14:paraId="7243B451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14AA4" w:rsidRPr="00627208" w14:paraId="5DAB3401" w14:textId="77777777" w:rsidTr="008576FC">
        <w:trPr>
          <w:trHeight w:val="261"/>
          <w:tblHeader/>
        </w:trPr>
        <w:tc>
          <w:tcPr>
            <w:tcW w:w="3061" w:type="dxa"/>
            <w:shd w:val="clear" w:color="auto" w:fill="auto"/>
            <w:vAlign w:val="bottom"/>
          </w:tcPr>
          <w:p w14:paraId="2BC49169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2566</w:t>
            </w:r>
          </w:p>
        </w:tc>
        <w:tc>
          <w:tcPr>
            <w:tcW w:w="12249" w:type="dxa"/>
            <w:gridSpan w:val="17"/>
            <w:vAlign w:val="bottom"/>
          </w:tcPr>
          <w:p w14:paraId="2F0B4036" w14:textId="77777777" w:rsidR="00414AA4" w:rsidRPr="00627208" w:rsidRDefault="00414AA4" w:rsidP="008576F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14AA4" w:rsidRPr="00627208" w14:paraId="3B729684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0BF6E2C8" w14:textId="77777777" w:rsidR="00414AA4" w:rsidRPr="00627208" w:rsidRDefault="00414AA4" w:rsidP="008576FC">
            <w:pPr>
              <w:ind w:left="-14" w:right="-90" w:firstLine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15" w:type="dxa"/>
            <w:vAlign w:val="bottom"/>
          </w:tcPr>
          <w:p w14:paraId="1966D30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18BA41C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C7A5CC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458D2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4471E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CD34E6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1731C2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80B1AF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D16750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194A50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E8CA1F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42F3E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807B2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30224C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908" w:type="dxa"/>
            <w:vAlign w:val="bottom"/>
          </w:tcPr>
          <w:p w14:paraId="244A6979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5BD05B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92527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6B0E786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6052663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5" w:type="dxa"/>
            <w:vAlign w:val="bottom"/>
          </w:tcPr>
          <w:p w14:paraId="7E9E750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1FFCC8A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FAA047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7AD8C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DAE19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70D70F1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9B2968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345B61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467BCF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CA22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7AAE95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62C58EA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FFDBE4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5478C8E9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8C071CE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DAB98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CA47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2A633067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252E7F22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315" w:type="dxa"/>
            <w:vAlign w:val="bottom"/>
          </w:tcPr>
          <w:p w14:paraId="03D0025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DF56B1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1920E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E0FFA7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0851B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33B305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267A2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3,349,444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CE43AB1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AAC8B6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349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444</w:t>
            </w:r>
          </w:p>
        </w:tc>
        <w:tc>
          <w:tcPr>
            <w:tcW w:w="283" w:type="dxa"/>
            <w:vAlign w:val="bottom"/>
          </w:tcPr>
          <w:p w14:paraId="086C6C2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427E9C9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E4A271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DC9ABB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CCC6A16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590E9E17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20D3B8D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67CE5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44916B3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A44A8C6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770B871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104ABBC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E117D5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2,646,187</w:t>
            </w:r>
          </w:p>
        </w:tc>
        <w:tc>
          <w:tcPr>
            <w:tcW w:w="284" w:type="dxa"/>
            <w:vAlign w:val="bottom"/>
          </w:tcPr>
          <w:p w14:paraId="2002E64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48D99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FEDEA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E6FA1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509,864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E15BE51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333017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3,156,051</w:t>
            </w:r>
          </w:p>
        </w:tc>
        <w:tc>
          <w:tcPr>
            <w:tcW w:w="283" w:type="dxa"/>
            <w:vAlign w:val="bottom"/>
          </w:tcPr>
          <w:p w14:paraId="46CC1C7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F6D63E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429DE71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EB6245C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3,157,001</w:t>
            </w:r>
          </w:p>
        </w:tc>
        <w:tc>
          <w:tcPr>
            <w:tcW w:w="287" w:type="dxa"/>
            <w:vAlign w:val="bottom"/>
          </w:tcPr>
          <w:p w14:paraId="6C9DA533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6D7962D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A937E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D286FD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3,157,001</w:t>
            </w:r>
          </w:p>
        </w:tc>
      </w:tr>
      <w:tr w:rsidR="00414AA4" w:rsidRPr="00627208" w14:paraId="78F7985F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19CB8FAD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15" w:type="dxa"/>
            <w:vAlign w:val="bottom"/>
          </w:tcPr>
          <w:p w14:paraId="3153A02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703332B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72D3B5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D4A86E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25D6A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9A7DDB7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7F19FA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B86B25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974AA4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BB5CE4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68B8054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6AFACE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888BD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7" w:type="dxa"/>
            <w:vAlign w:val="bottom"/>
          </w:tcPr>
          <w:p w14:paraId="2D693E86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99073D8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5B9052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07814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4716C383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4D9D5FF5" w14:textId="77777777" w:rsidR="00414AA4" w:rsidRPr="00627208" w:rsidRDefault="00414AA4" w:rsidP="008576FC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15" w:type="dxa"/>
            <w:vAlign w:val="bottom"/>
          </w:tcPr>
          <w:p w14:paraId="2977262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5AFE779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6F3E86C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CC5D04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BD4B01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877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73B926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7929E0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EC5475D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14F85F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2,877,329</w:t>
            </w:r>
          </w:p>
        </w:tc>
        <w:tc>
          <w:tcPr>
            <w:tcW w:w="283" w:type="dxa"/>
            <w:vAlign w:val="bottom"/>
          </w:tcPr>
          <w:p w14:paraId="22D2292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73814BED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2,373,176</w:t>
            </w:r>
          </w:p>
        </w:tc>
        <w:tc>
          <w:tcPr>
            <w:tcW w:w="241" w:type="dxa"/>
            <w:vAlign w:val="bottom"/>
          </w:tcPr>
          <w:p w14:paraId="424ABAF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7F4210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  <w:vAlign w:val="bottom"/>
          </w:tcPr>
          <w:p w14:paraId="7BA2D377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30976D99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504,153</w:t>
            </w:r>
          </w:p>
        </w:tc>
        <w:tc>
          <w:tcPr>
            <w:tcW w:w="284" w:type="dxa"/>
            <w:vAlign w:val="bottom"/>
          </w:tcPr>
          <w:p w14:paraId="3C5459A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012C8D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2,877,329</w:t>
            </w:r>
          </w:p>
        </w:tc>
      </w:tr>
      <w:tr w:rsidR="00414AA4" w:rsidRPr="00627208" w14:paraId="08F49217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4F574B76" w14:textId="77777777" w:rsidR="00414AA4" w:rsidRPr="00627208" w:rsidRDefault="00414AA4" w:rsidP="008576FC">
            <w:pPr>
              <w:ind w:left="160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15" w:type="dxa"/>
            <w:vAlign w:val="bottom"/>
          </w:tcPr>
          <w:p w14:paraId="62F6C3A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2FBD036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138A4E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51A9F2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959BE8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EFB23D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60959C8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56,345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A30D75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8482B9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56,345</w:t>
            </w:r>
          </w:p>
        </w:tc>
        <w:tc>
          <w:tcPr>
            <w:tcW w:w="283" w:type="dxa"/>
            <w:vAlign w:val="bottom"/>
          </w:tcPr>
          <w:p w14:paraId="23BD94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3AF9BF3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A2A805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B89989C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56,535</w:t>
            </w:r>
          </w:p>
        </w:tc>
        <w:tc>
          <w:tcPr>
            <w:tcW w:w="287" w:type="dxa"/>
            <w:vAlign w:val="bottom"/>
          </w:tcPr>
          <w:p w14:paraId="18B09C2C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A64156E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9707C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136ACA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56,535</w:t>
            </w:r>
          </w:p>
        </w:tc>
      </w:tr>
      <w:tr w:rsidR="00414AA4" w:rsidRPr="00627208" w14:paraId="7618805F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29953381" w14:textId="77777777" w:rsidR="00414AA4" w:rsidRPr="00627208" w:rsidRDefault="00414AA4" w:rsidP="008576FC">
            <w:pPr>
              <w:ind w:left="160" w:right="-250" w:hanging="16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5" w:type="dxa"/>
            <w:vAlign w:val="bottom"/>
          </w:tcPr>
          <w:p w14:paraId="5BE5A9B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302" w:type="dxa"/>
            <w:vAlign w:val="bottom"/>
          </w:tcPr>
          <w:p w14:paraId="14ACA0C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D9FECB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B4847A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F2779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6E38B9E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26FEE1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1,088,772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0E8D7A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8564AF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1,088,772</w:t>
            </w:r>
          </w:p>
        </w:tc>
        <w:tc>
          <w:tcPr>
            <w:tcW w:w="283" w:type="dxa"/>
            <w:vAlign w:val="bottom"/>
          </w:tcPr>
          <w:p w14:paraId="3187218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81D0CA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D7C5F9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6C8278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1,088,658</w:t>
            </w:r>
          </w:p>
        </w:tc>
        <w:tc>
          <w:tcPr>
            <w:tcW w:w="287" w:type="dxa"/>
            <w:vAlign w:val="bottom"/>
          </w:tcPr>
          <w:p w14:paraId="08D60240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520FDC3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DB3D14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701D14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1,088,658</w:t>
            </w:r>
          </w:p>
        </w:tc>
      </w:tr>
      <w:tr w:rsidR="00414AA4" w:rsidRPr="00627208" w14:paraId="134B6E40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2501C33C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315" w:type="dxa"/>
            <w:vAlign w:val="bottom"/>
          </w:tcPr>
          <w:p w14:paraId="4FAB9F0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06018FC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4F5F89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B4ED29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F27A0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3FF970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F5145E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4,423,580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BF3B7D0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FDF7AE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4,423,580</w:t>
            </w:r>
          </w:p>
        </w:tc>
        <w:tc>
          <w:tcPr>
            <w:tcW w:w="283" w:type="dxa"/>
            <w:vAlign w:val="bottom"/>
          </w:tcPr>
          <w:p w14:paraId="0B7BEA8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BE136B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79FD56C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6F829DB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4,317,488</w:t>
            </w:r>
          </w:p>
        </w:tc>
        <w:tc>
          <w:tcPr>
            <w:tcW w:w="287" w:type="dxa"/>
            <w:vAlign w:val="bottom"/>
          </w:tcPr>
          <w:p w14:paraId="796A6456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19836C6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477A036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E1461C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4,317,488</w:t>
            </w:r>
          </w:p>
        </w:tc>
      </w:tr>
      <w:tr w:rsidR="00414AA4" w:rsidRPr="00627208" w14:paraId="788F13CA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4FD14B11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15" w:type="dxa"/>
            <w:vAlign w:val="bottom"/>
          </w:tcPr>
          <w:p w14:paraId="2B399F6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  <w:vAlign w:val="bottom"/>
          </w:tcPr>
          <w:p w14:paraId="5CA4C5D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8460B3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229157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298A4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AB0FBA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6871A0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7FF4980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7B3991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40055FF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93FB21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0BA0060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13328D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C870B10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3C0355D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FCBEE5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84BE8D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272071E2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23F73428" w14:textId="77777777" w:rsidR="00414AA4" w:rsidRPr="00627208" w:rsidRDefault="00414AA4" w:rsidP="008576FC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</w:p>
        </w:tc>
        <w:tc>
          <w:tcPr>
            <w:tcW w:w="1315" w:type="dxa"/>
            <w:vAlign w:val="bottom"/>
          </w:tcPr>
          <w:p w14:paraId="5D989B1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4283139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993EF0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B45076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23AC96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44E1292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22B38D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F2F723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A3E262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6D4A025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4B49174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4E0EDDE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B62C779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78B326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219F4F6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8D73CC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3C66F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6D36D8B1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22BDB19C" w14:textId="77777777" w:rsidR="00414AA4" w:rsidRPr="00627208" w:rsidRDefault="00414AA4" w:rsidP="008576FC">
            <w:pPr>
              <w:ind w:right="-90" w:firstLine="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6253849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258</w:t>
            </w:r>
          </w:p>
        </w:tc>
        <w:tc>
          <w:tcPr>
            <w:tcW w:w="302" w:type="dxa"/>
            <w:vAlign w:val="bottom"/>
          </w:tcPr>
          <w:p w14:paraId="3912634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17887F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5806014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6AD64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AA6BEF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EFB6E1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EBB4005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093ED9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258</w:t>
            </w:r>
          </w:p>
        </w:tc>
        <w:tc>
          <w:tcPr>
            <w:tcW w:w="283" w:type="dxa"/>
            <w:vAlign w:val="bottom"/>
          </w:tcPr>
          <w:p w14:paraId="760E716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32060A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2C285BA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350FAF9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940,258</w:t>
            </w:r>
          </w:p>
        </w:tc>
        <w:tc>
          <w:tcPr>
            <w:tcW w:w="287" w:type="dxa"/>
            <w:vAlign w:val="bottom"/>
          </w:tcPr>
          <w:p w14:paraId="74B8EC1C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546DD36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AA1685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2B9D1A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940,258</w:t>
            </w:r>
          </w:p>
        </w:tc>
      </w:tr>
      <w:tr w:rsidR="00414AA4" w:rsidRPr="00627208" w14:paraId="0A1A5F88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6C23EDDE" w14:textId="77777777" w:rsidR="00414AA4" w:rsidRPr="00627208" w:rsidRDefault="00414AA4" w:rsidP="008576FC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3969495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172EA96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424B8D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FD4F33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8270D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300AB4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817550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22521B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58B4A3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3BAAE69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265C003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2806ED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429A898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D358B50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A2E4977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CC5260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51E065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762229A8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0CF99E8" w14:textId="77777777" w:rsidR="00414AA4" w:rsidRPr="00627208" w:rsidRDefault="00414AA4" w:rsidP="008576FC">
            <w:pPr>
              <w:ind w:right="-90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15" w:type="dxa"/>
            <w:vAlign w:val="bottom"/>
          </w:tcPr>
          <w:p w14:paraId="2750274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48FFD25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1936387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021F32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7A97B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71AC17D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87D9DD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061E361A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00E3F0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4D943F7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4B52945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2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vAlign w:val="bottom"/>
          </w:tcPr>
          <w:p w14:paraId="3A12841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362F538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6665763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F333621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AB0363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1C34CC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72E1A24D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17A5110A" w14:textId="77777777" w:rsidR="00414AA4" w:rsidRPr="00627208" w:rsidRDefault="00414AA4" w:rsidP="008576F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315" w:type="dxa"/>
            <w:vAlign w:val="bottom"/>
          </w:tcPr>
          <w:p w14:paraId="328B5B9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02" w:type="dxa"/>
            <w:vAlign w:val="bottom"/>
          </w:tcPr>
          <w:p w14:paraId="27466B9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539ADD6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72D2FF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968F6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A08D09D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38019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2A1965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120A1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0B1AA0F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79E515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FA34B2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685E04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8F9822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7029F6F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AAB1EA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C3780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AA4" w:rsidRPr="00627208" w14:paraId="09987131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551C4F7E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5" w:type="dxa"/>
            <w:vAlign w:val="bottom"/>
          </w:tcPr>
          <w:p w14:paraId="3A2287C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59C0234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3B154A6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AD450C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E2C73D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6578EC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1DC999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627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285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6FE6931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9163D2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(59,627,285)</w:t>
            </w:r>
          </w:p>
        </w:tc>
        <w:tc>
          <w:tcPr>
            <w:tcW w:w="283" w:type="dxa"/>
            <w:vAlign w:val="bottom"/>
          </w:tcPr>
          <w:p w14:paraId="45354F3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292D04D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F1E87D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14EFD2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1E51BEA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410B89BF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2B03B0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46E4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14AA4" w:rsidRPr="00627208" w14:paraId="6F41FC5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83B29F6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15" w:type="dxa"/>
            <w:vAlign w:val="bottom"/>
          </w:tcPr>
          <w:p w14:paraId="50C58EF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4609A5D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B2B1CD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FFE3CB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76D40B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591B80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680E7F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501992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DF1AEE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1BCFF55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1402E1A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4D9739C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D90620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(342,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654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87" w:type="dxa"/>
            <w:vAlign w:val="bottom"/>
          </w:tcPr>
          <w:p w14:paraId="670DA57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191E143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247B73B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1261E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(342,654)</w:t>
            </w:r>
          </w:p>
        </w:tc>
      </w:tr>
      <w:tr w:rsidR="00414AA4" w:rsidRPr="00627208" w14:paraId="2D58771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517B266B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5" w:type="dxa"/>
            <w:vAlign w:val="bottom"/>
          </w:tcPr>
          <w:p w14:paraId="7C7DBE5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302" w:type="dxa"/>
            <w:vAlign w:val="bottom"/>
          </w:tcPr>
          <w:p w14:paraId="7EFC304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BD3F1E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CF2E42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D26CA5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42C3083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E4DD61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632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B1A717E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080B96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632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45557AF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B5B015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6D4F358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2C47A0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(26,214,193)</w:t>
            </w:r>
          </w:p>
        </w:tc>
        <w:tc>
          <w:tcPr>
            <w:tcW w:w="287" w:type="dxa"/>
            <w:vAlign w:val="bottom"/>
          </w:tcPr>
          <w:p w14:paraId="168ACC4B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5CC19FB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620DAFF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555C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(26,214,193)</w:t>
            </w:r>
          </w:p>
        </w:tc>
      </w:tr>
      <w:tr w:rsidR="00414AA4" w:rsidRPr="00627208" w14:paraId="6E088A18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35DE090C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15" w:type="dxa"/>
            <w:vAlign w:val="bottom"/>
          </w:tcPr>
          <w:p w14:paraId="220DDAB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2" w:type="dxa"/>
            <w:vAlign w:val="bottom"/>
          </w:tcPr>
          <w:p w14:paraId="088C71A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EF0DEF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9A6BEF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F9C32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4C0A7CE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DF24E3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3B09A82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9243BF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1E1DBBFE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75C1AE6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224C88E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2DA7F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0B918D98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F1B23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84E07E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92C7D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val="en-US" w:bidi="th-TH"/>
              </w:rPr>
            </w:pPr>
          </w:p>
        </w:tc>
      </w:tr>
      <w:tr w:rsidR="00414AA4" w:rsidRPr="00627208" w14:paraId="53B91A94" w14:textId="77777777" w:rsidTr="008576FC">
        <w:trPr>
          <w:trHeight w:val="261"/>
        </w:trPr>
        <w:tc>
          <w:tcPr>
            <w:tcW w:w="3061" w:type="dxa"/>
            <w:shd w:val="clear" w:color="auto" w:fill="auto"/>
          </w:tcPr>
          <w:p w14:paraId="58A6AD82" w14:textId="77777777" w:rsidR="00414AA4" w:rsidRPr="00627208" w:rsidRDefault="00414AA4" w:rsidP="008576F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สัญญาแลกเปลี่ยนอัตราดอกเบี้ยที่ใช้ใน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การป้องกันความเสี่ยง</w:t>
            </w:r>
          </w:p>
        </w:tc>
        <w:tc>
          <w:tcPr>
            <w:tcW w:w="1315" w:type="dxa"/>
            <w:vAlign w:val="bottom"/>
          </w:tcPr>
          <w:p w14:paraId="0D5B388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302" w:type="dxa"/>
            <w:vAlign w:val="bottom"/>
          </w:tcPr>
          <w:p w14:paraId="7F9581B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259F2DE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6B1466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E6691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5B1789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5CA2BDB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559C67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15E03B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115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EC17DB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FFFACA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2E8FECE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7FDFB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87" w:type="dxa"/>
            <w:vAlign w:val="bottom"/>
          </w:tcPr>
          <w:p w14:paraId="5EB53C40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69D550DE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78C4AE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21B21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(76,115)</w:t>
            </w:r>
          </w:p>
        </w:tc>
      </w:tr>
      <w:tr w:rsidR="00414AA4" w:rsidRPr="00627208" w14:paraId="1C4ACADA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7F3D88E3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อนุพันธ์ที่เกี่ยวกับพลังงาน</w:t>
            </w:r>
          </w:p>
        </w:tc>
        <w:tc>
          <w:tcPr>
            <w:tcW w:w="1315" w:type="dxa"/>
            <w:vAlign w:val="bottom"/>
          </w:tcPr>
          <w:p w14:paraId="76B9669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751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629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02" w:type="dxa"/>
            <w:vAlign w:val="bottom"/>
          </w:tcPr>
          <w:p w14:paraId="41A1D86B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F85CCE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(765,263)</w:t>
            </w:r>
          </w:p>
        </w:tc>
        <w:tc>
          <w:tcPr>
            <w:tcW w:w="284" w:type="dxa"/>
            <w:vAlign w:val="bottom"/>
          </w:tcPr>
          <w:p w14:paraId="6B0D462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749B8D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45B6A6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77CD95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AAD30A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36F312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892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3BBE5FA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2" w:type="dxa"/>
            <w:vAlign w:val="bottom"/>
          </w:tcPr>
          <w:p w14:paraId="1167FDA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D7BD3A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273868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(2,516,892)</w:t>
            </w:r>
          </w:p>
        </w:tc>
        <w:tc>
          <w:tcPr>
            <w:tcW w:w="287" w:type="dxa"/>
            <w:vAlign w:val="bottom"/>
          </w:tcPr>
          <w:p w14:paraId="54FCF994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07FF8B72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1953E5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86B7EE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(2,516,892)</w:t>
            </w:r>
          </w:p>
        </w:tc>
      </w:tr>
      <w:tr w:rsidR="00414AA4" w:rsidRPr="00627208" w14:paraId="0805F23B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7C54D92B" w14:textId="77777777" w:rsidR="00414AA4" w:rsidRPr="00627208" w:rsidRDefault="00414AA4" w:rsidP="008576F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62720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หนี้สินอนุพันธ์อื่น</w:t>
            </w:r>
          </w:p>
        </w:tc>
        <w:tc>
          <w:tcPr>
            <w:tcW w:w="1315" w:type="dxa"/>
            <w:vAlign w:val="bottom"/>
          </w:tcPr>
          <w:p w14:paraId="5E1C4DD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33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2" w:type="dxa"/>
            <w:vAlign w:val="bottom"/>
          </w:tcPr>
          <w:p w14:paraId="7EE4123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0E9CB123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(128,305)</w:t>
            </w:r>
          </w:p>
        </w:tc>
        <w:tc>
          <w:tcPr>
            <w:tcW w:w="284" w:type="dxa"/>
            <w:vAlign w:val="bottom"/>
          </w:tcPr>
          <w:p w14:paraId="2C4452A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4246AD9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423E2EC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FC53447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7358A5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31C650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128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bottom"/>
          </w:tcPr>
          <w:p w14:paraId="535D2C3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38751B6F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7FAA3DAC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10CF335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128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272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305</w:t>
            </w:r>
            <w:r w:rsidRPr="0062720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7" w:type="dxa"/>
            <w:vAlign w:val="bottom"/>
          </w:tcPr>
          <w:p w14:paraId="28DB1EAF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7934DEA9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7C4EF75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73F835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7208">
              <w:rPr>
                <w:rFonts w:asciiTheme="majorBidi" w:hAnsiTheme="majorBidi" w:cstheme="majorBidi"/>
                <w:sz w:val="26"/>
                <w:szCs w:val="26"/>
              </w:rPr>
              <w:t>(128,305)</w:t>
            </w:r>
          </w:p>
        </w:tc>
      </w:tr>
      <w:tr w:rsidR="00414AA4" w:rsidRPr="00627208" w14:paraId="53B9027D" w14:textId="77777777" w:rsidTr="008576FC">
        <w:trPr>
          <w:trHeight w:val="261"/>
        </w:trPr>
        <w:tc>
          <w:tcPr>
            <w:tcW w:w="3061" w:type="dxa"/>
            <w:shd w:val="clear" w:color="auto" w:fill="auto"/>
            <w:vAlign w:val="bottom"/>
          </w:tcPr>
          <w:p w14:paraId="672A8757" w14:textId="77777777" w:rsidR="00414AA4" w:rsidRPr="00627208" w:rsidRDefault="00414AA4" w:rsidP="008576FC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65970080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2" w:type="dxa"/>
            <w:vAlign w:val="bottom"/>
          </w:tcPr>
          <w:p w14:paraId="6CFB1DEA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  <w:vAlign w:val="bottom"/>
          </w:tcPr>
          <w:p w14:paraId="78B79E07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3674D8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F2D5783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9831CA6" w14:textId="77777777" w:rsidR="00414AA4" w:rsidRPr="00627208" w:rsidRDefault="00414AA4" w:rsidP="008576FC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45EEE0E6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836B42A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5AA9C9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43" w:right="-2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D45B43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32" w:type="dxa"/>
            <w:vAlign w:val="bottom"/>
          </w:tcPr>
          <w:p w14:paraId="561F11F2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1004FB4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FE5741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F660831" w14:textId="77777777" w:rsidR="00414AA4" w:rsidRPr="00627208" w:rsidRDefault="00414AA4" w:rsidP="008576F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vAlign w:val="bottom"/>
          </w:tcPr>
          <w:p w14:paraId="18553240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77591CD" w14:textId="77777777" w:rsidR="00414AA4" w:rsidRPr="00627208" w:rsidRDefault="00414AA4" w:rsidP="00857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672311" w14:textId="77777777" w:rsidR="00414AA4" w:rsidRPr="00627208" w:rsidRDefault="00414AA4" w:rsidP="00857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184487" w14:textId="672805A3" w:rsidR="00886F54" w:rsidRPr="00627208" w:rsidRDefault="00886F54" w:rsidP="00886F54">
      <w:pPr>
        <w:ind w:left="720"/>
        <w:rPr>
          <w:rFonts w:asciiTheme="majorBidi" w:hAnsiTheme="majorBidi" w:cstheme="majorBidi"/>
        </w:rPr>
      </w:pPr>
    </w:p>
    <w:p w14:paraId="16666A36" w14:textId="77777777" w:rsidR="00414AA4" w:rsidRDefault="00414AA4" w:rsidP="00886F54">
      <w:pPr>
        <w:ind w:left="720"/>
        <w:rPr>
          <w:rFonts w:asciiTheme="majorBidi" w:hAnsiTheme="majorBidi" w:cstheme="majorBidi"/>
        </w:rPr>
      </w:pPr>
    </w:p>
    <w:p w14:paraId="136F6E75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09D4452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3645BEE7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p w14:paraId="647EBD1C" w14:textId="77777777" w:rsidR="00444995" w:rsidRDefault="00444995" w:rsidP="00886F54">
      <w:pPr>
        <w:ind w:left="720"/>
        <w:rPr>
          <w:rFonts w:asciiTheme="majorBidi" w:hAnsiTheme="majorBidi" w:cstheme="majorBidi"/>
        </w:rPr>
      </w:pPr>
    </w:p>
    <w:tbl>
      <w:tblPr>
        <w:tblW w:w="1512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40"/>
        <w:gridCol w:w="1290"/>
        <w:gridCol w:w="240"/>
        <w:gridCol w:w="1300"/>
        <w:gridCol w:w="260"/>
        <w:gridCol w:w="1170"/>
        <w:gridCol w:w="280"/>
        <w:gridCol w:w="1070"/>
        <w:gridCol w:w="240"/>
        <w:gridCol w:w="930"/>
        <w:gridCol w:w="270"/>
        <w:gridCol w:w="1080"/>
        <w:gridCol w:w="280"/>
        <w:gridCol w:w="920"/>
        <w:gridCol w:w="280"/>
        <w:gridCol w:w="1040"/>
      </w:tblGrid>
      <w:tr w:rsidR="00444995" w:rsidRPr="0050233B" w14:paraId="4BF7E337" w14:textId="77777777" w:rsidTr="00C1115B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448559D6" w14:textId="77777777" w:rsidR="00444995" w:rsidRPr="0050233B" w:rsidRDefault="00444995" w:rsidP="00C1115B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4AD44214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44995" w:rsidRPr="0050233B" w14:paraId="560E6A09" w14:textId="77777777" w:rsidTr="00C1115B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7FD488AC" w14:textId="77777777" w:rsidR="00444995" w:rsidRPr="0050233B" w:rsidRDefault="00444995" w:rsidP="00C1115B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9"/>
            <w:tcBorders>
              <w:bottom w:val="single" w:sz="4" w:space="0" w:color="auto"/>
            </w:tcBorders>
            <w:vAlign w:val="bottom"/>
          </w:tcPr>
          <w:p w14:paraId="178C2A92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0" w:type="dxa"/>
            <w:vAlign w:val="bottom"/>
          </w:tcPr>
          <w:p w14:paraId="7749CEB8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800" w:type="dxa"/>
            <w:gridSpan w:val="7"/>
            <w:tcBorders>
              <w:bottom w:val="single" w:sz="4" w:space="0" w:color="auto"/>
            </w:tcBorders>
            <w:vAlign w:val="bottom"/>
          </w:tcPr>
          <w:p w14:paraId="658C6513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44995" w:rsidRPr="0050233B" w14:paraId="1371E0A8" w14:textId="77777777" w:rsidTr="00C1115B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0206B6D6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A0E1DE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ind w:left="-90" w:right="-13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505EF58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FBBF0CF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812407D" w14:textId="238F386D" w:rsidR="00444995" w:rsidRPr="0050233B" w:rsidRDefault="00444995" w:rsidP="00C1115B">
            <w:pPr>
              <w:pStyle w:val="acctfourfigures"/>
              <w:tabs>
                <w:tab w:val="clear" w:pos="765"/>
              </w:tabs>
              <w:ind w:left="-60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ยุติธรรมผ่าน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F40EF07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E9D70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A8683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72B9A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08EE1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64912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0" w:type="dxa"/>
            <w:vAlign w:val="bottom"/>
          </w:tcPr>
          <w:p w14:paraId="148E10A2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2920C935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9D3AC20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7F3877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80" w:type="dxa"/>
            <w:vAlign w:val="bottom"/>
          </w:tcPr>
          <w:p w14:paraId="43A61C33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0" w:type="dxa"/>
            <w:vAlign w:val="bottom"/>
          </w:tcPr>
          <w:p w14:paraId="5694AAD1" w14:textId="77777777" w:rsidR="00444995" w:rsidRPr="0050233B" w:rsidRDefault="00444995" w:rsidP="00C1115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0" w:type="dxa"/>
            <w:vAlign w:val="bottom"/>
          </w:tcPr>
          <w:p w14:paraId="2069E90C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A1E3206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4995" w:rsidRPr="0050233B" w14:paraId="38168C5A" w14:textId="77777777" w:rsidTr="00C1115B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2C443A8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0E644778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0233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44995" w:rsidRPr="0050233B" w14:paraId="178E1F6E" w14:textId="77777777" w:rsidTr="00C1115B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541336A8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</w:t>
            </w: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6</w:t>
            </w:r>
          </w:p>
        </w:tc>
        <w:tc>
          <w:tcPr>
            <w:tcW w:w="12060" w:type="dxa"/>
            <w:gridSpan w:val="17"/>
            <w:vAlign w:val="bottom"/>
          </w:tcPr>
          <w:p w14:paraId="00249C55" w14:textId="77777777" w:rsidR="00444995" w:rsidRPr="0050233B" w:rsidRDefault="00444995" w:rsidP="00C1115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444995" w:rsidRPr="0050233B" w14:paraId="00518912" w14:textId="77777777" w:rsidTr="00C1115B">
        <w:trPr>
          <w:trHeight w:val="333"/>
        </w:trPr>
        <w:tc>
          <w:tcPr>
            <w:tcW w:w="3060" w:type="dxa"/>
            <w:shd w:val="clear" w:color="auto" w:fill="auto"/>
            <w:vAlign w:val="bottom"/>
          </w:tcPr>
          <w:p w14:paraId="42587B6E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784033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E7BE8E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2A3189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5F46DD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D26C87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13E564B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5547A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CAB7C1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9C503D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631BFB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D94196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9E990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62301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21DC785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201771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2D42DD9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93BA5B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28E623A9" w14:textId="77777777" w:rsidTr="00C111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3042984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vAlign w:val="bottom"/>
          </w:tcPr>
          <w:p w14:paraId="61B98CB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6580F9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B5AD5C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6C8A09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9C5A48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0E44FF66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069C5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00A75BA5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F736D5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A37208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FE8235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A1851E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7CC40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6F797C16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29A4AA2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142DFF6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3AB97A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1CC7BEAD" w14:textId="77777777" w:rsidTr="00C111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1FF2C823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1170" w:type="dxa"/>
            <w:vAlign w:val="bottom"/>
          </w:tcPr>
          <w:p w14:paraId="3FF4B3F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9A8EEF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0E514B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594C4E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FD14EA3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BC29842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57FC0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16CB9DD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3232FE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732</w:t>
            </w:r>
          </w:p>
        </w:tc>
        <w:tc>
          <w:tcPr>
            <w:tcW w:w="240" w:type="dxa"/>
            <w:vAlign w:val="bottom"/>
          </w:tcPr>
          <w:p w14:paraId="07F1518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FD0E8F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85B4B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73267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6C97E72A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A8C3617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1003BF5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AD01BC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4A8C0D75" w14:textId="77777777" w:rsidTr="00C111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5EAAAAC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06A2485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ABD68B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F667EF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0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076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240" w:type="dxa"/>
            <w:vAlign w:val="bottom"/>
          </w:tcPr>
          <w:p w14:paraId="4A2248D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520C7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6B61F2F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706A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3B26C71A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9B0FE2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136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171</w:t>
            </w:r>
          </w:p>
        </w:tc>
        <w:tc>
          <w:tcPr>
            <w:tcW w:w="240" w:type="dxa"/>
            <w:vAlign w:val="bottom"/>
          </w:tcPr>
          <w:p w14:paraId="7612B92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75582E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8BB64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8DBA96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2,136,361</w:t>
            </w:r>
          </w:p>
        </w:tc>
        <w:tc>
          <w:tcPr>
            <w:tcW w:w="280" w:type="dxa"/>
            <w:vAlign w:val="bottom"/>
          </w:tcPr>
          <w:p w14:paraId="0DFE29A3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6A90108E" w14:textId="77777777" w:rsidR="00444995" w:rsidRPr="0050233B" w:rsidRDefault="00444995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vAlign w:val="bottom"/>
          </w:tcPr>
          <w:p w14:paraId="33D7F639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F0DABF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2,136,361</w:t>
            </w:r>
          </w:p>
        </w:tc>
      </w:tr>
      <w:tr w:rsidR="00444995" w:rsidRPr="0050233B" w14:paraId="4D904BEF" w14:textId="77777777" w:rsidTr="00C111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79ED27C7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1A1BFB2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E7FA6D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422F85F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433B0C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E1247F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E5ECD7A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FDB4D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21103936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66F85A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F66A0D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F3473A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44AB2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66AB7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  <w:vAlign w:val="bottom"/>
          </w:tcPr>
          <w:p w14:paraId="38CCEC31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288DE64C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66C8CAE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01DAD5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44995" w:rsidRPr="0050233B" w14:paraId="1FBF811D" w14:textId="77777777" w:rsidTr="00C1115B">
        <w:trPr>
          <w:trHeight w:val="261"/>
        </w:trPr>
        <w:tc>
          <w:tcPr>
            <w:tcW w:w="3060" w:type="dxa"/>
            <w:shd w:val="clear" w:color="auto" w:fill="auto"/>
          </w:tcPr>
          <w:p w14:paraId="33BDDB6E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170" w:type="dxa"/>
            <w:vAlign w:val="bottom"/>
          </w:tcPr>
          <w:p w14:paraId="1597C90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06EE1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3EA156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643A08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B7236E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109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1,980,248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7B13048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96177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000E295D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A558A0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1,980,248</w:t>
            </w:r>
          </w:p>
        </w:tc>
        <w:tc>
          <w:tcPr>
            <w:tcW w:w="240" w:type="dxa"/>
            <w:vAlign w:val="bottom"/>
          </w:tcPr>
          <w:p w14:paraId="7E9E40E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82CFB7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43" w:right="-32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713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857</w:t>
            </w:r>
          </w:p>
        </w:tc>
        <w:tc>
          <w:tcPr>
            <w:tcW w:w="270" w:type="dxa"/>
            <w:vAlign w:val="bottom"/>
          </w:tcPr>
          <w:p w14:paraId="10B8EA5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01DB3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0" w:type="dxa"/>
            <w:vAlign w:val="bottom"/>
          </w:tcPr>
          <w:p w14:paraId="5F440394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F4A37DB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2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266,391</w:t>
            </w:r>
          </w:p>
        </w:tc>
        <w:tc>
          <w:tcPr>
            <w:tcW w:w="280" w:type="dxa"/>
            <w:vAlign w:val="bottom"/>
          </w:tcPr>
          <w:p w14:paraId="6D4DA66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6F568B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1,980,248</w:t>
            </w:r>
          </w:p>
        </w:tc>
      </w:tr>
      <w:tr w:rsidR="00444995" w:rsidRPr="0050233B" w14:paraId="44E48027" w14:textId="77777777" w:rsidTr="00C1115B">
        <w:trPr>
          <w:trHeight w:val="261"/>
        </w:trPr>
        <w:tc>
          <w:tcPr>
            <w:tcW w:w="3060" w:type="dxa"/>
            <w:shd w:val="clear" w:color="auto" w:fill="auto"/>
          </w:tcPr>
          <w:p w14:paraId="10C8EB56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เงินลงทุนในตราสารหนี้</w:t>
            </w:r>
          </w:p>
        </w:tc>
        <w:tc>
          <w:tcPr>
            <w:tcW w:w="1170" w:type="dxa"/>
            <w:vAlign w:val="bottom"/>
          </w:tcPr>
          <w:p w14:paraId="06F905C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A5E89D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37DAD6F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6174D39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9E5FAE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6D67E53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B9284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922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34AAB0B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290A5E0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922</w:t>
            </w:r>
          </w:p>
        </w:tc>
        <w:tc>
          <w:tcPr>
            <w:tcW w:w="240" w:type="dxa"/>
            <w:vAlign w:val="bottom"/>
          </w:tcPr>
          <w:p w14:paraId="32387D4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C2A229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77EF8D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D1D2A1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53,113</w:t>
            </w:r>
          </w:p>
        </w:tc>
        <w:tc>
          <w:tcPr>
            <w:tcW w:w="280" w:type="dxa"/>
            <w:vAlign w:val="bottom"/>
          </w:tcPr>
          <w:p w14:paraId="02E4BA55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BCCF9AA" w14:textId="77777777" w:rsidR="00444995" w:rsidRPr="0050233B" w:rsidRDefault="00444995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vAlign w:val="bottom"/>
          </w:tcPr>
          <w:p w14:paraId="2192BDBD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585B103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113</w:t>
            </w:r>
          </w:p>
        </w:tc>
      </w:tr>
      <w:tr w:rsidR="00444995" w:rsidRPr="0050233B" w14:paraId="4B920E9C" w14:textId="77777777" w:rsidTr="00C1115B">
        <w:trPr>
          <w:trHeight w:val="261"/>
        </w:trPr>
        <w:tc>
          <w:tcPr>
            <w:tcW w:w="3060" w:type="dxa"/>
            <w:shd w:val="clear" w:color="auto" w:fill="auto"/>
          </w:tcPr>
          <w:p w14:paraId="0D153DA0" w14:textId="77777777" w:rsidR="00444995" w:rsidRPr="0050233B" w:rsidRDefault="00444995" w:rsidP="00C1115B">
            <w:pPr>
              <w:ind w:left="-15" w:right="-2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2E9D45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F84677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583551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A636D8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36DB3B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294BEB1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6430C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4,371,059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61B0A0D5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016E7F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4,371,059</w:t>
            </w:r>
          </w:p>
        </w:tc>
        <w:tc>
          <w:tcPr>
            <w:tcW w:w="240" w:type="dxa"/>
            <w:vAlign w:val="bottom"/>
          </w:tcPr>
          <w:p w14:paraId="19CEC23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BFE2BC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E30D3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7E1A1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4,370,945</w:t>
            </w:r>
          </w:p>
        </w:tc>
        <w:tc>
          <w:tcPr>
            <w:tcW w:w="280" w:type="dxa"/>
            <w:vAlign w:val="bottom"/>
          </w:tcPr>
          <w:p w14:paraId="4DBAF563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864B06F" w14:textId="77777777" w:rsidR="00444995" w:rsidRPr="0050233B" w:rsidRDefault="00444995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vAlign w:val="bottom"/>
          </w:tcPr>
          <w:p w14:paraId="69D14127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BBD632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4,370,945</w:t>
            </w:r>
          </w:p>
        </w:tc>
      </w:tr>
      <w:tr w:rsidR="00444995" w:rsidRPr="00461ED4" w14:paraId="75AA6887" w14:textId="77777777" w:rsidTr="00C111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D475408" w14:textId="77777777" w:rsidR="00444995" w:rsidRPr="00461ED4" w:rsidRDefault="00444995" w:rsidP="00C1115B">
            <w:pPr>
              <w:ind w:left="-15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46F9D2E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78EDEB96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0" w:type="dxa"/>
            <w:vAlign w:val="bottom"/>
          </w:tcPr>
          <w:p w14:paraId="5A73DFB0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0" w:type="dxa"/>
            <w:vAlign w:val="bottom"/>
          </w:tcPr>
          <w:p w14:paraId="2A594911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E54DAC1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8590630" w14:textId="77777777" w:rsidR="00444995" w:rsidRPr="00461ED4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4F44BD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7E0CF6AD" w14:textId="77777777" w:rsidR="00444995" w:rsidRPr="00461ED4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526039E4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099C129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0" w:type="dxa"/>
            <w:vAlign w:val="bottom"/>
          </w:tcPr>
          <w:p w14:paraId="359419DC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DB0F035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7FBC837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713CD133" w14:textId="77777777" w:rsidR="00444995" w:rsidRPr="00461ED4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  <w:vAlign w:val="bottom"/>
          </w:tcPr>
          <w:p w14:paraId="45328EF5" w14:textId="77777777" w:rsidR="00444995" w:rsidRPr="00461ED4" w:rsidRDefault="00444995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vAlign w:val="bottom"/>
          </w:tcPr>
          <w:p w14:paraId="3FA3298A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17D797B" w14:textId="77777777" w:rsidR="00444995" w:rsidRPr="00461ED4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444995" w:rsidRPr="0050233B" w14:paraId="50E20E66" w14:textId="77777777" w:rsidTr="00C1115B">
        <w:trPr>
          <w:trHeight w:val="270"/>
        </w:trPr>
        <w:tc>
          <w:tcPr>
            <w:tcW w:w="3060" w:type="dxa"/>
            <w:shd w:val="clear" w:color="auto" w:fill="auto"/>
            <w:vAlign w:val="bottom"/>
          </w:tcPr>
          <w:p w14:paraId="25790532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EC9164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3683D5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010712F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7707E0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19EBD2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41CAC5B6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0FBF15" w14:textId="77777777" w:rsidR="00444995" w:rsidRPr="00AF45DE" w:rsidRDefault="00444995" w:rsidP="00C1115B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14:paraId="46225BCD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F2892C7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293A4D3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52705E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1A1AD4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583FB6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73515837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12B22B19" w14:textId="77777777" w:rsidR="00444995" w:rsidRPr="0050233B" w:rsidRDefault="00444995" w:rsidP="00C1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vAlign w:val="bottom"/>
          </w:tcPr>
          <w:p w14:paraId="582C0DF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2D2072D5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4995" w:rsidRPr="0050233B" w14:paraId="58190C82" w14:textId="77777777" w:rsidTr="00C1115B">
        <w:trPr>
          <w:trHeight w:val="270"/>
        </w:trPr>
        <w:tc>
          <w:tcPr>
            <w:tcW w:w="3060" w:type="dxa"/>
            <w:shd w:val="clear" w:color="auto" w:fill="auto"/>
            <w:vAlign w:val="bottom"/>
          </w:tcPr>
          <w:p w14:paraId="0B4F41AA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เงินกู้ยืมระยะยาวสถาบันการเงิน</w:t>
            </w:r>
          </w:p>
        </w:tc>
        <w:tc>
          <w:tcPr>
            <w:tcW w:w="1170" w:type="dxa"/>
            <w:vAlign w:val="bottom"/>
          </w:tcPr>
          <w:p w14:paraId="7A96CBB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612AEE3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5CBE7F3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4A8E129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76B34D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6D71915" w14:textId="77777777" w:rsidR="00444995" w:rsidRPr="0050233B" w:rsidRDefault="00444995" w:rsidP="00C1115B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EA39E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494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937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8BD50AE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1CCE84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494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937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vAlign w:val="bottom"/>
          </w:tcPr>
          <w:p w14:paraId="1CF8713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21C415F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048CB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6961819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  <w:vAlign w:val="bottom"/>
          </w:tcPr>
          <w:p w14:paraId="772777F5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4031DC07" w14:textId="77777777" w:rsidR="00444995" w:rsidRPr="0050233B" w:rsidRDefault="00444995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vAlign w:val="bottom"/>
          </w:tcPr>
          <w:p w14:paraId="53D2D34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A0049B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512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444995" w:rsidRPr="0050233B" w14:paraId="191BF1FB" w14:textId="77777777" w:rsidTr="00C1115B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5401A9F2" w14:textId="77777777" w:rsidR="00444995" w:rsidRPr="0050233B" w:rsidRDefault="00444995" w:rsidP="00C1115B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5EE1972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F6FD49D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03C35A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0E3C886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D9089A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1CFCD43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66C71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43F13152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6FE00D1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638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0" w:type="dxa"/>
            <w:vAlign w:val="bottom"/>
          </w:tcPr>
          <w:p w14:paraId="2972063A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665B0AC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37628B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5CC40D8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654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304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80" w:type="dxa"/>
            <w:vAlign w:val="bottom"/>
          </w:tcPr>
          <w:p w14:paraId="27E069D9" w14:textId="77777777" w:rsidR="00444995" w:rsidRPr="0050233B" w:rsidRDefault="00444995" w:rsidP="00C1115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0" w:type="dxa"/>
            <w:vAlign w:val="bottom"/>
          </w:tcPr>
          <w:p w14:paraId="67497954" w14:textId="77777777" w:rsidR="00444995" w:rsidRPr="0050233B" w:rsidRDefault="00444995" w:rsidP="00C111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  <w:vAlign w:val="bottom"/>
          </w:tcPr>
          <w:p w14:paraId="08C0810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C21D602" w14:textId="77777777" w:rsidR="00444995" w:rsidRPr="0050233B" w:rsidRDefault="00444995" w:rsidP="00C1115B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50233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654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0233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304</w:t>
            </w:r>
            <w:r w:rsidRPr="0050233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7E91987" w14:textId="77777777" w:rsidR="00444995" w:rsidRPr="00627208" w:rsidRDefault="00444995" w:rsidP="00886F54">
      <w:pPr>
        <w:ind w:left="720"/>
        <w:rPr>
          <w:rFonts w:asciiTheme="majorBidi" w:hAnsiTheme="majorBidi" w:cstheme="majorBidi"/>
        </w:rPr>
      </w:pPr>
    </w:p>
    <w:p w14:paraId="112D6BDF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168FF39A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  <w:sectPr w:rsidR="00886F54" w:rsidRPr="00627208" w:rsidSect="003343BC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FFC4374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สัญญาแลกเปลี่ยนอัตราดอกเบี้ยและอัตราแลกเปลี่ยนสกุลเงิน</w:t>
      </w:r>
    </w:p>
    <w:p w14:paraId="5BB47C46" w14:textId="77777777" w:rsidR="00886F54" w:rsidRPr="00627208" w:rsidRDefault="00886F54" w:rsidP="0088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A18620F" w14:textId="11D9766A" w:rsidR="00444995" w:rsidRPr="0050233B" w:rsidRDefault="00444995" w:rsidP="00444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Pr="0050233B">
        <w:rPr>
          <w:rFonts w:asciiTheme="majorBidi" w:hAnsiTheme="majorBidi" w:cstheme="majorBidi"/>
          <w:sz w:val="30"/>
          <w:szCs w:val="30"/>
          <w:cs/>
        </w:rPr>
        <w:br/>
        <w:t xml:space="preserve">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Pr="0050233B">
        <w:rPr>
          <w:rFonts w:asciiTheme="majorBidi" w:hAnsiTheme="majorBidi" w:cstheme="majorBidi"/>
          <w:sz w:val="30"/>
          <w:szCs w:val="30"/>
        </w:rPr>
        <w:t xml:space="preserve">30 </w:t>
      </w:r>
      <w:r w:rsidR="00504BE7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50233B">
        <w:rPr>
          <w:rFonts w:asciiTheme="majorBidi" w:hAnsiTheme="majorBidi" w:cstheme="majorBidi"/>
          <w:sz w:val="30"/>
          <w:szCs w:val="30"/>
        </w:rPr>
        <w:t xml:space="preserve">2567 </w:t>
      </w:r>
      <w:r w:rsidRPr="0050233B">
        <w:rPr>
          <w:rFonts w:asciiTheme="majorBidi" w:hAnsiTheme="majorBidi" w:cstheme="majorBidi"/>
          <w:sz w:val="30"/>
          <w:szCs w:val="30"/>
          <w:cs/>
        </w:rPr>
        <w:t>ประกอบด้วยสกุลเงินบาท</w:t>
      </w:r>
      <w:r w:rsidRPr="00A14A76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F436AC">
        <w:rPr>
          <w:rFonts w:asciiTheme="majorBidi" w:hAnsiTheme="majorBidi" w:cstheme="majorBidi"/>
          <w:sz w:val="30"/>
          <w:szCs w:val="30"/>
          <w:cs/>
        </w:rPr>
        <w:t>รวม</w:t>
      </w:r>
      <w:r w:rsidRPr="00F436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36AC">
        <w:rPr>
          <w:rFonts w:asciiTheme="majorBidi" w:hAnsiTheme="majorBidi" w:cstheme="majorBidi" w:hint="cs"/>
          <w:sz w:val="30"/>
          <w:szCs w:val="30"/>
        </w:rPr>
        <w:t>3</w:t>
      </w:r>
      <w:r w:rsidRPr="00F436AC">
        <w:rPr>
          <w:rFonts w:asciiTheme="majorBidi" w:hAnsiTheme="majorBidi" w:cstheme="majorBidi" w:hint="cs"/>
          <w:sz w:val="30"/>
          <w:szCs w:val="30"/>
          <w:cs/>
        </w:rPr>
        <w:t>,</w:t>
      </w:r>
      <w:r w:rsidR="00F436AC">
        <w:rPr>
          <w:rFonts w:asciiTheme="majorBidi" w:hAnsiTheme="majorBidi" w:cstheme="majorBidi"/>
          <w:sz w:val="30"/>
          <w:szCs w:val="30"/>
        </w:rPr>
        <w:t>181.53</w:t>
      </w:r>
      <w:r w:rsidRPr="00F436AC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A14A76">
        <w:rPr>
          <w:rFonts w:asciiTheme="majorBidi" w:hAnsiTheme="majorBidi" w:cstheme="majorBidi"/>
          <w:sz w:val="30"/>
          <w:szCs w:val="30"/>
          <w:cs/>
        </w:rPr>
        <w:t xml:space="preserve"> สกุลเงินเหรียญสหรัฐอเมริกาจำนวน </w:t>
      </w:r>
      <w:r w:rsidRPr="00A14A76">
        <w:rPr>
          <w:rFonts w:asciiTheme="majorBidi" w:hAnsiTheme="majorBidi" w:cstheme="majorBidi" w:hint="cs"/>
          <w:sz w:val="30"/>
          <w:szCs w:val="30"/>
        </w:rPr>
        <w:t>16</w:t>
      </w:r>
      <w:r w:rsidR="00A14A76" w:rsidRPr="00A14A76">
        <w:rPr>
          <w:rFonts w:asciiTheme="majorBidi" w:hAnsiTheme="majorBidi" w:cstheme="majorBidi"/>
          <w:sz w:val="30"/>
          <w:szCs w:val="30"/>
        </w:rPr>
        <w:t xml:space="preserve">0.73 </w:t>
      </w:r>
      <w:r w:rsidRPr="00A14A76">
        <w:rPr>
          <w:rFonts w:asciiTheme="majorBidi" w:hAnsiTheme="majorBidi" w:cstheme="majorBidi"/>
          <w:sz w:val="30"/>
          <w:szCs w:val="30"/>
          <w:cs/>
        </w:rPr>
        <w:t xml:space="preserve">ล้านเหรียญสหรัฐอเมริกา สกุลเงินเยนเป็นจำนวนเงินรวม </w:t>
      </w:r>
      <w:r w:rsidRPr="00A14A76">
        <w:rPr>
          <w:rFonts w:asciiTheme="majorBidi" w:hAnsiTheme="majorBidi" w:cstheme="majorBidi" w:hint="cs"/>
          <w:sz w:val="30"/>
          <w:szCs w:val="30"/>
        </w:rPr>
        <w:t>15</w:t>
      </w:r>
      <w:r w:rsidRPr="00A14A76">
        <w:rPr>
          <w:rFonts w:asciiTheme="majorBidi" w:hAnsiTheme="majorBidi" w:cstheme="majorBidi" w:hint="cs"/>
          <w:sz w:val="30"/>
          <w:szCs w:val="30"/>
          <w:cs/>
        </w:rPr>
        <w:t>,</w:t>
      </w:r>
      <w:r w:rsidRPr="00A14A76">
        <w:rPr>
          <w:rFonts w:asciiTheme="majorBidi" w:hAnsiTheme="majorBidi" w:cstheme="majorBidi" w:hint="cs"/>
          <w:sz w:val="30"/>
          <w:szCs w:val="30"/>
        </w:rPr>
        <w:t>000</w:t>
      </w:r>
      <w:r w:rsidRPr="00A14A76">
        <w:rPr>
          <w:rFonts w:asciiTheme="majorBidi" w:hAnsiTheme="majorBidi" w:cstheme="majorBidi"/>
          <w:sz w:val="30"/>
          <w:szCs w:val="30"/>
          <w:cs/>
        </w:rPr>
        <w:t xml:space="preserve"> ล้านเยน และสกุลเหรียญออสเตรเลียเป็นจำนวนเงินรวม </w:t>
      </w:r>
      <w:r w:rsidRPr="00A14A76">
        <w:rPr>
          <w:rFonts w:asciiTheme="majorBidi" w:hAnsiTheme="majorBidi" w:cstheme="majorBidi" w:hint="cs"/>
          <w:sz w:val="30"/>
          <w:szCs w:val="30"/>
        </w:rPr>
        <w:t>8</w:t>
      </w:r>
      <w:r w:rsidR="00A14A76" w:rsidRPr="00A14A76">
        <w:rPr>
          <w:rFonts w:asciiTheme="majorBidi" w:hAnsiTheme="majorBidi" w:cstheme="majorBidi"/>
          <w:sz w:val="30"/>
          <w:szCs w:val="30"/>
        </w:rPr>
        <w:t>3</w:t>
      </w:r>
      <w:r w:rsidR="00F436AC">
        <w:rPr>
          <w:rFonts w:asciiTheme="majorBidi" w:hAnsiTheme="majorBidi" w:cstheme="majorBidi"/>
          <w:sz w:val="30"/>
          <w:szCs w:val="30"/>
        </w:rPr>
        <w:t>1</w:t>
      </w:r>
      <w:r w:rsidR="00A14A76" w:rsidRPr="00A14A76">
        <w:rPr>
          <w:rFonts w:asciiTheme="majorBidi" w:hAnsiTheme="majorBidi" w:cstheme="majorBidi"/>
          <w:sz w:val="30"/>
          <w:szCs w:val="30"/>
        </w:rPr>
        <w:t>.</w:t>
      </w:r>
      <w:r w:rsidR="00F436AC">
        <w:rPr>
          <w:rFonts w:asciiTheme="majorBidi" w:hAnsiTheme="majorBidi" w:cstheme="majorBidi"/>
          <w:sz w:val="30"/>
          <w:szCs w:val="30"/>
        </w:rPr>
        <w:t>94</w:t>
      </w:r>
      <w:r w:rsidRPr="00A14A76">
        <w:rPr>
          <w:rFonts w:asciiTheme="majorBidi" w:hAnsiTheme="majorBidi" w:cstheme="majorBidi"/>
          <w:sz w:val="30"/>
          <w:szCs w:val="30"/>
          <w:cs/>
        </w:rPr>
        <w:t xml:space="preserve"> ล้านเหรียญออสเตรเลีย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06767">
        <w:rPr>
          <w:rFonts w:ascii="Angsana New" w:hAnsi="Angsana New"/>
          <w:i/>
          <w:iCs/>
          <w:sz w:val="30"/>
          <w:szCs w:val="30"/>
        </w:rPr>
        <w:t>31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 </w:t>
      </w:r>
      <w:r w:rsidRPr="00F5538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06767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6</w:t>
      </w:r>
      <w:r w:rsidRPr="00F55388">
        <w:rPr>
          <w:rFonts w:ascii="Angsana New" w:hAnsi="Angsana New"/>
          <w:i/>
          <w:iCs/>
          <w:sz w:val="30"/>
          <w:szCs w:val="30"/>
        </w:rPr>
        <w:t xml:space="preserve">: </w:t>
      </w:r>
      <w:r w:rsidRPr="00F55388">
        <w:rPr>
          <w:rFonts w:ascii="Angsana New" w:hAnsi="Angsana New"/>
          <w:i/>
          <w:iCs/>
          <w:sz w:val="30"/>
          <w:szCs w:val="30"/>
          <w:cs/>
        </w:rPr>
        <w:t>สกุลเงิน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บาทเป็นจำนวนเงินรวม </w:t>
      </w:r>
      <w:r>
        <w:rPr>
          <w:rFonts w:ascii="Angsana New" w:hAnsi="Angsana New"/>
          <w:i/>
          <w:iCs/>
          <w:sz w:val="30"/>
          <w:szCs w:val="30"/>
        </w:rPr>
        <w:t>3,328.36</w:t>
      </w:r>
      <w:r w:rsidRPr="006B3E5C">
        <w:rPr>
          <w:rFonts w:ascii="Angsana New" w:hAnsi="Angsana New"/>
          <w:i/>
          <w:iCs/>
          <w:sz w:val="30"/>
          <w:szCs w:val="30"/>
        </w:rPr>
        <w:t xml:space="preserve"> 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ล้านบาท สกุลเงินเยนเป็นจำนวนเงินรวม </w:t>
      </w:r>
      <w:r w:rsidRPr="00406767">
        <w:rPr>
          <w:rFonts w:ascii="Angsana New" w:hAnsi="Angsana New"/>
          <w:i/>
          <w:iCs/>
          <w:sz w:val="30"/>
          <w:szCs w:val="30"/>
        </w:rPr>
        <w:t>15</w:t>
      </w:r>
      <w:r w:rsidRPr="006B3E5C">
        <w:rPr>
          <w:rFonts w:ascii="Angsana New" w:hAnsi="Angsana New"/>
          <w:i/>
          <w:iCs/>
          <w:sz w:val="30"/>
          <w:szCs w:val="30"/>
        </w:rPr>
        <w:t>,</w:t>
      </w:r>
      <w:r w:rsidRPr="00406767">
        <w:rPr>
          <w:rFonts w:ascii="Angsana New" w:hAnsi="Angsana New"/>
          <w:i/>
          <w:iCs/>
          <w:sz w:val="30"/>
          <w:szCs w:val="30"/>
        </w:rPr>
        <w:t>000</w:t>
      </w:r>
      <w:r w:rsidRPr="006B3E5C">
        <w:rPr>
          <w:rFonts w:ascii="Angsana New" w:hAnsi="Angsana New"/>
          <w:i/>
          <w:iCs/>
          <w:sz w:val="30"/>
          <w:szCs w:val="30"/>
          <w:cs/>
        </w:rPr>
        <w:t xml:space="preserve"> ล้านเยน สกุลเหรียญออสเตรเลียเป็นจำนวน</w:t>
      </w:r>
      <w:r w:rsidRPr="00D246FB">
        <w:rPr>
          <w:rFonts w:ascii="Angsana New" w:hAnsi="Angsana New"/>
          <w:i/>
          <w:iCs/>
          <w:sz w:val="30"/>
          <w:szCs w:val="30"/>
          <w:cs/>
        </w:rPr>
        <w:t xml:space="preserve">เงินรวม </w:t>
      </w:r>
      <w:r w:rsidRPr="00114E4B">
        <w:rPr>
          <w:rFonts w:ascii="Angsana New" w:hAnsi="Angsana New" w:hint="cs"/>
          <w:i/>
          <w:iCs/>
          <w:sz w:val="30"/>
          <w:szCs w:val="30"/>
        </w:rPr>
        <w:t>550</w:t>
      </w:r>
      <w:r>
        <w:rPr>
          <w:rFonts w:ascii="Angsana New" w:hAnsi="Angsana New"/>
          <w:i/>
          <w:iCs/>
          <w:sz w:val="30"/>
          <w:szCs w:val="30"/>
        </w:rPr>
        <w:t>.52</w:t>
      </w:r>
      <w:r w:rsidRPr="00A11271">
        <w:rPr>
          <w:rFonts w:ascii="Angsana New" w:hAnsi="Angsana New"/>
          <w:i/>
          <w:iCs/>
          <w:sz w:val="30"/>
          <w:szCs w:val="30"/>
        </w:rPr>
        <w:t xml:space="preserve"> </w:t>
      </w:r>
      <w:r w:rsidRPr="00D246FB">
        <w:rPr>
          <w:rFonts w:ascii="Angsana New" w:hAnsi="Angsana New"/>
          <w:i/>
          <w:iCs/>
          <w:sz w:val="30"/>
          <w:szCs w:val="30"/>
          <w:cs/>
        </w:rPr>
        <w:t>ล้านเหรียญออสเตรเลีย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และสกุลเงินเหรียญสหรัฐอเมริกาเป็นจำนวนรวม </w:t>
      </w:r>
      <w:r>
        <w:rPr>
          <w:rFonts w:ascii="Angsana New" w:hAnsi="Angsana New"/>
          <w:i/>
          <w:iCs/>
          <w:sz w:val="30"/>
          <w:szCs w:val="30"/>
        </w:rPr>
        <w:t xml:space="preserve">168.43 </w:t>
      </w:r>
      <w:r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</w:t>
      </w:r>
      <w:r w:rsidRPr="00D246FB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64137F2" w14:textId="77777777" w:rsidR="00886F54" w:rsidRPr="00627208" w:rsidRDefault="00886F54" w:rsidP="00DF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62E2144" w14:textId="77777777" w:rsidR="00C00EF2" w:rsidRPr="00627208" w:rsidRDefault="00C00EF2" w:rsidP="00886F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p w14:paraId="52BEE393" w14:textId="77777777" w:rsidR="00C00EF2" w:rsidRPr="00627208" w:rsidRDefault="00C00EF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2B30B9C" w14:textId="4E34F87E" w:rsidR="00C00EF2" w:rsidRPr="00627208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2720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69D14100" w14:textId="77777777" w:rsidR="00C00EF2" w:rsidRPr="00627208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05C5C" w14:textId="244FE30E" w:rsidR="00E11B2F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0233B">
        <w:rPr>
          <w:rFonts w:asciiTheme="majorBidi" w:hAnsiTheme="majorBidi" w:cstheme="majorBidi"/>
          <w:sz w:val="30"/>
          <w:szCs w:val="30"/>
        </w:rPr>
        <w:t>29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0233B">
        <w:rPr>
          <w:rFonts w:asciiTheme="majorBidi" w:hAnsiTheme="majorBidi" w:cstheme="majorBidi"/>
          <w:sz w:val="30"/>
          <w:szCs w:val="30"/>
        </w:rPr>
        <w:t>2548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50233B">
        <w:rPr>
          <w:rFonts w:asciiTheme="majorBidi" w:hAnsiTheme="majorBidi" w:cstheme="majorBidi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50233B">
        <w:rPr>
          <w:rFonts w:asciiTheme="majorBidi" w:hAnsiTheme="majorBidi" w:cstheme="majorBidi"/>
          <w:sz w:val="30"/>
          <w:szCs w:val="30"/>
          <w:cs/>
        </w:rPr>
        <w:t>Co</w:t>
      </w:r>
      <w:proofErr w:type="spellStart"/>
      <w:r w:rsidRPr="0050233B">
        <w:rPr>
          <w:rFonts w:asciiTheme="majorBidi" w:hAnsiTheme="majorBidi" w:cstheme="majorBidi"/>
          <w:sz w:val="30"/>
          <w:szCs w:val="30"/>
        </w:rPr>
        <w:t>mpany</w:t>
      </w:r>
      <w:proofErr w:type="spellEnd"/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Pr="0050233B">
        <w:rPr>
          <w:rFonts w:asciiTheme="majorBidi" w:hAnsiTheme="majorBidi" w:cstheme="majorBidi"/>
          <w:sz w:val="30"/>
          <w:szCs w:val="30"/>
        </w:rPr>
        <w:t xml:space="preserve">2570 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โดยมีมูลค่าตามสัญญาเดิมเป็นจำนวนเงิน </w:t>
      </w:r>
      <w:r w:rsidRPr="0050233B">
        <w:rPr>
          <w:rFonts w:asciiTheme="majorBidi" w:hAnsiTheme="majorBidi" w:cstheme="majorBidi"/>
          <w:sz w:val="30"/>
          <w:szCs w:val="30"/>
        </w:rPr>
        <w:t>428.60</w:t>
      </w:r>
      <w:r w:rsidRPr="0050233B">
        <w:rPr>
          <w:rFonts w:asciiTheme="majorBidi" w:hAnsiTheme="majorBidi" w:cstheme="majorBidi"/>
          <w:sz w:val="30"/>
          <w:szCs w:val="30"/>
          <w:cs/>
        </w:rPr>
        <w:br/>
        <w:t xml:space="preserve">ล้านเหรียญสหรัฐอเมริกา ต่อมาเมื่อวันที่ </w:t>
      </w:r>
      <w:r w:rsidRPr="0050233B">
        <w:rPr>
          <w:rFonts w:asciiTheme="majorBidi" w:hAnsiTheme="majorBidi" w:cstheme="majorBidi"/>
          <w:sz w:val="30"/>
          <w:szCs w:val="30"/>
        </w:rPr>
        <w:t xml:space="preserve">19 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50233B">
        <w:rPr>
          <w:rFonts w:asciiTheme="majorBidi" w:hAnsiTheme="majorBidi" w:cstheme="majorBidi"/>
          <w:sz w:val="30"/>
          <w:szCs w:val="30"/>
        </w:rPr>
        <w:t xml:space="preserve">2562 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0233B">
        <w:rPr>
          <w:rFonts w:asciiTheme="majorBidi" w:hAnsiTheme="majorBidi" w:cstheme="majorBidi"/>
          <w:sz w:val="30"/>
          <w:szCs w:val="30"/>
        </w:rPr>
        <w:t xml:space="preserve">25 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50233B">
        <w:rPr>
          <w:rFonts w:asciiTheme="majorBidi" w:hAnsiTheme="majorBidi" w:cstheme="majorBidi"/>
          <w:sz w:val="30"/>
          <w:szCs w:val="30"/>
        </w:rPr>
        <w:t xml:space="preserve">2563 </w:t>
      </w:r>
      <w:r w:rsidRPr="0050233B">
        <w:rPr>
          <w:rFonts w:asciiTheme="majorBidi" w:hAnsiTheme="majorBidi" w:cstheme="majorBidi"/>
          <w:sz w:val="30"/>
          <w:szCs w:val="30"/>
          <w:cs/>
        </w:rPr>
        <w:t>คู่สัญญาทั้งสามฝ่ายได้ตกลงเปลี่ยนแปลงเงื่อนไขการให้บริการตามสัญญาเดิม โดยการเปลี่ยนแปลงตามสัญญาล่าสุดมีผลบังคับใช้ตั้งแต่เดือนสิงหาคม</w:t>
      </w:r>
      <w:r w:rsidRPr="0050233B">
        <w:rPr>
          <w:rFonts w:asciiTheme="majorBidi" w:hAnsiTheme="majorBidi" w:cstheme="majorBidi"/>
          <w:sz w:val="30"/>
          <w:szCs w:val="30"/>
        </w:rPr>
        <w:t xml:space="preserve"> 2563 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รวมมีมูลค่าตามสัญญาเป็นจำนวนเงิน </w:t>
      </w:r>
      <w:r w:rsidRPr="0050233B">
        <w:rPr>
          <w:rFonts w:asciiTheme="majorBidi" w:hAnsiTheme="majorBidi" w:cstheme="majorBidi"/>
          <w:sz w:val="30"/>
          <w:szCs w:val="30"/>
        </w:rPr>
        <w:t>436.75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50233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0233B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50233B">
        <w:rPr>
          <w:rFonts w:asciiTheme="majorBidi" w:hAnsiTheme="majorBidi" w:cstheme="majorBidi"/>
          <w:sz w:val="30"/>
          <w:szCs w:val="30"/>
        </w:rPr>
        <w:t xml:space="preserve">2567 </w:t>
      </w:r>
      <w:r w:rsidRPr="0050233B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7312B6">
        <w:rPr>
          <w:rFonts w:asciiTheme="majorBidi" w:hAnsiTheme="majorBidi" w:cstheme="majorBidi" w:hint="cs"/>
          <w:sz w:val="30"/>
          <w:szCs w:val="30"/>
        </w:rPr>
        <w:t>3</w:t>
      </w:r>
      <w:r w:rsidR="00454CBA" w:rsidRPr="007312B6">
        <w:rPr>
          <w:rFonts w:asciiTheme="majorBidi" w:hAnsiTheme="majorBidi" w:cstheme="majorBidi"/>
          <w:sz w:val="30"/>
          <w:szCs w:val="30"/>
        </w:rPr>
        <w:t>3</w:t>
      </w:r>
      <w:r w:rsidRPr="007312B6">
        <w:rPr>
          <w:rFonts w:asciiTheme="majorBidi" w:hAnsiTheme="majorBidi" w:cstheme="majorBidi" w:hint="cs"/>
          <w:sz w:val="30"/>
          <w:szCs w:val="30"/>
          <w:cs/>
        </w:rPr>
        <w:t>.</w:t>
      </w:r>
      <w:r w:rsidR="00454CBA" w:rsidRPr="007312B6">
        <w:rPr>
          <w:rFonts w:asciiTheme="majorBidi" w:hAnsiTheme="majorBidi" w:cstheme="majorBidi"/>
          <w:sz w:val="30"/>
          <w:szCs w:val="30"/>
        </w:rPr>
        <w:t>01</w:t>
      </w:r>
      <w:r w:rsidRPr="007312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12B6">
        <w:rPr>
          <w:rFonts w:asciiTheme="majorBidi" w:hAnsiTheme="majorBidi" w:cstheme="majorBidi"/>
          <w:sz w:val="30"/>
          <w:szCs w:val="30"/>
          <w:cs/>
        </w:rPr>
        <w:t>ล้</w:t>
      </w:r>
      <w:r w:rsidRPr="0050233B">
        <w:rPr>
          <w:rFonts w:asciiTheme="majorBidi" w:hAnsiTheme="majorBidi" w:cstheme="majorBidi"/>
          <w:sz w:val="30"/>
          <w:szCs w:val="30"/>
          <w:cs/>
        </w:rPr>
        <w:t>านเหรียญสหรัฐอเมริกา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31</w:t>
      </w:r>
      <w:r w:rsidRPr="000666CA">
        <w:rPr>
          <w:rFonts w:ascii="Angsana New" w:hAnsi="Angsana New"/>
          <w:i/>
          <w:iCs/>
          <w:sz w:val="30"/>
          <w:szCs w:val="30"/>
        </w:rPr>
        <w:t xml:space="preserve"> 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>2566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Pr="00114E4B">
        <w:rPr>
          <w:rFonts w:ascii="Angsana New" w:hAnsi="Angsana New" w:hint="cs"/>
          <w:i/>
          <w:iCs/>
          <w:sz w:val="30"/>
          <w:szCs w:val="30"/>
        </w:rPr>
        <w:t>39</w:t>
      </w:r>
      <w:r>
        <w:rPr>
          <w:rFonts w:ascii="Angsana New" w:hAnsi="Angsana New"/>
          <w:i/>
          <w:iCs/>
          <w:sz w:val="30"/>
          <w:szCs w:val="30"/>
        </w:rPr>
        <w:t>.83</w:t>
      </w:r>
      <w:r w:rsidRPr="000666CA">
        <w:rPr>
          <w:rFonts w:ascii="Angsana New" w:hAnsi="Angsana New" w:hint="cs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1AB4231F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B40CBE" w14:textId="004F5411" w:rsidR="00E11B2F" w:rsidRPr="0050233B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233B">
        <w:rPr>
          <w:rFonts w:asciiTheme="majorBidi" w:hAnsiTheme="majorBidi" w:cstheme="majorBidi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Pr="0050233B">
        <w:rPr>
          <w:rFonts w:asciiTheme="majorBidi" w:hAnsiTheme="majorBidi" w:cstheme="majorBidi"/>
          <w:sz w:val="30"/>
          <w:szCs w:val="30"/>
        </w:rPr>
        <w:t xml:space="preserve">6 </w:t>
      </w:r>
      <w:r w:rsidRPr="0050233B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50233B">
        <w:rPr>
          <w:rFonts w:asciiTheme="majorBidi" w:hAnsiTheme="majorBidi" w:cstheme="majorBidi"/>
          <w:sz w:val="30"/>
          <w:szCs w:val="30"/>
        </w:rPr>
        <w:br/>
      </w:r>
      <w:r w:rsidRPr="0050233B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0233B">
        <w:rPr>
          <w:rFonts w:asciiTheme="majorBidi" w:hAnsiTheme="majorBidi" w:cstheme="majorBidi"/>
          <w:sz w:val="30"/>
          <w:szCs w:val="30"/>
        </w:rPr>
        <w:t xml:space="preserve"> 30 </w:t>
      </w:r>
      <w:r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Pr="0050233B">
        <w:rPr>
          <w:rFonts w:asciiTheme="majorBidi" w:hAnsiTheme="majorBidi" w:cstheme="majorBidi"/>
          <w:sz w:val="30"/>
          <w:szCs w:val="30"/>
        </w:rPr>
        <w:t xml:space="preserve">2567 </w:t>
      </w:r>
      <w:r w:rsidRPr="0050233B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6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50233B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6</w:t>
      </w:r>
      <w:r w:rsidRPr="008834CA">
        <w:rPr>
          <w:rFonts w:ascii="Angsana New" w:hAnsi="Angsana New" w:hint="cs"/>
          <w:i/>
          <w:iCs/>
          <w:sz w:val="30"/>
          <w:szCs w:val="30"/>
        </w:rPr>
        <w:t xml:space="preserve">: 6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02FC188D" w14:textId="77777777" w:rsidR="00C00EF2" w:rsidRPr="00627208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E3705" w14:textId="1F6AA45E" w:rsidR="00E11B2F" w:rsidRPr="007312B6" w:rsidRDefault="00627208" w:rsidP="00D47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  <w:r w:rsidR="00E11B2F" w:rsidRPr="0050233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E11B2F" w:rsidRPr="0050233B">
        <w:rPr>
          <w:rFonts w:asciiTheme="majorBidi" w:hAnsiTheme="majorBidi" w:cstheme="majorBidi"/>
          <w:sz w:val="30"/>
          <w:szCs w:val="30"/>
        </w:rPr>
        <w:t xml:space="preserve">29 </w:t>
      </w:r>
      <w:r w:rsidR="00E11B2F" w:rsidRPr="0050233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11B2F" w:rsidRPr="0050233B">
        <w:rPr>
          <w:rFonts w:asciiTheme="majorBidi" w:hAnsiTheme="majorBidi" w:cstheme="majorBidi"/>
          <w:sz w:val="30"/>
          <w:szCs w:val="30"/>
        </w:rPr>
        <w:t xml:space="preserve">2562 </w:t>
      </w:r>
      <w:r w:rsidR="00E11B2F" w:rsidRPr="0050233B">
        <w:rPr>
          <w:rFonts w:asciiTheme="majorBidi" w:hAnsiTheme="majorBidi" w:cstheme="majorBidi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E11B2F" w:rsidRPr="0050233B">
        <w:rPr>
          <w:rFonts w:asciiTheme="majorBidi" w:hAnsiTheme="majorBidi" w:cstheme="majorBidi"/>
          <w:sz w:val="30"/>
          <w:szCs w:val="30"/>
        </w:rPr>
        <w:t xml:space="preserve">15 </w:t>
      </w:r>
      <w:r w:rsidR="00E11B2F" w:rsidRPr="0050233B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นับจากวันที่ระบุในสัญญา มีมูลค่าตามสัญญาเป็นจำนวนเงิน </w:t>
      </w:r>
      <w:r w:rsidR="00E11B2F" w:rsidRPr="0050233B">
        <w:rPr>
          <w:rFonts w:asciiTheme="majorBidi" w:hAnsiTheme="majorBidi" w:cstheme="majorBidi"/>
          <w:sz w:val="30"/>
          <w:szCs w:val="30"/>
        </w:rPr>
        <w:t>28.33</w:t>
      </w:r>
      <w:r w:rsidR="00E11B2F" w:rsidRPr="0050233B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 ณ วันที่</w:t>
      </w:r>
      <w:r w:rsidR="00E11B2F" w:rsidRPr="0050233B">
        <w:rPr>
          <w:rFonts w:asciiTheme="majorBidi" w:hAnsiTheme="majorBidi" w:cstheme="majorBidi"/>
          <w:sz w:val="30"/>
          <w:szCs w:val="30"/>
        </w:rPr>
        <w:t xml:space="preserve"> 30 </w:t>
      </w:r>
      <w:r w:rsidR="00E11B2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E11B2F" w:rsidRPr="0050233B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E11B2F" w:rsidRPr="0050233B">
        <w:rPr>
          <w:rFonts w:asciiTheme="majorBidi" w:hAnsiTheme="majorBidi" w:cstheme="majorBidi"/>
          <w:sz w:val="30"/>
          <w:szCs w:val="30"/>
        </w:rPr>
        <w:t xml:space="preserve">2567 </w:t>
      </w:r>
      <w:r w:rsidR="00E11B2F" w:rsidRPr="0050233B">
        <w:rPr>
          <w:rFonts w:asciiTheme="majorBidi" w:hAnsiTheme="majorBidi" w:cstheme="majorBidi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="00E11B2F" w:rsidRPr="0050233B">
        <w:rPr>
          <w:rFonts w:asciiTheme="majorBidi" w:hAnsiTheme="majorBidi" w:cstheme="majorBidi"/>
          <w:sz w:val="30"/>
          <w:szCs w:val="30"/>
        </w:rPr>
        <w:t xml:space="preserve"> </w:t>
      </w:r>
      <w:r w:rsidR="00E11B2F" w:rsidRPr="007312B6">
        <w:rPr>
          <w:rFonts w:asciiTheme="majorBidi" w:hAnsiTheme="majorBidi" w:cstheme="majorBidi"/>
          <w:sz w:val="30"/>
          <w:szCs w:val="30"/>
        </w:rPr>
        <w:t>7.</w:t>
      </w:r>
      <w:r w:rsidR="00892E45" w:rsidRPr="00892E45">
        <w:rPr>
          <w:rFonts w:asciiTheme="majorBidi" w:hAnsiTheme="majorBidi" w:cstheme="majorBidi" w:hint="cs"/>
          <w:sz w:val="30"/>
          <w:szCs w:val="30"/>
        </w:rPr>
        <w:t>03</w:t>
      </w:r>
      <w:r w:rsidR="00E11B2F" w:rsidRPr="007312B6">
        <w:rPr>
          <w:rFonts w:asciiTheme="majorBidi" w:hAnsiTheme="majorBidi" w:cstheme="majorBidi"/>
          <w:sz w:val="30"/>
          <w:szCs w:val="30"/>
        </w:rPr>
        <w:t xml:space="preserve"> </w:t>
      </w:r>
      <w:r w:rsidR="00E11B2F" w:rsidRPr="007312B6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="00E11B2F" w:rsidRPr="007312B6">
        <w:rPr>
          <w:rFonts w:asciiTheme="majorBidi" w:hAnsiTheme="majorBidi" w:cstheme="majorBidi"/>
          <w:sz w:val="30"/>
          <w:szCs w:val="30"/>
        </w:rPr>
        <w:t xml:space="preserve"> </w:t>
      </w:r>
      <w:r w:rsidR="00E11B2F" w:rsidRPr="007312B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11B2F" w:rsidRPr="007312B6">
        <w:rPr>
          <w:rFonts w:ascii="Angsana New" w:hAnsi="Angsana New"/>
          <w:i/>
          <w:iCs/>
          <w:sz w:val="30"/>
          <w:szCs w:val="30"/>
        </w:rPr>
        <w:t xml:space="preserve">31 </w:t>
      </w:r>
      <w:r w:rsidR="00E11B2F" w:rsidRPr="007312B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11B2F" w:rsidRPr="007312B6">
        <w:rPr>
          <w:rFonts w:ascii="Angsana New" w:hAnsi="Angsana New" w:hint="cs"/>
          <w:i/>
          <w:iCs/>
          <w:sz w:val="30"/>
          <w:szCs w:val="30"/>
        </w:rPr>
        <w:t>256</w:t>
      </w:r>
      <w:r w:rsidR="00E11B2F" w:rsidRPr="007312B6">
        <w:rPr>
          <w:rFonts w:ascii="Angsana New" w:hAnsi="Angsana New"/>
          <w:i/>
          <w:iCs/>
          <w:sz w:val="30"/>
          <w:szCs w:val="30"/>
        </w:rPr>
        <w:t>6</w:t>
      </w:r>
      <w:r w:rsidR="00E11B2F" w:rsidRPr="007312B6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E11B2F" w:rsidRPr="007312B6">
        <w:rPr>
          <w:rFonts w:ascii="Angsana New" w:hAnsi="Angsana New"/>
          <w:i/>
          <w:iCs/>
          <w:sz w:val="30"/>
          <w:szCs w:val="30"/>
        </w:rPr>
        <w:t>9.59</w:t>
      </w:r>
      <w:r w:rsidR="00E11B2F" w:rsidRPr="007312B6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E11B2F" w:rsidRPr="007312B6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ล้านเหรียญสหรัฐอเมริกา)</w:t>
      </w:r>
    </w:p>
    <w:p w14:paraId="50C1AA3C" w14:textId="77777777" w:rsidR="00E11B2F" w:rsidRPr="007312B6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C9D75" w14:textId="3050AB9E" w:rsidR="00E11B2F" w:rsidRPr="0050233B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312B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312B6">
        <w:rPr>
          <w:rFonts w:asciiTheme="majorBidi" w:hAnsiTheme="majorBidi" w:cstheme="majorBidi"/>
          <w:sz w:val="30"/>
          <w:szCs w:val="30"/>
        </w:rPr>
        <w:t xml:space="preserve"> 13 </w:t>
      </w:r>
      <w:r w:rsidRPr="007312B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312B6">
        <w:rPr>
          <w:rFonts w:asciiTheme="majorBidi" w:hAnsiTheme="majorBidi" w:cstheme="majorBidi"/>
          <w:sz w:val="30"/>
          <w:szCs w:val="30"/>
        </w:rPr>
        <w:t xml:space="preserve"> 2565 </w:t>
      </w:r>
      <w:r w:rsidRPr="007312B6">
        <w:rPr>
          <w:rFonts w:asciiTheme="majorBidi" w:hAnsiTheme="majorBidi" w:cstheme="majorBidi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ได้ทำสัญญาจัดหาอะไหล่และซ่อมบำรุงเครื่องยนต์ผลิตไฟฟ้าจากก๊าซธรรมชาติ และสัญญาบริการซ่อมบำรุงเครื่องยนต์ผลิตไฟฟ้าจากก๊าซธรรมชาติกับผู้ให้บริการจำนวน </w:t>
      </w:r>
      <w:r w:rsidRPr="007312B6">
        <w:rPr>
          <w:rFonts w:asciiTheme="majorBidi" w:hAnsiTheme="majorBidi" w:cstheme="majorBidi"/>
          <w:sz w:val="30"/>
          <w:szCs w:val="30"/>
        </w:rPr>
        <w:t>2</w:t>
      </w:r>
      <w:r w:rsidRPr="007312B6">
        <w:rPr>
          <w:rFonts w:asciiTheme="majorBidi" w:hAnsiTheme="majorBidi" w:cstheme="majorBidi"/>
          <w:sz w:val="30"/>
          <w:szCs w:val="30"/>
          <w:cs/>
        </w:rPr>
        <w:t xml:space="preserve"> ราย สัญญาดังกล่าว มีกำหนดระยะเวลา</w:t>
      </w:r>
      <w:r w:rsidRPr="007312B6">
        <w:rPr>
          <w:rFonts w:asciiTheme="majorBidi" w:hAnsiTheme="majorBidi" w:cstheme="majorBidi"/>
          <w:sz w:val="30"/>
          <w:szCs w:val="30"/>
        </w:rPr>
        <w:t> 15 </w:t>
      </w:r>
      <w:r w:rsidRPr="007312B6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นับแต่วันที่ลงนามในสัญญา </w:t>
      </w:r>
      <w:r w:rsidRPr="007312B6">
        <w:rPr>
          <w:rFonts w:asciiTheme="majorBidi" w:hAnsiTheme="majorBidi" w:cstheme="majorBidi"/>
          <w:sz w:val="30"/>
          <w:szCs w:val="30"/>
        </w:rPr>
        <w:br/>
      </w:r>
      <w:r w:rsidRPr="007312B6">
        <w:rPr>
          <w:rFonts w:asciiTheme="majorBidi" w:hAnsiTheme="majorBidi" w:cstheme="majorBidi"/>
          <w:sz w:val="30"/>
          <w:szCs w:val="30"/>
          <w:cs/>
        </w:rPr>
        <w:t xml:space="preserve">มีมูลค่าตามสัญญาเป็นจำนวนเงิน </w:t>
      </w:r>
      <w:r w:rsidRPr="007312B6">
        <w:rPr>
          <w:rFonts w:asciiTheme="majorBidi" w:hAnsiTheme="majorBidi" w:cstheme="majorBidi"/>
          <w:sz w:val="30"/>
          <w:szCs w:val="30"/>
        </w:rPr>
        <w:t xml:space="preserve">24.90 </w:t>
      </w:r>
      <w:r w:rsidRPr="007312B6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7312B6">
        <w:rPr>
          <w:rFonts w:asciiTheme="majorBidi" w:hAnsiTheme="majorBidi" w:cstheme="majorBidi"/>
          <w:sz w:val="30"/>
          <w:szCs w:val="30"/>
        </w:rPr>
        <w:t>854</w:t>
      </w:r>
      <w:r w:rsidRPr="007312B6">
        <w:rPr>
          <w:rFonts w:asciiTheme="majorBidi" w:hAnsiTheme="majorBidi" w:cstheme="majorBidi"/>
          <w:sz w:val="30"/>
          <w:szCs w:val="30"/>
          <w:cs/>
        </w:rPr>
        <w:t>.</w:t>
      </w:r>
      <w:r w:rsidRPr="007312B6">
        <w:rPr>
          <w:rFonts w:asciiTheme="majorBidi" w:hAnsiTheme="majorBidi" w:cstheme="majorBidi"/>
          <w:sz w:val="30"/>
          <w:szCs w:val="30"/>
        </w:rPr>
        <w:t xml:space="preserve">00 </w:t>
      </w:r>
      <w:r w:rsidRPr="007312B6">
        <w:rPr>
          <w:rFonts w:asciiTheme="majorBidi" w:hAnsiTheme="majorBidi" w:cstheme="majorBidi"/>
          <w:sz w:val="30"/>
          <w:szCs w:val="30"/>
          <w:cs/>
        </w:rPr>
        <w:t>ล้านเยน ณ วันที่</w:t>
      </w:r>
      <w:r w:rsidRPr="007312B6">
        <w:rPr>
          <w:rFonts w:asciiTheme="majorBidi" w:hAnsiTheme="majorBidi" w:cstheme="majorBidi"/>
          <w:sz w:val="30"/>
          <w:szCs w:val="30"/>
        </w:rPr>
        <w:t xml:space="preserve"> 30 </w:t>
      </w:r>
      <w:r w:rsidRPr="007312B6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Pr="007312B6">
        <w:rPr>
          <w:rFonts w:asciiTheme="majorBidi" w:hAnsiTheme="majorBidi" w:cstheme="majorBidi"/>
          <w:sz w:val="30"/>
          <w:szCs w:val="30"/>
          <w:cs/>
        </w:rPr>
        <w:t>ายน</w:t>
      </w:r>
      <w:r w:rsidRPr="007312B6">
        <w:rPr>
          <w:rFonts w:asciiTheme="majorBidi" w:hAnsiTheme="majorBidi" w:cstheme="majorBidi"/>
          <w:sz w:val="30"/>
          <w:szCs w:val="30"/>
        </w:rPr>
        <w:t> 2567 </w:t>
      </w:r>
      <w:r w:rsidRPr="007312B6">
        <w:rPr>
          <w:rFonts w:asciiTheme="majorBidi" w:hAnsiTheme="majorBidi" w:cstheme="majorBidi"/>
          <w:sz w:val="30"/>
          <w:szCs w:val="30"/>
          <w:cs/>
        </w:rPr>
        <w:t>บริษัทมีภาระผูกพันคงเหลือตามสัญญาเป็นจำนวนเงิน</w:t>
      </w:r>
      <w:r w:rsidRPr="007312B6">
        <w:rPr>
          <w:rFonts w:asciiTheme="majorBidi" w:hAnsiTheme="majorBidi" w:cstheme="majorBidi"/>
          <w:sz w:val="30"/>
          <w:szCs w:val="30"/>
        </w:rPr>
        <w:t> 23.</w:t>
      </w:r>
      <w:r w:rsidR="00892E45" w:rsidRPr="00892E45">
        <w:rPr>
          <w:rFonts w:asciiTheme="majorBidi" w:hAnsiTheme="majorBidi" w:cstheme="majorBidi" w:hint="cs"/>
          <w:sz w:val="30"/>
          <w:szCs w:val="30"/>
        </w:rPr>
        <w:t>35</w:t>
      </w:r>
      <w:r w:rsidRPr="007312B6">
        <w:rPr>
          <w:rFonts w:asciiTheme="majorBidi" w:hAnsiTheme="majorBidi" w:cstheme="majorBidi"/>
          <w:sz w:val="30"/>
          <w:szCs w:val="30"/>
        </w:rPr>
        <w:t xml:space="preserve"> </w:t>
      </w:r>
      <w:r w:rsidRPr="007312B6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Pr="007312B6">
        <w:rPr>
          <w:rFonts w:asciiTheme="majorBidi" w:hAnsiTheme="majorBidi" w:cstheme="majorBidi"/>
          <w:sz w:val="30"/>
          <w:szCs w:val="30"/>
        </w:rPr>
        <w:t xml:space="preserve"> 80</w:t>
      </w:r>
      <w:r w:rsidR="00892E45" w:rsidRPr="00892E45">
        <w:rPr>
          <w:rFonts w:asciiTheme="majorBidi" w:hAnsiTheme="majorBidi" w:cstheme="majorBidi" w:hint="cs"/>
          <w:sz w:val="30"/>
          <w:szCs w:val="30"/>
        </w:rPr>
        <w:t>1</w:t>
      </w:r>
      <w:r w:rsidRPr="007312B6">
        <w:rPr>
          <w:rFonts w:asciiTheme="majorBidi" w:hAnsiTheme="majorBidi" w:cstheme="majorBidi"/>
          <w:sz w:val="30"/>
          <w:szCs w:val="30"/>
        </w:rPr>
        <w:t>.</w:t>
      </w:r>
      <w:r w:rsidR="00892E45" w:rsidRPr="00892E45">
        <w:rPr>
          <w:rFonts w:asciiTheme="majorBidi" w:hAnsiTheme="majorBidi" w:cstheme="majorBidi" w:hint="cs"/>
          <w:sz w:val="30"/>
          <w:szCs w:val="30"/>
        </w:rPr>
        <w:t>50</w:t>
      </w:r>
      <w:r w:rsidRPr="007312B6">
        <w:rPr>
          <w:rFonts w:asciiTheme="majorBidi" w:hAnsiTheme="majorBidi" w:cstheme="majorBidi"/>
          <w:sz w:val="30"/>
          <w:szCs w:val="30"/>
        </w:rPr>
        <w:t xml:space="preserve"> </w:t>
      </w:r>
      <w:r w:rsidRPr="007312B6">
        <w:rPr>
          <w:rFonts w:asciiTheme="majorBidi" w:hAnsiTheme="majorBidi" w:cstheme="majorBidi"/>
          <w:sz w:val="30"/>
          <w:szCs w:val="30"/>
          <w:cs/>
        </w:rPr>
        <w:t>ล้าน</w:t>
      </w:r>
      <w:r w:rsidRPr="009877D3">
        <w:rPr>
          <w:rFonts w:asciiTheme="majorBidi" w:hAnsiTheme="majorBidi" w:cstheme="majorBidi"/>
          <w:sz w:val="30"/>
          <w:szCs w:val="30"/>
          <w:cs/>
        </w:rPr>
        <w:t>เยน</w:t>
      </w:r>
      <w:r w:rsidRPr="0050233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31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8834CA">
        <w:rPr>
          <w:rFonts w:ascii="Angsana New" w:hAnsi="Angsana New" w:hint="cs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6</w:t>
      </w:r>
      <w:r w:rsidRPr="008834CA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8834CA">
        <w:rPr>
          <w:rFonts w:ascii="Angsana New" w:hAnsi="Angsana New"/>
          <w:i/>
          <w:iCs/>
          <w:sz w:val="30"/>
          <w:szCs w:val="30"/>
        </w:rPr>
        <w:t>2</w:t>
      </w:r>
      <w:r>
        <w:rPr>
          <w:rFonts w:ascii="Angsana New" w:hAnsi="Angsana New"/>
          <w:i/>
          <w:iCs/>
          <w:sz w:val="30"/>
          <w:szCs w:val="30"/>
        </w:rPr>
        <w:t>3</w:t>
      </w:r>
      <w:r w:rsidRPr="008834CA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91</w:t>
      </w:r>
      <w:r w:rsidRPr="008834CA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Pr="008834CA">
        <w:rPr>
          <w:rFonts w:ascii="Angsana New" w:hAnsi="Angsana New"/>
          <w:i/>
          <w:iCs/>
          <w:sz w:val="30"/>
          <w:szCs w:val="30"/>
        </w:rPr>
        <w:t>8</w:t>
      </w:r>
      <w:r>
        <w:rPr>
          <w:rFonts w:ascii="Angsana New" w:hAnsi="Angsana New"/>
          <w:i/>
          <w:iCs/>
          <w:sz w:val="30"/>
          <w:szCs w:val="30"/>
        </w:rPr>
        <w:t>20</w:t>
      </w:r>
      <w:r w:rsidRPr="008834CA">
        <w:rPr>
          <w:rFonts w:ascii="Angsana New" w:hAnsi="Angsana New"/>
          <w:i/>
          <w:iCs/>
          <w:sz w:val="30"/>
          <w:szCs w:val="30"/>
        </w:rPr>
        <w:t>.</w:t>
      </w:r>
      <w:r>
        <w:rPr>
          <w:rFonts w:ascii="Angsana New" w:hAnsi="Angsana New"/>
          <w:i/>
          <w:iCs/>
          <w:sz w:val="30"/>
          <w:szCs w:val="30"/>
        </w:rPr>
        <w:t>4</w:t>
      </w:r>
      <w:r w:rsidRPr="008834CA">
        <w:rPr>
          <w:rFonts w:ascii="Angsana New" w:hAnsi="Angsana New"/>
          <w:i/>
          <w:iCs/>
          <w:sz w:val="30"/>
          <w:szCs w:val="30"/>
        </w:rPr>
        <w:t xml:space="preserve">0 </w:t>
      </w:r>
      <w:r w:rsidRPr="008834CA">
        <w:rPr>
          <w:rFonts w:ascii="Angsana New" w:hAnsi="Angsana New" w:hint="cs"/>
          <w:i/>
          <w:iCs/>
          <w:sz w:val="30"/>
          <w:szCs w:val="30"/>
          <w:cs/>
        </w:rPr>
        <w:t>ล้านเยน)</w:t>
      </w:r>
      <w:r>
        <w:rPr>
          <w:rFonts w:ascii="Angsana New" w:hAnsi="Angsana New"/>
          <w:i/>
          <w:iCs/>
          <w:sz w:val="30"/>
          <w:szCs w:val="30"/>
        </w:rPr>
        <w:t xml:space="preserve">  </w:t>
      </w:r>
    </w:p>
    <w:p w14:paraId="5926257C" w14:textId="524E9BF3" w:rsidR="00C00EF2" w:rsidRPr="00E11B2F" w:rsidRDefault="00C00EF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6AFE7" w14:textId="106AF9B0" w:rsidR="00C00EF2" w:rsidRPr="00627208" w:rsidRDefault="00C00EF2" w:rsidP="00C00EF2">
      <w:pPr>
        <w:spacing w:line="240" w:lineRule="auto"/>
        <w:ind w:left="540" w:right="-43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627208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07872297" w14:textId="77777777" w:rsidR="00C00EF2" w:rsidRPr="00627208" w:rsidRDefault="00C00EF2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E31ED1" w14:textId="48C8FE2B" w:rsidR="00C972A4" w:rsidRPr="00627208" w:rsidRDefault="00C00EF2" w:rsidP="00C97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napToGrid w:val="0"/>
          <w:sz w:val="30"/>
          <w:szCs w:val="30"/>
          <w:lang w:eastAsia="th-TH"/>
        </w:rPr>
      </w:pPr>
      <w:r w:rsidRPr="0062720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276CD" w:rsidRPr="00627208">
        <w:rPr>
          <w:rFonts w:asciiTheme="majorBidi" w:hAnsiTheme="majorBidi" w:cstheme="majorBidi"/>
          <w:sz w:val="30"/>
          <w:szCs w:val="30"/>
        </w:rPr>
        <w:t>30</w:t>
      </w:r>
      <w:r w:rsidRPr="00627208">
        <w:rPr>
          <w:rFonts w:asciiTheme="majorBidi" w:hAnsiTheme="majorBidi" w:cstheme="majorBidi"/>
          <w:sz w:val="30"/>
          <w:szCs w:val="30"/>
        </w:rPr>
        <w:t xml:space="preserve"> </w:t>
      </w:r>
      <w:r w:rsidR="00800975" w:rsidRPr="007312B6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7312B6">
        <w:rPr>
          <w:rFonts w:asciiTheme="majorBidi" w:hAnsiTheme="majorBidi" w:cstheme="majorBidi"/>
          <w:sz w:val="30"/>
          <w:szCs w:val="30"/>
        </w:rPr>
        <w:t xml:space="preserve"> </w:t>
      </w:r>
      <w:r w:rsidR="006276CD" w:rsidRPr="007312B6">
        <w:rPr>
          <w:rFonts w:asciiTheme="majorBidi" w:hAnsiTheme="majorBidi" w:cstheme="majorBidi"/>
          <w:sz w:val="30"/>
          <w:szCs w:val="30"/>
        </w:rPr>
        <w:t>256</w:t>
      </w:r>
      <w:r w:rsidR="00D26C7E" w:rsidRPr="007312B6">
        <w:rPr>
          <w:rFonts w:asciiTheme="majorBidi" w:hAnsiTheme="majorBidi" w:cstheme="majorBidi"/>
          <w:sz w:val="30"/>
          <w:szCs w:val="30"/>
        </w:rPr>
        <w:t>7</w:t>
      </w:r>
      <w:r w:rsidRPr="007312B6">
        <w:rPr>
          <w:rFonts w:asciiTheme="majorBidi" w:hAnsiTheme="majorBidi" w:cstheme="majorBidi"/>
          <w:sz w:val="30"/>
          <w:szCs w:val="30"/>
        </w:rPr>
        <w:t xml:space="preserve"> </w:t>
      </w:r>
      <w:r w:rsidRPr="007312B6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บริษัทและบริษัทย่อย</w:t>
      </w:r>
      <w:r w:rsidRPr="007312B6">
        <w:rPr>
          <w:rFonts w:asciiTheme="majorBidi" w:hAnsiTheme="majorBidi" w:cstheme="majorBidi"/>
          <w:sz w:val="30"/>
          <w:szCs w:val="30"/>
          <w:cs/>
        </w:rPr>
        <w:t>มีวงเงินธุรกรรมที่ยังไม่ได้ใช้</w:t>
      </w:r>
      <w:r w:rsidRPr="007312B6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เป็นจำนวนเงิน</w:t>
      </w:r>
      <w:r w:rsidR="00C36417" w:rsidRPr="007312B6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eastAsia="th-TH"/>
        </w:rPr>
        <w:t xml:space="preserve"> </w:t>
      </w:r>
      <w:r w:rsidR="00C36417" w:rsidRPr="007312B6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>2,573.47</w:t>
      </w:r>
      <w:r w:rsidRPr="007312B6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7312B6"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  <w:t>ล้</w:t>
      </w:r>
      <w:r w:rsidRPr="007312B6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านบาท</w:t>
      </w:r>
      <w:r w:rsidR="00C36417" w:rsidRPr="007312B6">
        <w:rPr>
          <w:rFonts w:asciiTheme="majorBidi" w:eastAsia="Cordia New" w:hAnsiTheme="majorBidi" w:cstheme="majorBidi" w:hint="cs"/>
          <w:snapToGrid w:val="0"/>
          <w:sz w:val="30"/>
          <w:szCs w:val="30"/>
          <w:cs/>
          <w:lang w:val="th-TH" w:eastAsia="th-TH"/>
        </w:rPr>
        <w:t>และ</w:t>
      </w:r>
      <w:r w:rsidR="00C972A4" w:rsidRPr="007312B6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C36417" w:rsidRPr="007312B6">
        <w:rPr>
          <w:rFonts w:asciiTheme="majorBidi" w:eastAsia="Cordia New" w:hAnsiTheme="majorBidi" w:cstheme="majorBidi"/>
          <w:snapToGrid w:val="0"/>
          <w:sz w:val="30"/>
          <w:szCs w:val="30"/>
          <w:lang w:eastAsia="th-TH"/>
        </w:rPr>
        <w:t xml:space="preserve">813.42 </w:t>
      </w:r>
      <w:r w:rsidRPr="007312B6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>ล้านเหรียญสหรัฐอเมริกา</w:t>
      </w:r>
      <w:r w:rsidR="00557D32" w:rsidRPr="007312B6">
        <w:rPr>
          <w:rFonts w:asciiTheme="majorBidi" w:eastAsia="Cordia New" w:hAnsiTheme="majorBidi" w:cstheme="majorBidi"/>
          <w:snapToGrid w:val="0"/>
          <w:sz w:val="30"/>
          <w:szCs w:val="30"/>
          <w:cs/>
          <w:lang w:val="th-TH" w:eastAsia="th-TH"/>
        </w:rPr>
        <w:t xml:space="preserve"> </w:t>
      </w:r>
      <w:r w:rsidR="00E11B2F" w:rsidRPr="007312B6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(</w:t>
      </w:r>
      <w:r w:rsidR="00E11B2F" w:rsidRPr="007312B6">
        <w:rPr>
          <w:rFonts w:ascii="Angsana New" w:hAnsi="Angsana New"/>
          <w:i/>
          <w:iCs/>
          <w:sz w:val="30"/>
          <w:szCs w:val="30"/>
        </w:rPr>
        <w:t xml:space="preserve">31 </w:t>
      </w:r>
      <w:r w:rsidR="00E11B2F" w:rsidRPr="007312B6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11B2F" w:rsidRPr="007312B6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2566: 5,570.10 </w:t>
      </w:r>
      <w:r w:rsidR="00E11B2F" w:rsidRPr="007312B6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ล้านบาท และ </w:t>
      </w:r>
      <w:r w:rsidR="00E11B2F" w:rsidRPr="007312B6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679 </w:t>
      </w:r>
      <w:r w:rsidR="00E11B2F" w:rsidRPr="007312B6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ล้านเหรียญสหรัฐอเมริกา</w:t>
      </w:r>
      <w:r w:rsidR="00E11B2F" w:rsidRPr="009C06F5">
        <w:rPr>
          <w:rFonts w:ascii="Angsana New" w:eastAsia="Cordia New" w:hAnsi="Angsana New" w:hint="cs"/>
          <w:i/>
          <w:iCs/>
          <w:snapToGrid w:val="0"/>
          <w:sz w:val="30"/>
          <w:szCs w:val="30"/>
          <w:cs/>
          <w:lang w:eastAsia="th-TH"/>
        </w:rPr>
        <w:t>)</w:t>
      </w:r>
    </w:p>
    <w:p w14:paraId="59C9DCCE" w14:textId="0FC53F7A" w:rsidR="000666CA" w:rsidRPr="00627208" w:rsidRDefault="000666CA" w:rsidP="00C00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62"/>
        <w:gridCol w:w="242"/>
        <w:gridCol w:w="1289"/>
      </w:tblGrid>
      <w:tr w:rsidR="00CC4E68" w:rsidRPr="00627208" w14:paraId="340C29E5" w14:textId="77777777" w:rsidTr="006643BC">
        <w:trPr>
          <w:trHeight w:val="659"/>
          <w:tblHeader/>
        </w:trPr>
        <w:tc>
          <w:tcPr>
            <w:tcW w:w="3479" w:type="pct"/>
            <w:vAlign w:val="bottom"/>
          </w:tcPr>
          <w:p w14:paraId="3F3810C4" w14:textId="77326ABA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276CD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00975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276CD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26C7E"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7" w:type="pct"/>
            <w:vAlign w:val="bottom"/>
          </w:tcPr>
          <w:p w14:paraId="64E8097D" w14:textId="3129B36C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2" w:type="pct"/>
            <w:vAlign w:val="bottom"/>
          </w:tcPr>
          <w:p w14:paraId="34C0FBE5" w14:textId="77777777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6A8C40DA" w14:textId="77777777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A0E209" w14:textId="27D5135F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CC4E68" w:rsidRPr="00627208" w14:paraId="46A15DD9" w14:textId="77777777" w:rsidTr="006643BC">
        <w:trPr>
          <w:tblHeader/>
        </w:trPr>
        <w:tc>
          <w:tcPr>
            <w:tcW w:w="3479" w:type="pct"/>
          </w:tcPr>
          <w:p w14:paraId="51AFF9A0" w14:textId="2351696F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1" w:type="pct"/>
            <w:gridSpan w:val="3"/>
          </w:tcPr>
          <w:p w14:paraId="67085B3F" w14:textId="77777777" w:rsidR="00CC4E68" w:rsidRPr="00627208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720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C4E68" w:rsidRPr="00627208" w14:paraId="0304FE0F" w14:textId="77777777" w:rsidTr="006643BC">
        <w:tc>
          <w:tcPr>
            <w:tcW w:w="3479" w:type="pct"/>
          </w:tcPr>
          <w:p w14:paraId="379A1F21" w14:textId="14028A2A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7" w:type="pct"/>
          </w:tcPr>
          <w:p w14:paraId="2EA911E7" w14:textId="77777777" w:rsidR="00CC4E68" w:rsidRPr="00627208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27208763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25F6AAD9" w14:textId="77777777" w:rsidR="00CC4E68" w:rsidRPr="00627208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3E5C1E5" w14:textId="77777777" w:rsidTr="006643BC">
        <w:tc>
          <w:tcPr>
            <w:tcW w:w="3479" w:type="pct"/>
          </w:tcPr>
          <w:p w14:paraId="719333E7" w14:textId="74A7D5D8" w:rsidR="00CC4E68" w:rsidRPr="00627208" w:rsidRDefault="00F8521F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โรงไฟฟ้า</w:t>
            </w:r>
            <w:r w:rsidR="00CC4E68"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687" w:type="pct"/>
          </w:tcPr>
          <w:p w14:paraId="373B1670" w14:textId="18E6B19A" w:rsidR="00CC4E68" w:rsidRPr="00627208" w:rsidRDefault="00D47FE2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963.15</w:t>
            </w:r>
          </w:p>
        </w:tc>
        <w:tc>
          <w:tcPr>
            <w:tcW w:w="132" w:type="pct"/>
          </w:tcPr>
          <w:p w14:paraId="70D89848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4056FAF1" w14:textId="08DD261A" w:rsidR="00CC4E68" w:rsidRPr="00627208" w:rsidRDefault="003A7C9F" w:rsidP="00DD1B2F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CC4E68" w:rsidRPr="00627208" w14:paraId="192A3F23" w14:textId="77777777" w:rsidTr="006643BC">
        <w:tc>
          <w:tcPr>
            <w:tcW w:w="3479" w:type="pct"/>
          </w:tcPr>
          <w:p w14:paraId="004C5FF0" w14:textId="77777777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7" w:type="pct"/>
          </w:tcPr>
          <w:p w14:paraId="0D092354" w14:textId="6C90EF25" w:rsidR="00CC4E68" w:rsidRPr="00627208" w:rsidRDefault="00D47FE2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1.93</w:t>
            </w:r>
          </w:p>
        </w:tc>
        <w:tc>
          <w:tcPr>
            <w:tcW w:w="132" w:type="pct"/>
          </w:tcPr>
          <w:p w14:paraId="329CF647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4AA0E2D1" w14:textId="724E4E1E" w:rsidR="00CC4E68" w:rsidRPr="00627208" w:rsidRDefault="00892E45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2E4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3A7C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892E45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47</w:t>
            </w:r>
          </w:p>
        </w:tc>
      </w:tr>
      <w:tr w:rsidR="00CC4E68" w:rsidRPr="00627208" w14:paraId="5FE8C5EC" w14:textId="77777777" w:rsidTr="006643BC">
        <w:tc>
          <w:tcPr>
            <w:tcW w:w="3479" w:type="pct"/>
          </w:tcPr>
          <w:p w14:paraId="04C4DD5D" w14:textId="77777777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0F6CDC61" w14:textId="22B00012" w:rsidR="00CC4E68" w:rsidRPr="00627208" w:rsidRDefault="00D47FE2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965.08</w:t>
            </w:r>
          </w:p>
        </w:tc>
        <w:tc>
          <w:tcPr>
            <w:tcW w:w="132" w:type="pct"/>
          </w:tcPr>
          <w:p w14:paraId="5E4F336D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F74D3A9" w14:textId="4B00B0A3" w:rsidR="00CC4E68" w:rsidRPr="00627208" w:rsidRDefault="00892E45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2E4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="003A7C9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892E45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</w:tr>
      <w:tr w:rsidR="00CC4E68" w:rsidRPr="009B6BAA" w14:paraId="78CD6933" w14:textId="77777777" w:rsidTr="006643BC">
        <w:tc>
          <w:tcPr>
            <w:tcW w:w="3479" w:type="pct"/>
          </w:tcPr>
          <w:p w14:paraId="7FFDCC2B" w14:textId="77777777" w:rsidR="00CC4E68" w:rsidRPr="009B6BAA" w:rsidRDefault="00CC4E68" w:rsidP="00A9021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468E7ADE" w14:textId="77777777" w:rsidR="00CC4E68" w:rsidRPr="009B6BAA" w:rsidRDefault="00CC4E68" w:rsidP="00A9021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30C6A31" w14:textId="77777777" w:rsidR="00CC4E68" w:rsidRPr="009B6BAA" w:rsidRDefault="00CC4E68" w:rsidP="00A9021F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6E52C7F1" w14:textId="77777777" w:rsidR="00CC4E68" w:rsidRPr="009B6BAA" w:rsidRDefault="00CC4E68" w:rsidP="00A9021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6B3ACE94" w14:textId="77777777" w:rsidTr="006643BC">
        <w:tc>
          <w:tcPr>
            <w:tcW w:w="3479" w:type="pct"/>
          </w:tcPr>
          <w:p w14:paraId="7B49C515" w14:textId="49C1E65F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272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581AA4B3" w14:textId="6D621DA7" w:rsidR="00CC4E68" w:rsidRPr="00127C44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2" w:type="pct"/>
          </w:tcPr>
          <w:p w14:paraId="112D3A6D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02" w:type="pct"/>
          </w:tcPr>
          <w:p w14:paraId="0F272172" w14:textId="77777777" w:rsidR="00CC4E68" w:rsidRPr="00627208" w:rsidRDefault="00CC4E68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4E68" w:rsidRPr="00627208" w14:paraId="0FCCE517" w14:textId="77777777" w:rsidTr="006643BC">
        <w:tc>
          <w:tcPr>
            <w:tcW w:w="3479" w:type="pct"/>
          </w:tcPr>
          <w:p w14:paraId="285E9E7A" w14:textId="783BC0B5" w:rsidR="00CC4E68" w:rsidRPr="00627208" w:rsidRDefault="00CC4E68" w:rsidP="00A90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7208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  <w:r w:rsidR="009B6B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 </w:t>
            </w:r>
            <w:r w:rsidR="009B6BAA" w:rsidRPr="00627208">
              <w:rPr>
                <w:rFonts w:asciiTheme="majorBidi" w:hAnsiTheme="majorBidi" w:cstheme="majorBidi"/>
                <w:sz w:val="30"/>
                <w:szCs w:val="30"/>
              </w:rPr>
              <w:t>Standby Letters of Credit</w:t>
            </w:r>
          </w:p>
        </w:tc>
        <w:tc>
          <w:tcPr>
            <w:tcW w:w="687" w:type="pct"/>
          </w:tcPr>
          <w:p w14:paraId="50F27F8B" w14:textId="7D298874" w:rsidR="00CC4E68" w:rsidRPr="00627208" w:rsidRDefault="009B6BAA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4,401.15</w:t>
            </w:r>
          </w:p>
        </w:tc>
        <w:tc>
          <w:tcPr>
            <w:tcW w:w="132" w:type="pct"/>
          </w:tcPr>
          <w:p w14:paraId="0213CD71" w14:textId="77777777" w:rsidR="00CC4E68" w:rsidRPr="00627208" w:rsidRDefault="00CC4E68" w:rsidP="00A90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2" w:type="pct"/>
          </w:tcPr>
          <w:p w14:paraId="4CBD28A3" w14:textId="0E1AAA2B" w:rsidR="00CC4E68" w:rsidRPr="00627208" w:rsidRDefault="009B6BAA" w:rsidP="00A9021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353.02</w:t>
            </w:r>
          </w:p>
        </w:tc>
      </w:tr>
    </w:tbl>
    <w:p w14:paraId="7D0A5921" w14:textId="53CFA3BC" w:rsidR="00D61AC2" w:rsidRPr="00627208" w:rsidRDefault="00D61AC2" w:rsidP="00104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627208">
        <w:rPr>
          <w:rFonts w:asciiTheme="majorBidi" w:hAnsiTheme="majorBidi" w:cstheme="majorBidi"/>
          <w:sz w:val="24"/>
          <w:szCs w:val="24"/>
        </w:rPr>
        <w:br w:type="page"/>
      </w:r>
    </w:p>
    <w:p w14:paraId="5EFF0684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50233B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สัญญาการจำนำหุ้น</w:t>
      </w:r>
    </w:p>
    <w:p w14:paraId="78A9DA94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napToGrid w:val="0"/>
          <w:sz w:val="30"/>
          <w:szCs w:val="30"/>
          <w:cs/>
          <w:lang w:eastAsia="th-TH"/>
        </w:rPr>
      </w:pPr>
    </w:p>
    <w:p w14:paraId="27335DCC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ราช โคเจนเนอเรชั่น จำกัด ซึ่งเป็นบริษัทย่อยทางตรง ไปเป็นหลักทรัพย์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  <w:t>ค้ำประกันการกู้เงินให้แก่เจ้าหนี้เงินกู้ของบริษัทย่อยดังกล่าว</w:t>
      </w:r>
    </w:p>
    <w:p w14:paraId="78A222AA" w14:textId="77777777" w:rsidR="00E11B2F" w:rsidRPr="006E2E94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F18BF80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7377997E" w14:textId="77777777" w:rsidR="00E11B2F" w:rsidRPr="006E2E94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E486AB0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กลุ่มบริษัทได้นำใบหุ้นทั้งหมดของบริษัท ไฟฟ้า เซเปียน-เซน้ำน้อย จำกัด บริษัท ราชบุรีเวอลด์ โคเจนเนอเรชั่น จำกัด และบริษัท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4B31BBC7" w14:textId="77777777" w:rsidR="00E11B2F" w:rsidRPr="006F5632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DFD92F7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Fareast Renewable Development Pte. Ltd.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ซึ่งเป็นบริษัทย่อยทางอ้อม ได้นำใบหุ้นบางส่วนของ </w:t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 xml:space="preserve">PT Bajradaya Sentranusa 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ของบริษัทย่อยดังกล่าวไปเป็นหลักทรัพย์ค้ำประกันการกู้เงินให้แก่เจ้าหนี้เงินกู้ของ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B43614"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  <w:t>PT Bajradaya Sentranusa</w:t>
      </w:r>
    </w:p>
    <w:p w14:paraId="13FBE71F" w14:textId="77777777" w:rsidR="00E11B2F" w:rsidRPr="0040073C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41DE5E7D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บริษัทร่วม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0ADBAD2B" w14:textId="77777777" w:rsidR="00E11B2F" w:rsidRPr="00D5443B" w:rsidRDefault="00E11B2F" w:rsidP="00E11B2F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288EF03D" w14:textId="77777777" w:rsidR="00E11B2F" w:rsidRPr="00B43614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hAnsi="Angsana New"/>
          <w:spacing w:val="-4"/>
          <w:sz w:val="30"/>
          <w:szCs w:val="30"/>
        </w:rPr>
        <w:t>NEXIF RATCH ENERGY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B43614">
        <w:rPr>
          <w:rFonts w:ascii="Angsana New" w:eastAsia="Cordia New" w:hAnsi="Angsana New"/>
          <w:snapToGrid w:val="0"/>
          <w:sz w:val="30"/>
          <w:szCs w:val="30"/>
          <w:lang w:eastAsia="th-TH"/>
        </w:rPr>
        <w:t>SINGAPORE PTE. LTD.</w:t>
      </w: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ซึ่งเป็น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บริษัทย่อยทางอ้อม</w:t>
      </w: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ได้นำใบ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 xml:space="preserve"> บริษัท ราช เอ็นเนอร์จี ระยอง จำกัด</w:t>
      </w:r>
      <w:r w:rsidRPr="009A47EE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</w:t>
      </w:r>
      <w:r w:rsidRPr="008E7510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บริษัทย่อยของ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บริษัทย่อย</w:t>
      </w:r>
      <w:r w:rsidRPr="00B4361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ดังกล่าว ไปเป็นหลักทรัพย์ค้ำประกันการกู้เงินให้แก่เจ้าหนี้เงินกู้ของบริษัท ราช เอ็นเนอร์จี ระยอง จำกัด</w:t>
      </w:r>
    </w:p>
    <w:p w14:paraId="0EA30EAF" w14:textId="77777777" w:rsidR="00E11B2F" w:rsidRPr="00D5443B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2076FDBB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B43614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หินกองเพาเวอร์ จำกัด 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0FF0C494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22B22CD9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  <w:r w:rsidRPr="0076297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</w:t>
      </w:r>
      <w:r w:rsidRPr="0076297A">
        <w:rPr>
          <w:rFonts w:asciiTheme="majorBidi" w:hAnsiTheme="majorBidi" w:cstheme="majorBidi"/>
          <w:spacing w:val="-6"/>
          <w:sz w:val="30"/>
          <w:szCs w:val="30"/>
          <w:cs/>
        </w:rPr>
        <w:t>บริษัท อาร์ อี เอ็น โคราช เอนเนอร์ยี่ จำกัด</w:t>
      </w:r>
      <w:r w:rsidRPr="0076297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76297A">
        <w:rPr>
          <w:rFonts w:ascii="Angsana New" w:eastAsia="Cordia New" w:hAnsi="Angsana New" w:hint="cs"/>
          <w:snapToGrid w:val="0"/>
          <w:sz w:val="30"/>
          <w:szCs w:val="30"/>
          <w:cs/>
          <w:lang w:val="th-TH" w:eastAsia="th-TH"/>
        </w:rPr>
        <w:t>ซึ่งเป็นการร่วมค้าทางตรงไปเป็นหลักทรัพย์ค้ำประกันการกู้เงินให้แก่เจ้าหนี้เงินกู้ของบริษัทดังกล่าว</w:t>
      </w:r>
    </w:p>
    <w:p w14:paraId="286F3476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val="th-TH" w:eastAsia="th-TH"/>
        </w:rPr>
      </w:pPr>
    </w:p>
    <w:p w14:paraId="4D3C4C1D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บริษัท อาร์เอช อินเตอร์เนชั่นแนล 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(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สิงคโปร์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)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 คอร์ปอเรชั่น จำกัด ซึ่งเป็นบริษัทย่อยทางอ้อม ได้นำใบหุ้นของบริษัท </w:t>
      </w:r>
      <w:proofErr w:type="spellStart"/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>Minejesa</w:t>
      </w:r>
      <w:proofErr w:type="spellEnd"/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Capital B.V. 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ซึ่งเป็นการร่วมค้าทางตรงของบริษัทย่อยดังกล่าว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1D40C5AF" w14:textId="77777777" w:rsidR="00E11B2F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58EC998C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0233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คดีความสำคัญ</w:t>
      </w:r>
    </w:p>
    <w:p w14:paraId="07CB7AF0" w14:textId="77777777" w:rsidR="00E11B2F" w:rsidRPr="0050233B" w:rsidRDefault="00E11B2F" w:rsidP="00E11B2F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val="th-TH" w:eastAsia="th-TH"/>
        </w:rPr>
      </w:pPr>
    </w:p>
    <w:p w14:paraId="2437EBF5" w14:textId="77777777" w:rsidR="00E11B2F" w:rsidRPr="0050233B" w:rsidRDefault="00E11B2F" w:rsidP="00E11B2F">
      <w:pPr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</w:pP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ในปี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2562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5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val="th-TH" w:eastAsia="th-TH"/>
        </w:rPr>
        <w:t>,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271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.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10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เมื่อวันที่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30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กันยายน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>2563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 ศาลทรัพย์สินทางปัญญ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าและการค้าระหว่างประเทศกลางได้มีคำพิพากษายกฟ้องโจทก์ในคดีดังกล่าว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 xml:space="preserve">ด้วยเหตุผลว่าข้อมูลที่โจทก์กล่าวอ้างได้สิ้นสุดสภาพการเป็นความลับทางการค้าไปแล้ว ซึ่งโจทก์ได้ยื่นอุทธรณ์คำพิพากษาดังกล่าวต่อศาลอุทธรณ์คดีชำนัญพิเศษ ต่อมาเมื่อวันที่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12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 xml:space="preserve">กรกฎาคม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lang w:eastAsia="th-TH"/>
        </w:rPr>
        <w:t xml:space="preserve">2565 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ศาลอุทธรณ์คดีชำนัญพิเศ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eastAsia="th-TH"/>
        </w:rPr>
        <w:t>ษ</w:t>
      </w:r>
      <w:r w:rsidRPr="0050233B">
        <w:rPr>
          <w:rFonts w:asciiTheme="majorBidi" w:hAnsiTheme="majorBidi" w:cstheme="majorBidi"/>
          <w:snapToGrid w:val="0"/>
          <w:spacing w:val="-3"/>
          <w:sz w:val="30"/>
          <w:szCs w:val="30"/>
          <w:cs/>
          <w:lang w:val="th-TH" w:eastAsia="th-TH"/>
        </w:rPr>
        <w:t>ได้มีคำพิพากษายืนตามคำพิพากษาของศาลทรัพย์สินทางปัญญาและการค้าระหว่างประเทศกลางที่ยกฟ้องโจทก์ บริษัทจึงไม่ได้บันทึกหนี้สินที่อาจจะเกิดขึ้นจากคดีดังกล่าว</w:t>
      </w:r>
    </w:p>
    <w:p w14:paraId="1063D446" w14:textId="77777777" w:rsidR="00E11B2F" w:rsidRPr="0050233B" w:rsidRDefault="00E11B2F" w:rsidP="00E11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val="th-TH" w:eastAsia="th-TH"/>
        </w:rPr>
      </w:pPr>
    </w:p>
    <w:p w14:paraId="26C6FC35" w14:textId="77777777" w:rsidR="005F0C26" w:rsidRPr="00627208" w:rsidRDefault="005F0C26" w:rsidP="00886F5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62720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FE20045" w14:textId="057F6941" w:rsidR="00095939" w:rsidRPr="00A52959" w:rsidRDefault="00095939" w:rsidP="00095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F01864C" w14:textId="0EEEBBAC" w:rsidR="007B4DFB" w:rsidRPr="007B4DFB" w:rsidRDefault="007B4DFB" w:rsidP="00863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B4DF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 xml:space="preserve">เงินลงทุนใน </w:t>
      </w:r>
      <w:r w:rsidRPr="007B4DFB">
        <w:rPr>
          <w:rFonts w:asciiTheme="majorBidi" w:hAnsiTheme="majorBidi" w:cstheme="majorBidi"/>
          <w:b/>
          <w:bCs/>
          <w:i/>
          <w:iCs/>
          <w:sz w:val="30"/>
          <w:szCs w:val="30"/>
        </w:rPr>
        <w:t>RATCH &amp; AIDC Wind Energy Pte. Ltd.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(“RATCH &amp; AIDC”)</w:t>
      </w:r>
    </w:p>
    <w:p w14:paraId="65A055E0" w14:textId="77777777" w:rsidR="007B4DFB" w:rsidRDefault="007B4DFB" w:rsidP="00863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46063E6" w14:textId="654E896C" w:rsidR="008632A7" w:rsidRDefault="008632A7" w:rsidP="00863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>เมื่อ</w:t>
      </w:r>
      <w:r w:rsidRPr="0091524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วันที่ </w:t>
      </w:r>
      <w:r w:rsidRPr="0091524B">
        <w:rPr>
          <w:rFonts w:asciiTheme="majorBidi" w:hAnsiTheme="majorBidi" w:cstheme="majorBidi"/>
          <w:sz w:val="30"/>
          <w:szCs w:val="30"/>
        </w:rPr>
        <w:t>25</w:t>
      </w:r>
      <w:r w:rsidRPr="0091524B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91524B"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91524B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คม </w:t>
      </w:r>
      <w:r w:rsidRPr="0091524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C600BD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อาร์เอช </w:t>
      </w:r>
      <w:bookmarkStart w:id="2" w:name="_Hlk142055026"/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>อินเตอร์เนชั่นแนล (สิงคโปร์) คอร์ปอเรชั่น จำกัด (“</w:t>
      </w:r>
      <w:r w:rsidRPr="00927ACF">
        <w:rPr>
          <w:rFonts w:asciiTheme="majorBidi" w:hAnsiTheme="majorBidi" w:cstheme="majorBidi"/>
          <w:sz w:val="30"/>
          <w:szCs w:val="30"/>
          <w:lang w:val="th-TH"/>
        </w:rPr>
        <w:t xml:space="preserve">RHIS”) 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>ซึ่งเป็นบริษัทย่อยทางอ้อมได้จ่ายชำระค่าหุ้นเพิ่มทุน</w:t>
      </w:r>
      <w:r w:rsidR="00BE15D9">
        <w:rPr>
          <w:rFonts w:asciiTheme="majorBidi" w:hAnsiTheme="majorBidi" w:cstheme="majorBidi" w:hint="cs"/>
          <w:sz w:val="30"/>
          <w:szCs w:val="30"/>
          <w:cs/>
        </w:rPr>
        <w:t xml:space="preserve">ให้แก่ </w:t>
      </w:r>
      <w:r w:rsidR="00BE15D9">
        <w:rPr>
          <w:rFonts w:asciiTheme="majorBidi" w:hAnsiTheme="majorBidi" w:cstheme="majorBidi"/>
          <w:sz w:val="30"/>
          <w:szCs w:val="30"/>
        </w:rPr>
        <w:t xml:space="preserve">RATCH &amp; AIDC 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6.03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ล้านหุ้น มีมูลค่าหุ้นที่ตรา</w:t>
      </w:r>
      <w:bookmarkEnd w:id="2"/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ไว้หุ้นละ </w:t>
      </w:r>
      <w:r w:rsidRPr="00927ACF">
        <w:rPr>
          <w:rFonts w:asciiTheme="majorBidi" w:hAnsiTheme="majorBidi" w:cstheme="majorBidi"/>
          <w:sz w:val="30"/>
          <w:szCs w:val="30"/>
        </w:rPr>
        <w:t>1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เหรียญสหรัฐอเมริกา เป็นจำนวนเงิน </w:t>
      </w:r>
      <w:r>
        <w:rPr>
          <w:rFonts w:asciiTheme="majorBidi" w:hAnsiTheme="majorBidi" w:cstheme="majorBidi"/>
          <w:sz w:val="30"/>
          <w:szCs w:val="30"/>
        </w:rPr>
        <w:t>6.03</w:t>
      </w:r>
      <w:r w:rsidRPr="00927ACF">
        <w:rPr>
          <w:rFonts w:asciiTheme="majorBidi" w:hAnsiTheme="majorBidi" w:cstheme="majorBidi"/>
          <w:sz w:val="30"/>
          <w:szCs w:val="30"/>
          <w:cs/>
          <w:lang w:val="th-TH"/>
        </w:rPr>
        <w:t xml:space="preserve"> ล้านเหรียญ</w:t>
      </w:r>
      <w:r w:rsidRPr="000D7027">
        <w:rPr>
          <w:rFonts w:asciiTheme="majorBidi" w:hAnsiTheme="majorBidi" w:cstheme="majorBidi"/>
          <w:sz w:val="30"/>
          <w:szCs w:val="30"/>
          <w:cs/>
          <w:lang w:val="th-TH"/>
        </w:rPr>
        <w:t>สหรั</w:t>
      </w:r>
      <w:r w:rsidRPr="009A4CE0">
        <w:rPr>
          <w:rFonts w:asciiTheme="majorBidi" w:hAnsiTheme="majorBidi" w:cstheme="majorBidi"/>
          <w:sz w:val="30"/>
          <w:szCs w:val="30"/>
          <w:cs/>
          <w:lang w:val="th-TH"/>
        </w:rPr>
        <w:t xml:space="preserve">ฐอเมริกา </w:t>
      </w:r>
      <w:r w:rsidRPr="00843338">
        <w:rPr>
          <w:rFonts w:asciiTheme="majorBidi" w:hAnsiTheme="majorBidi" w:cstheme="majorBidi"/>
          <w:sz w:val="30"/>
          <w:szCs w:val="30"/>
          <w:cs/>
          <w:lang w:val="th-TH"/>
        </w:rPr>
        <w:t>หร</w:t>
      </w:r>
      <w:r w:rsidR="00843338" w:rsidRPr="00843338">
        <w:rPr>
          <w:rFonts w:asciiTheme="majorBidi" w:hAnsiTheme="majorBidi" w:cstheme="majorBidi" w:hint="cs"/>
          <w:sz w:val="30"/>
          <w:szCs w:val="30"/>
          <w:cs/>
        </w:rPr>
        <w:t>ื</w:t>
      </w:r>
      <w:r w:rsidRPr="00843338">
        <w:rPr>
          <w:rFonts w:asciiTheme="majorBidi" w:hAnsiTheme="majorBidi" w:cstheme="majorBidi"/>
          <w:sz w:val="30"/>
          <w:szCs w:val="30"/>
          <w:cs/>
          <w:lang w:val="th-TH"/>
        </w:rPr>
        <w:t>อ</w:t>
      </w:r>
      <w:r w:rsidRPr="00021D1B">
        <w:rPr>
          <w:rFonts w:asciiTheme="majorBidi" w:hAnsiTheme="majorBidi" w:cstheme="majorBidi"/>
          <w:sz w:val="30"/>
          <w:szCs w:val="30"/>
          <w:cs/>
        </w:rPr>
        <w:t xml:space="preserve">เทียบเท่า </w:t>
      </w:r>
      <w:r w:rsidR="00D72E8B">
        <w:rPr>
          <w:rFonts w:asciiTheme="majorBidi" w:hAnsiTheme="majorBidi" w:cstheme="majorBidi"/>
          <w:sz w:val="30"/>
          <w:szCs w:val="30"/>
        </w:rPr>
        <w:t>203</w:t>
      </w:r>
      <w:r w:rsidR="00AB117D">
        <w:rPr>
          <w:rFonts w:asciiTheme="majorBidi" w:hAnsiTheme="majorBidi" w:cstheme="majorBidi"/>
          <w:sz w:val="30"/>
          <w:szCs w:val="30"/>
        </w:rPr>
        <w:t>.</w:t>
      </w:r>
      <w:r w:rsidR="00D72E8B">
        <w:rPr>
          <w:rFonts w:asciiTheme="majorBidi" w:hAnsiTheme="majorBidi" w:cstheme="majorBidi"/>
          <w:sz w:val="30"/>
          <w:szCs w:val="30"/>
        </w:rPr>
        <w:t>64</w:t>
      </w:r>
      <w:r w:rsidR="008433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21D1B">
        <w:rPr>
          <w:rFonts w:asciiTheme="majorBidi" w:hAnsiTheme="majorBidi" w:cstheme="majorBidi"/>
          <w:sz w:val="30"/>
          <w:szCs w:val="30"/>
          <w:cs/>
        </w:rPr>
        <w:t>ล้าน</w:t>
      </w:r>
      <w:r w:rsidRPr="009A4CE0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บาท </w:t>
      </w:r>
      <w:r w:rsidR="00A80166">
        <w:rPr>
          <w:rFonts w:asciiTheme="majorBidi" w:hAnsiTheme="majorBidi" w:cstheme="majorBidi" w:hint="cs"/>
          <w:sz w:val="30"/>
          <w:szCs w:val="30"/>
          <w:cs/>
        </w:rPr>
        <w:t>มีผล</w:t>
      </w:r>
      <w:r w:rsidR="00A80166">
        <w:rPr>
          <w:rFonts w:asciiTheme="majorBidi" w:hAnsiTheme="majorBidi" w:cstheme="majorBidi" w:hint="cs"/>
          <w:sz w:val="30"/>
          <w:szCs w:val="30"/>
          <w:cs/>
          <w:lang w:val="th-TH"/>
        </w:rPr>
        <w:t>ให้</w:t>
      </w:r>
      <w:r w:rsidRPr="009A4CE0">
        <w:rPr>
          <w:rFonts w:asciiTheme="majorBidi" w:hAnsiTheme="majorBidi" w:cstheme="majorBidi"/>
          <w:sz w:val="30"/>
          <w:szCs w:val="30"/>
          <w:cs/>
          <w:lang w:val="th-TH"/>
        </w:rPr>
        <w:t>สัดส่วนการลงทุน</w:t>
      </w:r>
      <w:r w:rsidR="00A8016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เพิ่มขึ้นจากร้อยละ </w:t>
      </w:r>
      <w:r w:rsidR="00A80166">
        <w:rPr>
          <w:rFonts w:asciiTheme="majorBidi" w:hAnsiTheme="majorBidi" w:cstheme="majorBidi"/>
          <w:sz w:val="30"/>
          <w:szCs w:val="30"/>
        </w:rPr>
        <w:t>66.87</w:t>
      </w:r>
      <w:r w:rsidR="00A8016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A80166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9A4CE0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ร้อยละ </w:t>
      </w:r>
      <w:r w:rsidR="00160899" w:rsidRPr="00EC3D55">
        <w:rPr>
          <w:rFonts w:asciiTheme="majorBidi" w:hAnsiTheme="majorBidi" w:cstheme="majorBidi"/>
          <w:sz w:val="30"/>
          <w:szCs w:val="30"/>
        </w:rPr>
        <w:t>75.28</w:t>
      </w:r>
      <w:r w:rsidR="00F90E84">
        <w:rPr>
          <w:rFonts w:asciiTheme="majorBidi" w:hAnsiTheme="majorBidi" w:cstheme="majorBidi"/>
          <w:sz w:val="30"/>
          <w:szCs w:val="30"/>
        </w:rPr>
        <w:t xml:space="preserve"> </w:t>
      </w:r>
    </w:p>
    <w:p w14:paraId="21DE2CCD" w14:textId="77777777" w:rsidR="00160899" w:rsidRPr="00160899" w:rsidRDefault="00160899" w:rsidP="00863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D0D05B6" w14:textId="4A1B1D72" w:rsidR="00160899" w:rsidRPr="000D7027" w:rsidRDefault="00160899" w:rsidP="00863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E0BC3B9" w14:textId="3C73CF2D" w:rsidR="008632A7" w:rsidRPr="008632A7" w:rsidRDefault="008632A7" w:rsidP="00095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sectPr w:rsidR="008632A7" w:rsidRPr="008632A7" w:rsidSect="003343BC">
      <w:headerReference w:type="default" r:id="rId23"/>
      <w:footerReference w:type="default" r:id="rId24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E1F4" w14:textId="77777777" w:rsidR="00180DFA" w:rsidRDefault="00180DFA" w:rsidP="004956B4">
      <w:r>
        <w:separator/>
      </w:r>
    </w:p>
  </w:endnote>
  <w:endnote w:type="continuationSeparator" w:id="0">
    <w:p w14:paraId="718B8123" w14:textId="77777777" w:rsidR="00180DFA" w:rsidRDefault="00180DF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6601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75E3E4" w14:textId="77777777" w:rsidR="00D26C7E" w:rsidRPr="0046520C" w:rsidRDefault="00D26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6520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6520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6520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76C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6520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A96F3" w14:textId="41D61E56" w:rsidR="00AA432E" w:rsidRPr="00702A20" w:rsidRDefault="00AA432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6276CD"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6DD873A" w14:textId="77777777" w:rsidR="00AA432E" w:rsidRPr="00E04E3D" w:rsidRDefault="00AA432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161B5" w14:textId="1BC9CD5B" w:rsidR="00556DBA" w:rsidRPr="00702A20" w:rsidRDefault="00556DBA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="006276CD"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9E35B2" w14:textId="77777777" w:rsidR="00556DBA" w:rsidRPr="00E04E3D" w:rsidRDefault="00556DBA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BEFD0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7BBDC9A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9E199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B0919D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1F315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C47216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2DD82" w14:textId="77777777" w:rsidR="00D26C7E" w:rsidRPr="00702A20" w:rsidRDefault="00D26C7E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276CD">
      <w:rPr>
        <w:rStyle w:val="PageNumber"/>
        <w:rFonts w:ascii="Angsana New" w:hAnsi="Angsana New"/>
        <w:noProof/>
        <w:sz w:val="30"/>
        <w:szCs w:val="30"/>
      </w:rPr>
      <w:t>0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B38A051" w14:textId="77777777" w:rsidR="00D26C7E" w:rsidRPr="00E04E3D" w:rsidRDefault="00D26C7E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4764E" w14:textId="77777777" w:rsidR="00180DFA" w:rsidRDefault="00180DFA" w:rsidP="004956B4">
      <w:r>
        <w:separator/>
      </w:r>
    </w:p>
  </w:footnote>
  <w:footnote w:type="continuationSeparator" w:id="0">
    <w:p w14:paraId="5FB5F487" w14:textId="77777777" w:rsidR="00180DFA" w:rsidRDefault="00180DF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4DA4" w14:textId="77777777" w:rsidR="003343BC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837873D" w14:textId="77777777" w:rsidR="003343BC" w:rsidRPr="004F0871" w:rsidRDefault="003343BC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54BEFE5" w14:textId="77777777" w:rsidR="003343BC" w:rsidRPr="0023512F" w:rsidRDefault="003343BC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276CD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7D3F21FE" w14:textId="77777777" w:rsidR="003343BC" w:rsidRPr="009873F3" w:rsidRDefault="003343BC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C3F0" w14:textId="77777777" w:rsidR="00AA432E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79FAF72" w14:textId="77777777" w:rsidR="00AA432E" w:rsidRPr="004F0871" w:rsidRDefault="00AA432E" w:rsidP="00AA43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040282D" w14:textId="0A536D5C" w:rsidR="00800975" w:rsidRPr="0023512F" w:rsidRDefault="00800975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276CD"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276CD" w:rsidRPr="006276CD">
      <w:rPr>
        <w:rFonts w:ascii="Angsana New" w:hAnsi="Angsana New"/>
        <w:b/>
        <w:bCs/>
        <w:sz w:val="32"/>
        <w:szCs w:val="32"/>
      </w:rPr>
      <w:t>256</w:t>
    </w:r>
    <w:r w:rsidR="00D26C7E">
      <w:rPr>
        <w:rFonts w:ascii="Angsana New" w:hAnsi="Angsana New"/>
        <w:b/>
        <w:bCs/>
        <w:sz w:val="32"/>
        <w:szCs w:val="32"/>
      </w:rPr>
      <w:t>7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6B0988D" w14:textId="77777777" w:rsidR="00AA432E" w:rsidRPr="009873F3" w:rsidRDefault="00AA432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A3D4" w14:textId="70E90D0B" w:rsidR="00556DBA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AD1E451" w14:textId="04133BC8" w:rsidR="00556DBA" w:rsidRPr="004F0871" w:rsidRDefault="00AA432E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ab/>
    </w:r>
    <w:r w:rsidR="00556DBA"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="00556DBA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8521ACA" w14:textId="65CE85A4" w:rsidR="00800975" w:rsidRPr="0023512F" w:rsidRDefault="00800975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276CD"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276CD" w:rsidRPr="006276CD">
      <w:rPr>
        <w:rFonts w:ascii="Angsana New" w:hAnsi="Angsana New"/>
        <w:b/>
        <w:bCs/>
        <w:sz w:val="32"/>
        <w:szCs w:val="32"/>
      </w:rPr>
      <w:t>256</w:t>
    </w:r>
    <w:r w:rsidR="00D26C7E">
      <w:rPr>
        <w:rFonts w:ascii="Angsana New" w:hAnsi="Angsana New"/>
        <w:b/>
        <w:bCs/>
        <w:sz w:val="32"/>
        <w:szCs w:val="32"/>
      </w:rPr>
      <w:t>7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57F2F9B8" w14:textId="77777777" w:rsidR="00556DBA" w:rsidRPr="009873F3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4511" w14:textId="77777777" w:rsidR="00886F54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326461D0" w14:textId="77777777" w:rsidR="00886F54" w:rsidRPr="004F0871" w:rsidRDefault="00886F54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0092AB9" w14:textId="2C9BEE1B" w:rsidR="00886F54" w:rsidRPr="0023512F" w:rsidRDefault="00886F54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276CD"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276CD" w:rsidRPr="006276CD">
      <w:rPr>
        <w:rFonts w:ascii="Angsana New" w:hAnsi="Angsana New"/>
        <w:b/>
        <w:bCs/>
        <w:sz w:val="32"/>
        <w:szCs w:val="32"/>
      </w:rPr>
      <w:t>256</w:t>
    </w:r>
    <w:r w:rsidR="00D26C7E">
      <w:rPr>
        <w:rFonts w:ascii="Angsana New" w:hAnsi="Angsana New"/>
        <w:b/>
        <w:bCs/>
        <w:sz w:val="32"/>
        <w:szCs w:val="32"/>
      </w:rPr>
      <w:t>7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AB8E3F6" w14:textId="77777777" w:rsidR="00886F54" w:rsidRPr="009873F3" w:rsidRDefault="00886F5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DFF8A" w14:textId="77777777" w:rsidR="00886F54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2B711D30" w14:textId="77777777" w:rsidR="00886F54" w:rsidRPr="004F0871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797BED" w14:textId="29F4BAC5" w:rsidR="00886F54" w:rsidRPr="0023512F" w:rsidRDefault="00886F54" w:rsidP="002202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276CD"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276CD" w:rsidRPr="006276CD">
      <w:rPr>
        <w:rFonts w:ascii="Angsana New" w:hAnsi="Angsana New"/>
        <w:b/>
        <w:bCs/>
        <w:sz w:val="32"/>
        <w:szCs w:val="32"/>
      </w:rPr>
      <w:t>256</w:t>
    </w:r>
    <w:r w:rsidR="00D26C7E">
      <w:rPr>
        <w:rFonts w:ascii="Angsana New" w:hAnsi="Angsana New"/>
        <w:b/>
        <w:bCs/>
        <w:sz w:val="32"/>
        <w:szCs w:val="32"/>
      </w:rPr>
      <w:t>7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2894037F" w14:textId="77777777" w:rsidR="00886F54" w:rsidRPr="00AA432E" w:rsidRDefault="00886F54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30C8" w14:textId="77777777" w:rsidR="00886F54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FC84CD5" w14:textId="77777777" w:rsidR="00886F54" w:rsidRPr="004F0871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3881F5" w14:textId="7BCE85A9" w:rsidR="00886F54" w:rsidRPr="0023512F" w:rsidRDefault="00886F54" w:rsidP="00D26C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276CD"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276CD" w:rsidRPr="006276CD">
      <w:rPr>
        <w:rFonts w:ascii="Angsana New" w:hAnsi="Angsana New"/>
        <w:b/>
        <w:bCs/>
        <w:sz w:val="32"/>
        <w:szCs w:val="32"/>
      </w:rPr>
      <w:t>256</w:t>
    </w:r>
    <w:r w:rsidR="00D26C7E">
      <w:rPr>
        <w:rFonts w:ascii="Angsana New" w:hAnsi="Angsana New"/>
        <w:b/>
        <w:bCs/>
        <w:sz w:val="32"/>
        <w:szCs w:val="32"/>
      </w:rPr>
      <w:t>7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7CDE9A7F" w14:textId="77777777" w:rsidR="00886F54" w:rsidRPr="00AA432E" w:rsidRDefault="00886F54" w:rsidP="00D26C7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1211" w14:textId="77777777" w:rsidR="00556DBA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C150F2E" w14:textId="77777777" w:rsidR="00556DBA" w:rsidRPr="004F0871" w:rsidRDefault="00556DBA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11921CF" w14:textId="1A32B938" w:rsidR="00800975" w:rsidRPr="0023512F" w:rsidRDefault="00800975" w:rsidP="008009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6276CD" w:rsidRPr="006276CD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="006276CD" w:rsidRPr="006276CD">
      <w:rPr>
        <w:rFonts w:ascii="Angsana New" w:hAnsi="Angsana New"/>
        <w:b/>
        <w:bCs/>
        <w:sz w:val="32"/>
        <w:szCs w:val="32"/>
      </w:rPr>
      <w:t>256</w:t>
    </w:r>
    <w:r w:rsidR="00D26C7E">
      <w:rPr>
        <w:rFonts w:ascii="Angsana New" w:hAnsi="Angsana New"/>
        <w:b/>
        <w:bCs/>
        <w:sz w:val="32"/>
        <w:szCs w:val="32"/>
      </w:rPr>
      <w:t>7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10E2E67B" w14:textId="77777777" w:rsidR="00556DBA" w:rsidRPr="00AA432E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957799C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40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3"/>
  </w:num>
  <w:num w:numId="12" w16cid:durableId="647826077">
    <w:abstractNumId w:val="19"/>
  </w:num>
  <w:num w:numId="13" w16cid:durableId="1851022401">
    <w:abstractNumId w:val="37"/>
  </w:num>
  <w:num w:numId="14" w16cid:durableId="181286400">
    <w:abstractNumId w:val="22"/>
  </w:num>
  <w:num w:numId="15" w16cid:durableId="1628584710">
    <w:abstractNumId w:val="24"/>
  </w:num>
  <w:num w:numId="16" w16cid:durableId="153037106">
    <w:abstractNumId w:val="42"/>
  </w:num>
  <w:num w:numId="17" w16cid:durableId="544023893">
    <w:abstractNumId w:val="43"/>
  </w:num>
  <w:num w:numId="18" w16cid:durableId="1960604579">
    <w:abstractNumId w:val="27"/>
  </w:num>
  <w:num w:numId="19" w16cid:durableId="495606549">
    <w:abstractNumId w:val="16"/>
  </w:num>
  <w:num w:numId="20" w16cid:durableId="471795874">
    <w:abstractNumId w:val="11"/>
  </w:num>
  <w:num w:numId="21" w16cid:durableId="2004432530">
    <w:abstractNumId w:val="14"/>
  </w:num>
  <w:num w:numId="22" w16cid:durableId="1666281206">
    <w:abstractNumId w:val="34"/>
  </w:num>
  <w:num w:numId="23" w16cid:durableId="2107117742">
    <w:abstractNumId w:val="31"/>
  </w:num>
  <w:num w:numId="24" w16cid:durableId="716979262">
    <w:abstractNumId w:val="18"/>
  </w:num>
  <w:num w:numId="25" w16cid:durableId="989208243">
    <w:abstractNumId w:val="45"/>
  </w:num>
  <w:num w:numId="26" w16cid:durableId="1128624319">
    <w:abstractNumId w:val="22"/>
  </w:num>
  <w:num w:numId="27" w16cid:durableId="1374305785">
    <w:abstractNumId w:val="36"/>
  </w:num>
  <w:num w:numId="28" w16cid:durableId="506865414">
    <w:abstractNumId w:val="41"/>
  </w:num>
  <w:num w:numId="29" w16cid:durableId="504907980">
    <w:abstractNumId w:val="32"/>
  </w:num>
  <w:num w:numId="30" w16cid:durableId="32509570">
    <w:abstractNumId w:val="35"/>
  </w:num>
  <w:num w:numId="31" w16cid:durableId="382103497">
    <w:abstractNumId w:val="28"/>
  </w:num>
  <w:num w:numId="32" w16cid:durableId="2038315622">
    <w:abstractNumId w:val="10"/>
  </w:num>
  <w:num w:numId="33" w16cid:durableId="1666087286">
    <w:abstractNumId w:val="44"/>
  </w:num>
  <w:num w:numId="34" w16cid:durableId="1336148846">
    <w:abstractNumId w:val="30"/>
  </w:num>
  <w:num w:numId="35" w16cid:durableId="1953516480">
    <w:abstractNumId w:val="12"/>
  </w:num>
  <w:num w:numId="36" w16cid:durableId="1226448447">
    <w:abstractNumId w:val="29"/>
  </w:num>
  <w:num w:numId="37" w16cid:durableId="2074693097">
    <w:abstractNumId w:val="20"/>
  </w:num>
  <w:num w:numId="38" w16cid:durableId="526137466">
    <w:abstractNumId w:val="15"/>
  </w:num>
  <w:num w:numId="39" w16cid:durableId="209153195">
    <w:abstractNumId w:val="40"/>
  </w:num>
  <w:num w:numId="40" w16cid:durableId="1617040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1"/>
  </w:num>
  <w:num w:numId="42" w16cid:durableId="1251112883">
    <w:abstractNumId w:val="26"/>
  </w:num>
  <w:num w:numId="43" w16cid:durableId="1159805657">
    <w:abstractNumId w:val="38"/>
  </w:num>
  <w:num w:numId="44" w16cid:durableId="216092473">
    <w:abstractNumId w:val="33"/>
  </w:num>
  <w:num w:numId="45" w16cid:durableId="1485897910">
    <w:abstractNumId w:val="25"/>
  </w:num>
  <w:num w:numId="46" w16cid:durableId="1242713964">
    <w:abstractNumId w:val="17"/>
  </w:num>
  <w:num w:numId="47" w16cid:durableId="775947585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64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267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1B"/>
    <w:rsid w:val="00021D6B"/>
    <w:rsid w:val="00021E28"/>
    <w:rsid w:val="00021F91"/>
    <w:rsid w:val="000221BF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0F"/>
    <w:rsid w:val="00034BEA"/>
    <w:rsid w:val="00034DFD"/>
    <w:rsid w:val="00034F3E"/>
    <w:rsid w:val="00034FA7"/>
    <w:rsid w:val="0003508B"/>
    <w:rsid w:val="00035149"/>
    <w:rsid w:val="000351AB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9C7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4FE0"/>
    <w:rsid w:val="000458DE"/>
    <w:rsid w:val="00045BC5"/>
    <w:rsid w:val="00045F1F"/>
    <w:rsid w:val="00045F78"/>
    <w:rsid w:val="000463D7"/>
    <w:rsid w:val="000466C6"/>
    <w:rsid w:val="00046CB3"/>
    <w:rsid w:val="00046D0B"/>
    <w:rsid w:val="00046DD5"/>
    <w:rsid w:val="0004702B"/>
    <w:rsid w:val="0004709F"/>
    <w:rsid w:val="0004744F"/>
    <w:rsid w:val="000476B3"/>
    <w:rsid w:val="0004778F"/>
    <w:rsid w:val="000477EA"/>
    <w:rsid w:val="000479BE"/>
    <w:rsid w:val="00047C6D"/>
    <w:rsid w:val="00047CA3"/>
    <w:rsid w:val="0005018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98E"/>
    <w:rsid w:val="00051A0B"/>
    <w:rsid w:val="00051A69"/>
    <w:rsid w:val="00051FC9"/>
    <w:rsid w:val="000520A3"/>
    <w:rsid w:val="0005210C"/>
    <w:rsid w:val="00052408"/>
    <w:rsid w:val="000525DD"/>
    <w:rsid w:val="000527C0"/>
    <w:rsid w:val="00052808"/>
    <w:rsid w:val="0005295F"/>
    <w:rsid w:val="00052D76"/>
    <w:rsid w:val="000531C2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51D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E9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E6D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C73"/>
    <w:rsid w:val="00076D0C"/>
    <w:rsid w:val="00076FBF"/>
    <w:rsid w:val="0007725A"/>
    <w:rsid w:val="000772F4"/>
    <w:rsid w:val="000779C7"/>
    <w:rsid w:val="00077BBE"/>
    <w:rsid w:val="00077D53"/>
    <w:rsid w:val="00077D7C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5AF"/>
    <w:rsid w:val="00083673"/>
    <w:rsid w:val="000838F4"/>
    <w:rsid w:val="00083D69"/>
    <w:rsid w:val="00083F7F"/>
    <w:rsid w:val="000843A2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6E51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87D9E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4C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5D2"/>
    <w:rsid w:val="000957CE"/>
    <w:rsid w:val="00095847"/>
    <w:rsid w:val="00095939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97F39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3F1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D96"/>
    <w:rsid w:val="000A6FC3"/>
    <w:rsid w:val="000A6FD0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0E0"/>
    <w:rsid w:val="000B21DC"/>
    <w:rsid w:val="000B21FA"/>
    <w:rsid w:val="000B220F"/>
    <w:rsid w:val="000B23AC"/>
    <w:rsid w:val="000B2485"/>
    <w:rsid w:val="000B26DA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C7"/>
    <w:rsid w:val="000C14F6"/>
    <w:rsid w:val="000C1635"/>
    <w:rsid w:val="000C1822"/>
    <w:rsid w:val="000C19ED"/>
    <w:rsid w:val="000C1A68"/>
    <w:rsid w:val="000C2123"/>
    <w:rsid w:val="000C222A"/>
    <w:rsid w:val="000C2275"/>
    <w:rsid w:val="000C22C7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9C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7AA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1E1"/>
    <w:rsid w:val="000D2210"/>
    <w:rsid w:val="000D2357"/>
    <w:rsid w:val="000D2706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83D"/>
    <w:rsid w:val="000D4901"/>
    <w:rsid w:val="000D4B9B"/>
    <w:rsid w:val="000D5152"/>
    <w:rsid w:val="000D5189"/>
    <w:rsid w:val="000D535A"/>
    <w:rsid w:val="000D57AC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027"/>
    <w:rsid w:val="000D7143"/>
    <w:rsid w:val="000D74C9"/>
    <w:rsid w:val="000D778F"/>
    <w:rsid w:val="000D79B8"/>
    <w:rsid w:val="000D79DC"/>
    <w:rsid w:val="000D7B69"/>
    <w:rsid w:val="000D7B7A"/>
    <w:rsid w:val="000D7B80"/>
    <w:rsid w:val="000D7CB7"/>
    <w:rsid w:val="000D7E2D"/>
    <w:rsid w:val="000E042E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1C8"/>
    <w:rsid w:val="000E25F5"/>
    <w:rsid w:val="000E280D"/>
    <w:rsid w:val="000E29CA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683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49F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AF0"/>
    <w:rsid w:val="000F7B42"/>
    <w:rsid w:val="000F7C16"/>
    <w:rsid w:val="000F7CD6"/>
    <w:rsid w:val="000F7E9A"/>
    <w:rsid w:val="000F7F49"/>
    <w:rsid w:val="001003C6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0EB"/>
    <w:rsid w:val="00104406"/>
    <w:rsid w:val="00104539"/>
    <w:rsid w:val="001045D0"/>
    <w:rsid w:val="001048AD"/>
    <w:rsid w:val="001049B3"/>
    <w:rsid w:val="00104B5D"/>
    <w:rsid w:val="00104DDE"/>
    <w:rsid w:val="00104EAD"/>
    <w:rsid w:val="00105648"/>
    <w:rsid w:val="00105795"/>
    <w:rsid w:val="0010597C"/>
    <w:rsid w:val="001059DD"/>
    <w:rsid w:val="00105B0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015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4A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27C44"/>
    <w:rsid w:val="00130144"/>
    <w:rsid w:val="0013014E"/>
    <w:rsid w:val="001303C0"/>
    <w:rsid w:val="00130442"/>
    <w:rsid w:val="0013048A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5DD8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9FE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E02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6FFE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899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1AA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DFA"/>
    <w:rsid w:val="00180F65"/>
    <w:rsid w:val="00180FF1"/>
    <w:rsid w:val="00181176"/>
    <w:rsid w:val="00181182"/>
    <w:rsid w:val="0018159A"/>
    <w:rsid w:val="00181609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4B5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A52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844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24E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D76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C3"/>
    <w:rsid w:val="001B3CF9"/>
    <w:rsid w:val="001B461D"/>
    <w:rsid w:val="001B474A"/>
    <w:rsid w:val="001B47A8"/>
    <w:rsid w:val="001B4BA1"/>
    <w:rsid w:val="001B4F27"/>
    <w:rsid w:val="001B5059"/>
    <w:rsid w:val="001B529A"/>
    <w:rsid w:val="001B535D"/>
    <w:rsid w:val="001B5569"/>
    <w:rsid w:val="001B5AD3"/>
    <w:rsid w:val="001B5B39"/>
    <w:rsid w:val="001B5D0C"/>
    <w:rsid w:val="001B5D9F"/>
    <w:rsid w:val="001B5EED"/>
    <w:rsid w:val="001B5EF8"/>
    <w:rsid w:val="001B5F63"/>
    <w:rsid w:val="001B5FD7"/>
    <w:rsid w:val="001B6335"/>
    <w:rsid w:val="001B646A"/>
    <w:rsid w:val="001B646D"/>
    <w:rsid w:val="001B68CF"/>
    <w:rsid w:val="001B6A80"/>
    <w:rsid w:val="001B6A8C"/>
    <w:rsid w:val="001B6B11"/>
    <w:rsid w:val="001B6B58"/>
    <w:rsid w:val="001B6EC9"/>
    <w:rsid w:val="001B6F0F"/>
    <w:rsid w:val="001B7290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B04"/>
    <w:rsid w:val="001C2CE5"/>
    <w:rsid w:val="001C2D3A"/>
    <w:rsid w:val="001C2EB2"/>
    <w:rsid w:val="001C2FE9"/>
    <w:rsid w:val="001C34A3"/>
    <w:rsid w:val="001C373A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14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626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6CB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1E57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9A3"/>
    <w:rsid w:val="001E49BD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941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537"/>
    <w:rsid w:val="002006A9"/>
    <w:rsid w:val="002009E6"/>
    <w:rsid w:val="00201504"/>
    <w:rsid w:val="00201728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422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6EF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2B9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BF2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4B2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191"/>
    <w:rsid w:val="00241361"/>
    <w:rsid w:val="00241500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BB0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10B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0DC5"/>
    <w:rsid w:val="0026150F"/>
    <w:rsid w:val="00261F1B"/>
    <w:rsid w:val="002620AE"/>
    <w:rsid w:val="00262205"/>
    <w:rsid w:val="00262284"/>
    <w:rsid w:val="002622DA"/>
    <w:rsid w:val="00262317"/>
    <w:rsid w:val="002625A6"/>
    <w:rsid w:val="00262A92"/>
    <w:rsid w:val="00262D7A"/>
    <w:rsid w:val="00262EFE"/>
    <w:rsid w:val="00262F3E"/>
    <w:rsid w:val="00263225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CFC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A49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697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8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4A0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2B1"/>
    <w:rsid w:val="002923F6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4FB9"/>
    <w:rsid w:val="00295658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A7"/>
    <w:rsid w:val="002976EE"/>
    <w:rsid w:val="002979EE"/>
    <w:rsid w:val="00297D76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08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212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5EED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273"/>
    <w:rsid w:val="002B2365"/>
    <w:rsid w:val="002B26A7"/>
    <w:rsid w:val="002B30E0"/>
    <w:rsid w:val="002B3142"/>
    <w:rsid w:val="002B34F1"/>
    <w:rsid w:val="002B373D"/>
    <w:rsid w:val="002B451E"/>
    <w:rsid w:val="002B47B2"/>
    <w:rsid w:val="002B47F2"/>
    <w:rsid w:val="002B4891"/>
    <w:rsid w:val="002B49CC"/>
    <w:rsid w:val="002B4A40"/>
    <w:rsid w:val="002B4D1B"/>
    <w:rsid w:val="002B4D77"/>
    <w:rsid w:val="002B4EC8"/>
    <w:rsid w:val="002B4FB7"/>
    <w:rsid w:val="002B5488"/>
    <w:rsid w:val="002B5708"/>
    <w:rsid w:val="002B5796"/>
    <w:rsid w:val="002B57C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997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73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46C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3F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0BB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A9F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A52"/>
    <w:rsid w:val="00300D6F"/>
    <w:rsid w:val="00300EB9"/>
    <w:rsid w:val="00300FD4"/>
    <w:rsid w:val="00301497"/>
    <w:rsid w:val="00301519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D03"/>
    <w:rsid w:val="00305E08"/>
    <w:rsid w:val="00306121"/>
    <w:rsid w:val="0030612B"/>
    <w:rsid w:val="0030613D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C4C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D67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D52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3BC"/>
    <w:rsid w:val="003345A9"/>
    <w:rsid w:val="003346BE"/>
    <w:rsid w:val="003349F2"/>
    <w:rsid w:val="00334ED6"/>
    <w:rsid w:val="00334F46"/>
    <w:rsid w:val="0033527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6FFD"/>
    <w:rsid w:val="00337196"/>
    <w:rsid w:val="003371DD"/>
    <w:rsid w:val="003373C3"/>
    <w:rsid w:val="00337586"/>
    <w:rsid w:val="003376E9"/>
    <w:rsid w:val="003377B5"/>
    <w:rsid w:val="0034034F"/>
    <w:rsid w:val="00340642"/>
    <w:rsid w:val="003407E9"/>
    <w:rsid w:val="00340A8F"/>
    <w:rsid w:val="00340AC2"/>
    <w:rsid w:val="003411D7"/>
    <w:rsid w:val="003413AF"/>
    <w:rsid w:val="0034172B"/>
    <w:rsid w:val="00341745"/>
    <w:rsid w:val="00341E79"/>
    <w:rsid w:val="00341F4C"/>
    <w:rsid w:val="0034204B"/>
    <w:rsid w:val="00342270"/>
    <w:rsid w:val="00342274"/>
    <w:rsid w:val="00342392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798"/>
    <w:rsid w:val="00343A3F"/>
    <w:rsid w:val="00343B33"/>
    <w:rsid w:val="00343D74"/>
    <w:rsid w:val="00343DD0"/>
    <w:rsid w:val="00343DE2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3A9"/>
    <w:rsid w:val="003453CB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0D2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1C8E"/>
    <w:rsid w:val="00351F64"/>
    <w:rsid w:val="0035266D"/>
    <w:rsid w:val="0035270E"/>
    <w:rsid w:val="0035292C"/>
    <w:rsid w:val="00352CF6"/>
    <w:rsid w:val="00352D9F"/>
    <w:rsid w:val="0035348C"/>
    <w:rsid w:val="003534CE"/>
    <w:rsid w:val="003535C4"/>
    <w:rsid w:val="00353785"/>
    <w:rsid w:val="00353789"/>
    <w:rsid w:val="003539F8"/>
    <w:rsid w:val="00353A27"/>
    <w:rsid w:val="00353B76"/>
    <w:rsid w:val="00353DC5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44D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795"/>
    <w:rsid w:val="0037389C"/>
    <w:rsid w:val="0037396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9AF"/>
    <w:rsid w:val="00377A8B"/>
    <w:rsid w:val="00377C06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4D5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B72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3F4"/>
    <w:rsid w:val="00386415"/>
    <w:rsid w:val="00386831"/>
    <w:rsid w:val="0038693D"/>
    <w:rsid w:val="003869F1"/>
    <w:rsid w:val="00386B05"/>
    <w:rsid w:val="00386B4D"/>
    <w:rsid w:val="00386B94"/>
    <w:rsid w:val="00386E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CB7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5C2"/>
    <w:rsid w:val="00393736"/>
    <w:rsid w:val="0039399F"/>
    <w:rsid w:val="00393D28"/>
    <w:rsid w:val="0039438D"/>
    <w:rsid w:val="00394BBB"/>
    <w:rsid w:val="00394BD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C9F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0BED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2"/>
    <w:rsid w:val="003B465F"/>
    <w:rsid w:val="003B4736"/>
    <w:rsid w:val="003B4A62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26"/>
    <w:rsid w:val="003C2C34"/>
    <w:rsid w:val="003C2C66"/>
    <w:rsid w:val="003C2D2E"/>
    <w:rsid w:val="003C3759"/>
    <w:rsid w:val="003C380E"/>
    <w:rsid w:val="003C38BB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5F4C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DC7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4D17"/>
    <w:rsid w:val="003D55C3"/>
    <w:rsid w:val="003D5740"/>
    <w:rsid w:val="003D5D44"/>
    <w:rsid w:val="003D64CF"/>
    <w:rsid w:val="003D6504"/>
    <w:rsid w:val="003D6630"/>
    <w:rsid w:val="003D6A17"/>
    <w:rsid w:val="003D6B65"/>
    <w:rsid w:val="003D6CDC"/>
    <w:rsid w:val="003D70DD"/>
    <w:rsid w:val="003D726D"/>
    <w:rsid w:val="003D73B1"/>
    <w:rsid w:val="003D7596"/>
    <w:rsid w:val="003D76EC"/>
    <w:rsid w:val="003D77EA"/>
    <w:rsid w:val="003D7865"/>
    <w:rsid w:val="003D79C2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735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4A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3A8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8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559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9D6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5B9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AA4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4F72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ABF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A95"/>
    <w:rsid w:val="00435D13"/>
    <w:rsid w:val="00435DB1"/>
    <w:rsid w:val="00435E61"/>
    <w:rsid w:val="004360E1"/>
    <w:rsid w:val="00436159"/>
    <w:rsid w:val="00436271"/>
    <w:rsid w:val="004362A2"/>
    <w:rsid w:val="004364B6"/>
    <w:rsid w:val="004368FA"/>
    <w:rsid w:val="00436999"/>
    <w:rsid w:val="00436A95"/>
    <w:rsid w:val="00436C7D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309"/>
    <w:rsid w:val="00444423"/>
    <w:rsid w:val="004445D1"/>
    <w:rsid w:val="0044473D"/>
    <w:rsid w:val="004447B2"/>
    <w:rsid w:val="00444995"/>
    <w:rsid w:val="00444A5C"/>
    <w:rsid w:val="00444DE0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A0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CBA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278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02F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2DB3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3BA"/>
    <w:rsid w:val="00485BC7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1C6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2D"/>
    <w:rsid w:val="004945FD"/>
    <w:rsid w:val="0049463D"/>
    <w:rsid w:val="0049471E"/>
    <w:rsid w:val="004947B8"/>
    <w:rsid w:val="0049480A"/>
    <w:rsid w:val="0049489B"/>
    <w:rsid w:val="00494971"/>
    <w:rsid w:val="00494E10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347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CB6"/>
    <w:rsid w:val="004A4D8F"/>
    <w:rsid w:val="004A4E17"/>
    <w:rsid w:val="004A4ED5"/>
    <w:rsid w:val="004A5013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16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90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47F"/>
    <w:rsid w:val="004B567B"/>
    <w:rsid w:val="004B5682"/>
    <w:rsid w:val="004B591B"/>
    <w:rsid w:val="004B598E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599"/>
    <w:rsid w:val="004C677F"/>
    <w:rsid w:val="004C67F2"/>
    <w:rsid w:val="004C689E"/>
    <w:rsid w:val="004C68A5"/>
    <w:rsid w:val="004C6A2C"/>
    <w:rsid w:val="004C6BB0"/>
    <w:rsid w:val="004C6C7B"/>
    <w:rsid w:val="004C6F0A"/>
    <w:rsid w:val="004C770C"/>
    <w:rsid w:val="004C776C"/>
    <w:rsid w:val="004C779A"/>
    <w:rsid w:val="004C77C2"/>
    <w:rsid w:val="004C7807"/>
    <w:rsid w:val="004C7BEF"/>
    <w:rsid w:val="004C7D45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0EB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054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AF"/>
    <w:rsid w:val="004F1AFC"/>
    <w:rsid w:val="004F21A5"/>
    <w:rsid w:val="004F2347"/>
    <w:rsid w:val="004F23A8"/>
    <w:rsid w:val="004F23B7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7DF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2E"/>
    <w:rsid w:val="004F4B48"/>
    <w:rsid w:val="004F4B87"/>
    <w:rsid w:val="004F4C48"/>
    <w:rsid w:val="004F4CF4"/>
    <w:rsid w:val="004F4CFF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28"/>
    <w:rsid w:val="004F658B"/>
    <w:rsid w:val="004F66A3"/>
    <w:rsid w:val="004F6722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7BF"/>
    <w:rsid w:val="00504A08"/>
    <w:rsid w:val="00504BE7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5DE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D4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60A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453"/>
    <w:rsid w:val="00531565"/>
    <w:rsid w:val="005319C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7E"/>
    <w:rsid w:val="005351E5"/>
    <w:rsid w:val="00535279"/>
    <w:rsid w:val="00535296"/>
    <w:rsid w:val="005353B1"/>
    <w:rsid w:val="00535561"/>
    <w:rsid w:val="005356F5"/>
    <w:rsid w:val="005357E9"/>
    <w:rsid w:val="005359B4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00"/>
    <w:rsid w:val="00537BEC"/>
    <w:rsid w:val="00537DAF"/>
    <w:rsid w:val="00537DEB"/>
    <w:rsid w:val="00537F5F"/>
    <w:rsid w:val="00540384"/>
    <w:rsid w:val="00540443"/>
    <w:rsid w:val="005408B5"/>
    <w:rsid w:val="00540ADB"/>
    <w:rsid w:val="00540E32"/>
    <w:rsid w:val="0054143F"/>
    <w:rsid w:val="005414B5"/>
    <w:rsid w:val="00541817"/>
    <w:rsid w:val="0054189E"/>
    <w:rsid w:val="00541A4C"/>
    <w:rsid w:val="00541F9A"/>
    <w:rsid w:val="00542126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487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2C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735"/>
    <w:rsid w:val="00552855"/>
    <w:rsid w:val="00552868"/>
    <w:rsid w:val="00552B02"/>
    <w:rsid w:val="00552C5F"/>
    <w:rsid w:val="00552E15"/>
    <w:rsid w:val="00552F70"/>
    <w:rsid w:val="00552F84"/>
    <w:rsid w:val="00553025"/>
    <w:rsid w:val="0055307B"/>
    <w:rsid w:val="005530E3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50B"/>
    <w:rsid w:val="005546C0"/>
    <w:rsid w:val="005549A0"/>
    <w:rsid w:val="00554A42"/>
    <w:rsid w:val="00554C0B"/>
    <w:rsid w:val="00554C4F"/>
    <w:rsid w:val="00554DCC"/>
    <w:rsid w:val="00554E05"/>
    <w:rsid w:val="00554F04"/>
    <w:rsid w:val="0055505A"/>
    <w:rsid w:val="005551ED"/>
    <w:rsid w:val="005555A8"/>
    <w:rsid w:val="005556EE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9AC"/>
    <w:rsid w:val="00557B22"/>
    <w:rsid w:val="00557CD9"/>
    <w:rsid w:val="00557D32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73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6EA"/>
    <w:rsid w:val="0057280B"/>
    <w:rsid w:val="00572B0D"/>
    <w:rsid w:val="00572BA3"/>
    <w:rsid w:val="00572E95"/>
    <w:rsid w:val="00572EE7"/>
    <w:rsid w:val="00572F88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790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6ED"/>
    <w:rsid w:val="00580757"/>
    <w:rsid w:val="0058085C"/>
    <w:rsid w:val="005808B5"/>
    <w:rsid w:val="00580979"/>
    <w:rsid w:val="00580A3A"/>
    <w:rsid w:val="00580A74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911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6C9"/>
    <w:rsid w:val="005906D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627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27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C5A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236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3E6"/>
    <w:rsid w:val="005B57B3"/>
    <w:rsid w:val="005B59D8"/>
    <w:rsid w:val="005B5AAD"/>
    <w:rsid w:val="005B5B38"/>
    <w:rsid w:val="005B5BB7"/>
    <w:rsid w:val="005B5DF6"/>
    <w:rsid w:val="005B5EB2"/>
    <w:rsid w:val="005B61A0"/>
    <w:rsid w:val="005B62BF"/>
    <w:rsid w:val="005B6398"/>
    <w:rsid w:val="005B63F0"/>
    <w:rsid w:val="005B6686"/>
    <w:rsid w:val="005B6726"/>
    <w:rsid w:val="005B68A8"/>
    <w:rsid w:val="005B69AC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487"/>
    <w:rsid w:val="005C06ED"/>
    <w:rsid w:val="005C0747"/>
    <w:rsid w:val="005C08C8"/>
    <w:rsid w:val="005C0909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0C2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9EF"/>
    <w:rsid w:val="005C7D60"/>
    <w:rsid w:val="005C7DDA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1A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30C"/>
    <w:rsid w:val="005D25C8"/>
    <w:rsid w:val="005D2938"/>
    <w:rsid w:val="005D2E3B"/>
    <w:rsid w:val="005D3133"/>
    <w:rsid w:val="005D3170"/>
    <w:rsid w:val="005D327D"/>
    <w:rsid w:val="005D3689"/>
    <w:rsid w:val="005D3753"/>
    <w:rsid w:val="005D3781"/>
    <w:rsid w:val="005D40ED"/>
    <w:rsid w:val="005D419D"/>
    <w:rsid w:val="005D4336"/>
    <w:rsid w:val="005D45BB"/>
    <w:rsid w:val="005D4644"/>
    <w:rsid w:val="005D46AC"/>
    <w:rsid w:val="005D491F"/>
    <w:rsid w:val="005D4BF8"/>
    <w:rsid w:val="005D4D4B"/>
    <w:rsid w:val="005D4E89"/>
    <w:rsid w:val="005D4FD8"/>
    <w:rsid w:val="005D5031"/>
    <w:rsid w:val="005D5846"/>
    <w:rsid w:val="005D5862"/>
    <w:rsid w:val="005D5AE8"/>
    <w:rsid w:val="005D5BB3"/>
    <w:rsid w:val="005D5C02"/>
    <w:rsid w:val="005D5DCD"/>
    <w:rsid w:val="005D5FD6"/>
    <w:rsid w:val="005D61CF"/>
    <w:rsid w:val="005D6311"/>
    <w:rsid w:val="005D684A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11C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A76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0D8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A81"/>
    <w:rsid w:val="00600B13"/>
    <w:rsid w:val="00600C54"/>
    <w:rsid w:val="00600E67"/>
    <w:rsid w:val="00600F9F"/>
    <w:rsid w:val="00600FCE"/>
    <w:rsid w:val="00601050"/>
    <w:rsid w:val="006010E9"/>
    <w:rsid w:val="00601253"/>
    <w:rsid w:val="0060142C"/>
    <w:rsid w:val="00601488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30"/>
    <w:rsid w:val="006056A4"/>
    <w:rsid w:val="0060572A"/>
    <w:rsid w:val="006058AE"/>
    <w:rsid w:val="0060590A"/>
    <w:rsid w:val="0060594A"/>
    <w:rsid w:val="00605CE5"/>
    <w:rsid w:val="00605CF1"/>
    <w:rsid w:val="00605D6A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01E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4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26F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208"/>
    <w:rsid w:val="0062757B"/>
    <w:rsid w:val="006276CD"/>
    <w:rsid w:val="006278EE"/>
    <w:rsid w:val="00627936"/>
    <w:rsid w:val="00627B2D"/>
    <w:rsid w:val="00627BFC"/>
    <w:rsid w:val="00627E75"/>
    <w:rsid w:val="00630157"/>
    <w:rsid w:val="0063060A"/>
    <w:rsid w:val="006306E3"/>
    <w:rsid w:val="006306FC"/>
    <w:rsid w:val="006307E6"/>
    <w:rsid w:val="0063082B"/>
    <w:rsid w:val="00630D92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43A"/>
    <w:rsid w:val="006348BF"/>
    <w:rsid w:val="00634AB0"/>
    <w:rsid w:val="00634B01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CA6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0AC"/>
    <w:rsid w:val="0064625B"/>
    <w:rsid w:val="00646646"/>
    <w:rsid w:val="006466A1"/>
    <w:rsid w:val="006467ED"/>
    <w:rsid w:val="00646AA6"/>
    <w:rsid w:val="00646B9A"/>
    <w:rsid w:val="00646DDC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5B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1D58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4F9"/>
    <w:rsid w:val="006535B9"/>
    <w:rsid w:val="006538BD"/>
    <w:rsid w:val="00653AF6"/>
    <w:rsid w:val="00653FD3"/>
    <w:rsid w:val="0065407E"/>
    <w:rsid w:val="006543CF"/>
    <w:rsid w:val="00654762"/>
    <w:rsid w:val="00654816"/>
    <w:rsid w:val="00654A37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3BC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264"/>
    <w:rsid w:val="00667339"/>
    <w:rsid w:val="0066767A"/>
    <w:rsid w:val="00667D70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D9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72F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5C88"/>
    <w:rsid w:val="00686005"/>
    <w:rsid w:val="0068602A"/>
    <w:rsid w:val="00686249"/>
    <w:rsid w:val="00686289"/>
    <w:rsid w:val="006862C2"/>
    <w:rsid w:val="0068636A"/>
    <w:rsid w:val="0068682B"/>
    <w:rsid w:val="00686A7A"/>
    <w:rsid w:val="00686FB7"/>
    <w:rsid w:val="006871A6"/>
    <w:rsid w:val="006872A5"/>
    <w:rsid w:val="006872CC"/>
    <w:rsid w:val="006874C6"/>
    <w:rsid w:val="00687700"/>
    <w:rsid w:val="0068771C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AC8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6BB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062"/>
    <w:rsid w:val="0069767E"/>
    <w:rsid w:val="00697685"/>
    <w:rsid w:val="006976D9"/>
    <w:rsid w:val="00697A25"/>
    <w:rsid w:val="00697E72"/>
    <w:rsid w:val="006A0063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2B3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18F7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636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8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C41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68B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246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E1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57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6C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0D4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E11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5E38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824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0C1"/>
    <w:rsid w:val="007252E4"/>
    <w:rsid w:val="00725350"/>
    <w:rsid w:val="00725591"/>
    <w:rsid w:val="007255E7"/>
    <w:rsid w:val="00725A0B"/>
    <w:rsid w:val="00725BC6"/>
    <w:rsid w:val="00725C95"/>
    <w:rsid w:val="00725D94"/>
    <w:rsid w:val="00725DD3"/>
    <w:rsid w:val="00726146"/>
    <w:rsid w:val="00726190"/>
    <w:rsid w:val="0072652B"/>
    <w:rsid w:val="00726665"/>
    <w:rsid w:val="0072671B"/>
    <w:rsid w:val="0072678D"/>
    <w:rsid w:val="00726847"/>
    <w:rsid w:val="00726EAA"/>
    <w:rsid w:val="00726F81"/>
    <w:rsid w:val="00727132"/>
    <w:rsid w:val="00727135"/>
    <w:rsid w:val="00727334"/>
    <w:rsid w:val="007274A9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1B"/>
    <w:rsid w:val="0073029D"/>
    <w:rsid w:val="0073036F"/>
    <w:rsid w:val="007304CE"/>
    <w:rsid w:val="00730838"/>
    <w:rsid w:val="00730A48"/>
    <w:rsid w:val="00730B67"/>
    <w:rsid w:val="00730BAB"/>
    <w:rsid w:val="00730DC2"/>
    <w:rsid w:val="00730DD5"/>
    <w:rsid w:val="00730E2C"/>
    <w:rsid w:val="00731180"/>
    <w:rsid w:val="007312B6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726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476"/>
    <w:rsid w:val="0074263E"/>
    <w:rsid w:val="007428A2"/>
    <w:rsid w:val="007428FE"/>
    <w:rsid w:val="00742B88"/>
    <w:rsid w:val="00742F51"/>
    <w:rsid w:val="0074305A"/>
    <w:rsid w:val="0074348C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3D9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A0F"/>
    <w:rsid w:val="00755E4C"/>
    <w:rsid w:val="007561B5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D6"/>
    <w:rsid w:val="00761AE4"/>
    <w:rsid w:val="00761C7D"/>
    <w:rsid w:val="00761E48"/>
    <w:rsid w:val="00761EE2"/>
    <w:rsid w:val="0076206F"/>
    <w:rsid w:val="007624D9"/>
    <w:rsid w:val="00762779"/>
    <w:rsid w:val="00762785"/>
    <w:rsid w:val="0076283E"/>
    <w:rsid w:val="00762CE4"/>
    <w:rsid w:val="00762D33"/>
    <w:rsid w:val="00762D87"/>
    <w:rsid w:val="00762FDB"/>
    <w:rsid w:val="0076333E"/>
    <w:rsid w:val="00763382"/>
    <w:rsid w:val="0076376E"/>
    <w:rsid w:val="007638B0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3F9"/>
    <w:rsid w:val="007664B1"/>
    <w:rsid w:val="00766B8F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4B8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37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0B3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7ED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8FD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23B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4B9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87B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765"/>
    <w:rsid w:val="007B0928"/>
    <w:rsid w:val="007B09AA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123"/>
    <w:rsid w:val="007B34C7"/>
    <w:rsid w:val="007B3D56"/>
    <w:rsid w:val="007B3FF4"/>
    <w:rsid w:val="007B40EA"/>
    <w:rsid w:val="007B449B"/>
    <w:rsid w:val="007B4555"/>
    <w:rsid w:val="007B45AF"/>
    <w:rsid w:val="007B46AF"/>
    <w:rsid w:val="007B48AA"/>
    <w:rsid w:val="007B4B8D"/>
    <w:rsid w:val="007B4CB2"/>
    <w:rsid w:val="007B4DFB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022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355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4D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2FEB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8FF"/>
    <w:rsid w:val="007D4976"/>
    <w:rsid w:val="007D4985"/>
    <w:rsid w:val="007D4B2E"/>
    <w:rsid w:val="007D52AE"/>
    <w:rsid w:val="007D5694"/>
    <w:rsid w:val="007D5925"/>
    <w:rsid w:val="007D5B68"/>
    <w:rsid w:val="007D5C69"/>
    <w:rsid w:val="007D5DCF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CFB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36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01D"/>
    <w:rsid w:val="008001AE"/>
    <w:rsid w:val="0080026A"/>
    <w:rsid w:val="00800380"/>
    <w:rsid w:val="008005B6"/>
    <w:rsid w:val="00800608"/>
    <w:rsid w:val="0080063C"/>
    <w:rsid w:val="0080095B"/>
    <w:rsid w:val="00800975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B7B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046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00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189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338"/>
    <w:rsid w:val="00843724"/>
    <w:rsid w:val="00843885"/>
    <w:rsid w:val="008439E6"/>
    <w:rsid w:val="00843C45"/>
    <w:rsid w:val="0084427B"/>
    <w:rsid w:val="008443A0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D29"/>
    <w:rsid w:val="00850D3C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BFF"/>
    <w:rsid w:val="00854CC9"/>
    <w:rsid w:val="00855172"/>
    <w:rsid w:val="008551F8"/>
    <w:rsid w:val="00855459"/>
    <w:rsid w:val="008554A0"/>
    <w:rsid w:val="0085567F"/>
    <w:rsid w:val="00855A12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3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A7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9CF"/>
    <w:rsid w:val="00864C7B"/>
    <w:rsid w:val="00864CEC"/>
    <w:rsid w:val="00864E7E"/>
    <w:rsid w:val="00865280"/>
    <w:rsid w:val="0086551B"/>
    <w:rsid w:val="00865554"/>
    <w:rsid w:val="00865B7D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DA2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8C3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9BF"/>
    <w:rsid w:val="00881BF0"/>
    <w:rsid w:val="00881D09"/>
    <w:rsid w:val="00881D0C"/>
    <w:rsid w:val="00881D3F"/>
    <w:rsid w:val="00881E2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C41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6F54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38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E45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B1A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A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785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8B5"/>
    <w:rsid w:val="008C2A30"/>
    <w:rsid w:val="008C2BD3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2A"/>
    <w:rsid w:val="008C7560"/>
    <w:rsid w:val="008C75FB"/>
    <w:rsid w:val="008C7669"/>
    <w:rsid w:val="008C7911"/>
    <w:rsid w:val="008C7B3F"/>
    <w:rsid w:val="008C7B6D"/>
    <w:rsid w:val="008C7B83"/>
    <w:rsid w:val="008C7CC2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B40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590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1F1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051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7D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8CC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9F7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45C"/>
    <w:rsid w:val="00906722"/>
    <w:rsid w:val="00906B20"/>
    <w:rsid w:val="00906D04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74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24B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3E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3E4"/>
    <w:rsid w:val="00921539"/>
    <w:rsid w:val="00921624"/>
    <w:rsid w:val="00921A44"/>
    <w:rsid w:val="00921EC0"/>
    <w:rsid w:val="00921FD3"/>
    <w:rsid w:val="00922328"/>
    <w:rsid w:val="00922338"/>
    <w:rsid w:val="009223D9"/>
    <w:rsid w:val="00922402"/>
    <w:rsid w:val="0092243B"/>
    <w:rsid w:val="00922746"/>
    <w:rsid w:val="00922BCC"/>
    <w:rsid w:val="00922E5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937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CF"/>
    <w:rsid w:val="00927ADC"/>
    <w:rsid w:val="00927D29"/>
    <w:rsid w:val="00927D67"/>
    <w:rsid w:val="0093008A"/>
    <w:rsid w:val="0093012D"/>
    <w:rsid w:val="009301DF"/>
    <w:rsid w:val="009301ED"/>
    <w:rsid w:val="009304C5"/>
    <w:rsid w:val="009308A7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577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159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CA3"/>
    <w:rsid w:val="00940E53"/>
    <w:rsid w:val="009411BE"/>
    <w:rsid w:val="00941ACC"/>
    <w:rsid w:val="00941BD8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BA3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1F6F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B2"/>
    <w:rsid w:val="00953DFE"/>
    <w:rsid w:val="00953E21"/>
    <w:rsid w:val="009540AC"/>
    <w:rsid w:val="009540FD"/>
    <w:rsid w:val="00954188"/>
    <w:rsid w:val="00954381"/>
    <w:rsid w:val="009544D5"/>
    <w:rsid w:val="00954633"/>
    <w:rsid w:val="009548C3"/>
    <w:rsid w:val="0095497B"/>
    <w:rsid w:val="00954AB5"/>
    <w:rsid w:val="00954CC4"/>
    <w:rsid w:val="00954FCE"/>
    <w:rsid w:val="009551B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6E07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110"/>
    <w:rsid w:val="00964257"/>
    <w:rsid w:val="009642D3"/>
    <w:rsid w:val="00964390"/>
    <w:rsid w:val="00964441"/>
    <w:rsid w:val="0096453F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6A7"/>
    <w:rsid w:val="00966746"/>
    <w:rsid w:val="009667B2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BA8"/>
    <w:rsid w:val="00970BB2"/>
    <w:rsid w:val="00970D80"/>
    <w:rsid w:val="00970DEA"/>
    <w:rsid w:val="00971424"/>
    <w:rsid w:val="0097144B"/>
    <w:rsid w:val="0097169B"/>
    <w:rsid w:val="00971734"/>
    <w:rsid w:val="00971DED"/>
    <w:rsid w:val="00971FFB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77E8B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1FDF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7D3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4D29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3FB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08"/>
    <w:rsid w:val="009A47EE"/>
    <w:rsid w:val="009A4835"/>
    <w:rsid w:val="009A4B48"/>
    <w:rsid w:val="009A4CE0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7CA"/>
    <w:rsid w:val="009B18F3"/>
    <w:rsid w:val="009B1B56"/>
    <w:rsid w:val="009B1C74"/>
    <w:rsid w:val="009B1E12"/>
    <w:rsid w:val="009B1ECF"/>
    <w:rsid w:val="009B210F"/>
    <w:rsid w:val="009B2149"/>
    <w:rsid w:val="009B21BC"/>
    <w:rsid w:val="009B234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93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BAA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BB8"/>
    <w:rsid w:val="009D3C64"/>
    <w:rsid w:val="009D3FC3"/>
    <w:rsid w:val="009D40BE"/>
    <w:rsid w:val="009D433D"/>
    <w:rsid w:val="009D4671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0C1A"/>
    <w:rsid w:val="009E105A"/>
    <w:rsid w:val="009E1206"/>
    <w:rsid w:val="009E14C7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530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9ED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1FF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0EC5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9C4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A76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0AE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31B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EA8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7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35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7F"/>
    <w:rsid w:val="00A443A9"/>
    <w:rsid w:val="00A446AB"/>
    <w:rsid w:val="00A44791"/>
    <w:rsid w:val="00A44883"/>
    <w:rsid w:val="00A44ADD"/>
    <w:rsid w:val="00A44D2C"/>
    <w:rsid w:val="00A44F8A"/>
    <w:rsid w:val="00A44FA2"/>
    <w:rsid w:val="00A45496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8D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8E3"/>
    <w:rsid w:val="00A52935"/>
    <w:rsid w:val="00A52959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BAC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55C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6C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440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A30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432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66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1B9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59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53"/>
    <w:rsid w:val="00A910DE"/>
    <w:rsid w:val="00A913D6"/>
    <w:rsid w:val="00A916C6"/>
    <w:rsid w:val="00A917FC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3F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CD6"/>
    <w:rsid w:val="00A95D29"/>
    <w:rsid w:val="00A961D4"/>
    <w:rsid w:val="00A9623F"/>
    <w:rsid w:val="00A966A4"/>
    <w:rsid w:val="00A96731"/>
    <w:rsid w:val="00A96896"/>
    <w:rsid w:val="00A96B80"/>
    <w:rsid w:val="00A96BD8"/>
    <w:rsid w:val="00A96D0C"/>
    <w:rsid w:val="00A96DF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37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9BA"/>
    <w:rsid w:val="00AA4E7A"/>
    <w:rsid w:val="00AA509D"/>
    <w:rsid w:val="00AA50DC"/>
    <w:rsid w:val="00AA5139"/>
    <w:rsid w:val="00AA534E"/>
    <w:rsid w:val="00AA53B5"/>
    <w:rsid w:val="00AA54D4"/>
    <w:rsid w:val="00AA550A"/>
    <w:rsid w:val="00AA5877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17D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947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4A1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531"/>
    <w:rsid w:val="00AC478B"/>
    <w:rsid w:val="00AC489C"/>
    <w:rsid w:val="00AC4DC0"/>
    <w:rsid w:val="00AC4EBC"/>
    <w:rsid w:val="00AC4EC5"/>
    <w:rsid w:val="00AC4EF8"/>
    <w:rsid w:val="00AC55CC"/>
    <w:rsid w:val="00AC55FD"/>
    <w:rsid w:val="00AC596E"/>
    <w:rsid w:val="00AC5A7F"/>
    <w:rsid w:val="00AC5B69"/>
    <w:rsid w:val="00AC5FD1"/>
    <w:rsid w:val="00AC603A"/>
    <w:rsid w:val="00AC6042"/>
    <w:rsid w:val="00AC6127"/>
    <w:rsid w:val="00AC670A"/>
    <w:rsid w:val="00AC6743"/>
    <w:rsid w:val="00AC6CA7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65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B45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5DE"/>
    <w:rsid w:val="00AF478C"/>
    <w:rsid w:val="00AF489E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75C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DF3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07CCE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7F0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C29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3E6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2E6B"/>
    <w:rsid w:val="00B2315B"/>
    <w:rsid w:val="00B231E5"/>
    <w:rsid w:val="00B23654"/>
    <w:rsid w:val="00B2374A"/>
    <w:rsid w:val="00B237DA"/>
    <w:rsid w:val="00B23957"/>
    <w:rsid w:val="00B23BE2"/>
    <w:rsid w:val="00B23D6E"/>
    <w:rsid w:val="00B23DB2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622"/>
    <w:rsid w:val="00B278D9"/>
    <w:rsid w:val="00B27A49"/>
    <w:rsid w:val="00B27B73"/>
    <w:rsid w:val="00B30197"/>
    <w:rsid w:val="00B30BB8"/>
    <w:rsid w:val="00B30CDE"/>
    <w:rsid w:val="00B31125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64A"/>
    <w:rsid w:val="00B34B0D"/>
    <w:rsid w:val="00B34B24"/>
    <w:rsid w:val="00B34BBF"/>
    <w:rsid w:val="00B350E5"/>
    <w:rsid w:val="00B35214"/>
    <w:rsid w:val="00B35380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09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B41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9A6"/>
    <w:rsid w:val="00B52D93"/>
    <w:rsid w:val="00B52F00"/>
    <w:rsid w:val="00B52F2B"/>
    <w:rsid w:val="00B53206"/>
    <w:rsid w:val="00B53260"/>
    <w:rsid w:val="00B5329E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6DC3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777"/>
    <w:rsid w:val="00B739D6"/>
    <w:rsid w:val="00B73E24"/>
    <w:rsid w:val="00B73F4E"/>
    <w:rsid w:val="00B7402B"/>
    <w:rsid w:val="00B7466F"/>
    <w:rsid w:val="00B7473C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0FE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678"/>
    <w:rsid w:val="00B90A8D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AB"/>
    <w:rsid w:val="00B968BA"/>
    <w:rsid w:val="00B96B80"/>
    <w:rsid w:val="00B97123"/>
    <w:rsid w:val="00B9717F"/>
    <w:rsid w:val="00B9733A"/>
    <w:rsid w:val="00B973BA"/>
    <w:rsid w:val="00B974B0"/>
    <w:rsid w:val="00B97616"/>
    <w:rsid w:val="00B976BA"/>
    <w:rsid w:val="00B976BB"/>
    <w:rsid w:val="00B9773D"/>
    <w:rsid w:val="00B97812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9D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6"/>
    <w:rsid w:val="00BA46AD"/>
    <w:rsid w:val="00BA48A1"/>
    <w:rsid w:val="00BA49BD"/>
    <w:rsid w:val="00BA4BA5"/>
    <w:rsid w:val="00BA4BA6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8D7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4A8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126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93"/>
    <w:rsid w:val="00BC0CA2"/>
    <w:rsid w:val="00BC108C"/>
    <w:rsid w:val="00BC1106"/>
    <w:rsid w:val="00BC1531"/>
    <w:rsid w:val="00BC165D"/>
    <w:rsid w:val="00BC183B"/>
    <w:rsid w:val="00BC18F4"/>
    <w:rsid w:val="00BC19DE"/>
    <w:rsid w:val="00BC19E3"/>
    <w:rsid w:val="00BC1C9A"/>
    <w:rsid w:val="00BC20F1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916"/>
    <w:rsid w:val="00BD4A0A"/>
    <w:rsid w:val="00BD4AE1"/>
    <w:rsid w:val="00BD4E78"/>
    <w:rsid w:val="00BD50D6"/>
    <w:rsid w:val="00BD5151"/>
    <w:rsid w:val="00BD52B0"/>
    <w:rsid w:val="00BD5444"/>
    <w:rsid w:val="00BD5678"/>
    <w:rsid w:val="00BD57E1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7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5D9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183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5D1"/>
    <w:rsid w:val="00C11CB7"/>
    <w:rsid w:val="00C11F29"/>
    <w:rsid w:val="00C11FC1"/>
    <w:rsid w:val="00C1217B"/>
    <w:rsid w:val="00C121D9"/>
    <w:rsid w:val="00C12391"/>
    <w:rsid w:val="00C12547"/>
    <w:rsid w:val="00C125EB"/>
    <w:rsid w:val="00C12880"/>
    <w:rsid w:val="00C12AF5"/>
    <w:rsid w:val="00C12D6B"/>
    <w:rsid w:val="00C12E72"/>
    <w:rsid w:val="00C1314F"/>
    <w:rsid w:val="00C1319A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E98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4FE5"/>
    <w:rsid w:val="00C15176"/>
    <w:rsid w:val="00C15475"/>
    <w:rsid w:val="00C1563C"/>
    <w:rsid w:val="00C15749"/>
    <w:rsid w:val="00C159CD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017"/>
    <w:rsid w:val="00C252ED"/>
    <w:rsid w:val="00C25364"/>
    <w:rsid w:val="00C2536C"/>
    <w:rsid w:val="00C257F4"/>
    <w:rsid w:val="00C25865"/>
    <w:rsid w:val="00C25956"/>
    <w:rsid w:val="00C25A4C"/>
    <w:rsid w:val="00C25A86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27F59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AE1"/>
    <w:rsid w:val="00C33E72"/>
    <w:rsid w:val="00C33F42"/>
    <w:rsid w:val="00C34008"/>
    <w:rsid w:val="00C3453A"/>
    <w:rsid w:val="00C352E0"/>
    <w:rsid w:val="00C35A00"/>
    <w:rsid w:val="00C36133"/>
    <w:rsid w:val="00C36296"/>
    <w:rsid w:val="00C36417"/>
    <w:rsid w:val="00C364A4"/>
    <w:rsid w:val="00C3658E"/>
    <w:rsid w:val="00C36788"/>
    <w:rsid w:val="00C36B7F"/>
    <w:rsid w:val="00C36D1E"/>
    <w:rsid w:val="00C36E48"/>
    <w:rsid w:val="00C37A78"/>
    <w:rsid w:val="00C37CA7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EEC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1A6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3AD"/>
    <w:rsid w:val="00C54717"/>
    <w:rsid w:val="00C54A5F"/>
    <w:rsid w:val="00C54B32"/>
    <w:rsid w:val="00C54DEF"/>
    <w:rsid w:val="00C54FB4"/>
    <w:rsid w:val="00C5504B"/>
    <w:rsid w:val="00C551C8"/>
    <w:rsid w:val="00C552CD"/>
    <w:rsid w:val="00C553D5"/>
    <w:rsid w:val="00C555AE"/>
    <w:rsid w:val="00C55863"/>
    <w:rsid w:val="00C55A93"/>
    <w:rsid w:val="00C55BC8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29F"/>
    <w:rsid w:val="00C573F9"/>
    <w:rsid w:val="00C578D3"/>
    <w:rsid w:val="00C57A90"/>
    <w:rsid w:val="00C600BD"/>
    <w:rsid w:val="00C60435"/>
    <w:rsid w:val="00C60492"/>
    <w:rsid w:val="00C6068A"/>
    <w:rsid w:val="00C607C0"/>
    <w:rsid w:val="00C60817"/>
    <w:rsid w:val="00C6084A"/>
    <w:rsid w:val="00C60D45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16F"/>
    <w:rsid w:val="00C63340"/>
    <w:rsid w:val="00C633FE"/>
    <w:rsid w:val="00C635DC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A84"/>
    <w:rsid w:val="00C70BFE"/>
    <w:rsid w:val="00C70FA9"/>
    <w:rsid w:val="00C70FC1"/>
    <w:rsid w:val="00C7102F"/>
    <w:rsid w:val="00C71541"/>
    <w:rsid w:val="00C71887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1EA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DA7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2A4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EA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07C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0A0"/>
    <w:rsid w:val="00CA71DB"/>
    <w:rsid w:val="00CA7415"/>
    <w:rsid w:val="00CA7C31"/>
    <w:rsid w:val="00CA7EBA"/>
    <w:rsid w:val="00CA7F5B"/>
    <w:rsid w:val="00CA7FB7"/>
    <w:rsid w:val="00CB0002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6C4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2F4A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AD9"/>
    <w:rsid w:val="00CC4C06"/>
    <w:rsid w:val="00CC4E68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CE1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73D"/>
    <w:rsid w:val="00CD3F4E"/>
    <w:rsid w:val="00CD4047"/>
    <w:rsid w:val="00CD434B"/>
    <w:rsid w:val="00CD4408"/>
    <w:rsid w:val="00CD450F"/>
    <w:rsid w:val="00CD45E9"/>
    <w:rsid w:val="00CD4700"/>
    <w:rsid w:val="00CD5698"/>
    <w:rsid w:val="00CD5964"/>
    <w:rsid w:val="00CD5B37"/>
    <w:rsid w:val="00CD613D"/>
    <w:rsid w:val="00CD61D1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B41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736"/>
    <w:rsid w:val="00CE58A0"/>
    <w:rsid w:val="00CE59AF"/>
    <w:rsid w:val="00CE5C4A"/>
    <w:rsid w:val="00CE5D52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12"/>
    <w:rsid w:val="00CE774E"/>
    <w:rsid w:val="00CE7A36"/>
    <w:rsid w:val="00CE7A6D"/>
    <w:rsid w:val="00CE7AF0"/>
    <w:rsid w:val="00CE7B6A"/>
    <w:rsid w:val="00CF054C"/>
    <w:rsid w:val="00CF05B9"/>
    <w:rsid w:val="00CF060E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D9E"/>
    <w:rsid w:val="00CF2E9F"/>
    <w:rsid w:val="00CF3069"/>
    <w:rsid w:val="00CF34E0"/>
    <w:rsid w:val="00CF3528"/>
    <w:rsid w:val="00CF3722"/>
    <w:rsid w:val="00CF38F0"/>
    <w:rsid w:val="00CF3AD3"/>
    <w:rsid w:val="00CF3B69"/>
    <w:rsid w:val="00CF3BD3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3C8"/>
    <w:rsid w:val="00CF7551"/>
    <w:rsid w:val="00CF7635"/>
    <w:rsid w:val="00CF79E0"/>
    <w:rsid w:val="00D0005E"/>
    <w:rsid w:val="00D00302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8FC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DB7"/>
    <w:rsid w:val="00D11F60"/>
    <w:rsid w:val="00D1225A"/>
    <w:rsid w:val="00D123B3"/>
    <w:rsid w:val="00D12536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1AA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491"/>
    <w:rsid w:val="00D175C1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4C1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7E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D1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CD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DA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A49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4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1C6"/>
    <w:rsid w:val="00D47573"/>
    <w:rsid w:val="00D47CEB"/>
    <w:rsid w:val="00D47FE2"/>
    <w:rsid w:val="00D50151"/>
    <w:rsid w:val="00D501C4"/>
    <w:rsid w:val="00D506A2"/>
    <w:rsid w:val="00D50718"/>
    <w:rsid w:val="00D50731"/>
    <w:rsid w:val="00D5077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C2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2E8B"/>
    <w:rsid w:val="00D73121"/>
    <w:rsid w:val="00D73157"/>
    <w:rsid w:val="00D731B7"/>
    <w:rsid w:val="00D7339C"/>
    <w:rsid w:val="00D73451"/>
    <w:rsid w:val="00D7350B"/>
    <w:rsid w:val="00D73945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C31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94D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3741"/>
    <w:rsid w:val="00DA4482"/>
    <w:rsid w:val="00DA48E4"/>
    <w:rsid w:val="00DA4A0A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060"/>
    <w:rsid w:val="00DB02A8"/>
    <w:rsid w:val="00DB0400"/>
    <w:rsid w:val="00DB07A7"/>
    <w:rsid w:val="00DB0803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2A1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73D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65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CEF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854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BF5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1B2F"/>
    <w:rsid w:val="00DD21DA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AE"/>
    <w:rsid w:val="00DE01B7"/>
    <w:rsid w:val="00DE0353"/>
    <w:rsid w:val="00DE0358"/>
    <w:rsid w:val="00DE057D"/>
    <w:rsid w:val="00DE06F8"/>
    <w:rsid w:val="00DE07C7"/>
    <w:rsid w:val="00DE0E76"/>
    <w:rsid w:val="00DE11B3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410"/>
    <w:rsid w:val="00DE363A"/>
    <w:rsid w:val="00DE3772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903"/>
    <w:rsid w:val="00DE6FB1"/>
    <w:rsid w:val="00DE7282"/>
    <w:rsid w:val="00DE73E3"/>
    <w:rsid w:val="00DE7621"/>
    <w:rsid w:val="00DE7A4F"/>
    <w:rsid w:val="00DE7C2E"/>
    <w:rsid w:val="00DE7F4F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5F76"/>
    <w:rsid w:val="00DF644F"/>
    <w:rsid w:val="00DF6A6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50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CC9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689"/>
    <w:rsid w:val="00E057C1"/>
    <w:rsid w:val="00E057E7"/>
    <w:rsid w:val="00E058B1"/>
    <w:rsid w:val="00E05904"/>
    <w:rsid w:val="00E059EA"/>
    <w:rsid w:val="00E05A22"/>
    <w:rsid w:val="00E05EB2"/>
    <w:rsid w:val="00E05F7E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A4"/>
    <w:rsid w:val="00E109EE"/>
    <w:rsid w:val="00E10C1B"/>
    <w:rsid w:val="00E10D7B"/>
    <w:rsid w:val="00E113F7"/>
    <w:rsid w:val="00E116F4"/>
    <w:rsid w:val="00E117F3"/>
    <w:rsid w:val="00E1185E"/>
    <w:rsid w:val="00E118C5"/>
    <w:rsid w:val="00E11A87"/>
    <w:rsid w:val="00E11B2F"/>
    <w:rsid w:val="00E11E99"/>
    <w:rsid w:val="00E12275"/>
    <w:rsid w:val="00E1242C"/>
    <w:rsid w:val="00E128E2"/>
    <w:rsid w:val="00E12B2F"/>
    <w:rsid w:val="00E12BC6"/>
    <w:rsid w:val="00E12FD2"/>
    <w:rsid w:val="00E12FEF"/>
    <w:rsid w:val="00E13099"/>
    <w:rsid w:val="00E1310C"/>
    <w:rsid w:val="00E13407"/>
    <w:rsid w:val="00E1361C"/>
    <w:rsid w:val="00E13854"/>
    <w:rsid w:val="00E13AC7"/>
    <w:rsid w:val="00E13D18"/>
    <w:rsid w:val="00E13F5B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DEB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028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979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170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470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767"/>
    <w:rsid w:val="00E728A6"/>
    <w:rsid w:val="00E72BBD"/>
    <w:rsid w:val="00E72CCD"/>
    <w:rsid w:val="00E72FDB"/>
    <w:rsid w:val="00E73317"/>
    <w:rsid w:val="00E733FB"/>
    <w:rsid w:val="00E736BC"/>
    <w:rsid w:val="00E737AA"/>
    <w:rsid w:val="00E73877"/>
    <w:rsid w:val="00E73885"/>
    <w:rsid w:val="00E73BDE"/>
    <w:rsid w:val="00E73C5A"/>
    <w:rsid w:val="00E73E2A"/>
    <w:rsid w:val="00E73EE2"/>
    <w:rsid w:val="00E73F34"/>
    <w:rsid w:val="00E74192"/>
    <w:rsid w:val="00E74E7E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8BD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E78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6DA6"/>
    <w:rsid w:val="00E8712E"/>
    <w:rsid w:val="00E874A4"/>
    <w:rsid w:val="00E875F9"/>
    <w:rsid w:val="00E878A3"/>
    <w:rsid w:val="00E87D9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990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1D"/>
    <w:rsid w:val="00E97161"/>
    <w:rsid w:val="00E97472"/>
    <w:rsid w:val="00E97527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D81"/>
    <w:rsid w:val="00EA3E7B"/>
    <w:rsid w:val="00EA3F37"/>
    <w:rsid w:val="00EA4225"/>
    <w:rsid w:val="00EA422B"/>
    <w:rsid w:val="00EA4237"/>
    <w:rsid w:val="00EA451C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7C9"/>
    <w:rsid w:val="00EA7A91"/>
    <w:rsid w:val="00EA7BCC"/>
    <w:rsid w:val="00EA7CD4"/>
    <w:rsid w:val="00EB0044"/>
    <w:rsid w:val="00EB02C0"/>
    <w:rsid w:val="00EB03A2"/>
    <w:rsid w:val="00EB0649"/>
    <w:rsid w:val="00EB06A6"/>
    <w:rsid w:val="00EB0770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C1B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5F8C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B7DF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480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D55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904"/>
    <w:rsid w:val="00EC4B0A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419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67E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CCF"/>
    <w:rsid w:val="00ED2E4A"/>
    <w:rsid w:val="00ED300F"/>
    <w:rsid w:val="00ED330C"/>
    <w:rsid w:val="00ED33E2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15B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7CD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66"/>
    <w:rsid w:val="00EE659C"/>
    <w:rsid w:val="00EE667E"/>
    <w:rsid w:val="00EE6868"/>
    <w:rsid w:val="00EE697D"/>
    <w:rsid w:val="00EE6993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5C2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03B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64"/>
    <w:rsid w:val="00F028A6"/>
    <w:rsid w:val="00F02D07"/>
    <w:rsid w:val="00F02E4A"/>
    <w:rsid w:val="00F031EE"/>
    <w:rsid w:val="00F03271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494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2F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4F56"/>
    <w:rsid w:val="00F153E9"/>
    <w:rsid w:val="00F154B1"/>
    <w:rsid w:val="00F15913"/>
    <w:rsid w:val="00F15938"/>
    <w:rsid w:val="00F15C94"/>
    <w:rsid w:val="00F15D44"/>
    <w:rsid w:val="00F15DE6"/>
    <w:rsid w:val="00F16252"/>
    <w:rsid w:val="00F16366"/>
    <w:rsid w:val="00F173A1"/>
    <w:rsid w:val="00F176F9"/>
    <w:rsid w:val="00F17835"/>
    <w:rsid w:val="00F1795F"/>
    <w:rsid w:val="00F17B17"/>
    <w:rsid w:val="00F17DCB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669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5F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9C"/>
    <w:rsid w:val="00F27AA6"/>
    <w:rsid w:val="00F27BBF"/>
    <w:rsid w:val="00F27BC0"/>
    <w:rsid w:val="00F27E16"/>
    <w:rsid w:val="00F27EA1"/>
    <w:rsid w:val="00F3000E"/>
    <w:rsid w:val="00F300D7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B2D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37A"/>
    <w:rsid w:val="00F4257F"/>
    <w:rsid w:val="00F42B72"/>
    <w:rsid w:val="00F42B85"/>
    <w:rsid w:val="00F432CE"/>
    <w:rsid w:val="00F436AC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C0F"/>
    <w:rsid w:val="00F46DE5"/>
    <w:rsid w:val="00F46E92"/>
    <w:rsid w:val="00F472F7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419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A83"/>
    <w:rsid w:val="00F60B17"/>
    <w:rsid w:val="00F60B2C"/>
    <w:rsid w:val="00F60B43"/>
    <w:rsid w:val="00F60BD7"/>
    <w:rsid w:val="00F60FE9"/>
    <w:rsid w:val="00F61165"/>
    <w:rsid w:val="00F612AB"/>
    <w:rsid w:val="00F6147A"/>
    <w:rsid w:val="00F615DC"/>
    <w:rsid w:val="00F61983"/>
    <w:rsid w:val="00F619A8"/>
    <w:rsid w:val="00F61A1D"/>
    <w:rsid w:val="00F61A57"/>
    <w:rsid w:val="00F61D87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27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A56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018"/>
    <w:rsid w:val="00F75262"/>
    <w:rsid w:val="00F753A3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0CDF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1F"/>
    <w:rsid w:val="00F85269"/>
    <w:rsid w:val="00F852BF"/>
    <w:rsid w:val="00F852D2"/>
    <w:rsid w:val="00F85327"/>
    <w:rsid w:val="00F855C1"/>
    <w:rsid w:val="00F855C2"/>
    <w:rsid w:val="00F85870"/>
    <w:rsid w:val="00F858EE"/>
    <w:rsid w:val="00F8598D"/>
    <w:rsid w:val="00F85DAD"/>
    <w:rsid w:val="00F860EB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4D4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0E84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2E74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6E5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8B"/>
    <w:rsid w:val="00F976B7"/>
    <w:rsid w:val="00F976CB"/>
    <w:rsid w:val="00F97712"/>
    <w:rsid w:val="00F97B32"/>
    <w:rsid w:val="00F97D50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275"/>
    <w:rsid w:val="00FA4A84"/>
    <w:rsid w:val="00FA4CA5"/>
    <w:rsid w:val="00FA4CBB"/>
    <w:rsid w:val="00FA4D31"/>
    <w:rsid w:val="00FA4DA4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30"/>
    <w:rsid w:val="00FB4183"/>
    <w:rsid w:val="00FB4370"/>
    <w:rsid w:val="00FB44F1"/>
    <w:rsid w:val="00FB4FF8"/>
    <w:rsid w:val="00FB50AD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73A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96B"/>
    <w:rsid w:val="00FC3C74"/>
    <w:rsid w:val="00FC3CF6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A6F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3C37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3CE"/>
    <w:rsid w:val="00FD7542"/>
    <w:rsid w:val="00FD7BFC"/>
    <w:rsid w:val="00FE00D8"/>
    <w:rsid w:val="00FE04A7"/>
    <w:rsid w:val="00FE05A6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555"/>
    <w:rsid w:val="00FE474D"/>
    <w:rsid w:val="00FE480C"/>
    <w:rsid w:val="00FE486E"/>
    <w:rsid w:val="00FE4CC3"/>
    <w:rsid w:val="00FE4CF2"/>
    <w:rsid w:val="00FE50C5"/>
    <w:rsid w:val="00FE54AA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B29"/>
    <w:rsid w:val="00FF0F60"/>
    <w:rsid w:val="00FF1253"/>
    <w:rsid w:val="00FF14EB"/>
    <w:rsid w:val="00FF163A"/>
    <w:rsid w:val="00FF16B5"/>
    <w:rsid w:val="00FF174B"/>
    <w:rsid w:val="00FF1834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C45"/>
    <w:rsid w:val="00FF2D87"/>
    <w:rsid w:val="00FF2E42"/>
    <w:rsid w:val="00FF2EF4"/>
    <w:rsid w:val="00FF2F4C"/>
    <w:rsid w:val="00FF30A3"/>
    <w:rsid w:val="00FF3307"/>
    <w:rsid w:val="00FF33C1"/>
    <w:rsid w:val="00FF35D0"/>
    <w:rsid w:val="00FF371B"/>
    <w:rsid w:val="00FF37C8"/>
    <w:rsid w:val="00FF3808"/>
    <w:rsid w:val="00FF3834"/>
    <w:rsid w:val="00FF3C07"/>
    <w:rsid w:val="00FF42CC"/>
    <w:rsid w:val="00FF43B2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6E9A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52B1C8-8424-4381-ABCB-86CF95A27C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82E79-5C84-4381-86F1-1136B895192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E14AEA71-404B-4F79-BE9A-DCFA0C0C8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1246</TotalTime>
  <Pages>30</Pages>
  <Words>5636</Words>
  <Characters>32126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37687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61</cp:revision>
  <cp:lastPrinted>2024-11-07T04:43:00Z</cp:lastPrinted>
  <dcterms:created xsi:type="dcterms:W3CDTF">2024-11-03T01:59:00Z</dcterms:created>
  <dcterms:modified xsi:type="dcterms:W3CDTF">2024-11-12T06:10:00Z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