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9FA92" w14:textId="6A09DB1F" w:rsidR="00F53166" w:rsidRPr="00C07F18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39AEEDD6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คณะกรรมการบริษัทได้อนุมัติให้ออกงบ</w:t>
      </w:r>
      <w:r w:rsidRPr="0037751C">
        <w:rPr>
          <w:rFonts w:asciiTheme="majorBidi" w:hAnsiTheme="majorBidi" w:cstheme="majorBidi"/>
          <w:sz w:val="28"/>
          <w:cs/>
        </w:rPr>
        <w:t>การเงิน</w:t>
      </w:r>
      <w:r w:rsidRPr="00D73014">
        <w:rPr>
          <w:rFonts w:asciiTheme="majorBidi" w:hAnsiTheme="majorBidi" w:cstheme="majorBidi"/>
          <w:sz w:val="28"/>
          <w:cs/>
        </w:rPr>
        <w:t xml:space="preserve">ระหว่างกาลนี้เมื่อวันที่ </w:t>
      </w:r>
      <w:r w:rsidR="0087116B" w:rsidRPr="0087116B">
        <w:rPr>
          <w:rFonts w:asciiTheme="majorBidi" w:hAnsiTheme="majorBidi" w:cstheme="majorBidi"/>
          <w:sz w:val="28"/>
        </w:rPr>
        <w:t>1</w:t>
      </w:r>
      <w:r w:rsidR="00395F5A">
        <w:rPr>
          <w:rFonts w:asciiTheme="majorBidi" w:hAnsiTheme="majorBidi" w:cstheme="majorBidi"/>
          <w:sz w:val="28"/>
        </w:rPr>
        <w:t>1</w:t>
      </w:r>
      <w:r w:rsidR="00A46F6F" w:rsidRPr="0087116B">
        <w:rPr>
          <w:rFonts w:asciiTheme="majorBidi" w:hAnsiTheme="majorBidi" w:cstheme="majorBidi"/>
          <w:sz w:val="28"/>
        </w:rPr>
        <w:t xml:space="preserve"> </w:t>
      </w:r>
      <w:r w:rsidR="00395F5A">
        <w:rPr>
          <w:rFonts w:asciiTheme="majorBidi" w:hAnsiTheme="majorBidi" w:cstheme="majorBidi" w:hint="cs"/>
          <w:sz w:val="28"/>
          <w:cs/>
        </w:rPr>
        <w:t>พฤศจิกายน</w:t>
      </w:r>
      <w:r w:rsidR="00A46F6F" w:rsidRPr="0087116B">
        <w:rPr>
          <w:rFonts w:asciiTheme="majorBidi" w:hAnsiTheme="majorBidi" w:cstheme="majorBidi" w:hint="cs"/>
          <w:sz w:val="28"/>
          <w:cs/>
        </w:rPr>
        <w:t xml:space="preserve"> </w:t>
      </w:r>
      <w:r w:rsidR="0087116B" w:rsidRPr="0087116B">
        <w:rPr>
          <w:rFonts w:asciiTheme="majorBidi" w:hAnsiTheme="majorBidi" w:cstheme="majorBidi"/>
          <w:sz w:val="28"/>
        </w:rPr>
        <w:t>2567</w:t>
      </w:r>
    </w:p>
    <w:p w14:paraId="462796B9" w14:textId="1922CFC1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733B5ACE" w14:textId="183E191D" w:rsidR="003D4A1D" w:rsidRPr="003D4A1D" w:rsidRDefault="00750698" w:rsidP="00E43998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="000478D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ออลล์ เอ็นเนอร์ยี่ </w:t>
      </w:r>
      <w:r w:rsidR="00221FD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แอนด์ ยูทิลิตี้ จำกัด (มหาชน)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(“บริษัท”) จดทะเบียนเป็นบริษัทจำกัด</w:t>
      </w:r>
      <w:r w:rsidR="008F6B5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เมื่อวันที่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กันยายน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2538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</w:t>
      </w:r>
      <w:r w:rsidR="00016F1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</w:rPr>
        <w:t>11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4A1D" w:rsidRPr="00E43998">
        <w:rPr>
          <w:rFonts w:asciiTheme="majorBidi" w:hAnsiTheme="majorBidi" w:cstheme="majorBidi"/>
          <w:color w:val="000000"/>
          <w:sz w:val="28"/>
          <w:cs/>
        </w:rPr>
        <w:t xml:space="preserve">กุมภาพันธ์ </w:t>
      </w:r>
      <w:r w:rsidR="003D4A1D" w:rsidRPr="00E43998">
        <w:rPr>
          <w:rFonts w:asciiTheme="majorBidi" w:hAnsiTheme="majorBidi" w:cstheme="majorBidi"/>
          <w:color w:val="000000"/>
          <w:sz w:val="28"/>
        </w:rPr>
        <w:t>2545</w:t>
      </w:r>
      <w:r w:rsidR="003D4A1D" w:rsidRPr="00E43998">
        <w:rPr>
          <w:rFonts w:asciiTheme="majorBidi" w:hAnsiTheme="majorBidi" w:cstheme="majorBidi"/>
          <w:color w:val="000000"/>
          <w:sz w:val="28"/>
          <w:cs/>
        </w:rPr>
        <w:t xml:space="preserve"> และเป็นบริษัทจดทะเบ</w:t>
      </w:r>
      <w:r w:rsidR="003D4A1D" w:rsidRPr="00E43998">
        <w:rPr>
          <w:rFonts w:asciiTheme="majorBidi" w:hAnsiTheme="majorBidi" w:cstheme="majorBidi" w:hint="cs"/>
          <w:color w:val="000000"/>
          <w:sz w:val="28"/>
          <w:cs/>
        </w:rPr>
        <w:t>ี</w:t>
      </w:r>
      <w:r w:rsidR="003D4A1D" w:rsidRPr="00E43998">
        <w:rPr>
          <w:rFonts w:asciiTheme="majorBidi" w:hAnsiTheme="majorBidi" w:cstheme="majorBidi"/>
          <w:color w:val="000000"/>
          <w:sz w:val="28"/>
          <w:cs/>
        </w:rPr>
        <w:t>ยนในตลาดหลักทรัพย์แห่งประเทศไทย บริษัทจัดตั้งและมีภูมิลำเนาในประเทศไทย</w:t>
      </w:r>
      <w:r w:rsidR="00016F17" w:rsidRPr="00E43998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</w:t>
      </w:r>
      <w:r w:rsidR="003D4A1D" w:rsidRPr="00E43998">
        <w:rPr>
          <w:rFonts w:asciiTheme="majorBidi" w:hAnsiTheme="majorBidi" w:cstheme="majorBidi"/>
          <w:color w:val="000000"/>
          <w:spacing w:val="2"/>
          <w:sz w:val="28"/>
          <w:cs/>
        </w:rPr>
        <w:t>ที่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อยู่ตามที่จดทะเบียนของบริษัท</w:t>
      </w:r>
      <w:r w:rsidR="003D4A1D" w:rsidRPr="00B756B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อยู่ที่ </w:t>
      </w:r>
      <w:r w:rsidR="003D4A1D" w:rsidRPr="00B756B5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="003D4A1D" w:rsidRPr="00B756B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="003D4A1D" w:rsidRPr="00B756B5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="003D4A1D" w:rsidRPr="00B756B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47179323" w14:textId="77777777" w:rsidR="003D4A1D" w:rsidRPr="003D4A1D" w:rsidRDefault="003D4A1D" w:rsidP="003D4A1D">
      <w:pPr>
        <w:pStyle w:val="ListParagraph"/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6E747AC2" w14:textId="77777777" w:rsidR="003D4A1D" w:rsidRDefault="003D4A1D" w:rsidP="003D4A1D">
      <w:pPr>
        <w:pStyle w:val="ListParagraph"/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ธุรกิจสถานี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จำหน่ายและสถานีบริการแก๊ส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และน้ำมัน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ธุรกิจพลังงาน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ทดแทน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ธุรกิจ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สาธารณูปโภค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และธุรกิจอื่น ๆ</w:t>
      </w:r>
    </w:p>
    <w:p w14:paraId="14140F1B" w14:textId="2D13B51F" w:rsidR="00D4528D" w:rsidRPr="00B92FE6" w:rsidRDefault="00D4528D" w:rsidP="00B92FE6">
      <w:pPr>
        <w:tabs>
          <w:tab w:val="left" w:pos="360"/>
          <w:tab w:val="left" w:pos="540"/>
        </w:tabs>
        <w:overflowPunct/>
        <w:spacing w:before="240"/>
        <w:ind w:left="360"/>
        <w:jc w:val="thaiDistribute"/>
        <w:textAlignment w:val="auto"/>
        <w:rPr>
          <w:rFonts w:asciiTheme="majorBidi" w:hAnsiTheme="majorBidi" w:cstheme="majorBidi"/>
          <w:color w:val="000000"/>
          <w:sz w:val="28"/>
        </w:rPr>
      </w:pP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="00F209E0" w:rsidRPr="00B92FE6">
        <w:rPr>
          <w:rFonts w:asciiTheme="majorBidi" w:hAnsiTheme="majorBidi" w:cstheme="majorBidi"/>
          <w:color w:val="000000"/>
          <w:sz w:val="28"/>
        </w:rPr>
        <w:t>24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 เมษายน </w:t>
      </w:r>
      <w:r w:rsidR="00F209E0" w:rsidRPr="00B92FE6">
        <w:rPr>
          <w:rFonts w:asciiTheme="majorBidi" w:hAnsiTheme="majorBidi" w:cstheme="majorBidi"/>
          <w:color w:val="000000"/>
          <w:sz w:val="28"/>
        </w:rPr>
        <w:t>2567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 ที่ประชุมสามัญผู้ถือหุ้นประจ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ปี </w:t>
      </w:r>
      <w:r w:rsidR="00F65A3D" w:rsidRPr="00B92FE6">
        <w:rPr>
          <w:rFonts w:asciiTheme="majorBidi" w:hAnsiTheme="majorBidi" w:cstheme="majorBidi"/>
          <w:color w:val="000000"/>
          <w:sz w:val="28"/>
        </w:rPr>
        <w:t>2567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F209E0" w:rsidRPr="00B92FE6">
        <w:rPr>
          <w:rFonts w:asciiTheme="majorBidi" w:hAnsiTheme="majorBidi" w:cstheme="majorBidi" w:hint="cs"/>
          <w:color w:val="000000"/>
          <w:sz w:val="28"/>
          <w:cs/>
        </w:rPr>
        <w:t>ของ</w:t>
      </w:r>
      <w:r w:rsidRPr="00B92FE6">
        <w:rPr>
          <w:rFonts w:asciiTheme="majorBidi" w:hAnsiTheme="majorBidi" w:cstheme="majorBidi"/>
          <w:color w:val="000000"/>
          <w:sz w:val="28"/>
          <w:cs/>
        </w:rPr>
        <w:t>บริษัท</w:t>
      </w:r>
      <w:r w:rsidR="00691CD6"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="00F3572C" w:rsidRPr="00B92FE6">
        <w:rPr>
          <w:rFonts w:asciiTheme="majorBidi" w:hAnsiTheme="majorBidi" w:cstheme="majorBidi" w:hint="cs"/>
          <w:color w:val="000000"/>
          <w:sz w:val="28"/>
          <w:cs/>
        </w:rPr>
        <w:t>ฯ</w:t>
      </w:r>
      <w:r w:rsidR="00D761B7" w:rsidRPr="00B92FE6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>ได้มีมติอนุมัติการเปลี่ยนแปลงชื่อบริษัท</w:t>
      </w:r>
      <w:r w:rsidR="00B92FE6">
        <w:rPr>
          <w:rFonts w:asciiTheme="majorBidi" w:hAnsiTheme="majorBidi" w:cstheme="majorBidi" w:hint="cs"/>
          <w:color w:val="000000"/>
          <w:sz w:val="28"/>
          <w:cs/>
        </w:rPr>
        <w:t xml:space="preserve">       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ชื่อย่อหลักทรัพย์ </w:t>
      </w:r>
      <w:r w:rsidR="00E837C3">
        <w:rPr>
          <w:rFonts w:asciiTheme="majorBidi" w:hAnsiTheme="majorBidi" w:cstheme="majorBidi" w:hint="cs"/>
          <w:color w:val="000000"/>
          <w:sz w:val="28"/>
          <w:cs/>
        </w:rPr>
        <w:t>และ</w:t>
      </w:r>
      <w:r w:rsidRPr="00B92FE6">
        <w:rPr>
          <w:rFonts w:asciiTheme="majorBidi" w:hAnsiTheme="majorBidi" w:cstheme="majorBidi"/>
          <w:color w:val="000000"/>
          <w:sz w:val="28"/>
          <w:cs/>
        </w:rPr>
        <w:t>ตราประทับของบริษัท</w:t>
      </w:r>
      <w:r w:rsidR="00E837C3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จากเดิม </w:t>
      </w:r>
      <w:r w:rsidR="00AD2DE3" w:rsidRPr="00B92FE6">
        <w:rPr>
          <w:rFonts w:asciiTheme="majorBidi" w:hAnsiTheme="majorBidi" w:cstheme="majorBidi" w:hint="cs"/>
          <w:color w:val="000000"/>
          <w:sz w:val="28"/>
          <w:cs/>
        </w:rPr>
        <w:t>“</w:t>
      </w:r>
      <w:r w:rsidRPr="00B92FE6">
        <w:rPr>
          <w:rFonts w:asciiTheme="majorBidi" w:hAnsiTheme="majorBidi" w:cstheme="majorBidi"/>
          <w:color w:val="000000"/>
          <w:sz w:val="28"/>
          <w:cs/>
        </w:rPr>
        <w:t>บริษัท เซเว่น ยูทิลิตี้ส์</w:t>
      </w:r>
      <w:r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>แอนด์ พาวเวอร์ จ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B92FE6">
        <w:rPr>
          <w:rFonts w:asciiTheme="majorBidi" w:hAnsiTheme="majorBidi" w:cstheme="majorBidi"/>
          <w:color w:val="000000"/>
          <w:sz w:val="28"/>
          <w:cs/>
        </w:rPr>
        <w:t>กัด (มหาชน)</w:t>
      </w:r>
      <w:r w:rsidR="00AD2DE3" w:rsidRPr="00B92FE6">
        <w:rPr>
          <w:rFonts w:asciiTheme="majorBidi" w:hAnsiTheme="majorBidi" w:cstheme="majorBidi" w:hint="cs"/>
          <w:color w:val="000000"/>
          <w:sz w:val="28"/>
          <w:cs/>
        </w:rPr>
        <w:t>”</w:t>
      </w:r>
      <w:r w:rsidR="00B92FE6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E837C3">
        <w:rPr>
          <w:rFonts w:asciiTheme="majorBidi" w:hAnsiTheme="majorBidi" w:cstheme="majorBidi"/>
          <w:color w:val="000000"/>
          <w:sz w:val="28"/>
        </w:rPr>
        <w:t xml:space="preserve">           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ชื่อย่อหลักทรัพย์ </w:t>
      </w:r>
      <w:r w:rsidR="001A1CA2" w:rsidRPr="00B92FE6">
        <w:rPr>
          <w:rFonts w:asciiTheme="majorBidi" w:hAnsiTheme="majorBidi" w:cstheme="majorBidi" w:hint="cs"/>
          <w:color w:val="000000"/>
          <w:sz w:val="28"/>
          <w:cs/>
        </w:rPr>
        <w:t>“</w:t>
      </w:r>
      <w:r w:rsidR="00F209E0" w:rsidRPr="00B92FE6">
        <w:rPr>
          <w:rFonts w:asciiTheme="majorBidi" w:hAnsiTheme="majorBidi" w:cstheme="majorBidi"/>
          <w:color w:val="000000"/>
          <w:sz w:val="28"/>
        </w:rPr>
        <w:t>7</w:t>
      </w:r>
      <w:r w:rsidRPr="00B92FE6">
        <w:rPr>
          <w:rFonts w:asciiTheme="majorBidi" w:hAnsiTheme="majorBidi" w:cstheme="majorBidi"/>
          <w:color w:val="000000"/>
          <w:sz w:val="28"/>
        </w:rPr>
        <w:t>UP</w:t>
      </w:r>
      <w:r w:rsidR="001A1CA2" w:rsidRPr="00B92FE6">
        <w:rPr>
          <w:rFonts w:asciiTheme="majorBidi" w:hAnsiTheme="majorBidi" w:cstheme="majorBidi" w:hint="cs"/>
          <w:color w:val="000000"/>
          <w:sz w:val="28"/>
          <w:cs/>
        </w:rPr>
        <w:t>”</w:t>
      </w:r>
      <w:r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เปลี่ยนแปลงเป็น </w:t>
      </w:r>
      <w:r w:rsidR="00AD2DE3" w:rsidRPr="00B92FE6">
        <w:rPr>
          <w:rFonts w:asciiTheme="majorBidi" w:hAnsiTheme="majorBidi" w:cstheme="majorBidi" w:hint="cs"/>
          <w:color w:val="000000"/>
          <w:sz w:val="28"/>
          <w:cs/>
        </w:rPr>
        <w:t>“</w:t>
      </w:r>
      <w:r w:rsidRPr="00B92FE6">
        <w:rPr>
          <w:rFonts w:asciiTheme="majorBidi" w:hAnsiTheme="majorBidi" w:cstheme="majorBidi"/>
          <w:color w:val="000000"/>
          <w:sz w:val="28"/>
          <w:cs/>
        </w:rPr>
        <w:t>บริษัท ออลล์ เอ็นเนอร์ยี่ แอนด์ ยูทิลิตี้ จ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B92FE6">
        <w:rPr>
          <w:rFonts w:asciiTheme="majorBidi" w:hAnsiTheme="majorBidi" w:cstheme="majorBidi"/>
          <w:color w:val="000000"/>
          <w:sz w:val="28"/>
          <w:cs/>
        </w:rPr>
        <w:t>กัด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</w:rPr>
        <w:t>(</w:t>
      </w:r>
      <w:r w:rsidRPr="00B92FE6">
        <w:rPr>
          <w:rFonts w:asciiTheme="majorBidi" w:hAnsiTheme="majorBidi" w:cstheme="majorBidi"/>
          <w:color w:val="000000"/>
          <w:sz w:val="28"/>
          <w:cs/>
        </w:rPr>
        <w:t>มหาชน)</w:t>
      </w:r>
      <w:r w:rsidR="00AD2DE3" w:rsidRPr="00B92FE6">
        <w:rPr>
          <w:rFonts w:asciiTheme="majorBidi" w:hAnsiTheme="majorBidi" w:cstheme="majorBidi" w:hint="cs"/>
          <w:color w:val="000000"/>
          <w:sz w:val="28"/>
          <w:cs/>
        </w:rPr>
        <w:t>”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 ชื่อย่อหลักทรัพย์ </w:t>
      </w:r>
      <w:r w:rsidR="001A1CA2" w:rsidRPr="00B92FE6">
        <w:rPr>
          <w:rFonts w:asciiTheme="majorBidi" w:hAnsiTheme="majorBidi" w:cstheme="majorBidi" w:hint="cs"/>
          <w:color w:val="000000"/>
          <w:sz w:val="28"/>
          <w:cs/>
        </w:rPr>
        <w:t>“</w:t>
      </w:r>
      <w:r w:rsidRPr="00B92FE6">
        <w:rPr>
          <w:rFonts w:asciiTheme="majorBidi" w:hAnsiTheme="majorBidi" w:cstheme="majorBidi"/>
          <w:color w:val="000000"/>
          <w:sz w:val="28"/>
        </w:rPr>
        <w:t>AE</w:t>
      </w:r>
      <w:r w:rsidR="001A1CA2" w:rsidRPr="00B92FE6">
        <w:rPr>
          <w:rFonts w:asciiTheme="majorBidi" w:hAnsiTheme="majorBidi" w:cstheme="majorBidi" w:hint="cs"/>
          <w:color w:val="000000"/>
          <w:sz w:val="28"/>
          <w:cs/>
        </w:rPr>
        <w:t>”</w:t>
      </w:r>
      <w:r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>เพื่อให้สอดคล้องกับธุรกิจของบริษัท แผนการด</w:t>
      </w:r>
      <w:r w:rsidR="008D5A5D" w:rsidRPr="00B92FE6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B92FE6">
        <w:rPr>
          <w:rFonts w:asciiTheme="majorBidi" w:hAnsiTheme="majorBidi" w:cstheme="majorBidi"/>
          <w:color w:val="000000"/>
          <w:sz w:val="28"/>
          <w:cs/>
        </w:rPr>
        <w:t>เนินกิจการบริษัท รวมถึงการขยายการประกอบธุรกิจในอนาคตให้มี</w:t>
      </w:r>
      <w:r w:rsidR="009E498C">
        <w:rPr>
          <w:rFonts w:asciiTheme="majorBidi" w:hAnsiTheme="majorBidi" w:cstheme="majorBidi"/>
          <w:color w:val="000000"/>
          <w:sz w:val="28"/>
        </w:rPr>
        <w:br/>
      </w:r>
      <w:r w:rsidRPr="00B92FE6">
        <w:rPr>
          <w:rFonts w:asciiTheme="majorBidi" w:hAnsiTheme="majorBidi" w:cstheme="majorBidi"/>
          <w:color w:val="000000"/>
          <w:sz w:val="28"/>
          <w:cs/>
        </w:rPr>
        <w:t>ความหลากหลายมากขึ้น</w:t>
      </w:r>
      <w:r w:rsidR="00971CEF"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="00971CEF" w:rsidRPr="00B92FE6">
        <w:rPr>
          <w:rFonts w:asciiTheme="majorBidi" w:hAnsiTheme="majorBidi" w:cstheme="majorBidi" w:hint="cs"/>
          <w:color w:val="000000"/>
          <w:sz w:val="28"/>
          <w:cs/>
        </w:rPr>
        <w:t>โดย</w:t>
      </w:r>
      <w:r w:rsidR="00747EBB" w:rsidRPr="00B92FE6">
        <w:rPr>
          <w:rFonts w:asciiTheme="majorBidi" w:hAnsiTheme="majorBidi" w:cstheme="majorBidi" w:hint="cs"/>
          <w:color w:val="000000"/>
          <w:sz w:val="28"/>
          <w:cs/>
        </w:rPr>
        <w:t>บริษัท</w:t>
      </w:r>
      <w:r w:rsidR="00D761B7" w:rsidRPr="00B92FE6">
        <w:rPr>
          <w:rFonts w:asciiTheme="majorBidi" w:hAnsiTheme="majorBidi" w:cstheme="majorBidi" w:hint="cs"/>
          <w:color w:val="000000"/>
          <w:sz w:val="28"/>
          <w:cs/>
        </w:rPr>
        <w:t xml:space="preserve"> ฯ </w:t>
      </w:r>
      <w:r w:rsidR="00747EBB" w:rsidRPr="00B92FE6">
        <w:rPr>
          <w:rFonts w:asciiTheme="majorBidi" w:hAnsiTheme="majorBidi" w:cstheme="majorBidi" w:hint="cs"/>
          <w:color w:val="000000"/>
          <w:sz w:val="28"/>
          <w:cs/>
        </w:rPr>
        <w:t xml:space="preserve">ได้จดทะเบียนเปลี่ยนชื่อกับกระทรวงพาณิชย์แล้วเมื่อวันที่ </w:t>
      </w:r>
      <w:r w:rsidR="005556B1" w:rsidRPr="00B92FE6">
        <w:rPr>
          <w:rFonts w:asciiTheme="majorBidi" w:hAnsiTheme="majorBidi" w:cstheme="majorBidi"/>
          <w:color w:val="000000"/>
          <w:sz w:val="28"/>
        </w:rPr>
        <w:t>9</w:t>
      </w:r>
      <w:r w:rsidR="00747EBB" w:rsidRPr="00B92FE6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5556B1" w:rsidRPr="00B92FE6">
        <w:rPr>
          <w:rFonts w:asciiTheme="majorBidi" w:hAnsiTheme="majorBidi" w:cstheme="majorBidi" w:hint="cs"/>
          <w:color w:val="000000"/>
          <w:sz w:val="28"/>
          <w:cs/>
        </w:rPr>
        <w:t xml:space="preserve">พฤษภาคม </w:t>
      </w:r>
      <w:r w:rsidR="005556B1" w:rsidRPr="00B92FE6">
        <w:rPr>
          <w:rFonts w:asciiTheme="majorBidi" w:hAnsiTheme="majorBidi" w:cstheme="majorBidi"/>
          <w:color w:val="000000"/>
          <w:sz w:val="28"/>
        </w:rPr>
        <w:t>2567</w:t>
      </w:r>
    </w:p>
    <w:p w14:paraId="466FDBF5" w14:textId="36CB40B6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147A63FD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</w:t>
      </w:r>
      <w:r w:rsidRPr="006A2FA2">
        <w:rPr>
          <w:rFonts w:asciiTheme="majorBidi" w:hAnsiTheme="majorBidi" w:cstheme="majorBidi"/>
          <w:color w:val="000000"/>
          <w:spacing w:val="2"/>
          <w:sz w:val="28"/>
          <w:cs/>
        </w:rPr>
        <w:t>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เพื่อให้แสดงเป็นหลักพันบาทและงบการเงินนี้ได้จัดทำขึ้นตามมาตรฐานการบัญชีฉบับ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47F30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</w:t>
      </w:r>
      <w:r w:rsidR="00E837C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       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201A2141" w:rsidR="00F53166" w:rsidRPr="00A52D52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A52D52">
        <w:rPr>
          <w:rFonts w:asciiTheme="majorBidi" w:hAnsiTheme="majorBidi" w:cstheme="majorBidi"/>
          <w:color w:val="000000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Pr="00A52D52">
        <w:rPr>
          <w:rFonts w:asciiTheme="majorBidi" w:hAnsiTheme="majorBidi" w:cstheme="majorBidi"/>
          <w:color w:val="000000"/>
          <w:sz w:val="28"/>
        </w:rPr>
        <w:t>31</w:t>
      </w:r>
      <w:r w:rsidRPr="00A52D52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A52D52">
        <w:rPr>
          <w:rFonts w:asciiTheme="majorBidi" w:hAnsiTheme="majorBidi" w:cstheme="majorBidi"/>
          <w:color w:val="000000"/>
          <w:sz w:val="28"/>
        </w:rPr>
        <w:t>256</w:t>
      </w:r>
      <w:r w:rsidR="00377D2B" w:rsidRPr="00A52D52">
        <w:rPr>
          <w:rFonts w:asciiTheme="majorBidi" w:hAnsiTheme="majorBidi" w:cstheme="majorBidi"/>
          <w:color w:val="000000"/>
          <w:sz w:val="28"/>
        </w:rPr>
        <w:t>6</w:t>
      </w:r>
      <w:r w:rsidRPr="00A52D52">
        <w:rPr>
          <w:rFonts w:asciiTheme="majorBidi" w:hAnsiTheme="majorBidi" w:cstheme="majorBidi"/>
          <w:color w:val="000000"/>
          <w:sz w:val="28"/>
          <w:cs/>
        </w:rPr>
        <w:t xml:space="preserve"> ซึ่งนำมาแสดงเปรียบเทียบได้มาจาก</w:t>
      </w:r>
      <w:r w:rsidR="00A52D52">
        <w:rPr>
          <w:rFonts w:asciiTheme="majorBidi" w:hAnsiTheme="majorBidi" w:cstheme="majorBidi"/>
          <w:color w:val="000000"/>
          <w:sz w:val="28"/>
        </w:rPr>
        <w:t xml:space="preserve">   </w:t>
      </w:r>
      <w:r w:rsidRPr="00A52D52">
        <w:rPr>
          <w:rFonts w:asciiTheme="majorBidi" w:hAnsiTheme="majorBidi" w:cstheme="majorBidi"/>
          <w:color w:val="000000"/>
          <w:sz w:val="28"/>
          <w:cs/>
        </w:rPr>
        <w:t>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3E881B4A" w:rsidR="000063B7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ผลการดำเนินงานซึ่งยังไม่ได้ตรวจสอบที่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ปรากฏใน</w:t>
      </w:r>
      <w:r w:rsidR="00014C41" w:rsidRPr="00014C41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รอบระยะเวลา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สามเดือน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B94C19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46898" w:rsidRPr="009A002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44BB0" w:rsidRPr="009A0027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B94C19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ายน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77D2B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867B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มิใช่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เครื่องบ่งชี</w:t>
      </w:r>
      <w:r w:rsidR="003E764B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5BAEE269" w14:textId="77777777" w:rsidR="000063B7" w:rsidRDefault="000063B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2273C4AF" w14:textId="6675A4B7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90"/>
          <w:tab w:val="left" w:pos="918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</w:t>
      </w:r>
      <w:r w:rsidR="009F68D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</w:t>
      </w:r>
      <w:r w:rsidRPr="00C53EBB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แสดงไว้ ณ ที่นี้ เนื่องจากมิได้มีการกำหนดให้มีการเปิดเผยข้อมูลดังกล่าวในงบการเงินระหว่างกาล </w:t>
      </w:r>
      <w:r w:rsidR="00C53B22" w:rsidRPr="00C53EBB">
        <w:rPr>
          <w:rFonts w:asciiTheme="majorBidi" w:hAnsiTheme="majorBidi" w:cstheme="majorBidi"/>
          <w:color w:val="000000"/>
          <w:spacing w:val="-4"/>
          <w:sz w:val="28"/>
          <w:cs/>
          <w:lang w:val="en-GB"/>
        </w:rPr>
        <w:t>ดังนั้นงบการเงินระหว่างกาล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สำหรับ</w:t>
      </w:r>
      <w:r w:rsidR="00917975" w:rsidRPr="00917975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รอบระยะเวลา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สามเดือ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B94C19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สิ้น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สุดวันที่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B94C19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ายน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61948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</w:t>
      </w:r>
      <w:r w:rsidR="00CC6A7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6194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ซึ่งได้มีการตรวจสอบแล้ว</w:t>
      </w:r>
    </w:p>
    <w:p w14:paraId="02EB378F" w14:textId="62C63F85" w:rsidR="00F53166" w:rsidRPr="00E12FE6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E12FE6">
        <w:rPr>
          <w:rFonts w:asciiTheme="majorBidi" w:hAnsiTheme="majorBidi" w:cstheme="majorBidi"/>
          <w:color w:val="000000"/>
          <w:sz w:val="28"/>
          <w:cs/>
        </w:rPr>
        <w:t>รายการบัญชีระหว่าง</w:t>
      </w:r>
      <w:r w:rsidR="00870450" w:rsidRPr="00E12FE6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E12FE6">
        <w:rPr>
          <w:rFonts w:asciiTheme="majorBidi" w:hAnsiTheme="majorBidi" w:cstheme="majorBidi"/>
          <w:color w:val="000000"/>
          <w:sz w:val="28"/>
          <w:cs/>
        </w:rPr>
        <w:t>ที่มีสาระสำคัญได้ถูกตัดบัญชีออกจากงบการเงินระหว่างกาลรวมนี้แล้ว</w:t>
      </w:r>
      <w:r w:rsidR="004C1926" w:rsidRPr="00E12FE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C53B22" w:rsidRPr="00E12FE6">
        <w:rPr>
          <w:rFonts w:asciiTheme="majorBidi" w:hAnsiTheme="majorBidi" w:cstheme="majorBidi"/>
          <w:color w:val="000000"/>
          <w:sz w:val="28"/>
          <w:cs/>
          <w:lang w:val="en-GB"/>
        </w:rPr>
        <w:t>งบการเงินระหว่างกาลรวมสำหรับ</w:t>
      </w:r>
      <w:r w:rsidR="00917975" w:rsidRPr="00E12FE6">
        <w:rPr>
          <w:rFonts w:asciiTheme="majorBidi" w:hAnsiTheme="majorBidi" w:hint="cs"/>
          <w:color w:val="000000"/>
          <w:sz w:val="28"/>
          <w:cs/>
          <w:lang w:val="en-GB"/>
        </w:rPr>
        <w:t>รอบระยะเวลา</w:t>
      </w:r>
      <w:r w:rsidR="007B5BC4" w:rsidRPr="00E12FE6">
        <w:rPr>
          <w:rFonts w:asciiTheme="majorBidi" w:hAnsiTheme="majorBidi" w:cstheme="majorBidi"/>
          <w:color w:val="000000"/>
          <w:sz w:val="28"/>
          <w:cs/>
          <w:lang w:val="en-GB"/>
        </w:rPr>
        <w:t>สามเดือน</w:t>
      </w:r>
      <w:r w:rsidR="005D49FE" w:rsidRPr="00E12FE6">
        <w:rPr>
          <w:rFonts w:asciiTheme="majorBidi" w:hAnsiTheme="majorBidi" w:cstheme="majorBidi" w:hint="cs"/>
          <w:color w:val="000000"/>
          <w:sz w:val="28"/>
          <w:cs/>
          <w:lang w:val="en-GB"/>
        </w:rPr>
        <w:t>และ</w:t>
      </w:r>
      <w:r w:rsidR="00B94C19" w:rsidRPr="00E12FE6">
        <w:rPr>
          <w:rFonts w:asciiTheme="majorBidi" w:hAnsiTheme="majorBidi" w:cstheme="majorBidi" w:hint="cs"/>
          <w:color w:val="000000"/>
          <w:sz w:val="28"/>
          <w:cs/>
          <w:lang w:val="en-GB"/>
        </w:rPr>
        <w:t>เก้า</w:t>
      </w:r>
      <w:r w:rsidR="005D49FE" w:rsidRPr="00E12FE6">
        <w:rPr>
          <w:rFonts w:asciiTheme="majorBidi" w:hAnsiTheme="majorBidi" w:cstheme="majorBidi" w:hint="cs"/>
          <w:color w:val="000000"/>
          <w:sz w:val="28"/>
          <w:cs/>
          <w:lang w:val="en-GB"/>
        </w:rPr>
        <w:t>เดือน</w:t>
      </w:r>
      <w:r w:rsidR="007B5BC4" w:rsidRPr="00E12FE6">
        <w:rPr>
          <w:rFonts w:asciiTheme="majorBidi" w:hAnsiTheme="majorBidi" w:cstheme="majorBidi"/>
          <w:color w:val="000000"/>
          <w:sz w:val="28"/>
          <w:cs/>
        </w:rPr>
        <w:t xml:space="preserve">สิ้นสุดวันที่ </w:t>
      </w:r>
      <w:r w:rsidR="007B5BC4" w:rsidRPr="00E12FE6">
        <w:rPr>
          <w:rFonts w:asciiTheme="majorBidi" w:hAnsiTheme="majorBidi" w:cstheme="majorBidi"/>
          <w:color w:val="000000"/>
          <w:sz w:val="28"/>
        </w:rPr>
        <w:t>3</w:t>
      </w:r>
      <w:r w:rsidR="005D49FE" w:rsidRPr="00E12FE6">
        <w:rPr>
          <w:rFonts w:asciiTheme="majorBidi" w:hAnsiTheme="majorBidi" w:cstheme="majorBidi"/>
          <w:color w:val="000000"/>
          <w:sz w:val="28"/>
        </w:rPr>
        <w:t>0</w:t>
      </w:r>
      <w:r w:rsidR="007B5BC4" w:rsidRPr="00E12FE6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="00B94C19" w:rsidRPr="00E12FE6">
        <w:rPr>
          <w:rFonts w:asciiTheme="majorBidi" w:hAnsiTheme="majorBidi" w:cstheme="majorBidi" w:hint="cs"/>
          <w:color w:val="000000"/>
          <w:sz w:val="28"/>
          <w:cs/>
        </w:rPr>
        <w:t>กันย</w:t>
      </w:r>
      <w:r w:rsidR="005D49FE" w:rsidRPr="00E12FE6">
        <w:rPr>
          <w:rFonts w:asciiTheme="majorBidi" w:hAnsiTheme="majorBidi" w:cstheme="majorBidi" w:hint="cs"/>
          <w:color w:val="000000"/>
          <w:sz w:val="28"/>
          <w:cs/>
        </w:rPr>
        <w:t xml:space="preserve">ายน </w:t>
      </w:r>
      <w:r w:rsidR="007B5BC4" w:rsidRPr="00E12FE6">
        <w:rPr>
          <w:rFonts w:asciiTheme="majorBidi" w:hAnsiTheme="majorBidi" w:cstheme="majorBidi"/>
          <w:color w:val="000000"/>
          <w:sz w:val="28"/>
        </w:rPr>
        <w:t>256</w:t>
      </w:r>
      <w:r w:rsidR="00161948" w:rsidRPr="00E12FE6">
        <w:rPr>
          <w:rFonts w:asciiTheme="majorBidi" w:hAnsiTheme="majorBidi" w:cstheme="majorBidi"/>
          <w:color w:val="000000"/>
          <w:sz w:val="28"/>
        </w:rPr>
        <w:t>7</w:t>
      </w:r>
      <w:r w:rsidR="007B5BC4" w:rsidRPr="00E12FE6">
        <w:rPr>
          <w:rFonts w:asciiTheme="majorBidi" w:hAnsiTheme="majorBidi" w:cstheme="majorBidi"/>
          <w:color w:val="000000"/>
          <w:sz w:val="28"/>
        </w:rPr>
        <w:t xml:space="preserve"> </w:t>
      </w:r>
      <w:r w:rsidRPr="00E12FE6">
        <w:rPr>
          <w:rFonts w:asciiTheme="majorBidi" w:hAnsiTheme="majorBidi" w:cstheme="majorBidi"/>
          <w:color w:val="000000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917975" w:rsidRPr="00E12FE6">
        <w:rPr>
          <w:rFonts w:asciiTheme="majorBidi" w:hAnsiTheme="majorBidi" w:hint="cs"/>
          <w:color w:val="000000"/>
          <w:sz w:val="28"/>
          <w:cs/>
          <w:lang w:val="en-GB"/>
        </w:rPr>
        <w:t>รอบระยะเวลา</w:t>
      </w:r>
      <w:r w:rsidR="007B5BC4" w:rsidRPr="00E12FE6">
        <w:rPr>
          <w:rFonts w:asciiTheme="majorBidi" w:hAnsiTheme="majorBidi" w:cstheme="majorBidi"/>
          <w:color w:val="000000"/>
          <w:sz w:val="28"/>
          <w:cs/>
          <w:lang w:val="en-GB"/>
        </w:rPr>
        <w:t>สามเดือน</w:t>
      </w:r>
      <w:r w:rsidR="005D49FE" w:rsidRPr="00E12FE6">
        <w:rPr>
          <w:rFonts w:asciiTheme="majorBidi" w:hAnsiTheme="majorBidi" w:cstheme="majorBidi" w:hint="cs"/>
          <w:color w:val="000000"/>
          <w:sz w:val="28"/>
          <w:cs/>
          <w:lang w:val="en-GB"/>
        </w:rPr>
        <w:t>และ</w:t>
      </w:r>
      <w:r w:rsidR="00B94C19" w:rsidRPr="00E12FE6">
        <w:rPr>
          <w:rFonts w:asciiTheme="majorBidi" w:hAnsiTheme="majorBidi" w:cstheme="majorBidi" w:hint="cs"/>
          <w:color w:val="000000"/>
          <w:sz w:val="28"/>
          <w:cs/>
          <w:lang w:val="en-GB"/>
        </w:rPr>
        <w:t>เก้า</w:t>
      </w:r>
      <w:r w:rsidR="005D49FE" w:rsidRPr="00E12FE6">
        <w:rPr>
          <w:rFonts w:asciiTheme="majorBidi" w:hAnsiTheme="majorBidi" w:cstheme="majorBidi" w:hint="cs"/>
          <w:color w:val="000000"/>
          <w:sz w:val="28"/>
          <w:cs/>
          <w:lang w:val="en-GB"/>
        </w:rPr>
        <w:t>เดือน</w:t>
      </w:r>
      <w:r w:rsidR="007B5BC4" w:rsidRPr="00E12FE6">
        <w:rPr>
          <w:rFonts w:asciiTheme="majorBidi" w:hAnsiTheme="majorBidi" w:cstheme="majorBidi"/>
          <w:color w:val="000000"/>
          <w:sz w:val="28"/>
          <w:cs/>
        </w:rPr>
        <w:t xml:space="preserve">สิ้นสุดวันที่ </w:t>
      </w:r>
      <w:r w:rsidR="007B5BC4" w:rsidRPr="00E12FE6">
        <w:rPr>
          <w:rFonts w:asciiTheme="majorBidi" w:hAnsiTheme="majorBidi" w:cstheme="majorBidi"/>
          <w:color w:val="000000"/>
          <w:sz w:val="28"/>
        </w:rPr>
        <w:t>3</w:t>
      </w:r>
      <w:r w:rsidR="005D49FE" w:rsidRPr="00E12FE6">
        <w:rPr>
          <w:rFonts w:asciiTheme="majorBidi" w:hAnsiTheme="majorBidi" w:cstheme="majorBidi"/>
          <w:color w:val="000000"/>
          <w:sz w:val="28"/>
        </w:rPr>
        <w:t>0</w:t>
      </w:r>
      <w:r w:rsidR="007B5BC4" w:rsidRPr="00E12FE6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="000D78C8" w:rsidRPr="00E12FE6">
        <w:rPr>
          <w:rFonts w:asciiTheme="majorBidi" w:hAnsiTheme="majorBidi" w:cstheme="majorBidi" w:hint="cs"/>
          <w:color w:val="000000"/>
          <w:sz w:val="28"/>
          <w:cs/>
        </w:rPr>
        <w:t>กันย</w:t>
      </w:r>
      <w:r w:rsidR="005D49FE" w:rsidRPr="00E12FE6">
        <w:rPr>
          <w:rFonts w:asciiTheme="majorBidi" w:hAnsiTheme="majorBidi" w:cstheme="majorBidi" w:hint="cs"/>
          <w:color w:val="000000"/>
          <w:sz w:val="28"/>
          <w:cs/>
        </w:rPr>
        <w:t xml:space="preserve">ายน </w:t>
      </w:r>
      <w:r w:rsidR="007B5BC4" w:rsidRPr="00E12FE6">
        <w:rPr>
          <w:rFonts w:asciiTheme="majorBidi" w:hAnsiTheme="majorBidi" w:cstheme="majorBidi"/>
          <w:color w:val="000000"/>
          <w:sz w:val="28"/>
        </w:rPr>
        <w:t>256</w:t>
      </w:r>
      <w:r w:rsidR="00161948" w:rsidRPr="00E12FE6">
        <w:rPr>
          <w:rFonts w:asciiTheme="majorBidi" w:hAnsiTheme="majorBidi" w:cstheme="majorBidi"/>
          <w:color w:val="000000"/>
          <w:sz w:val="28"/>
        </w:rPr>
        <w:t xml:space="preserve">7 </w:t>
      </w:r>
      <w:r w:rsidRPr="00E12FE6">
        <w:rPr>
          <w:rFonts w:asciiTheme="majorBidi" w:hAnsiTheme="majorBidi" w:cstheme="majorBidi"/>
          <w:color w:val="000000"/>
          <w:sz w:val="28"/>
          <w:cs/>
        </w:rPr>
        <w:t>ซึ่งได้สอบทานแล้ว</w:t>
      </w:r>
    </w:p>
    <w:p w14:paraId="7E7D21C2" w14:textId="60F60D57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36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</w:t>
      </w:r>
      <w:r w:rsidR="00C958C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</w:t>
      </w:r>
      <w:r w:rsidR="00A4727A" w:rsidRPr="00A4727A">
        <w:rPr>
          <w:rFonts w:asciiTheme="majorBidi" w:hAnsiTheme="majorBidi" w:hint="cs"/>
          <w:color w:val="000000"/>
          <w:spacing w:val="-2"/>
          <w:sz w:val="28"/>
          <w:cs/>
        </w:rPr>
        <w:t>รอบระยะเวลา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บัญชี ถึงแม้ว่าการประมาณการของผู้บริหารได้พิจารณาอย่างสมเหตุสมผลภายใต้เหตุการณ์ </w:t>
      </w:r>
      <w:r w:rsidR="00A4727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ณ ขณะนั้นผลที่เกิดขึ้นจริงอาจมีความแตกต่างไปจากประมาณการนั้น</w:t>
      </w:r>
    </w:p>
    <w:p w14:paraId="2F1F55F0" w14:textId="60FD9E82" w:rsidR="00F53166" w:rsidRPr="00C07F18" w:rsidRDefault="009E4C64" w:rsidP="00BC259B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</w:t>
      </w:r>
      <w:r w:rsidR="00E262F2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ซึ่งถือปฏิบัติเช่นเดียวกันในการจัดทำงบการเงินสำหรับปีสิ้นสุดวันที่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61948">
        <w:rPr>
          <w:rFonts w:asciiTheme="majorBidi" w:hAnsiTheme="majorBidi" w:cstheme="majorBidi"/>
          <w:color w:val="000000"/>
          <w:spacing w:val="-2"/>
          <w:sz w:val="28"/>
        </w:rPr>
        <w:t>6</w:t>
      </w:r>
    </w:p>
    <w:p w14:paraId="6E2C1171" w14:textId="40892CEF" w:rsidR="00F53166" w:rsidRPr="00484244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</w:t>
      </w:r>
      <w:r w:rsidR="005E31F1"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ม</w:t>
      </w: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D32C31A" w14:textId="4F5EFB8F" w:rsidR="00F53166" w:rsidRPr="00565E94" w:rsidRDefault="009D1999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565E94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743ADE5B" w14:textId="25A782D0" w:rsidR="000063B7" w:rsidRPr="00520831" w:rsidRDefault="00997E8D" w:rsidP="00520831">
      <w:pPr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565E94">
        <w:rPr>
          <w:rFonts w:asciiTheme="majorBidi" w:hAnsiTheme="majorBidi" w:cstheme="majorBidi"/>
          <w:spacing w:val="-2"/>
          <w:sz w:val="28"/>
          <w:cs/>
        </w:rPr>
        <w:t>งบ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>การเงินระหว่างกาลนี้จัดทำขึ้นโดยใช้</w:t>
      </w:r>
      <w:r w:rsidR="004249A9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>หลักเกณฑ์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</w:t>
      </w:r>
      <w:r w:rsidR="00950868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="00EB6CB3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สำหรับปีสิ้นสุดวันที่ </w:t>
      </w:r>
      <w:r w:rsidRPr="00520831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52083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266AC" w:rsidRPr="00520831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50868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908FE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>ยกเว้น</w:t>
      </w:r>
      <w:r w:rsidR="00A6709B" w:rsidRPr="0052083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D04A9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การนำมาตรฐานการรายงานทางการเงินฉบับใหม่และฉบับปรับปรุง</w:t>
      </w:r>
      <w:r w:rsidR="00EB6CB3">
        <w:rPr>
          <w:rFonts w:asciiTheme="majorBidi" w:hAnsiTheme="majorBidi" w:cstheme="majorBidi"/>
          <w:color w:val="000000"/>
          <w:spacing w:val="-2"/>
          <w:sz w:val="28"/>
        </w:rPr>
        <w:t xml:space="preserve">     </w:t>
      </w:r>
      <w:r w:rsidR="003D04A9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มาถือปฏิบัติ</w:t>
      </w:r>
      <w:r w:rsidR="00EB6CB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D04A9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ซึ่งมีผลบังคับใช้วันที่</w:t>
      </w:r>
      <w:r w:rsidR="003D04A9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04A9" w:rsidRPr="00520831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3D04A9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04A9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มกราคม</w:t>
      </w:r>
      <w:r w:rsidR="003D04A9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04A9" w:rsidRPr="0052083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266AC" w:rsidRPr="00520831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3D04A9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04A9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ไม่มีผลกระทบที่มีนัยสำคัญต่อกลุ่ม</w:t>
      </w:r>
      <w:r w:rsidR="00FC305D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</w:p>
    <w:p w14:paraId="09401482" w14:textId="77777777" w:rsidR="000063B7" w:rsidRDefault="000063B7">
      <w:pPr>
        <w:overflowPunct/>
        <w:autoSpaceDE/>
        <w:autoSpaceDN/>
        <w:adjustRightInd/>
        <w:textAlignment w:val="auto"/>
        <w:rPr>
          <w:rFonts w:asciiTheme="majorBidi" w:hAnsiTheme="majorBidi"/>
          <w:sz w:val="28"/>
          <w:cs/>
          <w:lang w:eastAsia="en-GB"/>
        </w:rPr>
      </w:pPr>
      <w:r>
        <w:rPr>
          <w:rFonts w:asciiTheme="majorBidi" w:hAnsiTheme="majorBidi"/>
          <w:sz w:val="28"/>
          <w:cs/>
          <w:lang w:eastAsia="en-GB"/>
        </w:rPr>
        <w:br w:type="page"/>
      </w:r>
    </w:p>
    <w:p w14:paraId="2818F7F9" w14:textId="6FCF068A" w:rsidR="00F53166" w:rsidRPr="00C07F18" w:rsidRDefault="009E4C64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lastRenderedPageBreak/>
        <w:t>รายการธุรกิจกับกิจการที่เกี่ยวข้องกัน</w:t>
      </w:r>
    </w:p>
    <w:p w14:paraId="776B1CE2" w14:textId="558B7BF7" w:rsidR="00F53166" w:rsidRPr="00AA629D" w:rsidRDefault="009E4C64" w:rsidP="006358B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AA629D">
        <w:rPr>
          <w:rFonts w:asciiTheme="majorBidi" w:hAnsiTheme="majorBidi" w:cstheme="majorBidi"/>
          <w:color w:val="000000"/>
          <w:sz w:val="28"/>
          <w:cs/>
        </w:rPr>
        <w:t>ในระหว่าง</w:t>
      </w:r>
      <w:r w:rsidR="00997163" w:rsidRPr="00AA629D">
        <w:rPr>
          <w:rFonts w:asciiTheme="majorBidi" w:hAnsiTheme="majorBidi" w:cstheme="majorBidi" w:hint="cs"/>
          <w:color w:val="000000"/>
          <w:sz w:val="28"/>
          <w:cs/>
          <w:lang w:val="en-GB"/>
        </w:rPr>
        <w:t>รอบระยะเวลา</w:t>
      </w:r>
      <w:r w:rsidR="00113203" w:rsidRPr="00AA629D">
        <w:rPr>
          <w:rFonts w:asciiTheme="majorBidi" w:hAnsiTheme="majorBidi" w:cstheme="majorBidi"/>
          <w:color w:val="000000"/>
          <w:sz w:val="28"/>
          <w:cs/>
          <w:lang w:val="en-GB"/>
        </w:rPr>
        <w:t>สามเดือน</w:t>
      </w:r>
      <w:r w:rsidR="00DF38A6" w:rsidRPr="00AA629D">
        <w:rPr>
          <w:rFonts w:asciiTheme="majorBidi" w:hAnsiTheme="majorBidi" w:cstheme="majorBidi" w:hint="cs"/>
          <w:color w:val="000000"/>
          <w:sz w:val="28"/>
          <w:cs/>
          <w:lang w:val="en-GB"/>
        </w:rPr>
        <w:t>และ</w:t>
      </w:r>
      <w:r w:rsidR="00050A0B">
        <w:rPr>
          <w:rFonts w:asciiTheme="majorBidi" w:hAnsiTheme="majorBidi" w:cstheme="majorBidi" w:hint="cs"/>
          <w:color w:val="000000"/>
          <w:sz w:val="28"/>
          <w:cs/>
          <w:lang w:val="en-GB"/>
        </w:rPr>
        <w:t>เก้า</w:t>
      </w:r>
      <w:r w:rsidR="00DF38A6" w:rsidRPr="00AA629D">
        <w:rPr>
          <w:rFonts w:asciiTheme="majorBidi" w:hAnsiTheme="majorBidi" w:cstheme="majorBidi" w:hint="cs"/>
          <w:color w:val="000000"/>
          <w:sz w:val="28"/>
          <w:cs/>
          <w:lang w:val="en-GB"/>
        </w:rPr>
        <w:t>เดือน</w:t>
      </w:r>
      <w:r w:rsidR="00113203" w:rsidRPr="00AA629D">
        <w:rPr>
          <w:rFonts w:asciiTheme="majorBidi" w:hAnsiTheme="majorBidi" w:cstheme="majorBidi"/>
          <w:color w:val="000000"/>
          <w:sz w:val="28"/>
          <w:cs/>
        </w:rPr>
        <w:t xml:space="preserve">สิ้นสุดวันที่ </w:t>
      </w:r>
      <w:r w:rsidR="00113203" w:rsidRPr="00AA629D">
        <w:rPr>
          <w:rFonts w:asciiTheme="majorBidi" w:hAnsiTheme="majorBidi" w:cstheme="majorBidi"/>
          <w:color w:val="000000"/>
          <w:sz w:val="28"/>
        </w:rPr>
        <w:t>3</w:t>
      </w:r>
      <w:r w:rsidR="00DF38A6" w:rsidRPr="00AA629D">
        <w:rPr>
          <w:rFonts w:asciiTheme="majorBidi" w:hAnsiTheme="majorBidi" w:cstheme="majorBidi"/>
          <w:color w:val="000000"/>
          <w:sz w:val="28"/>
        </w:rPr>
        <w:t>0</w:t>
      </w:r>
      <w:r w:rsidR="00113203" w:rsidRPr="00AA629D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="00050A0B">
        <w:rPr>
          <w:rFonts w:asciiTheme="majorBidi" w:hAnsiTheme="majorBidi" w:cstheme="majorBidi" w:hint="cs"/>
          <w:color w:val="000000"/>
          <w:sz w:val="28"/>
          <w:cs/>
        </w:rPr>
        <w:t>กันย</w:t>
      </w:r>
      <w:r w:rsidR="00DF38A6" w:rsidRPr="00AA629D">
        <w:rPr>
          <w:rFonts w:asciiTheme="majorBidi" w:hAnsiTheme="majorBidi" w:cstheme="majorBidi" w:hint="cs"/>
          <w:color w:val="000000"/>
          <w:sz w:val="28"/>
          <w:cs/>
        </w:rPr>
        <w:t xml:space="preserve">ายน </w:t>
      </w:r>
      <w:r w:rsidR="00113203" w:rsidRPr="00AA629D">
        <w:rPr>
          <w:rFonts w:asciiTheme="majorBidi" w:hAnsiTheme="majorBidi" w:cstheme="majorBidi"/>
          <w:color w:val="000000"/>
          <w:sz w:val="28"/>
        </w:rPr>
        <w:t>256</w:t>
      </w:r>
      <w:r w:rsidR="000842D4" w:rsidRPr="00AA629D">
        <w:rPr>
          <w:rFonts w:asciiTheme="majorBidi" w:hAnsiTheme="majorBidi" w:cstheme="majorBidi"/>
          <w:color w:val="000000"/>
          <w:sz w:val="28"/>
        </w:rPr>
        <w:t>7</w:t>
      </w:r>
      <w:r w:rsidR="00113203" w:rsidRPr="00AA629D">
        <w:rPr>
          <w:rFonts w:asciiTheme="majorBidi" w:hAnsiTheme="majorBidi" w:cstheme="majorBidi"/>
          <w:color w:val="000000"/>
          <w:sz w:val="28"/>
        </w:rPr>
        <w:t xml:space="preserve"> </w:t>
      </w:r>
      <w:r w:rsidRPr="00AA629D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AA629D">
        <w:rPr>
          <w:rFonts w:asciiTheme="majorBidi" w:hAnsiTheme="majorBidi" w:cstheme="majorBidi"/>
          <w:color w:val="000000"/>
          <w:sz w:val="28"/>
        </w:rPr>
        <w:t>256</w:t>
      </w:r>
      <w:r w:rsidR="000842D4" w:rsidRPr="00AA629D">
        <w:rPr>
          <w:rFonts w:asciiTheme="majorBidi" w:hAnsiTheme="majorBidi" w:cstheme="majorBidi"/>
          <w:color w:val="000000"/>
          <w:sz w:val="28"/>
        </w:rPr>
        <w:t>6</w:t>
      </w:r>
      <w:r w:rsidRPr="00AA629D">
        <w:rPr>
          <w:rFonts w:asciiTheme="majorBidi" w:hAnsiTheme="majorBidi" w:cstheme="majorBidi"/>
          <w:color w:val="000000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AA629D">
        <w:rPr>
          <w:rFonts w:asciiTheme="majorBidi" w:hAnsiTheme="majorBidi" w:cstheme="majorBidi"/>
          <w:color w:val="000000"/>
          <w:sz w:val="28"/>
        </w:rPr>
        <w:t xml:space="preserve"> </w:t>
      </w:r>
      <w:r w:rsidRPr="00AA629D">
        <w:rPr>
          <w:rFonts w:asciiTheme="majorBidi" w:hAnsiTheme="majorBidi" w:cstheme="majorBidi"/>
          <w:color w:val="000000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AA629D">
        <w:rPr>
          <w:rFonts w:asciiTheme="majorBidi" w:hAnsiTheme="majorBidi" w:cstheme="majorBidi"/>
          <w:color w:val="000000"/>
          <w:sz w:val="28"/>
        </w:rPr>
        <w:t xml:space="preserve"> </w:t>
      </w:r>
      <w:r w:rsidRPr="00AA629D">
        <w:rPr>
          <w:rFonts w:asciiTheme="majorBidi" w:hAnsiTheme="majorBidi" w:cstheme="majorBidi"/>
          <w:color w:val="000000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57733243" w:rsidR="00F53166" w:rsidRPr="00C07F18" w:rsidRDefault="009E4C64" w:rsidP="00BC259B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การขายสินค้าระหว่างกันกำหนดราคาตามราคาตลาด</w:t>
      </w:r>
    </w:p>
    <w:p w14:paraId="432BA011" w14:textId="2D02B6EA" w:rsidR="00F53166" w:rsidRPr="00C07F18" w:rsidRDefault="009E4C64" w:rsidP="00BC259B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00E9129F" w:rsidR="00F53166" w:rsidRPr="00F96506" w:rsidRDefault="009E4C64" w:rsidP="00490CC4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เงินให้กู้ยืมระยะสั้นแก่กิจการที่เกี่ยวข้องกันคิดดอกเบี้ย</w:t>
      </w:r>
      <w:r w:rsidRPr="008B0B6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ในอัตราร้อยละ </w:t>
      </w:r>
      <w:r w:rsidR="00213252" w:rsidRPr="008B0B6A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8171E7" w:rsidRPr="008B0B6A">
        <w:rPr>
          <w:rFonts w:asciiTheme="majorBidi" w:hAnsiTheme="majorBidi" w:cstheme="majorBidi"/>
          <w:color w:val="000000"/>
          <w:spacing w:val="-2"/>
          <w:sz w:val="28"/>
        </w:rPr>
        <w:t>-</w:t>
      </w:r>
      <w:r w:rsidR="00213252" w:rsidRPr="008B0B6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06744" w:rsidRPr="008B0B6A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0A2C9B" w:rsidRPr="008B0B6A">
        <w:rPr>
          <w:rFonts w:asciiTheme="majorBidi" w:hAnsiTheme="majorBidi" w:cstheme="majorBidi"/>
          <w:color w:val="000000"/>
          <w:spacing w:val="-2"/>
          <w:sz w:val="28"/>
        </w:rPr>
        <w:t>.0</w:t>
      </w:r>
      <w:r w:rsidR="00213252" w:rsidRPr="008B0B6A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8B0B6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8B0B6A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="0075297D" w:rsidRPr="008B0B6A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8B0B6A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B0B6A">
        <w:rPr>
          <w:rFonts w:asciiTheme="majorBidi" w:hAnsiTheme="majorBidi" w:cstheme="majorBidi"/>
          <w:color w:val="000000"/>
          <w:spacing w:val="-2"/>
          <w:sz w:val="28"/>
          <w:cs/>
        </w:rPr>
        <w:t>ร้อย</w:t>
      </w:r>
      <w:r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ละ</w:t>
      </w:r>
      <w:r w:rsidRPr="00F9650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bookmarkStart w:id="0" w:name="_Hlk85451316"/>
      <w:r w:rsidR="009445C2" w:rsidRPr="00F96506">
        <w:rPr>
          <w:rFonts w:ascii="Angsana New" w:hAnsi="Angsana New" w:hint="eastAsia"/>
          <w:color w:val="000000"/>
          <w:spacing w:val="-2"/>
          <w:sz w:val="28"/>
        </w:rPr>
        <w:t xml:space="preserve">0.075 </w:t>
      </w:r>
      <w:r w:rsidR="00F1132D">
        <w:rPr>
          <w:rFonts w:ascii="Angsana New" w:hAnsi="Angsana New" w:hint="cs"/>
          <w:color w:val="000000"/>
          <w:spacing w:val="-2"/>
          <w:sz w:val="28"/>
          <w:cs/>
        </w:rPr>
        <w:t>-</w:t>
      </w:r>
      <w:r w:rsidR="009445C2" w:rsidRPr="00F96506">
        <w:rPr>
          <w:rFonts w:ascii="Angsana New" w:hAnsi="Angsana New" w:hint="eastAsia"/>
          <w:color w:val="000000"/>
          <w:spacing w:val="-2"/>
          <w:sz w:val="28"/>
        </w:rPr>
        <w:t xml:space="preserve"> </w:t>
      </w:r>
      <w:r w:rsidR="007C5DE2">
        <w:rPr>
          <w:rFonts w:ascii="Angsana New" w:hAnsi="Angsana New"/>
          <w:color w:val="000000"/>
          <w:spacing w:val="-2"/>
          <w:sz w:val="28"/>
        </w:rPr>
        <w:t>7.05</w:t>
      </w:r>
      <w:r w:rsidR="00C71C70" w:rsidRPr="00F9650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0"/>
      <w:r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F96506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D8DB8CE" w14:textId="6765DAD1" w:rsidR="006F65FE" w:rsidRPr="00F96506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F9650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</w:t>
      </w:r>
      <w:r w:rsidR="006F65FE" w:rsidRPr="00907EB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ระยะยาวแก่กิจการที่เกี่ยวข้องกันคิดดอกเบี้ยในอัตราร้อยละ </w:t>
      </w:r>
      <w:r w:rsidR="00213252" w:rsidRPr="00907EB4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567969" w:rsidRPr="00907EB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907EB4">
        <w:rPr>
          <w:rFonts w:asciiTheme="majorBidi" w:hAnsiTheme="majorBidi" w:cstheme="majorBidi"/>
          <w:color w:val="000000"/>
          <w:spacing w:val="-2"/>
          <w:sz w:val="28"/>
          <w:cs/>
        </w:rPr>
        <w:t>ต่อปี (</w:t>
      </w:r>
      <w:r w:rsidR="00B8353B" w:rsidRPr="00907EB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5297D" w:rsidRPr="00907EB4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6F65FE" w:rsidRPr="00907EB4">
        <w:rPr>
          <w:rFonts w:asciiTheme="majorBidi" w:hAnsiTheme="majorBidi" w:cstheme="majorBidi"/>
          <w:color w:val="000000"/>
          <w:spacing w:val="-2"/>
          <w:sz w:val="28"/>
          <w:cs/>
        </w:rPr>
        <w:t>:</w:t>
      </w:r>
      <w:r w:rsidR="00A9342F" w:rsidRPr="00907EB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A9342F" w:rsidRPr="00907EB4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="006F65FE" w:rsidRPr="00907EB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E45A8D" w:rsidRPr="00907EB4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E45A8D" w:rsidRPr="00F96506">
        <w:rPr>
          <w:rFonts w:asciiTheme="majorBidi" w:hAnsiTheme="majorBidi" w:cstheme="majorBidi"/>
          <w:color w:val="000000"/>
          <w:spacing w:val="-2"/>
          <w:sz w:val="28"/>
        </w:rPr>
        <w:t xml:space="preserve">.075 </w:t>
      </w:r>
      <w:r w:rsidR="00E45A8D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="006F65FE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)</w:t>
      </w:r>
    </w:p>
    <w:p w14:paraId="1D177118" w14:textId="3559B856" w:rsidR="00917745" w:rsidRPr="00F96506" w:rsidRDefault="00917745" w:rsidP="00BC259B">
      <w:pPr>
        <w:tabs>
          <w:tab w:val="left" w:pos="720"/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F96506">
        <w:rPr>
          <w:rFonts w:asciiTheme="majorBidi" w:hAnsiTheme="majorBidi" w:cstheme="majorBidi"/>
          <w:color w:val="000000"/>
          <w:spacing w:val="-2"/>
          <w:sz w:val="28"/>
        </w:rPr>
        <w:t>5.</w:t>
      </w:r>
      <w:r w:rsidR="006F65FE" w:rsidRPr="00F9650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65FE" w:rsidRPr="008953C7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เงินกู้ยืมระยะสั้นจาก</w:t>
      </w:r>
      <w:r w:rsidR="00542CBE" w:rsidRPr="008953C7">
        <w:rPr>
          <w:rFonts w:asciiTheme="majorBidi" w:hAnsiTheme="majorBidi" w:cstheme="majorBidi" w:hint="cs"/>
          <w:color w:val="000000"/>
          <w:spacing w:val="-8"/>
          <w:sz w:val="28"/>
          <w:cs/>
        </w:rPr>
        <w:t>บุคคลและ</w:t>
      </w:r>
      <w:r w:rsidR="006F65FE" w:rsidRPr="008953C7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กิจการที่เกี่ยวข้องกันคิดดอกเบี้ยในอัตราร้อยละ </w:t>
      </w:r>
      <w:r w:rsidR="00213252" w:rsidRPr="008953C7">
        <w:rPr>
          <w:rFonts w:asciiTheme="majorBidi" w:hAnsiTheme="majorBidi" w:cstheme="majorBidi"/>
          <w:color w:val="000000"/>
          <w:spacing w:val="-8"/>
          <w:sz w:val="28"/>
        </w:rPr>
        <w:t>0.075</w:t>
      </w:r>
      <w:r w:rsidR="004145D5" w:rsidRPr="008953C7">
        <w:rPr>
          <w:rFonts w:asciiTheme="majorBidi" w:hAnsiTheme="majorBidi" w:cstheme="majorBidi" w:hint="cs"/>
          <w:color w:val="000000"/>
          <w:spacing w:val="-8"/>
          <w:sz w:val="28"/>
          <w:cs/>
        </w:rPr>
        <w:t xml:space="preserve"> </w:t>
      </w:r>
      <w:r w:rsidR="00213252" w:rsidRPr="008953C7">
        <w:rPr>
          <w:rFonts w:asciiTheme="majorBidi" w:hAnsiTheme="majorBidi" w:cstheme="majorBidi"/>
          <w:color w:val="000000"/>
          <w:spacing w:val="-8"/>
          <w:sz w:val="28"/>
        </w:rPr>
        <w:t>-</w:t>
      </w:r>
      <w:r w:rsidR="004145D5" w:rsidRPr="008953C7">
        <w:rPr>
          <w:rFonts w:asciiTheme="majorBidi" w:hAnsiTheme="majorBidi" w:cstheme="majorBidi" w:hint="cs"/>
          <w:color w:val="000000"/>
          <w:spacing w:val="-8"/>
          <w:sz w:val="28"/>
          <w:cs/>
        </w:rPr>
        <w:t xml:space="preserve"> </w:t>
      </w:r>
      <w:r w:rsidR="00CA38FC" w:rsidRPr="008953C7">
        <w:rPr>
          <w:rFonts w:asciiTheme="majorBidi" w:hAnsiTheme="majorBidi" w:cstheme="majorBidi"/>
          <w:color w:val="000000"/>
          <w:spacing w:val="-8"/>
          <w:sz w:val="28"/>
        </w:rPr>
        <w:t>7.05</w:t>
      </w:r>
      <w:r w:rsidR="00567969" w:rsidRPr="008953C7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 </w:t>
      </w:r>
      <w:r w:rsidR="006F65FE" w:rsidRPr="008953C7">
        <w:rPr>
          <w:rFonts w:asciiTheme="majorBidi" w:hAnsiTheme="majorBidi" w:cstheme="majorBidi"/>
          <w:color w:val="000000"/>
          <w:spacing w:val="-8"/>
          <w:sz w:val="28"/>
          <w:cs/>
        </w:rPr>
        <w:t>ต่อปี (</w:t>
      </w:r>
      <w:r w:rsidR="00B8353B" w:rsidRPr="008953C7">
        <w:rPr>
          <w:rFonts w:asciiTheme="majorBidi" w:hAnsiTheme="majorBidi" w:cstheme="majorBidi"/>
          <w:color w:val="000000"/>
          <w:spacing w:val="-8"/>
          <w:sz w:val="28"/>
        </w:rPr>
        <w:t>256</w:t>
      </w:r>
      <w:r w:rsidR="00BB28C7" w:rsidRPr="008953C7">
        <w:rPr>
          <w:rFonts w:asciiTheme="majorBidi" w:hAnsiTheme="majorBidi" w:cstheme="majorBidi"/>
          <w:color w:val="000000"/>
          <w:spacing w:val="-8"/>
          <w:sz w:val="28"/>
        </w:rPr>
        <w:t>6</w:t>
      </w:r>
      <w:r w:rsidR="006F65FE" w:rsidRPr="008953C7">
        <w:rPr>
          <w:rFonts w:asciiTheme="majorBidi" w:hAnsiTheme="majorBidi" w:cstheme="majorBidi"/>
          <w:color w:val="000000"/>
          <w:spacing w:val="-8"/>
          <w:sz w:val="28"/>
          <w:cs/>
        </w:rPr>
        <w:t>: ร้อย</w:t>
      </w:r>
      <w:r w:rsidR="006F65FE" w:rsidRPr="00F96506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ละ </w:t>
      </w:r>
      <w:r w:rsidR="002853B7" w:rsidRPr="00F96506">
        <w:rPr>
          <w:rFonts w:ascii="Angsana New" w:hAnsi="Angsana New"/>
          <w:color w:val="000000"/>
          <w:spacing w:val="-8"/>
          <w:sz w:val="28"/>
        </w:rPr>
        <w:t>0.075 - 6.</w:t>
      </w:r>
      <w:r w:rsidR="000F7268" w:rsidRPr="00F96506">
        <w:rPr>
          <w:rFonts w:ascii="Angsana New" w:hAnsi="Angsana New" w:hint="cs"/>
          <w:color w:val="000000"/>
          <w:spacing w:val="-8"/>
          <w:sz w:val="28"/>
          <w:cs/>
        </w:rPr>
        <w:t>2</w:t>
      </w:r>
      <w:r w:rsidR="00042738" w:rsidRPr="00F96506">
        <w:rPr>
          <w:rFonts w:ascii="Angsana New" w:hAnsi="Angsana New"/>
          <w:color w:val="000000"/>
          <w:spacing w:val="-8"/>
          <w:sz w:val="28"/>
        </w:rPr>
        <w:t>5</w:t>
      </w:r>
      <w:r w:rsidR="002853B7" w:rsidRPr="00F96506">
        <w:rPr>
          <w:rFonts w:ascii="Angsana New" w:hAnsi="Angsana New" w:hint="cs"/>
          <w:color w:val="000000"/>
          <w:spacing w:val="-8"/>
          <w:sz w:val="28"/>
        </w:rPr>
        <w:t xml:space="preserve"> </w:t>
      </w:r>
      <w:r w:rsidR="006F65FE" w:rsidRPr="00F96506">
        <w:rPr>
          <w:rFonts w:asciiTheme="majorBidi" w:hAnsiTheme="majorBidi" w:cstheme="majorBidi"/>
          <w:color w:val="000000"/>
          <w:spacing w:val="-8"/>
          <w:sz w:val="28"/>
          <w:cs/>
        </w:rPr>
        <w:t>ต่อปี)</w:t>
      </w:r>
    </w:p>
    <w:p w14:paraId="22A4531A" w14:textId="15E7ADCA" w:rsidR="00ED2989" w:rsidRPr="00F96506" w:rsidRDefault="00ED2989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F96506">
        <w:rPr>
          <w:rFonts w:asciiTheme="majorBidi" w:hAnsiTheme="majorBidi" w:cstheme="majorBidi"/>
          <w:color w:val="000000"/>
          <w:spacing w:val="-2"/>
          <w:sz w:val="28"/>
        </w:rPr>
        <w:t>6.</w:t>
      </w:r>
      <w:r w:rsidRPr="00F96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47B4A" w:rsidRPr="00F96506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</w:t>
      </w:r>
      <w:r w:rsidR="00047B4A" w:rsidRPr="00F96506">
        <w:rPr>
          <w:rFonts w:asciiTheme="majorBidi" w:hAnsiTheme="majorBidi" w:cstheme="majorBidi" w:hint="cs"/>
          <w:color w:val="000000"/>
          <w:spacing w:val="-8"/>
          <w:sz w:val="28"/>
          <w:cs/>
        </w:rPr>
        <w:t>ยาว</w:t>
      </w:r>
      <w:r w:rsidR="00047B4A" w:rsidRPr="00F96506">
        <w:rPr>
          <w:rFonts w:asciiTheme="majorBidi" w:hAnsiTheme="majorBidi" w:cstheme="majorBidi"/>
          <w:color w:val="000000"/>
          <w:spacing w:val="-8"/>
          <w:sz w:val="28"/>
          <w:cs/>
        </w:rPr>
        <w:t>จากกิจการที่เกี่ยวข้องกันคิด</w:t>
      </w:r>
      <w:r w:rsidR="00047B4A" w:rsidRPr="00134CA0">
        <w:rPr>
          <w:rFonts w:asciiTheme="majorBidi" w:hAnsiTheme="majorBidi" w:cstheme="majorBidi"/>
          <w:color w:val="000000"/>
          <w:spacing w:val="-8"/>
          <w:sz w:val="28"/>
          <w:cs/>
        </w:rPr>
        <w:t>ดอกเบี้ยในอัตราร้อยละ</w:t>
      </w:r>
      <w:r w:rsidR="00047B4A" w:rsidRPr="00134CA0">
        <w:rPr>
          <w:rFonts w:asciiTheme="majorBidi" w:hAnsiTheme="majorBidi" w:cstheme="majorBidi" w:hint="cs"/>
          <w:color w:val="000000"/>
          <w:spacing w:val="-8"/>
          <w:sz w:val="28"/>
          <w:cs/>
        </w:rPr>
        <w:t xml:space="preserve"> </w:t>
      </w:r>
      <w:r w:rsidR="00047B4A" w:rsidRPr="00134CA0">
        <w:rPr>
          <w:rFonts w:asciiTheme="majorBidi" w:hAnsiTheme="majorBidi" w:cstheme="majorBidi"/>
          <w:color w:val="000000"/>
          <w:spacing w:val="-8"/>
          <w:sz w:val="28"/>
        </w:rPr>
        <w:t xml:space="preserve">7.00 </w:t>
      </w:r>
      <w:r w:rsidR="00047B4A" w:rsidRPr="00134CA0">
        <w:rPr>
          <w:rFonts w:asciiTheme="majorBidi" w:hAnsiTheme="majorBidi" w:cstheme="majorBidi" w:hint="cs"/>
          <w:color w:val="000000"/>
          <w:spacing w:val="-8"/>
          <w:sz w:val="28"/>
          <w:cs/>
        </w:rPr>
        <w:t>ต่อปี (</w:t>
      </w:r>
      <w:r w:rsidR="00047B4A" w:rsidRPr="00134CA0">
        <w:rPr>
          <w:rFonts w:asciiTheme="majorBidi" w:hAnsiTheme="majorBidi" w:cstheme="majorBidi"/>
          <w:color w:val="000000"/>
          <w:spacing w:val="-8"/>
          <w:sz w:val="28"/>
        </w:rPr>
        <w:t>2566</w:t>
      </w:r>
      <w:r w:rsidR="00382026" w:rsidRPr="00134CA0">
        <w:rPr>
          <w:rFonts w:asciiTheme="majorBidi" w:hAnsiTheme="majorBidi" w:cstheme="majorBidi"/>
          <w:color w:val="000000"/>
          <w:spacing w:val="-8"/>
          <w:sz w:val="28"/>
        </w:rPr>
        <w:t xml:space="preserve">: </w:t>
      </w:r>
      <w:r w:rsidR="00382026" w:rsidRPr="00134CA0">
        <w:rPr>
          <w:rFonts w:asciiTheme="majorBidi" w:hAnsiTheme="majorBidi" w:cstheme="majorBidi" w:hint="cs"/>
          <w:color w:val="000000"/>
          <w:spacing w:val="-8"/>
          <w:sz w:val="28"/>
          <w:cs/>
        </w:rPr>
        <w:t xml:space="preserve">ร้อยละ </w:t>
      </w:r>
      <w:r w:rsidR="00382026" w:rsidRPr="00134CA0">
        <w:rPr>
          <w:rFonts w:asciiTheme="majorBidi" w:hAnsiTheme="majorBidi" w:cstheme="majorBidi"/>
          <w:color w:val="000000"/>
          <w:spacing w:val="-8"/>
          <w:sz w:val="28"/>
        </w:rPr>
        <w:t>7.00</w:t>
      </w:r>
      <w:r w:rsidR="00382026" w:rsidRPr="00F96506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="00382026" w:rsidRPr="00F96506">
        <w:rPr>
          <w:rFonts w:asciiTheme="majorBidi" w:hAnsiTheme="majorBidi" w:cstheme="majorBidi" w:hint="cs"/>
          <w:color w:val="000000"/>
          <w:spacing w:val="-8"/>
          <w:sz w:val="28"/>
          <w:cs/>
        </w:rPr>
        <w:t>ต่อปี)</w:t>
      </w:r>
    </w:p>
    <w:p w14:paraId="7A1A979D" w14:textId="450CF65C" w:rsidR="002A3E95" w:rsidRDefault="00ED2989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F96506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9E4C64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ลงกันตามสัญญา</w:t>
      </w:r>
    </w:p>
    <w:p w14:paraId="378B2714" w14:textId="77777777" w:rsidR="002A3E95" w:rsidRDefault="002A3E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19D265AB" w14:textId="3FA001DF" w:rsidR="00231BC6" w:rsidRPr="00042340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60"/>
        <w:gridCol w:w="236"/>
        <w:gridCol w:w="4484"/>
      </w:tblGrid>
      <w:tr w:rsidR="00BF1124" w:rsidRPr="007B225A" w14:paraId="62B5B46F" w14:textId="77777777">
        <w:trPr>
          <w:trHeight w:val="20"/>
          <w:tblHeader/>
        </w:trPr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E3CA8B9" w14:textId="7A586F40" w:rsidR="00BF1124" w:rsidRPr="005855F2" w:rsidRDefault="00BF112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="0002529F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บริษัท</w:t>
            </w:r>
          </w:p>
        </w:tc>
        <w:tc>
          <w:tcPr>
            <w:tcW w:w="236" w:type="dxa"/>
          </w:tcPr>
          <w:p w14:paraId="38219786" w14:textId="77777777" w:rsidR="00BF1124" w:rsidRPr="005855F2" w:rsidRDefault="00BF1124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</w:tcPr>
          <w:p w14:paraId="7BBED31B" w14:textId="77777777" w:rsidR="00BF1124" w:rsidRPr="005855F2" w:rsidRDefault="00BF112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520AA7" w:rsidRPr="007B225A" w14:paraId="0020054F" w14:textId="77777777">
        <w:trPr>
          <w:trHeight w:val="20"/>
        </w:trPr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6FD7E974" w14:textId="79A4D9FD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4923ECE5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tcBorders>
              <w:top w:val="single" w:sz="4" w:space="0" w:color="auto"/>
            </w:tcBorders>
            <w:shd w:val="clear" w:color="auto" w:fill="auto"/>
          </w:tcPr>
          <w:p w14:paraId="0243DA72" w14:textId="449FF089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167849D8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7785C86" w14:textId="29AFC8AF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0F8273B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A9D0FEA" w14:textId="6E3D588F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7C3A9C55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FB5A209" w14:textId="799F7ECC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16160073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51BF2B3" w14:textId="12ABDC43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0BC37FB7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F8C6AE0" w14:textId="2F074732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8ED1945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AEF5CAF" w14:textId="00402F75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0FF657B7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60756A9" w14:textId="3B5DB22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236" w:type="dxa"/>
          </w:tcPr>
          <w:p w14:paraId="429480A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618C97B" w14:textId="163339F1" w:rsidR="00520AA7" w:rsidRPr="005855F2" w:rsidRDefault="00520AA7" w:rsidP="00520AA7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4ACFCD2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788FCDC3" w14:textId="3A812DC1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3FD59A37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08A0ADF" w14:textId="0061B4A0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520AA7" w:rsidRPr="007B225A" w14:paraId="18C63662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20FE173B" w14:textId="0C4FD32E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4ECDEB0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CBD6486" w14:textId="2393F490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520AA7" w:rsidRPr="007B225A" w14:paraId="784BD68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07210EF1" w14:textId="2B61F6E9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</w:t>
            </w:r>
            <w:r w:rsidR="00D7702C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เนอร์ยี่ จำกัด</w:t>
            </w:r>
          </w:p>
        </w:tc>
        <w:tc>
          <w:tcPr>
            <w:tcW w:w="236" w:type="dxa"/>
          </w:tcPr>
          <w:p w14:paraId="1A46F604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F58AF5A" w14:textId="435217BC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520AA7" w:rsidRPr="007B225A" w14:paraId="1B4E66D3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070DF4B" w14:textId="7ADED8C0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5532FE36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04F3FC7" w14:textId="318573C8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3E493B1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29CB629A" w14:textId="538445F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A927F64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12E0A2D" w14:textId="07EA816F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1E103851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A6C938F" w14:textId="0A62A3C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5265A340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034A0F9" w14:textId="696E55E1" w:rsidR="00520AA7" w:rsidRPr="005855F2" w:rsidRDefault="00520AA7" w:rsidP="00520AA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123E821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F4D3651" w14:textId="5EEA5155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ไฮโดรเอ็นเตอร์ไพร์ส แอนด์ อะควอดีซายน์ จำกัด</w:t>
            </w:r>
          </w:p>
        </w:tc>
        <w:tc>
          <w:tcPr>
            <w:tcW w:w="236" w:type="dxa"/>
          </w:tcPr>
          <w:p w14:paraId="0029B8C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BA2DE7E" w14:textId="10DAB10E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</w:tr>
      <w:tr w:rsidR="00520AA7" w:rsidRPr="007B225A" w14:paraId="07F0AF9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03104C19" w14:textId="3680AD59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36" w:type="dxa"/>
          </w:tcPr>
          <w:p w14:paraId="23441BF9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6F1DE7A" w14:textId="620CB0E5" w:rsidR="00520AA7" w:rsidRPr="005855F2" w:rsidRDefault="00520AA7" w:rsidP="00520AA7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520AA7" w:rsidRPr="007B225A" w14:paraId="6FFC4623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78CC8FC" w14:textId="3263E695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F074DEE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64569E5" w14:textId="28F9AB3B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520AA7" w:rsidRPr="007B225A" w14:paraId="4822A44E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C1BA5A6" w14:textId="1A18DF7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36" w:type="dxa"/>
          </w:tcPr>
          <w:p w14:paraId="0BAEB1BE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7E570BB" w14:textId="3B7CC205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4411E2" w:rsidRPr="007B225A" w14:paraId="145701BE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338A2D1" w14:textId="77777777" w:rsidR="004411E2" w:rsidRDefault="004411E2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รีโซแนน</w:t>
            </w:r>
            <w:r w:rsidR="003C0434">
              <w:rPr>
                <w:rFonts w:asciiTheme="majorBidi" w:hAnsiTheme="majorBidi" w:cstheme="majorBidi" w:hint="cs"/>
                <w:sz w:val="28"/>
                <w:cs/>
              </w:rPr>
              <w:t>ซ์ อินดัสเทรียล วอเตอร์</w:t>
            </w:r>
          </w:p>
          <w:p w14:paraId="4C60E9B8" w14:textId="33771288" w:rsidR="003C0434" w:rsidRPr="005855F2" w:rsidRDefault="00DE5BF0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8E7424">
              <w:rPr>
                <w:rFonts w:asciiTheme="majorBidi" w:hAnsiTheme="majorBidi" w:cstheme="majorBidi" w:hint="cs"/>
                <w:sz w:val="28"/>
                <w:cs/>
              </w:rPr>
              <w:t>อิน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ฟราสทรัคเจอร์ เอเชีย จำกัด</w:t>
            </w:r>
          </w:p>
        </w:tc>
        <w:tc>
          <w:tcPr>
            <w:tcW w:w="236" w:type="dxa"/>
          </w:tcPr>
          <w:p w14:paraId="3CF30459" w14:textId="77777777" w:rsidR="004411E2" w:rsidRPr="005855F2" w:rsidRDefault="004411E2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DDCB78A" w14:textId="64AD98EE" w:rsidR="003C0434" w:rsidRPr="005855F2" w:rsidRDefault="003C0434" w:rsidP="003C0434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แซม</w:t>
            </w:r>
            <w:r w:rsidR="00F102DA">
              <w:rPr>
                <w:rFonts w:asciiTheme="majorBidi" w:hAnsiTheme="majorBidi" w:cstheme="majorBidi" w:hint="cs"/>
                <w:sz w:val="28"/>
                <w:cs/>
              </w:rPr>
              <w:t xml:space="preserve"> วอเตอร์ ซัพพลาย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จำกัด </w:t>
            </w:r>
          </w:p>
          <w:p w14:paraId="51FA8F44" w14:textId="3779E500" w:rsidR="004411E2" w:rsidRPr="005855F2" w:rsidRDefault="003C0434" w:rsidP="001674F5">
            <w:pPr>
              <w:ind w:left="140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520AA7" w:rsidRPr="007B225A" w14:paraId="713E7D9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74060D2A" w14:textId="2757573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2733F36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1EF6639" w14:textId="77777777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04DBC52" w14:textId="58315C37" w:rsidR="00520AA7" w:rsidRPr="005855F2" w:rsidRDefault="00520AA7" w:rsidP="00520AA7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520AA7" w:rsidRPr="007B225A" w14:paraId="7C5E75F8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5CB91D09" w14:textId="7777777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658EDEE4" w14:textId="7777777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509C139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AB5AC61" w14:textId="77777777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2CB4D39" w14:textId="7395DEFF" w:rsidR="00520AA7" w:rsidRPr="005855F2" w:rsidRDefault="00520AA7" w:rsidP="00FC49C7">
            <w:pPr>
              <w:ind w:left="14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F17244" w:rsidRPr="007B225A" w14:paraId="2E127545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8912D11" w14:textId="0E634F1E" w:rsidR="00F17244" w:rsidRPr="00973F12" w:rsidRDefault="00F17244" w:rsidP="00F17244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973F12">
              <w:rPr>
                <w:rFonts w:asciiTheme="majorBidi" w:hAnsiTheme="majorBidi" w:cstheme="majorBidi"/>
                <w:sz w:val="28"/>
                <w:cs/>
              </w:rPr>
              <w:t>บริษัท ดับบลิวพี</w:t>
            </w:r>
            <w:r w:rsidR="001E596F" w:rsidRPr="00973F1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เอ็นเนอร์ยี่</w:t>
            </w:r>
            <w:r w:rsidR="001E596F" w:rsidRPr="00973F1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จำกัด (มหาชน)</w:t>
            </w:r>
          </w:p>
        </w:tc>
        <w:tc>
          <w:tcPr>
            <w:tcW w:w="236" w:type="dxa"/>
          </w:tcPr>
          <w:p w14:paraId="347AA8E9" w14:textId="77777777" w:rsidR="00F17244" w:rsidRPr="00973F12" w:rsidRDefault="00F17244" w:rsidP="00F17244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1F0E108" w14:textId="77777777" w:rsidR="00CA2086" w:rsidRPr="00973F12" w:rsidRDefault="00F17244" w:rsidP="00EF3C3D">
            <w:pPr>
              <w:tabs>
                <w:tab w:val="left" w:pos="720"/>
              </w:tabs>
              <w:ind w:left="141" w:hanging="141"/>
              <w:jc w:val="thaiDistribute"/>
              <w:rPr>
                <w:rFonts w:ascii="Angsana New" w:hAnsi="Angsana New"/>
                <w:sz w:val="28"/>
              </w:rPr>
            </w:pPr>
            <w:r w:rsidRPr="00973F12">
              <w:rPr>
                <w:rFonts w:asciiTheme="majorBidi" w:hAnsiTheme="majorBidi" w:cstheme="majorBidi"/>
                <w:sz w:val="28"/>
                <w:cs/>
              </w:rPr>
              <w:t>ผู้ถือหุ้นร่วมของบริษัท</w:t>
            </w:r>
            <w:r w:rsidRPr="00973F1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73F12">
              <w:rPr>
                <w:rFonts w:ascii="Angsana New" w:hAnsi="Angsana New" w:hint="cs"/>
                <w:sz w:val="28"/>
                <w:cs/>
              </w:rPr>
              <w:t>ออลล์ เอ็นเนอร์ยี่ แอนด์</w:t>
            </w:r>
            <w:r w:rsidRPr="00973F12">
              <w:rPr>
                <w:rFonts w:ascii="Angsana New" w:hAnsi="Angsana New"/>
                <w:sz w:val="28"/>
                <w:cs/>
              </w:rPr>
              <w:t xml:space="preserve"> </w:t>
            </w:r>
            <w:r w:rsidR="00CA2086" w:rsidRPr="00973F12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60AED446" w14:textId="283B31C3" w:rsidR="00F17244" w:rsidRPr="00973F12" w:rsidRDefault="00F17244" w:rsidP="00FC49C7">
            <w:pPr>
              <w:tabs>
                <w:tab w:val="left" w:pos="720"/>
              </w:tabs>
              <w:ind w:left="141" w:firstLine="7"/>
              <w:jc w:val="thaiDistribute"/>
              <w:rPr>
                <w:rFonts w:ascii="Angsana New" w:hAnsi="Angsana New"/>
                <w:sz w:val="28"/>
                <w:cs/>
              </w:rPr>
            </w:pPr>
            <w:r w:rsidRPr="00973F12">
              <w:rPr>
                <w:rFonts w:ascii="Angsana New" w:hAnsi="Angsana New"/>
                <w:sz w:val="28"/>
                <w:cs/>
              </w:rPr>
              <w:t>ยูทิลิตี้ จำกัด (มหาชน)</w:t>
            </w:r>
          </w:p>
        </w:tc>
      </w:tr>
      <w:tr w:rsidR="00F17244" w:rsidRPr="007B225A" w14:paraId="41F676AA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47730A2" w14:textId="03DFD612" w:rsidR="00F17244" w:rsidRPr="00973F12" w:rsidRDefault="008467BB" w:rsidP="008F03CA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973F12">
              <w:rPr>
                <w:rFonts w:asciiTheme="majorBidi" w:hAnsiTheme="majorBidi" w:cstheme="majorBidi"/>
                <w:sz w:val="28"/>
                <w:cs/>
              </w:rPr>
              <w:t>บริษัท ไทยแก๊ส คอร์ปอเรชั่น จำกัด</w:t>
            </w:r>
          </w:p>
        </w:tc>
        <w:tc>
          <w:tcPr>
            <w:tcW w:w="236" w:type="dxa"/>
          </w:tcPr>
          <w:p w14:paraId="5B917AE3" w14:textId="77777777" w:rsidR="00F17244" w:rsidRPr="00973F12" w:rsidRDefault="00F17244" w:rsidP="00F17244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7242D9A" w14:textId="5B5E37A9" w:rsidR="00F17244" w:rsidRPr="00973F12" w:rsidRDefault="008F03CA" w:rsidP="005E3A9E">
            <w:pPr>
              <w:ind w:right="-103"/>
              <w:rPr>
                <w:rFonts w:asciiTheme="majorBidi" w:hAnsiTheme="majorBidi" w:cstheme="majorBidi"/>
                <w:sz w:val="28"/>
                <w:cs/>
              </w:rPr>
            </w:pPr>
            <w:r w:rsidRPr="00973F1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ดับบลิวพี</w:t>
            </w:r>
            <w:r w:rsidR="001E596F" w:rsidRPr="00973F1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เอ็นเนอร์ยี่</w:t>
            </w:r>
            <w:r w:rsidR="008E454C" w:rsidRPr="00973F1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="005E3A9E" w:rsidRPr="00973F1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(มหาชน)</w:t>
            </w:r>
          </w:p>
        </w:tc>
      </w:tr>
      <w:tr w:rsidR="008F4D7A" w:rsidRPr="007B225A" w14:paraId="4581BFAA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4F16ED2D" w14:textId="30A1D826" w:rsidR="008F4D7A" w:rsidRPr="00973F12" w:rsidRDefault="00192A5B" w:rsidP="008F03CA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192A5B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92A5B">
              <w:rPr>
                <w:rFonts w:asciiTheme="majorBidi" w:hAnsiTheme="majorBidi" w:cstheme="majorBidi" w:hint="eastAsia"/>
                <w:sz w:val="28"/>
              </w:rPr>
              <w:t> </w:t>
            </w:r>
            <w:r w:rsidRPr="00192A5B">
              <w:rPr>
                <w:rFonts w:asciiTheme="majorBidi" w:hAnsiTheme="majorBidi" w:hint="cs"/>
                <w:sz w:val="28"/>
                <w:cs/>
              </w:rPr>
              <w:t>ไบโอแก๊สโอเปอเรเตอร์</w:t>
            </w:r>
            <w:r w:rsidRPr="00192A5B">
              <w:rPr>
                <w:rFonts w:asciiTheme="majorBidi" w:hAnsiTheme="majorBidi" w:cstheme="majorBidi" w:hint="eastAsia"/>
                <w:sz w:val="28"/>
              </w:rPr>
              <w:t> </w:t>
            </w:r>
            <w:r w:rsidRPr="00192A5B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36" w:type="dxa"/>
          </w:tcPr>
          <w:p w14:paraId="3D95A785" w14:textId="77777777" w:rsidR="008F4D7A" w:rsidRPr="00973F12" w:rsidRDefault="008F4D7A" w:rsidP="00F17244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C164938" w14:textId="77777777" w:rsidR="00192A5B" w:rsidRPr="005855F2" w:rsidRDefault="00192A5B" w:rsidP="00192A5B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314880CB" w14:textId="39796DFB" w:rsidR="008F4D7A" w:rsidRPr="00973F12" w:rsidRDefault="00E24ED0" w:rsidP="00192A5B">
            <w:pPr>
              <w:ind w:right="-10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192A5B"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="00192A5B"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F17244" w:rsidRPr="007B225A" w14:paraId="1AE6FE62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4EE0AB72" w14:textId="29802253" w:rsidR="00F17244" w:rsidRPr="005855F2" w:rsidRDefault="00F17244" w:rsidP="00F17244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1C1E141A" w14:textId="77777777" w:rsidR="00F17244" w:rsidRPr="005855F2" w:rsidRDefault="00F17244" w:rsidP="00F17244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8F5DB33" w14:textId="4470F086" w:rsidR="00F17244" w:rsidRPr="005855F2" w:rsidRDefault="00F17244" w:rsidP="00F17244">
            <w:pPr>
              <w:ind w:left="140" w:hanging="12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3B0BA799" w14:textId="4E506F2A" w:rsidR="00F142A9" w:rsidRPr="0060271A" w:rsidRDefault="00F142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18"/>
          <w:szCs w:val="18"/>
        </w:rPr>
      </w:pPr>
    </w:p>
    <w:p w14:paraId="4A41A4DA" w14:textId="77777777" w:rsidR="00FB22FF" w:rsidRDefault="00FB22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547E7D91" w14:textId="62336908" w:rsidR="00F53166" w:rsidRPr="00042340" w:rsidRDefault="009E4C64" w:rsidP="0060271A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รายการธุรกิจที่สำคัญระหว่างบริษัทและ</w:t>
      </w:r>
      <w:r w:rsidR="00442946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บุคคลหรือ</w:t>
      </w: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 สามารถสรุปได้ดังนี้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323949" w:rsidRPr="007B225A" w14:paraId="4C774CE3" w14:textId="77777777" w:rsidTr="006358BF">
        <w:trPr>
          <w:tblHeader/>
        </w:trPr>
        <w:tc>
          <w:tcPr>
            <w:tcW w:w="4140" w:type="dxa"/>
          </w:tcPr>
          <w:p w14:paraId="3C1238CB" w14:textId="77777777" w:rsidR="00323949" w:rsidRPr="005855F2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219A262" w14:textId="0A51BAE3" w:rsidR="00323949" w:rsidRPr="005855F2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7B225A" w14:paraId="54FC5D52" w14:textId="77777777" w:rsidTr="006358BF">
        <w:trPr>
          <w:tblHeader/>
        </w:trPr>
        <w:tc>
          <w:tcPr>
            <w:tcW w:w="4140" w:type="dxa"/>
          </w:tcPr>
          <w:p w14:paraId="631CDF97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50863DD" w14:textId="501D2D4C" w:rsidR="00F53166" w:rsidRPr="005855F2" w:rsidRDefault="003000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997163" w:rsidRPr="00997163">
              <w:rPr>
                <w:rFonts w:asciiTheme="majorBidi" w:hAnsiTheme="majorBidi" w:hint="cs"/>
                <w:sz w:val="28"/>
                <w:cs/>
              </w:rPr>
              <w:t>รอบระยะเวลา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สามเดือนสิ้นสุดวันที่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 w:rsidR="005B370E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4C4755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5B370E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</w:tr>
      <w:tr w:rsidR="00F53166" w:rsidRPr="007B225A" w14:paraId="26B64A3F" w14:textId="77777777" w:rsidTr="006F45AF">
        <w:trPr>
          <w:tblHeader/>
        </w:trPr>
        <w:tc>
          <w:tcPr>
            <w:tcW w:w="4140" w:type="dxa"/>
          </w:tcPr>
          <w:p w14:paraId="31FE71E4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198B20D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B225A" w14:paraId="7978934E" w14:textId="77777777" w:rsidTr="006F45AF">
        <w:trPr>
          <w:tblHeader/>
        </w:trPr>
        <w:tc>
          <w:tcPr>
            <w:tcW w:w="4140" w:type="dxa"/>
          </w:tcPr>
          <w:p w14:paraId="2D28C23C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19DBF350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C43E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1B6FB481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9A681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0C23292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3B7591E8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5B1C6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1E7FA91C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5B1C6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50FF0" w:rsidRPr="007B225A" w14:paraId="612D609A" w14:textId="77777777" w:rsidTr="006358BF">
        <w:tc>
          <w:tcPr>
            <w:tcW w:w="4140" w:type="dxa"/>
          </w:tcPr>
          <w:p w14:paraId="3BBECB8B" w14:textId="29699CD4" w:rsidR="00F50FF0" w:rsidRPr="005855F2" w:rsidRDefault="00DC64A4" w:rsidP="00DC64A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</w:t>
            </w:r>
            <w:r w:rsidR="00F50FF0"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F50FF0" w:rsidRPr="005855F2" w:rsidRDefault="00F50FF0" w:rsidP="00F50FF0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F50FF0" w:rsidRPr="005855F2" w:rsidRDefault="00F50FF0" w:rsidP="00F50FF0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61D88" w14:textId="77777777" w:rsidR="00F50FF0" w:rsidRPr="005855F2" w:rsidRDefault="00F50FF0" w:rsidP="00F50FF0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F7F6C" w:rsidRPr="007B225A" w14:paraId="76B3DA28" w14:textId="77777777" w:rsidTr="002679E0">
        <w:tc>
          <w:tcPr>
            <w:tcW w:w="4140" w:type="dxa"/>
          </w:tcPr>
          <w:p w14:paraId="03F93704" w14:textId="69891728" w:rsidR="003F7F6C" w:rsidRPr="005855F2" w:rsidRDefault="003F7F6C" w:rsidP="003A09ED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22A97A1A" w:rsidR="003F7F6C" w:rsidRPr="005C424A" w:rsidRDefault="003F7F6C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3F7F6C" w:rsidRPr="00234052" w:rsidRDefault="003F7F6C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43033CF3" w:rsidR="003F7F6C" w:rsidRPr="00234052" w:rsidRDefault="003F7F6C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3F7F6C" w:rsidRPr="00234052" w:rsidRDefault="003F7F6C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21A83108" w:rsidR="003F7F6C" w:rsidRPr="003A09ED" w:rsidRDefault="003F7F6C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</w:tcPr>
          <w:p w14:paraId="0210DD7E" w14:textId="77777777" w:rsidR="003F7F6C" w:rsidRPr="00234052" w:rsidRDefault="003F7F6C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9841BE" w14:textId="28E078C2" w:rsidR="003F7F6C" w:rsidRPr="00234052" w:rsidRDefault="003F7F6C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3F7F6C" w:rsidRPr="007B225A" w14:paraId="7CAE609A" w14:textId="77777777" w:rsidTr="006358BF">
        <w:tc>
          <w:tcPr>
            <w:tcW w:w="4140" w:type="dxa"/>
          </w:tcPr>
          <w:p w14:paraId="371B39D9" w14:textId="468561B3" w:rsidR="003F7F6C" w:rsidRPr="005855F2" w:rsidRDefault="003F7F6C" w:rsidP="003A09ED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871C4A" w14:textId="0601E4DA" w:rsidR="003F7F6C" w:rsidRPr="005C424A" w:rsidRDefault="003F7F6C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551049" w14:textId="77777777" w:rsidR="003F7F6C" w:rsidRPr="00234052" w:rsidRDefault="003F7F6C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E8C5A" w14:textId="11B523FD" w:rsidR="003F7F6C" w:rsidRPr="00234052" w:rsidRDefault="003F7F6C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43B0546" w14:textId="77777777" w:rsidR="003F7F6C" w:rsidRPr="00234052" w:rsidRDefault="003F7F6C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518F" w14:textId="6D325B80" w:rsidR="003F7F6C" w:rsidRPr="003A09ED" w:rsidRDefault="003F7F6C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FB389A0" w14:textId="77777777" w:rsidR="003F7F6C" w:rsidRPr="00234052" w:rsidRDefault="003F7F6C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B3C58C" w14:textId="3FED3F5A" w:rsidR="003F7F6C" w:rsidRPr="00234052" w:rsidRDefault="003F7F6C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7F6C" w:rsidRPr="007B225A" w14:paraId="5D56368B" w14:textId="77777777" w:rsidTr="00E3371B">
        <w:trPr>
          <w:trHeight w:val="342"/>
        </w:trPr>
        <w:tc>
          <w:tcPr>
            <w:tcW w:w="4140" w:type="dxa"/>
          </w:tcPr>
          <w:p w14:paraId="09175D2E" w14:textId="0BA4314C" w:rsidR="003F7F6C" w:rsidRPr="005855F2" w:rsidRDefault="003F7F6C" w:rsidP="003B39A8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5E7677" w14:textId="77777777" w:rsidR="003F7F6C" w:rsidRDefault="003F7F6C" w:rsidP="003B39A8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F39B62" w14:textId="77777777" w:rsidR="003F7F6C" w:rsidRPr="00234052" w:rsidRDefault="003F7F6C" w:rsidP="003B39A8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CC482" w14:textId="77777777" w:rsidR="003F7F6C" w:rsidRPr="00234052" w:rsidRDefault="003F7F6C" w:rsidP="003B39A8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2B9B1F" w14:textId="77777777" w:rsidR="003F7F6C" w:rsidRPr="00234052" w:rsidRDefault="003F7F6C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AE3AE" w14:textId="77777777" w:rsidR="003F7F6C" w:rsidRDefault="003F7F6C" w:rsidP="003B39A8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42D67F2" w14:textId="77777777" w:rsidR="003F7F6C" w:rsidRPr="00234052" w:rsidRDefault="003F7F6C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CF991AC" w14:textId="77777777" w:rsidR="003F7F6C" w:rsidRDefault="003F7F6C" w:rsidP="003B39A8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7F6C" w:rsidRPr="007B225A" w14:paraId="70FD43C8" w14:textId="77777777" w:rsidTr="00E3371B">
        <w:trPr>
          <w:trHeight w:val="369"/>
        </w:trPr>
        <w:tc>
          <w:tcPr>
            <w:tcW w:w="4140" w:type="dxa"/>
          </w:tcPr>
          <w:p w14:paraId="3E41E366" w14:textId="70355E77" w:rsidR="003F7F6C" w:rsidRPr="005855F2" w:rsidRDefault="003F7F6C" w:rsidP="0019736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BDA3A3" w14:textId="4A75ECF9" w:rsidR="003F7F6C" w:rsidRDefault="003F7F6C" w:rsidP="003B39A8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3B670E" w14:textId="77777777" w:rsidR="003F7F6C" w:rsidRPr="00234052" w:rsidRDefault="003F7F6C" w:rsidP="003B39A8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ED3877" w14:textId="2910DC1C" w:rsidR="003F7F6C" w:rsidRPr="00234052" w:rsidRDefault="003F7F6C" w:rsidP="003B39A8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9BEAEE" w14:textId="77777777" w:rsidR="003F7F6C" w:rsidRPr="00234052" w:rsidRDefault="003F7F6C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9081C5" w14:textId="06D8D4E0" w:rsidR="003F7F6C" w:rsidRDefault="003F7F6C" w:rsidP="003B39A8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</w:tcPr>
          <w:p w14:paraId="64CF2181" w14:textId="77777777" w:rsidR="003F7F6C" w:rsidRPr="00234052" w:rsidRDefault="003F7F6C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4541E1" w14:textId="476B396A" w:rsidR="003F7F6C" w:rsidRDefault="003F7F6C" w:rsidP="003B39A8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F7F6C" w:rsidRPr="007B225A" w14:paraId="6E62F5A8" w14:textId="77777777" w:rsidTr="00E3371B">
        <w:trPr>
          <w:trHeight w:val="351"/>
        </w:trPr>
        <w:tc>
          <w:tcPr>
            <w:tcW w:w="4140" w:type="dxa"/>
          </w:tcPr>
          <w:p w14:paraId="5CB6EAEC" w14:textId="77867F81" w:rsidR="003F7F6C" w:rsidRPr="005855F2" w:rsidRDefault="003F7F6C" w:rsidP="00306B3B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F3560" w14:textId="7DD67C8F" w:rsidR="003F7F6C" w:rsidRPr="0014215E" w:rsidRDefault="003F7F6C" w:rsidP="00306B3B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8F9552" w14:textId="77777777" w:rsidR="003F7F6C" w:rsidRPr="0014215E" w:rsidRDefault="003F7F6C" w:rsidP="00306B3B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601E91" w14:textId="28756E2A" w:rsidR="003F7F6C" w:rsidRPr="00234052" w:rsidRDefault="003F7F6C" w:rsidP="00306B3B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8167DC" w14:textId="77777777" w:rsidR="003F7F6C" w:rsidRPr="00234052" w:rsidRDefault="003F7F6C" w:rsidP="00306B3B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7A2BD3" w14:textId="3C10109C" w:rsidR="003F7F6C" w:rsidRDefault="003F7F6C" w:rsidP="00306B3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8F033BC" w14:textId="77777777" w:rsidR="003F7F6C" w:rsidRPr="00234052" w:rsidRDefault="003F7F6C" w:rsidP="00306B3B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FDBDB1" w14:textId="4F59F1DC" w:rsidR="003F7F6C" w:rsidRDefault="003F7F6C" w:rsidP="00306B3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7F6C" w:rsidRPr="007B225A" w14:paraId="755BBAB3" w14:textId="77777777" w:rsidTr="002679E0">
        <w:tc>
          <w:tcPr>
            <w:tcW w:w="4140" w:type="dxa"/>
            <w:vAlign w:val="bottom"/>
          </w:tcPr>
          <w:p w14:paraId="6EF7726F" w14:textId="48A05FCF" w:rsidR="003F7F6C" w:rsidRPr="005855F2" w:rsidRDefault="003F7F6C" w:rsidP="003B39A8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EDF347" w14:textId="77777777" w:rsidR="003F7F6C" w:rsidRDefault="003F7F6C" w:rsidP="003B39A8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9AB473" w14:textId="77777777" w:rsidR="003F7F6C" w:rsidRPr="00234052" w:rsidRDefault="003F7F6C" w:rsidP="003B39A8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096876" w14:textId="77777777" w:rsidR="003F7F6C" w:rsidRPr="00234052" w:rsidRDefault="003F7F6C" w:rsidP="003B39A8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9F931B0" w14:textId="77777777" w:rsidR="003F7F6C" w:rsidRPr="00234052" w:rsidRDefault="003F7F6C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F3F6F8" w14:textId="77777777" w:rsidR="003F7F6C" w:rsidRDefault="003F7F6C" w:rsidP="003B39A8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5564D40" w14:textId="77777777" w:rsidR="003F7F6C" w:rsidRPr="00234052" w:rsidRDefault="003F7F6C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ADE8330" w14:textId="77777777" w:rsidR="003F7F6C" w:rsidRDefault="003F7F6C" w:rsidP="003B39A8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7F6C" w:rsidRPr="007B225A" w14:paraId="64BAF311" w14:textId="77777777" w:rsidTr="00834A03">
        <w:trPr>
          <w:trHeight w:val="252"/>
        </w:trPr>
        <w:tc>
          <w:tcPr>
            <w:tcW w:w="4140" w:type="dxa"/>
            <w:vAlign w:val="bottom"/>
          </w:tcPr>
          <w:p w14:paraId="6AA8367D" w14:textId="4C0BB573" w:rsidR="003F7F6C" w:rsidRPr="005855F2" w:rsidRDefault="003F7F6C" w:rsidP="00F44A1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 / 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783CD03F" w:rsidR="003F7F6C" w:rsidRPr="005C424A" w:rsidRDefault="003F7F6C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14:paraId="3B2FA98D" w14:textId="77777777" w:rsidR="003F7F6C" w:rsidRPr="00234052" w:rsidRDefault="003F7F6C" w:rsidP="00F44A1F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500DE810" w:rsidR="003F7F6C" w:rsidRPr="00234052" w:rsidRDefault="003F7F6C" w:rsidP="00F44A1F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7610692" w14:textId="77777777" w:rsidR="003F7F6C" w:rsidRPr="00234052" w:rsidRDefault="003F7F6C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408C8C4C" w:rsidR="003F7F6C" w:rsidRPr="00676E46" w:rsidRDefault="003F7F6C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5814E077" w14:textId="77777777" w:rsidR="003F7F6C" w:rsidRPr="00234052" w:rsidRDefault="003F7F6C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FE86C" w14:textId="6AEF1B52" w:rsidR="003F7F6C" w:rsidRPr="00234052" w:rsidRDefault="003F7F6C" w:rsidP="00F44A1F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1B79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3F7F6C" w:rsidRPr="007B225A" w14:paraId="0C036B64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4499060D" w14:textId="5206C682" w:rsidR="003F7F6C" w:rsidRPr="005855F2" w:rsidRDefault="003F7F6C" w:rsidP="00F44A1F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64A3AC92" w:rsidR="003F7F6C" w:rsidRPr="005C424A" w:rsidRDefault="003F7F6C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3F7F6C" w:rsidRPr="00234052" w:rsidRDefault="003F7F6C" w:rsidP="00F44A1F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4D8CDFE9" w:rsidR="003F7F6C" w:rsidRPr="00234052" w:rsidRDefault="003F7F6C" w:rsidP="00F44A1F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3F7F6C" w:rsidRPr="00234052" w:rsidRDefault="003F7F6C" w:rsidP="00F44A1F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27373988" w:rsidR="003F7F6C" w:rsidRPr="001B79D8" w:rsidRDefault="003F7F6C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08AAA810" w14:textId="77777777" w:rsidR="003F7F6C" w:rsidRPr="001B79D8" w:rsidRDefault="003F7F6C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00459" w14:textId="4C91CBF3" w:rsidR="003F7F6C" w:rsidRPr="001B79D8" w:rsidRDefault="003F7F6C" w:rsidP="00F44A1F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3F7F6C" w:rsidRPr="007B225A" w14:paraId="7F1B7A01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57BDB44D" w14:textId="1327BD2E" w:rsidR="003F7F6C" w:rsidRPr="005855F2" w:rsidRDefault="003F7F6C" w:rsidP="00F44A1F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ADC7E" w14:textId="76914A66" w:rsidR="003F7F6C" w:rsidRDefault="003F7F6C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2A9A48A" w14:textId="77777777" w:rsidR="003F7F6C" w:rsidRPr="00234052" w:rsidRDefault="003F7F6C" w:rsidP="00F44A1F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1A2902" w14:textId="3EE03034" w:rsidR="003F7F6C" w:rsidRDefault="003F7F6C" w:rsidP="00F44A1F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A41AA0" w14:textId="77777777" w:rsidR="003F7F6C" w:rsidRPr="00234052" w:rsidRDefault="003F7F6C" w:rsidP="00F44A1F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9E515A" w14:textId="39A60C30" w:rsidR="003F7F6C" w:rsidRDefault="003F7F6C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9A3D2D2" w14:textId="77777777" w:rsidR="003F7F6C" w:rsidRPr="001B79D8" w:rsidRDefault="003F7F6C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DB9623" w14:textId="322E6A5A" w:rsidR="003F7F6C" w:rsidRPr="001B79D8" w:rsidRDefault="003F7F6C" w:rsidP="00F44A1F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F7F6C" w:rsidRPr="007B225A" w14:paraId="0E6CF413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08B8ED36" w14:textId="39B2BB2A" w:rsidR="003F7F6C" w:rsidRPr="005855F2" w:rsidRDefault="003F7F6C" w:rsidP="00F44A1F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70F507" w14:textId="77777777" w:rsidR="003F7F6C" w:rsidRDefault="003F7F6C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74E12A" w14:textId="77777777" w:rsidR="003F7F6C" w:rsidRPr="00234052" w:rsidRDefault="003F7F6C" w:rsidP="00F44A1F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EED702" w14:textId="77777777" w:rsidR="003F7F6C" w:rsidRDefault="003F7F6C" w:rsidP="00F44A1F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BB3DE5" w14:textId="77777777" w:rsidR="003F7F6C" w:rsidRPr="00234052" w:rsidRDefault="003F7F6C" w:rsidP="00F44A1F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24FB0" w14:textId="77777777" w:rsidR="003F7F6C" w:rsidRDefault="003F7F6C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CF7D013" w14:textId="77777777" w:rsidR="003F7F6C" w:rsidRPr="001B79D8" w:rsidRDefault="003F7F6C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F6717F" w14:textId="77777777" w:rsidR="003F7F6C" w:rsidRPr="001B79D8" w:rsidRDefault="003F7F6C" w:rsidP="00F44A1F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F7F6C" w:rsidRPr="007B225A" w14:paraId="3F31CDFE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17D3C514" w14:textId="0C82904E" w:rsidR="003F7F6C" w:rsidRPr="005855F2" w:rsidRDefault="003F7F6C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C41CB" w14:textId="07E6AECC" w:rsidR="003F7F6C" w:rsidRDefault="003F7F6C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CB4E50F" w14:textId="77777777" w:rsidR="003F7F6C" w:rsidRPr="00234052" w:rsidRDefault="003F7F6C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441E5" w14:textId="37CC6CE6" w:rsidR="003F7F6C" w:rsidRDefault="003F7F6C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20D90A" w14:textId="77777777" w:rsidR="003F7F6C" w:rsidRPr="00234052" w:rsidRDefault="003F7F6C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32F38" w14:textId="387A9483" w:rsidR="003F7F6C" w:rsidRDefault="003F7F6C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0FA76857" w14:textId="77777777" w:rsidR="003F7F6C" w:rsidRPr="001B79D8" w:rsidRDefault="003F7F6C" w:rsidP="009A3A7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5A81C9" w14:textId="51A04114" w:rsidR="003F7F6C" w:rsidRPr="001B79D8" w:rsidRDefault="003F7F6C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F7F6C" w:rsidRPr="007B225A" w14:paraId="60A841DD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7CBB832D" w14:textId="0BED6DCB" w:rsidR="003F7F6C" w:rsidRPr="009A3A78" w:rsidRDefault="003F7F6C" w:rsidP="00306B3B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4546D" w14:textId="2E99A9D6" w:rsidR="003F7F6C" w:rsidRDefault="003F7F6C" w:rsidP="00306B3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47B5D5" w14:textId="77777777" w:rsidR="003F7F6C" w:rsidRPr="00234052" w:rsidRDefault="003F7F6C" w:rsidP="00306B3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79D39" w14:textId="58154D35" w:rsidR="003F7F6C" w:rsidRDefault="003F7F6C" w:rsidP="00306B3B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F75C76" w14:textId="77777777" w:rsidR="003F7F6C" w:rsidRPr="00234052" w:rsidRDefault="003F7F6C" w:rsidP="00306B3B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A30304" w14:textId="443FDB9F" w:rsidR="003F7F6C" w:rsidRDefault="003F7F6C" w:rsidP="00306B3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5B79CB9" w14:textId="77777777" w:rsidR="003F7F6C" w:rsidRPr="001B79D8" w:rsidRDefault="003F7F6C" w:rsidP="00306B3B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004511B" w14:textId="60D935C8" w:rsidR="003F7F6C" w:rsidRPr="001B79D8" w:rsidRDefault="003F7F6C" w:rsidP="00306B3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F7F6C" w:rsidRPr="007B225A" w14:paraId="6F9C6B8A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1D27425B" w14:textId="77777777" w:rsidR="003F7F6C" w:rsidRPr="005855F2" w:rsidRDefault="003F7F6C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953C3" w14:textId="77777777" w:rsidR="003F7F6C" w:rsidRDefault="003F7F6C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7F03E1" w14:textId="77777777" w:rsidR="003F7F6C" w:rsidRPr="00234052" w:rsidRDefault="003F7F6C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C4B6BC" w14:textId="77777777" w:rsidR="003F7F6C" w:rsidRDefault="003F7F6C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A34EFF" w14:textId="77777777" w:rsidR="003F7F6C" w:rsidRPr="00234052" w:rsidRDefault="003F7F6C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1A5A7E" w14:textId="77777777" w:rsidR="003F7F6C" w:rsidRDefault="003F7F6C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80E3CB0" w14:textId="77777777" w:rsidR="003F7F6C" w:rsidRPr="001B79D8" w:rsidRDefault="003F7F6C" w:rsidP="009A3A7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3AE627" w14:textId="77777777" w:rsidR="003F7F6C" w:rsidRPr="001B79D8" w:rsidRDefault="003F7F6C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68560B4C" w14:textId="01EC1136" w:rsidR="001243C0" w:rsidRDefault="00D071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 </w:t>
      </w:r>
    </w:p>
    <w:p w14:paraId="4A217E03" w14:textId="359F0B3A" w:rsidR="001243C0" w:rsidRPr="008320ED" w:rsidRDefault="009A3A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br w:type="page"/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BB264A" w:rsidRPr="007B225A" w14:paraId="2C6AB57A" w14:textId="77777777" w:rsidTr="008A6859">
        <w:trPr>
          <w:tblHeader/>
        </w:trPr>
        <w:tc>
          <w:tcPr>
            <w:tcW w:w="4140" w:type="dxa"/>
          </w:tcPr>
          <w:p w14:paraId="72FE3A19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1E07CDB1" w14:textId="77777777" w:rsidR="00BB264A" w:rsidRPr="005855F2" w:rsidRDefault="00BB264A" w:rsidP="008A685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BB264A" w:rsidRPr="007B225A" w14:paraId="34AE78CA" w14:textId="77777777" w:rsidTr="008A6859">
        <w:trPr>
          <w:tblHeader/>
        </w:trPr>
        <w:tc>
          <w:tcPr>
            <w:tcW w:w="4140" w:type="dxa"/>
          </w:tcPr>
          <w:p w14:paraId="14C0C950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42F7BA2F" w14:textId="7BF2B35B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0C2E99">
              <w:rPr>
                <w:rFonts w:asciiTheme="majorBidi" w:hAnsiTheme="majorBidi" w:hint="cs"/>
                <w:sz w:val="28"/>
                <w:cs/>
              </w:rPr>
              <w:t>รอบ</w:t>
            </w:r>
            <w:r w:rsidR="000C2E99">
              <w:rPr>
                <w:rFonts w:ascii="Angsana New" w:hAnsi="Angsana New" w:hint="cs"/>
                <w:sz w:val="28"/>
                <w:cs/>
              </w:rPr>
              <w:t>ระยะเวลา</w:t>
            </w:r>
            <w:r w:rsidR="0008095E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08095E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ยน</w:t>
            </w:r>
          </w:p>
        </w:tc>
      </w:tr>
      <w:tr w:rsidR="00BB264A" w:rsidRPr="007B225A" w14:paraId="113C6C4D" w14:textId="77777777" w:rsidTr="006F45AF">
        <w:trPr>
          <w:tblHeader/>
        </w:trPr>
        <w:tc>
          <w:tcPr>
            <w:tcW w:w="4140" w:type="dxa"/>
          </w:tcPr>
          <w:p w14:paraId="245C9D73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01103DF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CE333D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C9091F6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F7EE2" w:rsidRPr="007B225A" w14:paraId="57DBFDE6" w14:textId="77777777" w:rsidTr="006F45AF">
        <w:trPr>
          <w:tblHeader/>
        </w:trPr>
        <w:tc>
          <w:tcPr>
            <w:tcW w:w="4140" w:type="dxa"/>
          </w:tcPr>
          <w:p w14:paraId="561388F5" w14:textId="77777777" w:rsidR="00DF7EE2" w:rsidRPr="005855F2" w:rsidRDefault="00DF7EE2" w:rsidP="00DF7EE2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A07AE" w14:textId="0DB5E4EF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875BD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856E89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EE4CD1" w14:textId="702A28A3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875BD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4805DFF7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6DF21B" w14:textId="663F75B0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875BD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EDB473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3073EC" w14:textId="3856277B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875BD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B264A" w:rsidRPr="007B225A" w14:paraId="0A87BA2E" w14:textId="77777777" w:rsidTr="008A6859">
        <w:tc>
          <w:tcPr>
            <w:tcW w:w="4140" w:type="dxa"/>
          </w:tcPr>
          <w:p w14:paraId="2DA8403D" w14:textId="77777777" w:rsidR="00BB264A" w:rsidRPr="005855F2" w:rsidRDefault="00BB264A" w:rsidP="0019736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  <w:r w:rsidRPr="0044700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53C47" w14:textId="77777777" w:rsidR="00BB264A" w:rsidRPr="005855F2" w:rsidRDefault="00BB264A" w:rsidP="008A6859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5D63AA6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694B764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24C3CF1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CA9337" w14:textId="77777777" w:rsidR="00BB264A" w:rsidRPr="005855F2" w:rsidRDefault="00BB264A" w:rsidP="008A6859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37E5829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08D2B1" w14:textId="77777777" w:rsidR="00BB264A" w:rsidRPr="005855F2" w:rsidRDefault="00BB264A" w:rsidP="008A6859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150C6" w:rsidRPr="007B225A" w14:paraId="47AAB5FE" w14:textId="77777777" w:rsidTr="008A6859">
        <w:tc>
          <w:tcPr>
            <w:tcW w:w="4140" w:type="dxa"/>
            <w:vAlign w:val="bottom"/>
          </w:tcPr>
          <w:p w14:paraId="13FE1D14" w14:textId="77777777" w:rsidR="002150C6" w:rsidRPr="005855F2" w:rsidRDefault="002150C6" w:rsidP="002150C6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AE3BBF" w14:textId="388840E4" w:rsidR="002150C6" w:rsidRPr="007D05D3" w:rsidRDefault="00EA4068" w:rsidP="002150C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36B9B2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BB0F" w14:textId="553D108A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DAD651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C86D0" w14:textId="7848D38B" w:rsidR="002150C6" w:rsidRPr="005C424A" w:rsidRDefault="00C62BC2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80" w:type="dxa"/>
          </w:tcPr>
          <w:p w14:paraId="29ACCBE8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173DCC" w14:textId="540DD17A" w:rsidR="002150C6" w:rsidRPr="00234052" w:rsidRDefault="00C53DAA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150C6" w:rsidRPr="007B225A" w14:paraId="6A0EE181" w14:textId="77777777" w:rsidTr="008A6859">
        <w:tc>
          <w:tcPr>
            <w:tcW w:w="4140" w:type="dxa"/>
          </w:tcPr>
          <w:p w14:paraId="7B14A6EA" w14:textId="77777777" w:rsidR="002150C6" w:rsidRPr="005855F2" w:rsidRDefault="002150C6" w:rsidP="002150C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545073" w14:textId="5E2E2EDD" w:rsidR="002150C6" w:rsidRPr="007D05D3" w:rsidRDefault="00EA4068" w:rsidP="002150C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9F25EA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6F8E" w14:textId="651FBB1D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8A637F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17A87F" w14:textId="1A889A43" w:rsidR="002150C6" w:rsidRPr="005C424A" w:rsidRDefault="00C62BC2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26</w:t>
            </w:r>
          </w:p>
        </w:tc>
        <w:tc>
          <w:tcPr>
            <w:tcW w:w="180" w:type="dxa"/>
          </w:tcPr>
          <w:p w14:paraId="1EA7F42B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4EE75F" w14:textId="7DF53A56" w:rsidR="002150C6" w:rsidRPr="00234052" w:rsidRDefault="00C43727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2150C6" w:rsidRPr="007B225A" w14:paraId="72CC7E87" w14:textId="77777777" w:rsidTr="004E6D04">
        <w:trPr>
          <w:trHeight w:val="351"/>
        </w:trPr>
        <w:tc>
          <w:tcPr>
            <w:tcW w:w="4140" w:type="dxa"/>
            <w:vAlign w:val="bottom"/>
          </w:tcPr>
          <w:p w14:paraId="3B1108F4" w14:textId="77777777" w:rsidR="002150C6" w:rsidRPr="005855F2" w:rsidRDefault="002150C6" w:rsidP="002150C6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9153D5" w14:textId="77777777" w:rsidR="002150C6" w:rsidRPr="007D05D3" w:rsidRDefault="002150C6" w:rsidP="002150C6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9DF08" w14:textId="77777777" w:rsidR="002150C6" w:rsidRPr="00234052" w:rsidRDefault="002150C6" w:rsidP="002150C6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FE08C7" w14:textId="77777777" w:rsidR="002150C6" w:rsidRPr="00234052" w:rsidRDefault="002150C6" w:rsidP="002150C6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A39017" w14:textId="77777777" w:rsidR="002150C6" w:rsidRPr="00234052" w:rsidRDefault="002150C6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DB7502" w14:textId="77777777" w:rsidR="002150C6" w:rsidRPr="005C424A" w:rsidRDefault="002150C6" w:rsidP="002150C6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C249F79" w14:textId="77777777" w:rsidR="002150C6" w:rsidRPr="00234052" w:rsidRDefault="002150C6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06C550" w14:textId="77777777" w:rsidR="002150C6" w:rsidRPr="00234052" w:rsidRDefault="002150C6" w:rsidP="002150C6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5730F" w:rsidRPr="007B225A" w14:paraId="5503330D" w14:textId="77777777" w:rsidTr="004E6D04">
        <w:trPr>
          <w:trHeight w:val="369"/>
        </w:trPr>
        <w:tc>
          <w:tcPr>
            <w:tcW w:w="4140" w:type="dxa"/>
            <w:vAlign w:val="bottom"/>
          </w:tcPr>
          <w:p w14:paraId="4FC859DF" w14:textId="5D2CAA72" w:rsidR="0035730F" w:rsidRPr="005855F2" w:rsidRDefault="00956AB3" w:rsidP="00C532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  <w:r w:rsidRPr="0044700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ธุรกิจกับบริษัท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2C926F" w14:textId="77777777" w:rsidR="0035730F" w:rsidRPr="007D05D3" w:rsidRDefault="0035730F" w:rsidP="002150C6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CFA7EAC" w14:textId="77777777" w:rsidR="0035730F" w:rsidRPr="00234052" w:rsidRDefault="0035730F" w:rsidP="002150C6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DA57DD" w14:textId="77777777" w:rsidR="0035730F" w:rsidRPr="00234052" w:rsidRDefault="0035730F" w:rsidP="002150C6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6988CA" w14:textId="77777777" w:rsidR="0035730F" w:rsidRPr="00234052" w:rsidRDefault="0035730F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15625" w14:textId="77777777" w:rsidR="0035730F" w:rsidRPr="005C424A" w:rsidRDefault="0035730F" w:rsidP="002150C6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8429C16" w14:textId="77777777" w:rsidR="0035730F" w:rsidRPr="00234052" w:rsidRDefault="0035730F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E6ADF3F" w14:textId="77777777" w:rsidR="0035730F" w:rsidRPr="00234052" w:rsidRDefault="0035730F" w:rsidP="002150C6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D0E2D" w:rsidRPr="007B225A" w14:paraId="30F8D7F4" w14:textId="77777777" w:rsidTr="00C0176D">
        <w:trPr>
          <w:trHeight w:val="369"/>
        </w:trPr>
        <w:tc>
          <w:tcPr>
            <w:tcW w:w="4140" w:type="dxa"/>
            <w:vAlign w:val="bottom"/>
          </w:tcPr>
          <w:p w14:paraId="66637B81" w14:textId="2F51C669" w:rsidR="003D0E2D" w:rsidRPr="005855F2" w:rsidRDefault="00956AB3" w:rsidP="0066431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ี้ย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8601F9" w14:textId="264E3C47" w:rsidR="003D0E2D" w:rsidRPr="007D05D3" w:rsidRDefault="00DD3E01" w:rsidP="00C0176D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D065578" w14:textId="77777777" w:rsidR="003D0E2D" w:rsidRPr="00234052" w:rsidRDefault="003D0E2D" w:rsidP="00C0176D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09B648" w14:textId="15EE3F7D" w:rsidR="003D0E2D" w:rsidRPr="00234052" w:rsidRDefault="0015186B" w:rsidP="00C0176D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AA2D242" w14:textId="77777777" w:rsidR="003D0E2D" w:rsidRPr="00234052" w:rsidRDefault="003D0E2D" w:rsidP="00C0176D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68E93F" w14:textId="6A2EF3DC" w:rsidR="003D0E2D" w:rsidRPr="005C424A" w:rsidRDefault="00DD3E01" w:rsidP="00C0176D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  <w:vAlign w:val="center"/>
          </w:tcPr>
          <w:p w14:paraId="2AC8E35D" w14:textId="77777777" w:rsidR="003D0E2D" w:rsidRPr="00234052" w:rsidRDefault="003D0E2D" w:rsidP="00C0176D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7C73994" w14:textId="687F8094" w:rsidR="003D0E2D" w:rsidRPr="00234052" w:rsidRDefault="0015186B" w:rsidP="00C0176D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E6D04" w:rsidRPr="007B225A" w14:paraId="159AC972" w14:textId="77777777" w:rsidTr="004E6D04">
        <w:trPr>
          <w:trHeight w:val="369"/>
        </w:trPr>
        <w:tc>
          <w:tcPr>
            <w:tcW w:w="4140" w:type="dxa"/>
            <w:vAlign w:val="bottom"/>
          </w:tcPr>
          <w:p w14:paraId="5FD76589" w14:textId="77777777" w:rsidR="004E6D04" w:rsidRPr="005855F2" w:rsidRDefault="004E6D04" w:rsidP="002150C6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F28C9" w14:textId="77777777" w:rsidR="004E6D04" w:rsidRPr="007D05D3" w:rsidRDefault="004E6D04" w:rsidP="002150C6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AC9611" w14:textId="77777777" w:rsidR="004E6D04" w:rsidRPr="00234052" w:rsidRDefault="004E6D04" w:rsidP="002150C6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5C4FF" w14:textId="77777777" w:rsidR="004E6D04" w:rsidRPr="00234052" w:rsidRDefault="004E6D04" w:rsidP="002150C6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6334AB" w14:textId="77777777" w:rsidR="004E6D04" w:rsidRPr="00234052" w:rsidRDefault="004E6D04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E84949" w14:textId="77777777" w:rsidR="004E6D04" w:rsidRPr="005C424A" w:rsidRDefault="004E6D04" w:rsidP="002150C6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501BBD" w14:textId="77777777" w:rsidR="004E6D04" w:rsidRPr="00234052" w:rsidRDefault="004E6D04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C44C734" w14:textId="77777777" w:rsidR="004E6D04" w:rsidRPr="00234052" w:rsidRDefault="004E6D04" w:rsidP="002150C6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150C6" w:rsidRPr="007B225A" w14:paraId="273735A8" w14:textId="77777777" w:rsidTr="008A6859">
        <w:tc>
          <w:tcPr>
            <w:tcW w:w="4140" w:type="dxa"/>
            <w:vAlign w:val="bottom"/>
          </w:tcPr>
          <w:p w14:paraId="1CD55131" w14:textId="77777777" w:rsidR="002150C6" w:rsidRPr="005855F2" w:rsidRDefault="002150C6" w:rsidP="002150C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88FCE" w14:textId="77777777" w:rsidR="002150C6" w:rsidRPr="007D05D3" w:rsidRDefault="002150C6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D1A4DA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E4949" w14:textId="77777777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3E6CBB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DE1B7A" w14:textId="77777777" w:rsidR="002150C6" w:rsidRPr="005C424A" w:rsidRDefault="002150C6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BD0CD1E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59E1C6" w14:textId="77777777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150C6" w:rsidRPr="007B225A" w14:paraId="6FB7FF8A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0C1247E0" w14:textId="5D6BF0CA" w:rsidR="002150C6" w:rsidRPr="005855F2" w:rsidRDefault="002150C6" w:rsidP="002150C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</w:t>
            </w:r>
            <w:r w:rsidR="0047152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/</w:t>
            </w:r>
            <w:r w:rsidR="0047152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5C07AF" w14:textId="382D8244" w:rsidR="002150C6" w:rsidRPr="007D05D3" w:rsidRDefault="003B7719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99F9DF7" w14:textId="77777777" w:rsidR="002150C6" w:rsidRPr="00234052" w:rsidRDefault="002150C6" w:rsidP="002150C6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7BDAF6" w14:textId="17BAA182" w:rsidR="002150C6" w:rsidRPr="00234052" w:rsidRDefault="00313759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98BB4C2" w14:textId="77777777" w:rsidR="002150C6" w:rsidRPr="00234052" w:rsidRDefault="002150C6" w:rsidP="002150C6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24274" w14:textId="2CC8AB6E" w:rsidR="002150C6" w:rsidRPr="005C424A" w:rsidRDefault="00EA4068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3EDC3D06" w14:textId="77777777" w:rsidR="002150C6" w:rsidRPr="00234052" w:rsidRDefault="002150C6" w:rsidP="001137C9">
            <w:pPr>
              <w:tabs>
                <w:tab w:val="decimal" w:pos="864"/>
              </w:tabs>
              <w:ind w:right="-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1DE3C7" w14:textId="6DD2B331" w:rsidR="002150C6" w:rsidRPr="00234052" w:rsidRDefault="00313759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3A78" w:rsidRPr="007B225A" w14:paraId="4F6AB747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5FFFA551" w14:textId="48FA396F" w:rsidR="009A3A78" w:rsidRPr="005855F2" w:rsidRDefault="009A3A78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75F1C9" w14:textId="7E3EEEE8" w:rsidR="009A3A78" w:rsidRDefault="00D87A09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0C9924C" w14:textId="77777777" w:rsidR="009A3A78" w:rsidRPr="00234052" w:rsidRDefault="009A3A78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FE4534" w14:textId="4F6032C4" w:rsidR="009A3A78" w:rsidRDefault="00D87A09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8B19C54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C72472" w14:textId="296557F4" w:rsidR="009A3A78" w:rsidRDefault="00EA406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52CE12C3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B2AB84" w14:textId="2FEBFFF0" w:rsidR="009A3A78" w:rsidRDefault="00EA4068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9A3A78" w:rsidRPr="007B225A" w14:paraId="7CB6B8E0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7E326359" w14:textId="77777777" w:rsidR="009A3A78" w:rsidRPr="005855F2" w:rsidRDefault="009A3A78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A478A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375CDE" w14:textId="77777777" w:rsidR="009A3A78" w:rsidRPr="00234052" w:rsidRDefault="009A3A78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F25B22" w14:textId="77777777" w:rsidR="009A3A78" w:rsidRDefault="009A3A78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9F00D1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EF3295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474641C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03141D2" w14:textId="77777777" w:rsidR="009A3A78" w:rsidRDefault="009A3A78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A3A78" w:rsidRPr="007B225A" w14:paraId="2AFEE0B2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003F4715" w14:textId="2C36A3DB" w:rsidR="009A3A78" w:rsidRPr="005855F2" w:rsidRDefault="009A3A78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969978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8A43D9" w14:textId="77777777" w:rsidR="009A3A78" w:rsidRPr="00234052" w:rsidRDefault="009A3A78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59A6F8" w14:textId="77777777" w:rsidR="009A3A78" w:rsidRDefault="009A3A78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673A8F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3E37D9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7F146A4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E2FCE02" w14:textId="77777777" w:rsidR="009A3A78" w:rsidRDefault="009A3A78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5186B" w:rsidRPr="007B225A" w14:paraId="03096EB2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072B9EB4" w14:textId="4738E0E6" w:rsidR="0015186B" w:rsidRPr="005855F2" w:rsidRDefault="0015186B" w:rsidP="0015186B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740EE6" w14:textId="08AB8E8C" w:rsidR="0015186B" w:rsidRDefault="00EA4068" w:rsidP="0015186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26C472D" w14:textId="77777777" w:rsidR="0015186B" w:rsidRPr="00234052" w:rsidRDefault="0015186B" w:rsidP="0015186B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F356F9" w14:textId="6F1F228C" w:rsidR="0015186B" w:rsidRDefault="0015186B" w:rsidP="0015186B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5C6F31" w14:textId="77777777" w:rsidR="0015186B" w:rsidRPr="00234052" w:rsidRDefault="0015186B" w:rsidP="0015186B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27162" w14:textId="0BC65AEE" w:rsidR="0015186B" w:rsidRDefault="00EA4068" w:rsidP="0015186B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3D649A7D" w14:textId="77777777" w:rsidR="0015186B" w:rsidRPr="00234052" w:rsidRDefault="0015186B" w:rsidP="0015186B">
            <w:pPr>
              <w:tabs>
                <w:tab w:val="decimal" w:pos="864"/>
              </w:tabs>
              <w:ind w:right="-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78777BD" w14:textId="187D5510" w:rsidR="0015186B" w:rsidRDefault="0015186B" w:rsidP="0015186B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3A78" w:rsidRPr="007B225A" w14:paraId="337A41AE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5DFBDB1A" w14:textId="77777777" w:rsidR="009A3A78" w:rsidRPr="005855F2" w:rsidRDefault="009A3A78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116836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D7AB73" w14:textId="77777777" w:rsidR="009A3A78" w:rsidRPr="00234052" w:rsidRDefault="009A3A78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D9075C" w14:textId="77777777" w:rsidR="009A3A78" w:rsidRDefault="009A3A78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FC312E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F7ACF8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5B3784B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1A92B0" w14:textId="77777777" w:rsidR="009A3A78" w:rsidRDefault="009A3A78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9E16008" w14:textId="77777777" w:rsidR="001B09E4" w:rsidRDefault="001B09E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1BE6D6E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E8F33B4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992F18B" w14:textId="70DBD27A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4E26C97" w14:textId="77777777" w:rsidR="009A3A78" w:rsidRDefault="009A3A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025A076C" w14:textId="765FDDB1" w:rsidR="00F53166" w:rsidRPr="005855F2" w:rsidRDefault="009E4C6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ยอดคงค้างระหว่างบริษัทและ</w:t>
      </w:r>
      <w:r w:rsidR="00B356DA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บุคคลหรือ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A026D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13759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A026D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F18FD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F18FD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B356D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     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>มี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1080"/>
        <w:gridCol w:w="184"/>
        <w:gridCol w:w="1080"/>
        <w:gridCol w:w="180"/>
        <w:gridCol w:w="1080"/>
        <w:gridCol w:w="180"/>
        <w:gridCol w:w="1080"/>
      </w:tblGrid>
      <w:tr w:rsidR="00F53166" w:rsidRPr="008A17ED" w14:paraId="5D3D05D3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9BF548E" w14:textId="77777777" w:rsidR="00F53166" w:rsidRPr="008A17ED" w:rsidRDefault="00F53166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F7F107B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E810C8C" w14:textId="77777777" w:rsidR="00F53166" w:rsidRPr="008A17ED" w:rsidRDefault="009E4C64" w:rsidP="00B93F91">
            <w:pPr>
              <w:ind w:left="-108" w:right="4"/>
              <w:jc w:val="right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(</w:t>
            </w:r>
            <w:r w:rsidRPr="008A17ED">
              <w:rPr>
                <w:rFonts w:asciiTheme="majorBidi" w:hAnsiTheme="majorBidi"/>
                <w:sz w:val="28"/>
                <w:cs/>
              </w:rPr>
              <w:t>หน่วย</w:t>
            </w:r>
            <w:r w:rsidRPr="008A17ED">
              <w:rPr>
                <w:rFonts w:asciiTheme="majorBidi" w:hAnsiTheme="majorBidi"/>
                <w:sz w:val="28"/>
              </w:rPr>
              <w:t xml:space="preserve">: </w:t>
            </w:r>
            <w:r w:rsidRPr="008A17ED">
              <w:rPr>
                <w:rFonts w:asciiTheme="majorBidi" w:hAnsiTheme="majorBidi"/>
                <w:sz w:val="28"/>
                <w:cs/>
              </w:rPr>
              <w:t>พันบาท</w:t>
            </w:r>
            <w:r w:rsidRPr="008A17ED">
              <w:rPr>
                <w:rFonts w:asciiTheme="majorBidi" w:hAnsiTheme="majorBidi"/>
                <w:sz w:val="28"/>
              </w:rPr>
              <w:t>)</w:t>
            </w:r>
          </w:p>
        </w:tc>
      </w:tr>
      <w:tr w:rsidR="00F53166" w:rsidRPr="008A17ED" w14:paraId="55ED69B6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30838BD" w14:textId="77777777" w:rsidR="00F53166" w:rsidRPr="008A17ED" w:rsidRDefault="00F53166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8A17ED" w14:paraId="336EF36A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1BF5E8EE" w14:textId="77777777" w:rsidR="00F53166" w:rsidRPr="008A17ED" w:rsidRDefault="00F53166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040233D3" w:rsidR="00F53166" w:rsidRPr="008A17ED" w:rsidRDefault="0016489C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3</w:t>
            </w:r>
            <w:r w:rsidR="00A026D0" w:rsidRPr="008A17ED">
              <w:rPr>
                <w:rFonts w:asciiTheme="majorBidi" w:hAnsiTheme="majorBidi" w:hint="cs"/>
                <w:sz w:val="28"/>
                <w:cs/>
              </w:rPr>
              <w:t>0</w:t>
            </w:r>
            <w:r w:rsidRPr="008A17ED">
              <w:rPr>
                <w:rFonts w:asciiTheme="majorBidi" w:hAnsiTheme="majorBidi"/>
                <w:sz w:val="28"/>
              </w:rPr>
              <w:t xml:space="preserve"> </w:t>
            </w:r>
            <w:r w:rsidR="00313759">
              <w:rPr>
                <w:rFonts w:asciiTheme="majorBidi" w:hAnsiTheme="majorBidi" w:hint="cs"/>
                <w:sz w:val="28"/>
                <w:cs/>
              </w:rPr>
              <w:t>กันย</w:t>
            </w:r>
            <w:r w:rsidR="00A026D0" w:rsidRPr="008A17ED">
              <w:rPr>
                <w:rFonts w:asciiTheme="majorBidi" w:hAnsiTheme="majorBidi" w:hint="cs"/>
                <w:sz w:val="28"/>
                <w:cs/>
              </w:rPr>
              <w:t>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8A17ED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34ADB83F" w:rsidR="00F53166" w:rsidRPr="008A17ED" w:rsidRDefault="0016489C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3</w:t>
            </w:r>
            <w:r w:rsidR="00A026D0" w:rsidRPr="008A17ED">
              <w:rPr>
                <w:rFonts w:asciiTheme="majorBidi" w:hAnsiTheme="majorBidi"/>
                <w:sz w:val="28"/>
              </w:rPr>
              <w:t>0</w:t>
            </w:r>
            <w:r w:rsidRPr="008A17ED">
              <w:rPr>
                <w:rFonts w:asciiTheme="majorBidi" w:hAnsiTheme="majorBidi"/>
                <w:sz w:val="28"/>
              </w:rPr>
              <w:t xml:space="preserve"> </w:t>
            </w:r>
            <w:r w:rsidR="00313759">
              <w:rPr>
                <w:rFonts w:asciiTheme="majorBidi" w:hAnsiTheme="majorBidi" w:hint="cs"/>
                <w:sz w:val="28"/>
                <w:cs/>
              </w:rPr>
              <w:t>กันย</w:t>
            </w:r>
            <w:r w:rsidR="00A026D0" w:rsidRPr="008A17ED">
              <w:rPr>
                <w:rFonts w:asciiTheme="majorBidi" w:hAnsiTheme="majorBidi" w:hint="cs"/>
                <w:sz w:val="28"/>
                <w:cs/>
              </w:rPr>
              <w:t>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</w:tr>
      <w:tr w:rsidR="00F53166" w:rsidRPr="008A17ED" w14:paraId="293FE705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0613CC25" w14:textId="77777777" w:rsidR="00F53166" w:rsidRPr="008A17ED" w:rsidRDefault="00F53166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405C7920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233BD0"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84" w:type="dxa"/>
            <w:shd w:val="clear" w:color="auto" w:fill="auto"/>
          </w:tcPr>
          <w:p w14:paraId="7836CA9C" w14:textId="77777777" w:rsidR="00F53166" w:rsidRPr="008A17ED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2223EDDB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233BD0"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2793BA3E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396F74"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1FF03775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396F74">
              <w:rPr>
                <w:rFonts w:asciiTheme="majorBidi" w:hAnsiTheme="majorBidi"/>
                <w:sz w:val="28"/>
              </w:rPr>
              <w:t>6</w:t>
            </w:r>
          </w:p>
        </w:tc>
      </w:tr>
      <w:tr w:rsidR="00126870" w:rsidRPr="008A17ED" w14:paraId="74BDB7E5" w14:textId="77777777" w:rsidTr="007A1D4A">
        <w:tc>
          <w:tcPr>
            <w:tcW w:w="4226" w:type="dxa"/>
            <w:shd w:val="clear" w:color="auto" w:fill="auto"/>
            <w:vAlign w:val="bottom"/>
          </w:tcPr>
          <w:p w14:paraId="4AD8F398" w14:textId="079B9A72" w:rsidR="00011542" w:rsidRDefault="00126870" w:rsidP="0012687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ลูกหนี้อื่น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  <w:r w:rsidR="00AA7301" w:rsidRPr="00AA7301">
              <w:rPr>
                <w:rFonts w:asciiTheme="majorBidi" w:hAnsiTheme="majorBidi"/>
                <w:b/>
                <w:bCs/>
                <w:sz w:val="28"/>
              </w:rPr>
              <w:t>-</w:t>
            </w:r>
            <w:r w:rsidR="00AA7301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  <w:r w:rsidR="000115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="00011542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  <w:p w14:paraId="191F9415" w14:textId="58CD3866" w:rsidR="00126870" w:rsidRPr="008A17ED" w:rsidRDefault="00011542" w:rsidP="00126870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ดู</w:t>
            </w:r>
            <w:r w:rsidRPr="005851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585132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0DA9BA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87B89" w14:textId="77777777" w:rsidR="00126870" w:rsidRPr="008A17ED" w:rsidRDefault="00126870" w:rsidP="00126870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1C584A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63F8E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72A95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1A13CD" w:rsidRPr="008A17ED" w14:paraId="3F20D69E" w14:textId="77777777">
        <w:tc>
          <w:tcPr>
            <w:tcW w:w="4226" w:type="dxa"/>
            <w:shd w:val="clear" w:color="auto" w:fill="auto"/>
            <w:vAlign w:val="bottom"/>
          </w:tcPr>
          <w:p w14:paraId="5864E68E" w14:textId="4C381C96" w:rsidR="001A13CD" w:rsidRPr="008A17ED" w:rsidRDefault="001A13CD" w:rsidP="001A13C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048DDE89" w:rsidR="001A13CD" w:rsidRPr="008A17ED" w:rsidRDefault="00D16A30" w:rsidP="001A13C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B2C3BEE" w14:textId="77777777" w:rsidR="001A13CD" w:rsidRPr="008A17ED" w:rsidRDefault="001A13CD" w:rsidP="001A13C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21969" w14:textId="48AB6A4F" w:rsidR="001A13CD" w:rsidRPr="008A17ED" w:rsidRDefault="001A13CD" w:rsidP="001A13C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75F981" w14:textId="77777777" w:rsidR="001A13CD" w:rsidRPr="008A17ED" w:rsidRDefault="001A13CD" w:rsidP="001A13C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548D0E" w14:textId="4DB117C7" w:rsidR="001A13CD" w:rsidRPr="008A17ED" w:rsidRDefault="00F65A3F" w:rsidP="00A6499E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830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2E0C3C" w14:textId="38DBB291" w:rsidR="001A13CD" w:rsidRPr="008A17ED" w:rsidRDefault="001A13CD" w:rsidP="001A13CD">
            <w:pPr>
              <w:ind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656EA1" w14:textId="34293554" w:rsidR="001A13CD" w:rsidRPr="008A17ED" w:rsidRDefault="001A13CD" w:rsidP="001A13CD">
            <w:pPr>
              <w:tabs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503</w:t>
            </w:r>
          </w:p>
        </w:tc>
      </w:tr>
      <w:tr w:rsidR="00B56A9D" w:rsidRPr="008A17ED" w14:paraId="41C7E80F" w14:textId="77777777">
        <w:tc>
          <w:tcPr>
            <w:tcW w:w="4226" w:type="dxa"/>
            <w:shd w:val="clear" w:color="auto" w:fill="auto"/>
            <w:vAlign w:val="bottom"/>
          </w:tcPr>
          <w:p w14:paraId="41C82C3C" w14:textId="5D6636F5" w:rsidR="00B56A9D" w:rsidRPr="008A17ED" w:rsidRDefault="00B56A9D" w:rsidP="00B56A9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519ED661" w:rsidR="00B56A9D" w:rsidRPr="008A17ED" w:rsidRDefault="00D16A30" w:rsidP="00B56A9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09013C57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FF7AB" w14:textId="199DBE6F" w:rsidR="00B56A9D" w:rsidRPr="008A17ED" w:rsidRDefault="00EB7F4A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63785C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921DD6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5DE9BE" w14:textId="1DEA063C" w:rsidR="00B56A9D" w:rsidRPr="008A17ED" w:rsidRDefault="00F65A3F" w:rsidP="00B56A9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2D7643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BDEF73" w14:textId="238DF797" w:rsidR="00B56A9D" w:rsidRPr="008A17ED" w:rsidRDefault="00DB7E07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B56A9D" w:rsidRPr="008A17ED" w14:paraId="3237D0AC" w14:textId="77777777">
        <w:tc>
          <w:tcPr>
            <w:tcW w:w="4226" w:type="dxa"/>
            <w:shd w:val="clear" w:color="auto" w:fill="auto"/>
            <w:vAlign w:val="bottom"/>
          </w:tcPr>
          <w:p w14:paraId="137588B2" w14:textId="57672756" w:rsidR="00B56A9D" w:rsidRPr="008A17ED" w:rsidRDefault="00B56A9D" w:rsidP="00B56A9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 w:hint="cs"/>
                <w:sz w:val="28"/>
                <w:cs/>
              </w:rPr>
              <w:t>บริษัทที่เกี่ยวข้องกัน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8A17ED">
              <w:rPr>
                <w:rFonts w:asciiTheme="majorBidi" w:hAnsiTheme="majorBidi" w:hint="cs"/>
                <w:sz w:val="28"/>
                <w:cs/>
              </w:rPr>
              <w:t>มี</w:t>
            </w:r>
            <w:r w:rsidR="009D61E2">
              <w:rPr>
                <w:rFonts w:asciiTheme="majorBidi" w:hAnsiTheme="majorBidi" w:hint="cs"/>
                <w:sz w:val="28"/>
                <w:cs/>
              </w:rPr>
              <w:t>ผู้ถือหุ้น</w:t>
            </w:r>
            <w:r w:rsidRPr="008A17ED">
              <w:rPr>
                <w:rFonts w:asciiTheme="majorBidi" w:hAnsiTheme="majorBidi" w:hint="cs"/>
                <w:sz w:val="28"/>
                <w:cs/>
              </w:rPr>
              <w:t>ร่วมกัน</w:t>
            </w:r>
            <w:r w:rsidRPr="008A17E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9D195" w14:textId="12D6562A" w:rsidR="00B56A9D" w:rsidRPr="008A17ED" w:rsidRDefault="00D16A30" w:rsidP="00B56A9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56BA0E74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9635D" w14:textId="42C2A9C5" w:rsidR="00B56A9D" w:rsidRPr="008A17ED" w:rsidRDefault="00B56A9D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F5BDDA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13096" w14:textId="35FDF694" w:rsidR="00B56A9D" w:rsidRPr="008A17ED" w:rsidRDefault="00F65A3F" w:rsidP="00B56A9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319C8C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F6739" w14:textId="390AD81C" w:rsidR="00B56A9D" w:rsidRPr="008A17ED" w:rsidRDefault="00B56A9D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6A30" w:rsidRPr="008A17ED" w14:paraId="69DAC0B9" w14:textId="77777777">
        <w:tc>
          <w:tcPr>
            <w:tcW w:w="4226" w:type="dxa"/>
            <w:shd w:val="clear" w:color="auto" w:fill="auto"/>
            <w:vAlign w:val="bottom"/>
          </w:tcPr>
          <w:p w14:paraId="32E5E781" w14:textId="36F30EE1" w:rsidR="00D16A30" w:rsidRPr="008A17ED" w:rsidRDefault="00011542" w:rsidP="00B56A9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EF10DD" w14:textId="4F087752" w:rsidR="00D16A30" w:rsidRPr="008A17ED" w:rsidRDefault="00D16A30" w:rsidP="00B56A9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158</w:t>
            </w:r>
          </w:p>
        </w:tc>
        <w:tc>
          <w:tcPr>
            <w:tcW w:w="184" w:type="dxa"/>
            <w:shd w:val="clear" w:color="auto" w:fill="auto"/>
          </w:tcPr>
          <w:p w14:paraId="4666AF53" w14:textId="77777777" w:rsidR="00D16A30" w:rsidRPr="008A17ED" w:rsidRDefault="00D16A30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60D01A" w14:textId="710BE557" w:rsidR="00D16A30" w:rsidRPr="00657820" w:rsidRDefault="00D16A30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1C6430" w14:textId="77777777" w:rsidR="00D16A30" w:rsidRPr="008A17ED" w:rsidRDefault="00D16A30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3C7143" w14:textId="5FA2510A" w:rsidR="00D16A30" w:rsidRDefault="00D16A30" w:rsidP="00B56A9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6D1D96C" w14:textId="77777777" w:rsidR="00D16A30" w:rsidRPr="008A17ED" w:rsidRDefault="00D16A30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F0C60" w14:textId="0820712C" w:rsidR="00D16A30" w:rsidRPr="00657820" w:rsidRDefault="00D16A30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B56A9D" w:rsidRPr="008A17ED" w14:paraId="3DEA4717" w14:textId="77777777">
        <w:tc>
          <w:tcPr>
            <w:tcW w:w="4226" w:type="dxa"/>
            <w:shd w:val="clear" w:color="auto" w:fill="auto"/>
            <w:vAlign w:val="center"/>
          </w:tcPr>
          <w:p w14:paraId="343F346E" w14:textId="094E4049" w:rsidR="00B56A9D" w:rsidRPr="008A17ED" w:rsidRDefault="00B56A9D" w:rsidP="00B56A9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="00861F30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0018FF">
              <w:rPr>
                <w:rFonts w:asciiTheme="majorBidi" w:hAnsiTheme="majorBidi" w:hint="cs"/>
                <w:b/>
                <w:bCs/>
                <w:sz w:val="28"/>
                <w:cs/>
              </w:rPr>
              <w:t>บ</w:t>
            </w:r>
            <w:r w:rsidR="00101828">
              <w:rPr>
                <w:rFonts w:asciiTheme="majorBidi" w:hAnsiTheme="majorBidi" w:hint="cs"/>
                <w:b/>
                <w:bCs/>
                <w:sz w:val="28"/>
                <w:cs/>
              </w:rPr>
              <w:t>ุคคลและ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703E752C" w:rsidR="00B56A9D" w:rsidRPr="008A17ED" w:rsidRDefault="00011542" w:rsidP="00A6499E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163</w:t>
            </w:r>
          </w:p>
        </w:tc>
        <w:tc>
          <w:tcPr>
            <w:tcW w:w="184" w:type="dxa"/>
            <w:shd w:val="clear" w:color="auto" w:fill="auto"/>
          </w:tcPr>
          <w:p w14:paraId="3F784C44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2361B" w14:textId="26C1F46B" w:rsidR="00B56A9D" w:rsidRPr="008A17ED" w:rsidRDefault="00EB7F4A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="0063785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E3613C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5FD34" w14:textId="0AF8B708" w:rsidR="00B56A9D" w:rsidRPr="008A17ED" w:rsidRDefault="00F65A3F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>831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7766DD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E043ED" w14:textId="6BD9CF0F" w:rsidR="00B56A9D" w:rsidRPr="008A17ED" w:rsidRDefault="00DB7E07" w:rsidP="00B56A9D">
            <w:pPr>
              <w:tabs>
                <w:tab w:val="decimal" w:pos="98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514</w:t>
            </w:r>
          </w:p>
        </w:tc>
      </w:tr>
      <w:tr w:rsidR="003F18FD" w:rsidRPr="008A17ED" w14:paraId="3E989415" w14:textId="77777777" w:rsidTr="003F18FD">
        <w:tc>
          <w:tcPr>
            <w:tcW w:w="4226" w:type="dxa"/>
            <w:shd w:val="clear" w:color="auto" w:fill="auto"/>
            <w:vAlign w:val="center"/>
          </w:tcPr>
          <w:p w14:paraId="0E1EC7E4" w14:textId="77777777" w:rsidR="003F18FD" w:rsidRPr="008A17ED" w:rsidRDefault="003F18FD" w:rsidP="00DB7E07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72DCD" w14:textId="77777777" w:rsidR="003F18FD" w:rsidRPr="008A17ED" w:rsidRDefault="003F18FD" w:rsidP="00DB7E07">
            <w:pPr>
              <w:tabs>
                <w:tab w:val="decimal" w:pos="559"/>
                <w:tab w:val="left" w:pos="721"/>
              </w:tabs>
              <w:ind w:left="-108" w:right="87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8D4DF40" w14:textId="77777777" w:rsidR="003F18FD" w:rsidRPr="008A17ED" w:rsidRDefault="003F18FD" w:rsidP="00DB7E0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5628E" w14:textId="77777777" w:rsidR="003F18FD" w:rsidRPr="00657820" w:rsidRDefault="003F18FD" w:rsidP="00DB7E07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D22C64A" w14:textId="77777777" w:rsidR="003F18FD" w:rsidRPr="008A17ED" w:rsidRDefault="003F18FD" w:rsidP="00DB7E07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DE384" w14:textId="77777777" w:rsidR="003F18FD" w:rsidRPr="008A17ED" w:rsidRDefault="003F18FD" w:rsidP="00DB7E07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7AE28AE" w14:textId="77777777" w:rsidR="003F18FD" w:rsidRPr="008A17ED" w:rsidRDefault="003F18FD" w:rsidP="00DB7E0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B5A01" w14:textId="77777777" w:rsidR="003F18FD" w:rsidRPr="00657820" w:rsidRDefault="003F18FD" w:rsidP="00DB7E07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F18FD" w:rsidRPr="008A17ED" w14:paraId="7E47123F" w14:textId="77777777" w:rsidTr="00C45346">
        <w:tc>
          <w:tcPr>
            <w:tcW w:w="4226" w:type="dxa"/>
            <w:shd w:val="clear" w:color="auto" w:fill="auto"/>
            <w:vAlign w:val="bottom"/>
          </w:tcPr>
          <w:p w14:paraId="35901B07" w14:textId="16B4FC12" w:rsidR="003F18FD" w:rsidRPr="008A17ED" w:rsidRDefault="003F18FD" w:rsidP="003F18F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>รายได้ค้างรับ</w:t>
            </w:r>
            <w:r w:rsidRPr="00CD538B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  <w:r w:rsidRPr="00CD538B">
              <w:rPr>
                <w:rFonts w:asciiTheme="majorBidi" w:hAnsiTheme="majorBidi"/>
                <w:b/>
                <w:bCs/>
                <w:sz w:val="28"/>
              </w:rPr>
              <w:t xml:space="preserve"> (</w:t>
            </w: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/>
                <w:b/>
                <w:bCs/>
                <w:sz w:val="28"/>
              </w:rPr>
              <w:t>6</w:t>
            </w:r>
            <w:r w:rsidRPr="00CD538B">
              <w:rPr>
                <w:rFonts w:asciiTheme="majorBidi" w:hAnsiTheme="majorBidi"/>
                <w:b/>
                <w:bCs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699E00" w14:textId="77777777" w:rsidR="003F18FD" w:rsidRPr="008A17ED" w:rsidRDefault="003F18FD" w:rsidP="003F18FD">
            <w:pPr>
              <w:tabs>
                <w:tab w:val="decimal" w:pos="559"/>
                <w:tab w:val="left" w:pos="721"/>
              </w:tabs>
              <w:ind w:left="-108" w:right="87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2DF6AA0" w14:textId="77777777" w:rsidR="003F18FD" w:rsidRPr="008A17ED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0A4316" w14:textId="77777777" w:rsidR="003F18FD" w:rsidRPr="00657820" w:rsidRDefault="003F18FD" w:rsidP="003F18F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4BC56FE" w14:textId="77777777" w:rsidR="003F18FD" w:rsidRPr="008A17ED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622A5D" w14:textId="77777777" w:rsidR="003F18FD" w:rsidRPr="008A17ED" w:rsidRDefault="003F18FD" w:rsidP="003F18F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8FFEE54" w14:textId="77777777" w:rsidR="003F18FD" w:rsidRPr="008A17ED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66DD5D" w14:textId="77777777" w:rsidR="003F18FD" w:rsidRPr="00657820" w:rsidRDefault="003F18FD" w:rsidP="003F18FD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F18FD" w:rsidRPr="008A17ED" w14:paraId="5995162A" w14:textId="77777777" w:rsidTr="00C45346">
        <w:tc>
          <w:tcPr>
            <w:tcW w:w="4226" w:type="dxa"/>
            <w:shd w:val="clear" w:color="auto" w:fill="auto"/>
            <w:vAlign w:val="bottom"/>
          </w:tcPr>
          <w:p w14:paraId="06861B5A" w14:textId="3836E966" w:rsidR="003F18FD" w:rsidRPr="008A17ED" w:rsidRDefault="003F18FD" w:rsidP="003F18F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CD538B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3F73A" w14:textId="6EF82F30" w:rsidR="003F18FD" w:rsidRPr="003F423A" w:rsidRDefault="009438DC" w:rsidP="003F423A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BC05A5E" w14:textId="77777777" w:rsidR="003F18FD" w:rsidRPr="003F423A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78A03" w14:textId="47DC6F89" w:rsidR="003F18FD" w:rsidRPr="003F423A" w:rsidRDefault="00C943AB" w:rsidP="003F18F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F423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25661F7" w14:textId="77777777" w:rsidR="003F18FD" w:rsidRPr="003F423A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92882" w14:textId="540C17C1" w:rsidR="003F18FD" w:rsidRPr="003F423A" w:rsidRDefault="009438DC" w:rsidP="003F18F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F93CCA8" w14:textId="77777777" w:rsidR="003F18FD" w:rsidRPr="003F423A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1F232C" w14:textId="7DADE079" w:rsidR="003F18FD" w:rsidRPr="003F423A" w:rsidRDefault="003F18FD" w:rsidP="003F18FD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3F423A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3F18FD" w:rsidRPr="008A17ED" w14:paraId="597AD400" w14:textId="77777777" w:rsidTr="00C45346">
        <w:tc>
          <w:tcPr>
            <w:tcW w:w="4226" w:type="dxa"/>
            <w:shd w:val="clear" w:color="auto" w:fill="auto"/>
            <w:vAlign w:val="bottom"/>
          </w:tcPr>
          <w:p w14:paraId="02F95811" w14:textId="2DA4C400" w:rsidR="003F18FD" w:rsidRPr="008A17ED" w:rsidRDefault="003F18FD" w:rsidP="003F18F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รวมรายได้ค้างรับ </w:t>
            </w:r>
            <w:r w:rsidRPr="00CD538B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445AA" w14:textId="423729BE" w:rsidR="003F18FD" w:rsidRPr="008A17ED" w:rsidRDefault="009438DC" w:rsidP="003F423A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8E15B28" w14:textId="77777777" w:rsidR="003F18FD" w:rsidRPr="008A17ED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2FA8E" w14:textId="6EAFA805" w:rsidR="003F18FD" w:rsidRPr="00657820" w:rsidRDefault="00C943AB" w:rsidP="003F18F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E02D814" w14:textId="77777777" w:rsidR="003F18FD" w:rsidRPr="008A17ED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283D7A" w14:textId="594927AD" w:rsidR="003F18FD" w:rsidRPr="008A17ED" w:rsidRDefault="009438DC" w:rsidP="003F18F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8CB2C5D" w14:textId="77777777" w:rsidR="003F18FD" w:rsidRPr="008A17ED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1CAB8" w14:textId="3F283E17" w:rsidR="003F18FD" w:rsidRPr="00657820" w:rsidRDefault="003F18FD" w:rsidP="003F18FD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D538B">
              <w:rPr>
                <w:rFonts w:asciiTheme="majorBidi" w:hAnsiTheme="majorBidi" w:cstheme="majorBidi"/>
                <w:b/>
                <w:bCs/>
                <w:sz w:val="28"/>
              </w:rPr>
              <w:t>90</w:t>
            </w:r>
          </w:p>
        </w:tc>
      </w:tr>
      <w:tr w:rsidR="00B06EBE" w:rsidRPr="008A17ED" w14:paraId="2ADF296E" w14:textId="77777777" w:rsidTr="00701BDC">
        <w:tc>
          <w:tcPr>
            <w:tcW w:w="4226" w:type="dxa"/>
            <w:shd w:val="clear" w:color="auto" w:fill="auto"/>
            <w:vAlign w:val="bottom"/>
          </w:tcPr>
          <w:p w14:paraId="65F6D43E" w14:textId="77777777" w:rsidR="00B06EBE" w:rsidRPr="008A17ED" w:rsidRDefault="00B06EBE" w:rsidP="00B06EBE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39474F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571740C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7DBBBC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981128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D72106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1A8F76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FE891E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B06EBE" w:rsidRPr="008A17ED" w14:paraId="52170790" w14:textId="77777777" w:rsidTr="002F4313">
        <w:tc>
          <w:tcPr>
            <w:tcW w:w="4226" w:type="dxa"/>
            <w:shd w:val="clear" w:color="auto" w:fill="auto"/>
            <w:vAlign w:val="bottom"/>
          </w:tcPr>
          <w:p w14:paraId="47B4F4F9" w14:textId="30596A2A" w:rsidR="00B06EBE" w:rsidRPr="008A17ED" w:rsidRDefault="00B06EBE" w:rsidP="00B06EBE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</w:rPr>
              <w:t>6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426D259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060444C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28F8A4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6D78E0A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70BCAC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02DE4F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177602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5D55F4" w:rsidRPr="008A17ED" w14:paraId="38DF3336" w14:textId="77777777">
        <w:tc>
          <w:tcPr>
            <w:tcW w:w="4226" w:type="dxa"/>
            <w:shd w:val="clear" w:color="auto" w:fill="auto"/>
            <w:vAlign w:val="bottom"/>
          </w:tcPr>
          <w:p w14:paraId="3C61CD59" w14:textId="1D7C9F09" w:rsidR="005D55F4" w:rsidRPr="008A17ED" w:rsidRDefault="005D55F4" w:rsidP="005D55F4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2104D8F7" w:rsidR="005D55F4" w:rsidRPr="008A17ED" w:rsidRDefault="0073123D" w:rsidP="005D55F4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BDDEA17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40E0E" w14:textId="7E65A9CE" w:rsidR="005D55F4" w:rsidRPr="008A17ED" w:rsidRDefault="005D55F4" w:rsidP="005D55F4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BE861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294FEA7C" w:rsidR="005D55F4" w:rsidRPr="008A17ED" w:rsidRDefault="0073123D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167,945</w:t>
            </w:r>
          </w:p>
        </w:tc>
        <w:tc>
          <w:tcPr>
            <w:tcW w:w="180" w:type="dxa"/>
            <w:shd w:val="clear" w:color="auto" w:fill="auto"/>
          </w:tcPr>
          <w:p w14:paraId="30AA8F23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2D6E55" w14:textId="3DE9AEB4" w:rsidR="005D55F4" w:rsidRPr="008A17ED" w:rsidRDefault="004C3DDD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146</w:t>
            </w:r>
            <w:r w:rsidRPr="00657820">
              <w:rPr>
                <w:rFonts w:asciiTheme="majorBidi" w:hAnsiTheme="majorBidi" w:cstheme="majorBidi"/>
                <w:sz w:val="28"/>
              </w:rPr>
              <w:t>,576</w:t>
            </w:r>
          </w:p>
        </w:tc>
      </w:tr>
      <w:tr w:rsidR="005D55F4" w:rsidRPr="008A17ED" w14:paraId="5AF40184" w14:textId="77777777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2EF5F1CC" w14:textId="504A2CE9" w:rsidR="005D55F4" w:rsidRPr="008A17ED" w:rsidRDefault="005D55F4" w:rsidP="005D55F4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7C765914" w:rsidR="005D55F4" w:rsidRPr="008A17ED" w:rsidRDefault="0073123D" w:rsidP="005D55F4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2,165</w:t>
            </w:r>
          </w:p>
        </w:tc>
        <w:tc>
          <w:tcPr>
            <w:tcW w:w="184" w:type="dxa"/>
            <w:shd w:val="clear" w:color="auto" w:fill="auto"/>
          </w:tcPr>
          <w:p w14:paraId="65803923" w14:textId="77777777" w:rsidR="005D55F4" w:rsidRPr="008A17ED" w:rsidRDefault="005D55F4" w:rsidP="005D55F4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45962" w14:textId="5D3F4184" w:rsidR="005D55F4" w:rsidRPr="008A17ED" w:rsidRDefault="005D55F4" w:rsidP="005D55F4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</w:t>
            </w:r>
            <w:r w:rsidR="004C3DDD" w:rsidRPr="00657820">
              <w:rPr>
                <w:rFonts w:asciiTheme="majorBidi" w:hAnsiTheme="majorBidi" w:cstheme="majorBidi"/>
                <w:sz w:val="28"/>
              </w:rPr>
              <w:t>644</w:t>
            </w:r>
          </w:p>
        </w:tc>
        <w:tc>
          <w:tcPr>
            <w:tcW w:w="180" w:type="dxa"/>
            <w:shd w:val="clear" w:color="auto" w:fill="auto"/>
          </w:tcPr>
          <w:p w14:paraId="7F2612E7" w14:textId="77777777" w:rsidR="005D55F4" w:rsidRPr="008A17ED" w:rsidRDefault="005D55F4" w:rsidP="005D55F4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5722E6BE" w:rsidR="005D55F4" w:rsidRPr="008A17ED" w:rsidRDefault="000A2F9B" w:rsidP="005D55F4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713</w:t>
            </w:r>
          </w:p>
        </w:tc>
        <w:tc>
          <w:tcPr>
            <w:tcW w:w="180" w:type="dxa"/>
            <w:shd w:val="clear" w:color="auto" w:fill="auto"/>
          </w:tcPr>
          <w:p w14:paraId="5ECAE9C8" w14:textId="77777777" w:rsidR="005D55F4" w:rsidRPr="008A17ED" w:rsidRDefault="005D55F4" w:rsidP="005D55F4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978FDD" w14:textId="56C622FB" w:rsidR="005D55F4" w:rsidRPr="008A17ED" w:rsidRDefault="004C3DDD" w:rsidP="005D55F4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5D55F4" w:rsidRPr="008A17ED" w14:paraId="1B870019" w14:textId="77777777" w:rsidTr="007A1D4A">
        <w:tc>
          <w:tcPr>
            <w:tcW w:w="4226" w:type="dxa"/>
            <w:shd w:val="clear" w:color="auto" w:fill="auto"/>
            <w:vAlign w:val="bottom"/>
          </w:tcPr>
          <w:p w14:paraId="58C5F934" w14:textId="40685515" w:rsidR="005D55F4" w:rsidRPr="008A17ED" w:rsidRDefault="005D55F4" w:rsidP="005D55F4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5527AB98" w:rsidR="005D55F4" w:rsidRPr="008A17ED" w:rsidRDefault="0073123D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2,165</w:t>
            </w:r>
          </w:p>
        </w:tc>
        <w:tc>
          <w:tcPr>
            <w:tcW w:w="184" w:type="dxa"/>
            <w:shd w:val="clear" w:color="auto" w:fill="auto"/>
          </w:tcPr>
          <w:p w14:paraId="6416B0FC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3A613794" w:rsidR="005D55F4" w:rsidRPr="008A17ED" w:rsidRDefault="004C3DDD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1,644</w:t>
            </w:r>
          </w:p>
        </w:tc>
        <w:tc>
          <w:tcPr>
            <w:tcW w:w="180" w:type="dxa"/>
            <w:shd w:val="clear" w:color="auto" w:fill="auto"/>
          </w:tcPr>
          <w:p w14:paraId="051EBC08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22C33717" w:rsidR="005D55F4" w:rsidRPr="008A17ED" w:rsidRDefault="0073123D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16</w:t>
            </w:r>
            <w:r w:rsidR="000A2F9B">
              <w:rPr>
                <w:rFonts w:asciiTheme="majorBidi" w:hAnsiTheme="majorBidi"/>
                <w:sz w:val="28"/>
              </w:rPr>
              <w:t>8,658</w:t>
            </w:r>
          </w:p>
        </w:tc>
        <w:tc>
          <w:tcPr>
            <w:tcW w:w="180" w:type="dxa"/>
            <w:shd w:val="clear" w:color="auto" w:fill="auto"/>
          </w:tcPr>
          <w:p w14:paraId="09823EE7" w14:textId="77777777" w:rsidR="005D55F4" w:rsidRPr="008A17ED" w:rsidRDefault="005D55F4" w:rsidP="005D55F4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45077331" w:rsidR="005D55F4" w:rsidRPr="008A17ED" w:rsidRDefault="004C3DDD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147,076</w:t>
            </w:r>
          </w:p>
        </w:tc>
      </w:tr>
      <w:tr w:rsidR="005D55F4" w:rsidRPr="008A17ED" w14:paraId="00B35EF1" w14:textId="77777777" w:rsidTr="007A1D4A">
        <w:tc>
          <w:tcPr>
            <w:tcW w:w="4226" w:type="dxa"/>
            <w:shd w:val="clear" w:color="auto" w:fill="auto"/>
            <w:vAlign w:val="center"/>
          </w:tcPr>
          <w:p w14:paraId="33DE7754" w14:textId="1E24552B" w:rsidR="005D55F4" w:rsidRPr="008A17ED" w:rsidRDefault="005D55F4" w:rsidP="005D55F4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u w:val="single"/>
                <w:cs/>
              </w:rPr>
              <w:t>หัก</w:t>
            </w:r>
            <w:r w:rsidRPr="008A17ED">
              <w:rPr>
                <w:rFonts w:asciiTheme="majorBidi" w:hAnsiTheme="majorBidi"/>
                <w:sz w:val="28"/>
              </w:rPr>
              <w:t>: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A03399"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="00D77FF4"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1163A54E" w:rsidR="005D55F4" w:rsidRPr="008A17ED" w:rsidRDefault="007F3539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C6EB220" w14:textId="77777777" w:rsidR="005D55F4" w:rsidRPr="008A17ED" w:rsidRDefault="005D55F4" w:rsidP="005D55F4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4C61424D" w:rsidR="005D55F4" w:rsidRPr="008A17ED" w:rsidRDefault="004C3DDD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2D48B9" w14:textId="77777777" w:rsidR="005D55F4" w:rsidRPr="008A17ED" w:rsidRDefault="005D55F4" w:rsidP="005D55F4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11EAD357" w:rsidR="005D55F4" w:rsidRPr="008A17ED" w:rsidRDefault="007F3539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(1,836)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5D55F4" w:rsidRPr="008A17ED" w:rsidRDefault="005D55F4" w:rsidP="005D55F4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6F004E94" w:rsidR="005D55F4" w:rsidRPr="008A17ED" w:rsidRDefault="005D55F4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4C3DDD" w:rsidRPr="00657820">
              <w:rPr>
                <w:rFonts w:asciiTheme="majorBidi" w:hAnsiTheme="majorBidi" w:cstheme="majorBidi"/>
                <w:sz w:val="28"/>
              </w:rPr>
              <w:t>1,836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D55F4" w:rsidRPr="008A17ED" w14:paraId="1AD1F89D" w14:textId="77777777" w:rsidTr="007A1D4A">
        <w:tc>
          <w:tcPr>
            <w:tcW w:w="4226" w:type="dxa"/>
            <w:shd w:val="clear" w:color="auto" w:fill="auto"/>
            <w:vAlign w:val="bottom"/>
          </w:tcPr>
          <w:p w14:paraId="27BCBA5F" w14:textId="3BBE05E8" w:rsidR="005D55F4" w:rsidRPr="008A17ED" w:rsidRDefault="005D55F4" w:rsidP="005D55F4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09F4686E" w:rsidR="005D55F4" w:rsidRPr="008A17ED" w:rsidRDefault="007F3539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2,165</w:t>
            </w:r>
          </w:p>
        </w:tc>
        <w:tc>
          <w:tcPr>
            <w:tcW w:w="184" w:type="dxa"/>
            <w:shd w:val="clear" w:color="auto" w:fill="auto"/>
          </w:tcPr>
          <w:p w14:paraId="04165889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18C4C439" w:rsidR="005D55F4" w:rsidRPr="008A17ED" w:rsidRDefault="005D55F4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4C3DDD" w:rsidRPr="00657820">
              <w:rPr>
                <w:rFonts w:asciiTheme="majorBidi" w:hAnsiTheme="majorBidi" w:cstheme="majorBidi"/>
                <w:b/>
                <w:bCs/>
                <w:sz w:val="28"/>
              </w:rPr>
              <w:t>644</w:t>
            </w:r>
          </w:p>
        </w:tc>
        <w:tc>
          <w:tcPr>
            <w:tcW w:w="180" w:type="dxa"/>
            <w:shd w:val="clear" w:color="auto" w:fill="auto"/>
          </w:tcPr>
          <w:p w14:paraId="012247C8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422C3863" w:rsidR="005D55F4" w:rsidRPr="008A17ED" w:rsidRDefault="007F3539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166,</w:t>
            </w:r>
            <w:r w:rsidR="000A2F9B">
              <w:rPr>
                <w:rFonts w:asciiTheme="majorBidi" w:hAnsiTheme="majorBidi"/>
                <w:b/>
                <w:bCs/>
                <w:sz w:val="28"/>
              </w:rPr>
              <w:t>8</w:t>
            </w:r>
            <w:r w:rsidR="005709B1">
              <w:rPr>
                <w:rFonts w:asciiTheme="majorBidi" w:hAnsiTheme="majorBidi"/>
                <w:b/>
                <w:bCs/>
                <w:sz w:val="28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5D55F4" w:rsidRPr="008A17ED" w:rsidRDefault="005D55F4" w:rsidP="005D55F4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3EEE3BB5" w:rsidR="005D55F4" w:rsidRPr="008A17ED" w:rsidRDefault="004C3DDD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145,240</w:t>
            </w:r>
          </w:p>
        </w:tc>
      </w:tr>
      <w:tr w:rsidR="005D55F4" w:rsidRPr="008A17ED" w14:paraId="72241D2F" w14:textId="77777777" w:rsidTr="003B5B1D">
        <w:trPr>
          <w:trHeight w:val="317"/>
        </w:trPr>
        <w:tc>
          <w:tcPr>
            <w:tcW w:w="4226" w:type="dxa"/>
            <w:shd w:val="clear" w:color="auto" w:fill="auto"/>
            <w:vAlign w:val="bottom"/>
          </w:tcPr>
          <w:p w14:paraId="5EEAC298" w14:textId="497EA968" w:rsidR="005D55F4" w:rsidRPr="0015790D" w:rsidRDefault="005D55F4" w:rsidP="0015790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5D55F4" w:rsidRPr="0015790D" w:rsidRDefault="005D55F4" w:rsidP="0015790D">
            <w:pPr>
              <w:tabs>
                <w:tab w:val="decimal" w:pos="900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6348AF1" w14:textId="77777777" w:rsidR="005D55F4" w:rsidRPr="0015790D" w:rsidRDefault="005D55F4" w:rsidP="001579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5D55F4" w:rsidRPr="0015790D" w:rsidRDefault="005D55F4" w:rsidP="001579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1D9252" w14:textId="77777777" w:rsidR="005D55F4" w:rsidRPr="0015790D" w:rsidRDefault="005D55F4" w:rsidP="001579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5D55F4" w:rsidRPr="0015790D" w:rsidRDefault="005D55F4" w:rsidP="001579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5D55F4" w:rsidRPr="0015790D" w:rsidRDefault="005D55F4" w:rsidP="001579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5D55F4" w:rsidRPr="0015790D" w:rsidRDefault="005D55F4" w:rsidP="0015790D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5D55F4" w:rsidRPr="008A17ED" w14:paraId="6A9E4773" w14:textId="77777777" w:rsidTr="007A1D4A">
        <w:tc>
          <w:tcPr>
            <w:tcW w:w="4226" w:type="dxa"/>
            <w:shd w:val="clear" w:color="auto" w:fill="auto"/>
            <w:vAlign w:val="bottom"/>
          </w:tcPr>
          <w:p w14:paraId="0588D278" w14:textId="644F09E0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(ดูหมายเหตุข้อ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="00C943AB"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5D55F4" w:rsidRPr="008A17ED" w:rsidRDefault="005D55F4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7C028FB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8CAA1" w14:textId="77777777" w:rsidR="005D55F4" w:rsidRPr="008A17ED" w:rsidRDefault="005D55F4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FBFC0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2A7C9" w14:textId="77777777" w:rsidR="005D55F4" w:rsidRPr="008A17ED" w:rsidRDefault="005D55F4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DD8F0" w14:textId="77777777" w:rsidR="005D55F4" w:rsidRPr="008A17ED" w:rsidRDefault="005D55F4" w:rsidP="005D55F4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A89B89" w14:textId="77777777" w:rsidR="005D55F4" w:rsidRPr="008A17ED" w:rsidRDefault="005D55F4" w:rsidP="005D55F4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5D55F4" w:rsidRPr="008A17ED" w14:paraId="7700E76E" w14:textId="77777777" w:rsidTr="007A1D4A">
        <w:tc>
          <w:tcPr>
            <w:tcW w:w="4226" w:type="dxa"/>
            <w:shd w:val="clear" w:color="auto" w:fill="auto"/>
            <w:vAlign w:val="center"/>
          </w:tcPr>
          <w:p w14:paraId="067E2A06" w14:textId="7CDD240B" w:rsidR="005D55F4" w:rsidRPr="008A17ED" w:rsidRDefault="005D55F4" w:rsidP="005D55F4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39CC55FD" w:rsidR="005D55F4" w:rsidRPr="008A17ED" w:rsidRDefault="007F3539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11,676</w:t>
            </w:r>
          </w:p>
        </w:tc>
        <w:tc>
          <w:tcPr>
            <w:tcW w:w="184" w:type="dxa"/>
            <w:shd w:val="clear" w:color="auto" w:fill="auto"/>
          </w:tcPr>
          <w:p w14:paraId="1206202A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4D160DD0" w:rsidR="005D55F4" w:rsidRPr="008A17ED" w:rsidRDefault="008C458E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2,444</w:t>
            </w:r>
          </w:p>
        </w:tc>
        <w:tc>
          <w:tcPr>
            <w:tcW w:w="180" w:type="dxa"/>
            <w:shd w:val="clear" w:color="auto" w:fill="auto"/>
          </w:tcPr>
          <w:p w14:paraId="3C8A857E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BAB77F" w14:textId="4367B58C" w:rsidR="005D55F4" w:rsidRPr="008A17ED" w:rsidRDefault="007F3539" w:rsidP="005D55F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0D7CB" w14:textId="77777777" w:rsidR="005D55F4" w:rsidRPr="008A17ED" w:rsidRDefault="005D55F4" w:rsidP="005D55F4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0293DE" w14:textId="77777777" w:rsidR="005D55F4" w:rsidRPr="008A17ED" w:rsidRDefault="005D55F4" w:rsidP="005D55F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</w:tr>
      <w:tr w:rsidR="005D55F4" w:rsidRPr="008A17ED" w14:paraId="2DD66EFC" w14:textId="77777777" w:rsidTr="007A1D4A">
        <w:tc>
          <w:tcPr>
            <w:tcW w:w="4226" w:type="dxa"/>
            <w:shd w:val="clear" w:color="auto" w:fill="auto"/>
            <w:vAlign w:val="bottom"/>
          </w:tcPr>
          <w:p w14:paraId="3A1A7214" w14:textId="44E40C6A" w:rsidR="005D55F4" w:rsidRPr="008A17ED" w:rsidRDefault="005D55F4" w:rsidP="005D55F4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รวมเจ้าหนี้การค้า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3CF2A318" w:rsidR="005D55F4" w:rsidRPr="008A17ED" w:rsidRDefault="007F3539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11,676</w:t>
            </w:r>
          </w:p>
        </w:tc>
        <w:tc>
          <w:tcPr>
            <w:tcW w:w="184" w:type="dxa"/>
            <w:shd w:val="clear" w:color="auto" w:fill="auto"/>
          </w:tcPr>
          <w:p w14:paraId="05B20969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01BBDE5F" w:rsidR="005D55F4" w:rsidRPr="008A17ED" w:rsidRDefault="008C458E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2,444</w:t>
            </w:r>
          </w:p>
        </w:tc>
        <w:tc>
          <w:tcPr>
            <w:tcW w:w="180" w:type="dxa"/>
            <w:shd w:val="clear" w:color="auto" w:fill="auto"/>
          </w:tcPr>
          <w:p w14:paraId="6C9ECDB7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308" w14:textId="7CAC8FED" w:rsidR="005D55F4" w:rsidRPr="008A17ED" w:rsidRDefault="007F3539" w:rsidP="005D55F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03AE" w14:textId="77777777" w:rsidR="005D55F4" w:rsidRPr="008A17ED" w:rsidRDefault="005D55F4" w:rsidP="005D55F4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8AE5" w14:textId="77777777" w:rsidR="005D55F4" w:rsidRPr="008A17ED" w:rsidRDefault="005D55F4" w:rsidP="005D55F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</w:tr>
      <w:tr w:rsidR="00BF15D8" w:rsidRPr="008A17ED" w14:paraId="3C9AA886" w14:textId="77777777" w:rsidTr="00BF15D8">
        <w:tc>
          <w:tcPr>
            <w:tcW w:w="4226" w:type="dxa"/>
            <w:shd w:val="clear" w:color="auto" w:fill="auto"/>
            <w:vAlign w:val="bottom"/>
          </w:tcPr>
          <w:p w14:paraId="615517C3" w14:textId="77777777" w:rsidR="00BF15D8" w:rsidRPr="008A17ED" w:rsidRDefault="00BF15D8" w:rsidP="0015790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D6BE2" w14:textId="77777777" w:rsidR="00BF15D8" w:rsidRPr="008A17ED" w:rsidRDefault="00BF15D8" w:rsidP="0015790D">
            <w:pPr>
              <w:tabs>
                <w:tab w:val="decimal" w:pos="920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EA080FD" w14:textId="77777777" w:rsidR="00BF15D8" w:rsidRPr="008A17ED" w:rsidRDefault="00BF15D8" w:rsidP="0015790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1331E" w14:textId="77777777" w:rsidR="00BF15D8" w:rsidRPr="0015790D" w:rsidRDefault="00BF15D8" w:rsidP="0015790D">
            <w:pPr>
              <w:tabs>
                <w:tab w:val="decimal" w:pos="920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92CB23" w14:textId="77777777" w:rsidR="00BF15D8" w:rsidRPr="008A17ED" w:rsidRDefault="00BF15D8" w:rsidP="0015790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87AAE5" w14:textId="77777777" w:rsidR="00BF15D8" w:rsidRPr="008A17ED" w:rsidRDefault="00BF15D8" w:rsidP="0015790D">
            <w:pPr>
              <w:tabs>
                <w:tab w:val="decimal" w:pos="539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B40157" w14:textId="77777777" w:rsidR="00BF15D8" w:rsidRPr="008A17ED" w:rsidRDefault="00BF15D8" w:rsidP="0015790D">
            <w:pPr>
              <w:tabs>
                <w:tab w:val="decimal" w:pos="882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A41A89" w14:textId="77777777" w:rsidR="00BF15D8" w:rsidRPr="008A17ED" w:rsidRDefault="00BF15D8" w:rsidP="0015790D">
            <w:pPr>
              <w:tabs>
                <w:tab w:val="decimal" w:pos="539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BF15D8" w:rsidRPr="008A17ED" w14:paraId="7D83DD7C" w14:textId="77777777" w:rsidTr="00A973CB">
        <w:tc>
          <w:tcPr>
            <w:tcW w:w="4226" w:type="dxa"/>
            <w:shd w:val="clear" w:color="auto" w:fill="auto"/>
            <w:vAlign w:val="bottom"/>
          </w:tcPr>
          <w:p w14:paraId="199587C1" w14:textId="77777777" w:rsidR="00BC7D74" w:rsidRDefault="00BC7D74" w:rsidP="008C458E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5B30518D" w14:textId="77777777" w:rsidR="00BC7D74" w:rsidRDefault="00BC7D74" w:rsidP="008C458E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85FBD37" w14:textId="77777777" w:rsidR="00BC7D74" w:rsidRDefault="00BC7D74" w:rsidP="008C458E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1152395" w14:textId="67B57BEA" w:rsidR="00F662DB" w:rsidRDefault="006B1110" w:rsidP="008C458E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เจ้าหนี้อื่น - </w:t>
            </w:r>
            <w:r w:rsidR="00F662D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</w:p>
          <w:p w14:paraId="773A26F9" w14:textId="395F5088" w:rsidR="00BF15D8" w:rsidRPr="008A17ED" w:rsidRDefault="00D7634D" w:rsidP="008C458E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</w:t>
            </w:r>
            <w:r w:rsidR="006B1110" w:rsidRPr="006578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6B1110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ดู</w:t>
            </w:r>
            <w:r w:rsidR="006B1110" w:rsidRPr="005851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หมายเหตุข้อ </w:t>
            </w:r>
            <w:r w:rsidR="006B1110" w:rsidRPr="00585132">
              <w:rPr>
                <w:rFonts w:asciiTheme="majorBidi" w:hAnsiTheme="majorBidi" w:cstheme="majorBidi"/>
                <w:b/>
                <w:bCs/>
                <w:sz w:val="28"/>
              </w:rPr>
              <w:t>19)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F60A48" w14:textId="77777777" w:rsidR="00BF15D8" w:rsidRPr="008A17ED" w:rsidRDefault="00BF15D8" w:rsidP="008C458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55F52E51" w14:textId="77777777" w:rsidR="00BF15D8" w:rsidRPr="008A17ED" w:rsidRDefault="00BF15D8" w:rsidP="008C458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EC22D" w14:textId="77777777" w:rsidR="00BF15D8" w:rsidRPr="00657820" w:rsidRDefault="00BF15D8" w:rsidP="008C458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6C0FA3" w14:textId="77777777" w:rsidR="00BF15D8" w:rsidRPr="008A17ED" w:rsidRDefault="00BF15D8" w:rsidP="008C458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A0D182" w14:textId="77777777" w:rsidR="00BF15D8" w:rsidRPr="008A17ED" w:rsidRDefault="00BF15D8" w:rsidP="008C45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923447" w14:textId="77777777" w:rsidR="00BF15D8" w:rsidRPr="008A17ED" w:rsidRDefault="00BF15D8" w:rsidP="008C458E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EC6FA6" w14:textId="77777777" w:rsidR="00BF15D8" w:rsidRPr="008A17ED" w:rsidRDefault="00BF15D8" w:rsidP="008C45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BF15D8" w:rsidRPr="008A17ED" w14:paraId="2F71CA16" w14:textId="77777777" w:rsidTr="00A973CB">
        <w:tc>
          <w:tcPr>
            <w:tcW w:w="4226" w:type="dxa"/>
            <w:shd w:val="clear" w:color="auto" w:fill="auto"/>
            <w:vAlign w:val="bottom"/>
          </w:tcPr>
          <w:p w14:paraId="1999990C" w14:textId="7B54897F" w:rsidR="00BF15D8" w:rsidRPr="008A17ED" w:rsidRDefault="00803F51" w:rsidP="008C458E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34911104" w14:textId="63BE2BD3" w:rsidR="00BF15D8" w:rsidRPr="00F80B0D" w:rsidRDefault="00E177DF" w:rsidP="008C458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C468E03" w14:textId="77777777" w:rsidR="00BF15D8" w:rsidRPr="00F80B0D" w:rsidRDefault="00BF15D8" w:rsidP="008C458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2CE78" w14:textId="5F613513" w:rsidR="00BF15D8" w:rsidRPr="00F80B0D" w:rsidRDefault="00803F51" w:rsidP="008C458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80B0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77D970" w14:textId="77777777" w:rsidR="00BF15D8" w:rsidRPr="00F80B0D" w:rsidRDefault="00BF15D8" w:rsidP="008C458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DD83AB" w14:textId="03041DE5" w:rsidR="00BF15D8" w:rsidRPr="00F80B0D" w:rsidRDefault="00E177DF" w:rsidP="008C45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10F2C4" w14:textId="77777777" w:rsidR="00BF15D8" w:rsidRPr="00F80B0D" w:rsidRDefault="00BF15D8" w:rsidP="008C458E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3E1328" w14:textId="7AE7F163" w:rsidR="00BF15D8" w:rsidRPr="00F80B0D" w:rsidRDefault="00803F51" w:rsidP="008C45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F80B0D">
              <w:rPr>
                <w:rFonts w:asciiTheme="majorBidi" w:hAnsiTheme="majorBidi"/>
                <w:sz w:val="28"/>
              </w:rPr>
              <w:t>4</w:t>
            </w:r>
          </w:p>
        </w:tc>
      </w:tr>
      <w:tr w:rsidR="00FC31AA" w:rsidRPr="008A17ED" w14:paraId="45D65796" w14:textId="77777777" w:rsidTr="00F621EC">
        <w:tc>
          <w:tcPr>
            <w:tcW w:w="4226" w:type="dxa"/>
            <w:shd w:val="clear" w:color="auto" w:fill="auto"/>
            <w:vAlign w:val="bottom"/>
          </w:tcPr>
          <w:p w14:paraId="46A74229" w14:textId="65088853" w:rsidR="00FC31AA" w:rsidRPr="00657820" w:rsidRDefault="001D7FA5" w:rsidP="008C458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9A208EC" w14:textId="15F7EFFB" w:rsidR="00FC31AA" w:rsidRPr="00F80B0D" w:rsidRDefault="00E177DF" w:rsidP="008C458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173</w:t>
            </w:r>
          </w:p>
        </w:tc>
        <w:tc>
          <w:tcPr>
            <w:tcW w:w="184" w:type="dxa"/>
            <w:shd w:val="clear" w:color="auto" w:fill="auto"/>
          </w:tcPr>
          <w:p w14:paraId="783CFA08" w14:textId="77777777" w:rsidR="00FC31AA" w:rsidRPr="00F80B0D" w:rsidRDefault="00FC31AA" w:rsidP="008C458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50FCDE" w14:textId="6BFA425E" w:rsidR="00FC31AA" w:rsidRPr="00F80B0D" w:rsidRDefault="004779F7" w:rsidP="008C458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F80B0D"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01A324" w14:textId="77777777" w:rsidR="00FC31AA" w:rsidRPr="00F80B0D" w:rsidRDefault="00FC31AA" w:rsidP="008C458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DC9BC1" w14:textId="4FFB9143" w:rsidR="00FC31AA" w:rsidRPr="00F80B0D" w:rsidRDefault="00E177DF" w:rsidP="008C45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5028BB" w14:textId="77777777" w:rsidR="00FC31AA" w:rsidRPr="00F80B0D" w:rsidRDefault="00FC31AA" w:rsidP="008C458E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37842C" w14:textId="535F2F93" w:rsidR="00FC31AA" w:rsidRPr="00F80B0D" w:rsidRDefault="00A973CB" w:rsidP="008C45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F80B0D"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</w:tr>
      <w:tr w:rsidR="00BF15D8" w:rsidRPr="008A17ED" w14:paraId="74C7590A" w14:textId="77777777" w:rsidTr="00F621EC">
        <w:trPr>
          <w:trHeight w:val="368"/>
        </w:trPr>
        <w:tc>
          <w:tcPr>
            <w:tcW w:w="4226" w:type="dxa"/>
            <w:shd w:val="clear" w:color="auto" w:fill="auto"/>
            <w:vAlign w:val="bottom"/>
          </w:tcPr>
          <w:p w14:paraId="50324C5B" w14:textId="69F8369D" w:rsidR="00BF15D8" w:rsidRPr="008A17ED" w:rsidRDefault="00803F51" w:rsidP="00B75B6B">
            <w:pPr>
              <w:ind w:right="-36"/>
              <w:jc w:val="thaiDistribute"/>
              <w:rPr>
                <w:rFonts w:asciiTheme="majorBidi" w:hAnsiTheme="majorBidi"/>
                <w:sz w:val="28"/>
              </w:rPr>
            </w:pPr>
            <w:r w:rsidRPr="00B75B6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</w:t>
            </w:r>
            <w:r w:rsidR="0037601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ี้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อ</w:t>
            </w:r>
            <w:r w:rsidR="0037601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ื่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น </w:t>
            </w:r>
            <w:r w:rsidR="00922B1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043CB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</w:t>
            </w:r>
            <w:r w:rsidR="0037601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ี่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4A81D05" w14:textId="0C891C02" w:rsidR="00BF15D8" w:rsidRPr="00A973CB" w:rsidRDefault="00E177DF" w:rsidP="0014111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173</w:t>
            </w:r>
          </w:p>
        </w:tc>
        <w:tc>
          <w:tcPr>
            <w:tcW w:w="184" w:type="dxa"/>
            <w:shd w:val="clear" w:color="auto" w:fill="auto"/>
          </w:tcPr>
          <w:p w14:paraId="306E1A1D" w14:textId="77777777" w:rsidR="00BF15D8" w:rsidRPr="00A973CB" w:rsidRDefault="00BF15D8" w:rsidP="008C458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CA773" w14:textId="2F3E14C9" w:rsidR="00BF15D8" w:rsidRPr="00A973CB" w:rsidRDefault="00803F51" w:rsidP="0014111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A973CB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E0A33F" w14:textId="77777777" w:rsidR="00BF15D8" w:rsidRPr="00A973CB" w:rsidRDefault="00BF15D8" w:rsidP="0014111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371C4" w14:textId="0100A498" w:rsidR="00BF15D8" w:rsidRPr="00A973CB" w:rsidRDefault="00E177DF" w:rsidP="0014111B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049C9" w14:textId="77777777" w:rsidR="00BF15D8" w:rsidRPr="00A973CB" w:rsidRDefault="00BF15D8" w:rsidP="0014111B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B9F34" w14:textId="2F244BCA" w:rsidR="00BF15D8" w:rsidRPr="00A973CB" w:rsidRDefault="00803F51" w:rsidP="0014111B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A973CB">
              <w:rPr>
                <w:rFonts w:asciiTheme="majorBidi" w:hAnsiTheme="majorBidi"/>
                <w:b/>
                <w:bCs/>
                <w:sz w:val="28"/>
              </w:rPr>
              <w:t>4</w:t>
            </w:r>
          </w:p>
        </w:tc>
      </w:tr>
      <w:tr w:rsidR="0098377A" w:rsidRPr="008A17ED" w14:paraId="52DCD667" w14:textId="77777777" w:rsidTr="00B62F56">
        <w:tc>
          <w:tcPr>
            <w:tcW w:w="4226" w:type="dxa"/>
            <w:shd w:val="clear" w:color="auto" w:fill="auto"/>
            <w:vAlign w:val="bottom"/>
          </w:tcPr>
          <w:p w14:paraId="110FF31F" w14:textId="77777777" w:rsidR="00705996" w:rsidRPr="00705996" w:rsidRDefault="00705996" w:rsidP="0015790D">
            <w:pPr>
              <w:ind w:right="-108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  <w:p w14:paraId="71CFF1CE" w14:textId="6F57A98A" w:rsidR="0098377A" w:rsidRPr="0015790D" w:rsidRDefault="00036BC1" w:rsidP="0015790D">
            <w:pPr>
              <w:ind w:right="-108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ค่าใช้จ่ายค้างจ่าย </w:t>
            </w: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>บุคคลและ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7C69F1" w14:textId="77777777" w:rsidR="0098377A" w:rsidRPr="00B62F56" w:rsidRDefault="0098377A" w:rsidP="0015790D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CF91101" w14:textId="77777777" w:rsidR="0098377A" w:rsidRPr="0015790D" w:rsidRDefault="0098377A" w:rsidP="0015790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0E0DA8" w14:textId="77777777" w:rsidR="0098377A" w:rsidRPr="0015790D" w:rsidRDefault="0098377A" w:rsidP="0015790D">
            <w:pPr>
              <w:tabs>
                <w:tab w:val="decimal" w:pos="920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82ECC02" w14:textId="77777777" w:rsidR="0098377A" w:rsidRPr="0015790D" w:rsidRDefault="0098377A" w:rsidP="0015790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554ABB" w14:textId="77777777" w:rsidR="0098377A" w:rsidRPr="0015790D" w:rsidRDefault="0098377A" w:rsidP="0015790D">
            <w:pPr>
              <w:tabs>
                <w:tab w:val="decimal" w:pos="539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20D840" w14:textId="77777777" w:rsidR="0098377A" w:rsidRPr="0015790D" w:rsidRDefault="0098377A" w:rsidP="0015790D">
            <w:pPr>
              <w:tabs>
                <w:tab w:val="decimal" w:pos="882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14F3E1" w14:textId="77777777" w:rsidR="0098377A" w:rsidRPr="0015790D" w:rsidRDefault="0098377A" w:rsidP="0015790D">
            <w:pPr>
              <w:tabs>
                <w:tab w:val="decimal" w:pos="882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98377A" w:rsidRPr="008A17ED" w14:paraId="6D687EEE" w14:textId="77777777" w:rsidTr="00E31EDE">
        <w:tc>
          <w:tcPr>
            <w:tcW w:w="4226" w:type="dxa"/>
            <w:shd w:val="clear" w:color="auto" w:fill="auto"/>
            <w:vAlign w:val="bottom"/>
          </w:tcPr>
          <w:p w14:paraId="21A616C0" w14:textId="16F5F5A7" w:rsidR="0098377A" w:rsidRPr="0015790D" w:rsidRDefault="00036BC1" w:rsidP="00036BC1">
            <w:pPr>
              <w:tabs>
                <w:tab w:val="left" w:pos="225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 xml:space="preserve">    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BC394E5" w14:textId="77777777" w:rsidR="0098377A" w:rsidRPr="0015790D" w:rsidRDefault="0098377A" w:rsidP="0015790D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9340A88" w14:textId="77777777" w:rsidR="0098377A" w:rsidRPr="0015790D" w:rsidRDefault="0098377A" w:rsidP="0015790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84C843" w14:textId="77777777" w:rsidR="0098377A" w:rsidRPr="0015790D" w:rsidRDefault="0098377A" w:rsidP="0015790D">
            <w:pPr>
              <w:tabs>
                <w:tab w:val="decimal" w:pos="920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03AFC6" w14:textId="77777777" w:rsidR="0098377A" w:rsidRPr="0015790D" w:rsidRDefault="0098377A" w:rsidP="0015790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7AF51A" w14:textId="77777777" w:rsidR="0098377A" w:rsidRPr="0015790D" w:rsidRDefault="0098377A" w:rsidP="0015790D">
            <w:pPr>
              <w:tabs>
                <w:tab w:val="decimal" w:pos="539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19CCCC" w14:textId="77777777" w:rsidR="0098377A" w:rsidRPr="0015790D" w:rsidRDefault="0098377A" w:rsidP="0015790D">
            <w:pPr>
              <w:tabs>
                <w:tab w:val="decimal" w:pos="882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D28C99" w14:textId="77777777" w:rsidR="0098377A" w:rsidRPr="0015790D" w:rsidRDefault="0098377A" w:rsidP="0015790D">
            <w:pPr>
              <w:tabs>
                <w:tab w:val="decimal" w:pos="882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5D55F4" w:rsidRPr="008A17ED" w14:paraId="0AD1C31F" w14:textId="77777777">
        <w:tc>
          <w:tcPr>
            <w:tcW w:w="4226" w:type="dxa"/>
            <w:shd w:val="clear" w:color="auto" w:fill="auto"/>
            <w:vAlign w:val="bottom"/>
          </w:tcPr>
          <w:p w14:paraId="788E4C87" w14:textId="77777777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061ADA9F" w14:textId="55F81C25" w:rsidR="005D55F4" w:rsidRPr="008A17ED" w:rsidRDefault="00E56CF2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47</w:t>
            </w:r>
          </w:p>
        </w:tc>
        <w:tc>
          <w:tcPr>
            <w:tcW w:w="184" w:type="dxa"/>
            <w:shd w:val="clear" w:color="auto" w:fill="auto"/>
          </w:tcPr>
          <w:p w14:paraId="4F41B7BD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2AD6C" w14:textId="2BDCB7D6" w:rsidR="005D55F4" w:rsidRPr="008A17ED" w:rsidRDefault="003F18FD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E33C0F4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7E3DBE" w14:textId="68733A19" w:rsidR="005D55F4" w:rsidRPr="008A17ED" w:rsidRDefault="00E56CF2" w:rsidP="005D55F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3411E" w14:textId="77777777" w:rsidR="005D55F4" w:rsidRPr="008A17ED" w:rsidRDefault="005D55F4" w:rsidP="005D55F4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B6045A" w14:textId="3F216220" w:rsidR="005D55F4" w:rsidRPr="008A17ED" w:rsidRDefault="005D55F4" w:rsidP="005D55F4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</w:tr>
      <w:tr w:rsidR="005D55F4" w:rsidRPr="008A17ED" w14:paraId="53CD2F7C" w14:textId="77777777">
        <w:tc>
          <w:tcPr>
            <w:tcW w:w="4226" w:type="dxa"/>
            <w:shd w:val="clear" w:color="auto" w:fill="auto"/>
            <w:vAlign w:val="bottom"/>
          </w:tcPr>
          <w:p w14:paraId="24D5402A" w14:textId="1C31A49A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0B5BBC" w14:textId="2B2FF2AF" w:rsidR="005D55F4" w:rsidRPr="008A17ED" w:rsidRDefault="00E56CF2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1,830</w:t>
            </w:r>
          </w:p>
        </w:tc>
        <w:tc>
          <w:tcPr>
            <w:tcW w:w="184" w:type="dxa"/>
            <w:shd w:val="clear" w:color="auto" w:fill="auto"/>
          </w:tcPr>
          <w:p w14:paraId="62CB08EC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222678" w14:textId="0FFFBEDA" w:rsidR="005D55F4" w:rsidRPr="008A17ED" w:rsidRDefault="005D55F4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1,</w:t>
            </w:r>
            <w:r w:rsidR="003F18FD" w:rsidRPr="00657820">
              <w:rPr>
                <w:rFonts w:asciiTheme="majorBidi" w:hAnsiTheme="majorBidi" w:cstheme="majorBidi"/>
                <w:sz w:val="28"/>
              </w:rPr>
              <w:t>145</w:t>
            </w:r>
          </w:p>
        </w:tc>
        <w:tc>
          <w:tcPr>
            <w:tcW w:w="180" w:type="dxa"/>
            <w:shd w:val="clear" w:color="auto" w:fill="auto"/>
          </w:tcPr>
          <w:p w14:paraId="132A902E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E9EC3B" w14:textId="2788C9F1" w:rsidR="005D55F4" w:rsidRPr="008A17ED" w:rsidRDefault="00E56CF2" w:rsidP="005D55F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88420" w14:textId="77777777" w:rsidR="005D55F4" w:rsidRPr="008A17ED" w:rsidRDefault="005D55F4" w:rsidP="005D55F4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91A0A9" w14:textId="64F9F9DD" w:rsidR="005D55F4" w:rsidRPr="008A17ED" w:rsidRDefault="005D55F4" w:rsidP="005D55F4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</w:tr>
      <w:tr w:rsidR="005D55F4" w:rsidRPr="008A17ED" w14:paraId="44755E60" w14:textId="77777777">
        <w:tc>
          <w:tcPr>
            <w:tcW w:w="4226" w:type="dxa"/>
            <w:shd w:val="clear" w:color="auto" w:fill="auto"/>
            <w:vAlign w:val="bottom"/>
          </w:tcPr>
          <w:p w14:paraId="2C37283F" w14:textId="21A651B5" w:rsidR="005D55F4" w:rsidRPr="008A17ED" w:rsidRDefault="005D55F4" w:rsidP="005D55F4">
            <w:pPr>
              <w:ind w:right="-36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รวมค่าใช้จ่ายค้างจ่าย </w:t>
            </w:r>
            <w:r w:rsidR="000A48BB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42728B">
              <w:rPr>
                <w:rFonts w:asciiTheme="majorBidi" w:hAnsiTheme="majorBidi" w:hint="cs"/>
                <w:b/>
                <w:bCs/>
                <w:sz w:val="28"/>
                <w:cs/>
              </w:rPr>
              <w:t>บุคคลและ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FC443" w14:textId="4AC45164" w:rsidR="005D55F4" w:rsidRPr="008A17ED" w:rsidRDefault="00E56CF2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1,877</w:t>
            </w:r>
          </w:p>
        </w:tc>
        <w:tc>
          <w:tcPr>
            <w:tcW w:w="184" w:type="dxa"/>
            <w:shd w:val="clear" w:color="auto" w:fill="auto"/>
          </w:tcPr>
          <w:p w14:paraId="06E93435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7E04" w14:textId="59F81184" w:rsidR="005D55F4" w:rsidRPr="008A17ED" w:rsidRDefault="005D55F4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1,</w:t>
            </w:r>
            <w:r w:rsidR="003F18FD" w:rsidRPr="00657820">
              <w:rPr>
                <w:rFonts w:asciiTheme="majorBidi" w:hAnsiTheme="majorBidi" w:cstheme="majorBidi"/>
                <w:b/>
                <w:bCs/>
                <w:sz w:val="28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64E33219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D054" w14:textId="45B7FBDE" w:rsidR="005D55F4" w:rsidRPr="008A17ED" w:rsidRDefault="00E56CF2" w:rsidP="005D55F4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163242" w14:textId="77777777" w:rsidR="005D55F4" w:rsidRPr="008A17ED" w:rsidRDefault="005D55F4" w:rsidP="005D55F4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DEAC" w14:textId="6D8B09CE" w:rsidR="005D55F4" w:rsidRPr="008A17ED" w:rsidRDefault="005D55F4" w:rsidP="005D55F4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5D55F4" w:rsidRPr="008A17ED" w14:paraId="4AA324F0" w14:textId="77777777" w:rsidTr="001F4F92">
        <w:tc>
          <w:tcPr>
            <w:tcW w:w="4226" w:type="dxa"/>
            <w:shd w:val="clear" w:color="auto" w:fill="auto"/>
            <w:vAlign w:val="bottom"/>
          </w:tcPr>
          <w:p w14:paraId="184F5FEF" w14:textId="77777777" w:rsidR="005D55F4" w:rsidRPr="001F4F92" w:rsidRDefault="005D55F4" w:rsidP="005D55F4">
            <w:pPr>
              <w:ind w:right="-36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20122B" w14:textId="2653F178" w:rsidR="005D55F4" w:rsidRPr="001F4F92" w:rsidRDefault="005D55F4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shd w:val="clear" w:color="auto" w:fill="auto"/>
          </w:tcPr>
          <w:p w14:paraId="4165BF65" w14:textId="77777777" w:rsidR="005D55F4" w:rsidRPr="001F4F92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C57A9" w14:textId="77777777" w:rsidR="005D55F4" w:rsidRPr="001F4F92" w:rsidRDefault="005D55F4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26BE3A9" w14:textId="77777777" w:rsidR="005D55F4" w:rsidRPr="001F4F92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98836" w14:textId="77777777" w:rsidR="005D55F4" w:rsidRPr="001F4F92" w:rsidRDefault="005D55F4" w:rsidP="005D55F4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8BB53D7" w14:textId="77777777" w:rsidR="005D55F4" w:rsidRPr="001F4F92" w:rsidRDefault="005D55F4" w:rsidP="005D55F4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C18E0" w14:textId="77777777" w:rsidR="005D55F4" w:rsidRPr="001F4F92" w:rsidRDefault="005D55F4" w:rsidP="005D55F4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D55F4" w:rsidRPr="008A17ED" w14:paraId="002886EE" w14:textId="77777777" w:rsidTr="00201AB9">
        <w:tc>
          <w:tcPr>
            <w:tcW w:w="4226" w:type="dxa"/>
            <w:shd w:val="clear" w:color="auto" w:fill="auto"/>
            <w:vAlign w:val="bottom"/>
          </w:tcPr>
          <w:p w14:paraId="65B2664F" w14:textId="6E491B75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ดอกเบี้ยค้างจ่าย - </w:t>
            </w:r>
            <w:r w:rsidR="001B03CE">
              <w:rPr>
                <w:rFonts w:asciiTheme="majorBidi" w:hAnsiTheme="majorBidi" w:hint="cs"/>
                <w:b/>
                <w:bCs/>
                <w:sz w:val="28"/>
                <w:cs/>
              </w:rPr>
              <w:t>บุคคลและ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  <w:p w14:paraId="080BD1F3" w14:textId="48DEAF0C" w:rsidR="005D55F4" w:rsidRPr="008A17ED" w:rsidRDefault="007113F2" w:rsidP="005D55F4">
            <w:pPr>
              <w:ind w:left="92"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 xml:space="preserve">   </w:t>
            </w:r>
            <w:r w:rsidR="005D55F4"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="005D55F4"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="00B5785F">
              <w:rPr>
                <w:rFonts w:asciiTheme="majorBidi" w:hAnsiTheme="majorBidi"/>
                <w:b/>
                <w:bCs/>
                <w:sz w:val="28"/>
              </w:rPr>
              <w:t>9</w:t>
            </w:r>
            <w:r w:rsidR="005D55F4"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82044F" w14:textId="77777777" w:rsidR="005D55F4" w:rsidRPr="008A17ED" w:rsidRDefault="005D55F4" w:rsidP="005D55F4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EEC2AE8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36E8D1" w14:textId="77777777" w:rsidR="005D55F4" w:rsidRPr="008A17ED" w:rsidRDefault="005D55F4" w:rsidP="005D55F4">
            <w:pPr>
              <w:tabs>
                <w:tab w:val="decimal" w:pos="557"/>
              </w:tabs>
              <w:ind w:left="-10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8E47EF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6A6388" w14:textId="77777777" w:rsidR="005D55F4" w:rsidRPr="008A17ED" w:rsidRDefault="005D55F4" w:rsidP="005D55F4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5D55F4" w:rsidRPr="008A17ED" w:rsidRDefault="005D55F4" w:rsidP="005D55F4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F57CF" w14:textId="77777777" w:rsidR="005D55F4" w:rsidRPr="008A17ED" w:rsidRDefault="005D55F4" w:rsidP="005D55F4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5D55F4" w:rsidRPr="008A17ED" w14:paraId="481E34E6" w14:textId="77777777" w:rsidTr="001B03CE">
        <w:tc>
          <w:tcPr>
            <w:tcW w:w="4226" w:type="dxa"/>
            <w:shd w:val="clear" w:color="auto" w:fill="auto"/>
            <w:vAlign w:val="bottom"/>
          </w:tcPr>
          <w:p w14:paraId="2DCD0D23" w14:textId="77777777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DC5CB" w14:textId="3E463AE8" w:rsidR="005D55F4" w:rsidRPr="008A17ED" w:rsidRDefault="00E56CF2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A19C8F3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3EE1B4" w14:textId="0B986EAA" w:rsidR="005D55F4" w:rsidRPr="008A17ED" w:rsidRDefault="005D55F4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57E8D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1C9C0" w14:textId="06EF6DE7" w:rsidR="005D55F4" w:rsidRPr="008A17ED" w:rsidRDefault="003B6E9F" w:rsidP="005D55F4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10,963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5D55F4" w:rsidRPr="008A17ED" w:rsidRDefault="005D55F4" w:rsidP="005D55F4">
            <w:pPr>
              <w:ind w:right="2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29BC00" w14:textId="00CAD72E" w:rsidR="005D55F4" w:rsidRPr="008A17ED" w:rsidRDefault="005D55F4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10,</w:t>
            </w:r>
            <w:r w:rsidR="003F18FD">
              <w:rPr>
                <w:rFonts w:asciiTheme="majorBidi" w:hAnsiTheme="majorBidi"/>
                <w:sz w:val="28"/>
              </w:rPr>
              <w:t>722</w:t>
            </w:r>
          </w:p>
        </w:tc>
      </w:tr>
      <w:tr w:rsidR="005D55F4" w:rsidRPr="008A17ED" w14:paraId="37A8955E" w14:textId="77777777" w:rsidTr="001B03CE">
        <w:tc>
          <w:tcPr>
            <w:tcW w:w="4226" w:type="dxa"/>
            <w:shd w:val="clear" w:color="auto" w:fill="auto"/>
            <w:vAlign w:val="bottom"/>
          </w:tcPr>
          <w:p w14:paraId="24EC2F99" w14:textId="730CB218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 w:hint="cs"/>
                <w:sz w:val="28"/>
                <w:cs/>
              </w:rPr>
              <w:t>บ</w:t>
            </w:r>
            <w:r w:rsidR="002C5B82">
              <w:rPr>
                <w:rFonts w:asciiTheme="majorBidi" w:hAnsiTheme="majorBidi" w:hint="cs"/>
                <w:sz w:val="28"/>
                <w:cs/>
              </w:rPr>
              <w:t>ริษัท</w:t>
            </w:r>
            <w:r w:rsidRPr="008A17ED">
              <w:rPr>
                <w:rFonts w:asciiTheme="majorBidi" w:hAnsiTheme="majorBidi" w:hint="cs"/>
                <w:sz w:val="28"/>
                <w:cs/>
              </w:rPr>
              <w:t>ที่เกี่ยวข้องกัน</w:t>
            </w:r>
            <w:r w:rsidR="00B5785F">
              <w:rPr>
                <w:rFonts w:asciiTheme="majorBidi" w:hAnsiTheme="majorBidi"/>
                <w:sz w:val="28"/>
              </w:rPr>
              <w:t xml:space="preserve"> (</w:t>
            </w:r>
            <w:r w:rsidR="00B5785F">
              <w:rPr>
                <w:rFonts w:asciiTheme="majorBidi" w:hAnsiTheme="majorBidi" w:hint="cs"/>
                <w:sz w:val="28"/>
                <w:cs/>
              </w:rPr>
              <w:t>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13EAD45B" w14:textId="6A3EACEE" w:rsidR="005D55F4" w:rsidRPr="008A17ED" w:rsidRDefault="00E56CF2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7,044</w:t>
            </w:r>
          </w:p>
        </w:tc>
        <w:tc>
          <w:tcPr>
            <w:tcW w:w="184" w:type="dxa"/>
            <w:shd w:val="clear" w:color="auto" w:fill="auto"/>
          </w:tcPr>
          <w:p w14:paraId="32E15D62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C84688" w14:textId="5A8BEF30" w:rsidR="005D55F4" w:rsidRPr="008A17ED" w:rsidRDefault="003F18FD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10,084</w:t>
            </w:r>
          </w:p>
        </w:tc>
        <w:tc>
          <w:tcPr>
            <w:tcW w:w="180" w:type="dxa"/>
            <w:shd w:val="clear" w:color="auto" w:fill="auto"/>
          </w:tcPr>
          <w:p w14:paraId="40467F49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DEFFB" w14:textId="2A57FDA7" w:rsidR="005D55F4" w:rsidRPr="008A17ED" w:rsidRDefault="003B6E9F" w:rsidP="005D55F4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C4F91" w14:textId="77777777" w:rsidR="005D55F4" w:rsidRPr="008A17ED" w:rsidRDefault="005D55F4" w:rsidP="005D55F4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C5505C" w14:textId="21C0359F" w:rsidR="005D55F4" w:rsidRPr="008A17ED" w:rsidRDefault="005D55F4" w:rsidP="005D55F4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</w:tr>
      <w:tr w:rsidR="008C5CB1" w:rsidRPr="008A17ED" w14:paraId="17465DE1" w14:textId="77777777" w:rsidTr="001B03CE">
        <w:tc>
          <w:tcPr>
            <w:tcW w:w="4226" w:type="dxa"/>
            <w:shd w:val="clear" w:color="auto" w:fill="auto"/>
            <w:vAlign w:val="bottom"/>
          </w:tcPr>
          <w:p w14:paraId="603EEB8C" w14:textId="4767BFAB" w:rsidR="008C5CB1" w:rsidRPr="008A17ED" w:rsidRDefault="001B03CE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บุคคลที่เกี่ยวข้อง</w:t>
            </w:r>
            <w:r w:rsidR="00B21217">
              <w:rPr>
                <w:rFonts w:asciiTheme="majorBidi" w:hAnsiTheme="majorBidi" w:hint="cs"/>
                <w:sz w:val="28"/>
                <w:cs/>
              </w:rPr>
              <w:t>กัน</w:t>
            </w:r>
          </w:p>
        </w:tc>
        <w:tc>
          <w:tcPr>
            <w:tcW w:w="1080" w:type="dxa"/>
            <w:shd w:val="clear" w:color="auto" w:fill="auto"/>
          </w:tcPr>
          <w:p w14:paraId="68DF4C33" w14:textId="463F47AE" w:rsidR="008C5CB1" w:rsidRDefault="003B6E9F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4,404</w:t>
            </w:r>
          </w:p>
        </w:tc>
        <w:tc>
          <w:tcPr>
            <w:tcW w:w="184" w:type="dxa"/>
            <w:shd w:val="clear" w:color="auto" w:fill="auto"/>
          </w:tcPr>
          <w:p w14:paraId="597B2169" w14:textId="77777777" w:rsidR="008C5CB1" w:rsidRPr="008A17ED" w:rsidRDefault="008C5CB1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D8DA9" w14:textId="417527FE" w:rsidR="008C5CB1" w:rsidRDefault="00C54004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F08866" w14:textId="77777777" w:rsidR="008C5CB1" w:rsidRPr="008A17ED" w:rsidRDefault="008C5CB1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ADA280" w14:textId="0CAAB521" w:rsidR="008C5CB1" w:rsidRDefault="003B6E9F" w:rsidP="005D55F4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FBC46" w14:textId="77777777" w:rsidR="008C5CB1" w:rsidRPr="008A17ED" w:rsidRDefault="008C5CB1" w:rsidP="005D55F4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26B6F9" w14:textId="54048C51" w:rsidR="008C5CB1" w:rsidRPr="008A17ED" w:rsidRDefault="00C54004" w:rsidP="005D55F4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5D55F4" w:rsidRPr="008A17ED" w14:paraId="64ABC1CF" w14:textId="77777777">
        <w:tc>
          <w:tcPr>
            <w:tcW w:w="4226" w:type="dxa"/>
            <w:shd w:val="clear" w:color="auto" w:fill="auto"/>
            <w:vAlign w:val="bottom"/>
          </w:tcPr>
          <w:p w14:paraId="2FEBD5FF" w14:textId="22F5422F" w:rsidR="005D55F4" w:rsidRPr="008A17ED" w:rsidRDefault="005D55F4" w:rsidP="005D55F4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รวมดอกเบี้ยค้างจ่าย - </w:t>
            </w:r>
            <w:r w:rsidR="00E54669">
              <w:rPr>
                <w:rFonts w:asciiTheme="majorBidi" w:hAnsiTheme="majorBidi" w:hint="cs"/>
                <w:b/>
                <w:bCs/>
                <w:sz w:val="28"/>
                <w:cs/>
              </w:rPr>
              <w:t>บุคคลและ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487C0589" w:rsidR="005D55F4" w:rsidRPr="008A17ED" w:rsidRDefault="003B6E9F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11,448</w:t>
            </w:r>
          </w:p>
        </w:tc>
        <w:tc>
          <w:tcPr>
            <w:tcW w:w="184" w:type="dxa"/>
            <w:shd w:val="clear" w:color="auto" w:fill="auto"/>
          </w:tcPr>
          <w:p w14:paraId="36FE97EF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2718F003" w:rsidR="005D55F4" w:rsidRPr="008A17ED" w:rsidRDefault="003F18FD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3F2E4A">
              <w:rPr>
                <w:rFonts w:asciiTheme="majorBidi" w:hAnsiTheme="majorBidi" w:cstheme="majorBidi"/>
                <w:b/>
                <w:bCs/>
                <w:sz w:val="28"/>
              </w:rPr>
              <w:t>10,084</w:t>
            </w:r>
          </w:p>
        </w:tc>
        <w:tc>
          <w:tcPr>
            <w:tcW w:w="180" w:type="dxa"/>
            <w:shd w:val="clear" w:color="auto" w:fill="auto"/>
          </w:tcPr>
          <w:p w14:paraId="01C8B86D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2EB82BEE" w:rsidR="005D55F4" w:rsidRPr="008A17ED" w:rsidRDefault="003B6E9F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10,963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5D55F4" w:rsidRPr="008A17ED" w:rsidRDefault="005D55F4" w:rsidP="005D55F4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9FFEB" w14:textId="5A507EA3" w:rsidR="005D55F4" w:rsidRPr="008A17ED" w:rsidRDefault="005D55F4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10,</w:t>
            </w:r>
            <w:r w:rsidR="003F18FD" w:rsidRPr="003F2E4A">
              <w:rPr>
                <w:rFonts w:asciiTheme="majorBidi" w:hAnsiTheme="majorBidi"/>
                <w:b/>
                <w:bCs/>
                <w:sz w:val="28"/>
              </w:rPr>
              <w:t>722</w:t>
            </w:r>
          </w:p>
        </w:tc>
      </w:tr>
      <w:tr w:rsidR="005D55F4" w:rsidRPr="008A17ED" w14:paraId="085AD762" w14:textId="77777777" w:rsidTr="00C81989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15CC2CE7" w14:textId="77777777" w:rsidR="005D55F4" w:rsidRPr="008A17ED" w:rsidRDefault="005D55F4" w:rsidP="005D55F4">
            <w:pPr>
              <w:spacing w:line="240" w:lineRule="exact"/>
              <w:ind w:right="-36"/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E348F9" w14:textId="6952665C" w:rsidR="005D55F4" w:rsidRPr="008A17ED" w:rsidRDefault="005D55F4" w:rsidP="005D55F4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E7354FF" w14:textId="77777777" w:rsidR="005D55F4" w:rsidRPr="008A17ED" w:rsidRDefault="005D55F4" w:rsidP="005D55F4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07AA1" w14:textId="77777777" w:rsidR="005D55F4" w:rsidRPr="008A17ED" w:rsidRDefault="005D55F4" w:rsidP="005D55F4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BD2A9C" w14:textId="77777777" w:rsidR="005D55F4" w:rsidRPr="008A17ED" w:rsidRDefault="005D55F4" w:rsidP="005D55F4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87E63" w14:textId="77777777" w:rsidR="005D55F4" w:rsidRPr="008A17ED" w:rsidRDefault="005D55F4" w:rsidP="005D55F4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B55C07" w14:textId="77777777" w:rsidR="005D55F4" w:rsidRPr="008A17ED" w:rsidRDefault="005D55F4" w:rsidP="005D55F4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985DFE" w14:textId="77777777" w:rsidR="005D55F4" w:rsidRPr="008A17ED" w:rsidRDefault="005D55F4" w:rsidP="005D55F4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/>
                <w:sz w:val="28"/>
              </w:rPr>
            </w:pPr>
          </w:p>
        </w:tc>
      </w:tr>
      <w:tr w:rsidR="005D55F4" w:rsidRPr="008A17ED" w14:paraId="19FF3F61" w14:textId="77777777" w:rsidTr="007A1D4A">
        <w:tc>
          <w:tcPr>
            <w:tcW w:w="4226" w:type="dxa"/>
            <w:shd w:val="clear" w:color="auto" w:fill="auto"/>
            <w:vAlign w:val="bottom"/>
          </w:tcPr>
          <w:p w14:paraId="5A04F7FC" w14:textId="3655EAE3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5D55F4" w:rsidRPr="008A17ED" w:rsidRDefault="005D55F4" w:rsidP="005D55F4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5466F03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1D907F" w14:textId="77777777" w:rsidR="005D55F4" w:rsidRPr="008A17ED" w:rsidRDefault="005D55F4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19C5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29F43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5D55F4" w:rsidRPr="008A17ED" w:rsidRDefault="005D55F4" w:rsidP="005D55F4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33EF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5D55F4" w:rsidRPr="008A17ED" w14:paraId="50655E6C" w14:textId="77777777" w:rsidTr="007A1D4A">
        <w:tc>
          <w:tcPr>
            <w:tcW w:w="4226" w:type="dxa"/>
            <w:shd w:val="clear" w:color="auto" w:fill="auto"/>
            <w:vAlign w:val="bottom"/>
          </w:tcPr>
          <w:p w14:paraId="702F20C3" w14:textId="77777777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B08BF57" w14:textId="6A7A17FC" w:rsidR="005D55F4" w:rsidRPr="008A17ED" w:rsidRDefault="003B6E9F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9A15906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13503" w14:textId="653243E4" w:rsidR="005D55F4" w:rsidRPr="008A17ED" w:rsidRDefault="005D55F4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BB9B6C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461DDA" w14:textId="7C1AD67B" w:rsidR="005D55F4" w:rsidRPr="008A17ED" w:rsidRDefault="003B6E9F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5D55F4" w:rsidRPr="008A17ED" w:rsidRDefault="005D55F4" w:rsidP="005D55F4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8B55BF" w14:textId="7ACA7521" w:rsidR="005D55F4" w:rsidRPr="008A17ED" w:rsidRDefault="003F18FD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264</w:t>
            </w:r>
          </w:p>
        </w:tc>
      </w:tr>
      <w:tr w:rsidR="005D55F4" w:rsidRPr="008A17ED" w14:paraId="6B408D9E" w14:textId="77777777" w:rsidTr="007A1D4A">
        <w:tc>
          <w:tcPr>
            <w:tcW w:w="4226" w:type="dxa"/>
            <w:shd w:val="clear" w:color="auto" w:fill="auto"/>
            <w:vAlign w:val="bottom"/>
          </w:tcPr>
          <w:p w14:paraId="5BE42D80" w14:textId="77777777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BB2604A" w14:textId="67B4A7D7" w:rsidR="005D55F4" w:rsidRPr="008A17ED" w:rsidRDefault="003B6E9F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6524DA16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F6AB6" w14:textId="07D0E679" w:rsidR="005D55F4" w:rsidRPr="008A17ED" w:rsidRDefault="005D55F4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D3DB777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4008F" w14:textId="09AD816C" w:rsidR="005D55F4" w:rsidRPr="008A17ED" w:rsidRDefault="003B6E9F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5D55F4" w:rsidRPr="008A17ED" w:rsidRDefault="005D55F4" w:rsidP="005D55F4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65B794" w14:textId="4563616A" w:rsidR="005D55F4" w:rsidRPr="008A17ED" w:rsidRDefault="005D55F4" w:rsidP="005D55F4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5D55F4" w:rsidRPr="008A17ED" w14:paraId="020615A8" w14:textId="77777777" w:rsidTr="007A1D4A">
        <w:tc>
          <w:tcPr>
            <w:tcW w:w="4226" w:type="dxa"/>
            <w:shd w:val="clear" w:color="auto" w:fill="auto"/>
            <w:vAlign w:val="bottom"/>
          </w:tcPr>
          <w:p w14:paraId="09F2FF44" w14:textId="77777777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7829C" w14:textId="118012D9" w:rsidR="005D55F4" w:rsidRPr="008A17ED" w:rsidRDefault="003B6E9F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4E9A6945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6AAA" w14:textId="24009395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499B320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9DBBE" w14:textId="0D917B42" w:rsidR="005D55F4" w:rsidRPr="008A17ED" w:rsidRDefault="003B6E9F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350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5D55F4" w:rsidRPr="008A17ED" w:rsidRDefault="005D55F4" w:rsidP="005D55F4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920F" w14:textId="716FB8FE" w:rsidR="005D55F4" w:rsidRPr="008A17ED" w:rsidRDefault="003F18FD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274</w:t>
            </w:r>
          </w:p>
        </w:tc>
      </w:tr>
    </w:tbl>
    <w:p w14:paraId="0321914F" w14:textId="77777777" w:rsidR="007D0494" w:rsidRDefault="007D0494" w:rsidP="007D0494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51E4448" w14:textId="77777777" w:rsidR="000A48BB" w:rsidRDefault="000A48BB" w:rsidP="007D0494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70AD2D9" w14:textId="77777777" w:rsidR="000A48BB" w:rsidRDefault="000A48BB" w:rsidP="007D0494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73AC7EE0" w14:textId="77777777" w:rsidR="000A48BB" w:rsidRDefault="000A48BB" w:rsidP="007D0494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289F49F" w14:textId="77777777" w:rsidR="000A48BB" w:rsidRDefault="000A48BB" w:rsidP="007D0494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701C8DD" w14:textId="3F737629" w:rsidR="007D0494" w:rsidRDefault="009E4C64" w:rsidP="007D0494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เงินให้กู้ยืมระยะสั้นแก่กิจการที่เกี่ยวข้องกัน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 xml:space="preserve"> เงินให้กู้ยืมระ</w:t>
      </w:r>
      <w:r w:rsidR="001706E0">
        <w:rPr>
          <w:rFonts w:asciiTheme="majorBidi" w:hAnsiTheme="majorBidi" w:cstheme="majorBidi" w:hint="cs"/>
          <w:b/>
          <w:bCs/>
          <w:sz w:val="28"/>
          <w:cs/>
        </w:rPr>
        <w:t>ยะ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>ย</w:t>
      </w:r>
      <w:r w:rsidR="00E02500" w:rsidRPr="00B118B0">
        <w:rPr>
          <w:rFonts w:asciiTheme="majorBidi" w:hAnsiTheme="majorBidi" w:cstheme="majorBidi"/>
          <w:b/>
          <w:bCs/>
          <w:sz w:val="28"/>
          <w:cs/>
        </w:rPr>
        <w:t xml:space="preserve">าวแก่กิจการที่เกี่ยวข้องกัน </w:t>
      </w:r>
      <w:r w:rsidRPr="00B118B0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</w:t>
      </w:r>
      <w:r w:rsidR="00D23D41">
        <w:rPr>
          <w:rFonts w:asciiTheme="majorBidi" w:hAnsiTheme="majorBidi" w:cstheme="majorBidi" w:hint="cs"/>
          <w:b/>
          <w:bCs/>
          <w:sz w:val="28"/>
          <w:cs/>
        </w:rPr>
        <w:t>บุคคลและ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  <w:r w:rsidR="001706E0">
        <w:rPr>
          <w:rFonts w:asciiTheme="majorBidi" w:hAnsiTheme="majorBidi" w:cstheme="majorBidi" w:hint="cs"/>
          <w:b/>
          <w:bCs/>
          <w:sz w:val="28"/>
          <w:cs/>
        </w:rPr>
        <w:t xml:space="preserve"> และเงินกู้</w:t>
      </w:r>
      <w:r w:rsidR="005A7A80">
        <w:rPr>
          <w:rFonts w:asciiTheme="majorBidi" w:hAnsiTheme="majorBidi" w:cstheme="majorBidi" w:hint="cs"/>
          <w:b/>
          <w:bCs/>
          <w:sz w:val="28"/>
          <w:cs/>
        </w:rPr>
        <w:t>ยืม</w:t>
      </w:r>
      <w:r w:rsidR="001706E0">
        <w:rPr>
          <w:rFonts w:asciiTheme="majorBidi" w:hAnsiTheme="majorBidi" w:cstheme="majorBidi" w:hint="cs"/>
          <w:b/>
          <w:bCs/>
          <w:sz w:val="28"/>
          <w:cs/>
        </w:rPr>
        <w:t>ระยะยาวจากกิจการ</w:t>
      </w:r>
      <w:r w:rsidR="00F30E23">
        <w:rPr>
          <w:rFonts w:asciiTheme="majorBidi" w:hAnsiTheme="majorBidi" w:cstheme="majorBidi" w:hint="cs"/>
          <w:b/>
          <w:bCs/>
          <w:sz w:val="28"/>
          <w:cs/>
        </w:rPr>
        <w:t>ที่เกี่ยวข้องกัน</w:t>
      </w:r>
    </w:p>
    <w:p w14:paraId="5A803713" w14:textId="5197723E" w:rsidR="00F53166" w:rsidRPr="00B118B0" w:rsidRDefault="009E4C64" w:rsidP="00D332B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ยอดคงเหลือของเงินให้กู้ยืมระยะสั้นแก่กิจการที่เกี่ยวข้องกัน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ณ วันที่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6B3F80" w:rsidRPr="00A44211">
        <w:rPr>
          <w:rFonts w:asciiTheme="majorBidi" w:hAnsiTheme="majorBidi" w:cstheme="majorBidi"/>
          <w:spacing w:val="2"/>
          <w:sz w:val="28"/>
        </w:rPr>
        <w:t>3</w:t>
      </w:r>
      <w:r w:rsidR="00BF1C06" w:rsidRPr="00A44211">
        <w:rPr>
          <w:rFonts w:asciiTheme="majorBidi" w:hAnsiTheme="majorBidi" w:cstheme="majorBidi"/>
          <w:spacing w:val="2"/>
          <w:sz w:val="28"/>
        </w:rPr>
        <w:t>0</w:t>
      </w:r>
      <w:r w:rsidR="006B3F80" w:rsidRPr="00A44211">
        <w:rPr>
          <w:rFonts w:asciiTheme="majorBidi" w:hAnsiTheme="majorBidi" w:cstheme="majorBidi"/>
          <w:spacing w:val="2"/>
          <w:sz w:val="28"/>
        </w:rPr>
        <w:t xml:space="preserve"> </w:t>
      </w:r>
      <w:r w:rsidR="00D76BDF">
        <w:rPr>
          <w:rFonts w:asciiTheme="majorBidi" w:hAnsiTheme="majorBidi" w:cstheme="majorBidi" w:hint="cs"/>
          <w:spacing w:val="2"/>
          <w:sz w:val="28"/>
          <w:cs/>
        </w:rPr>
        <w:t>กันย</w:t>
      </w:r>
      <w:r w:rsidR="00BF1C06" w:rsidRPr="00A44211">
        <w:rPr>
          <w:rFonts w:asciiTheme="majorBidi" w:hAnsiTheme="majorBidi" w:cstheme="majorBidi" w:hint="cs"/>
          <w:spacing w:val="2"/>
          <w:sz w:val="28"/>
          <w:cs/>
        </w:rPr>
        <w:t xml:space="preserve">ายน 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306408"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7 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และ</w:t>
      </w:r>
      <w:r w:rsidR="000719DC" w:rsidRPr="00A44211">
        <w:rPr>
          <w:rFonts w:asciiTheme="majorBidi" w:hAnsiTheme="majorBidi" w:cstheme="majorBidi" w:hint="cs"/>
          <w:color w:val="000000"/>
          <w:spacing w:val="2"/>
          <w:sz w:val="28"/>
          <w:cs/>
        </w:rPr>
        <w:t>วันที่</w:t>
      </w:r>
      <w:r w:rsidR="00D332B9"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306408" w:rsidRPr="00A44211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="00586A31"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D332B9"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รวมถึง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การ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เคลื่อนไหวของเงินให้กู้ยืมระยะสั้นดังกล่าวมีรายละเอียดดังนี้ </w:t>
      </w: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080"/>
        <w:gridCol w:w="180"/>
        <w:gridCol w:w="1170"/>
        <w:gridCol w:w="90"/>
        <w:gridCol w:w="1080"/>
        <w:gridCol w:w="180"/>
        <w:gridCol w:w="1170"/>
      </w:tblGrid>
      <w:tr w:rsidR="00D332B9" w:rsidRPr="00B118B0" w14:paraId="0CF4AAF2" w14:textId="77777777" w:rsidTr="00F60247">
        <w:trPr>
          <w:trHeight w:val="80"/>
        </w:trPr>
        <w:tc>
          <w:tcPr>
            <w:tcW w:w="2520" w:type="dxa"/>
            <w:vAlign w:val="bottom"/>
          </w:tcPr>
          <w:p w14:paraId="0A2944FB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48142B" w14:textId="77777777" w:rsidR="00D332B9" w:rsidRPr="00B118B0" w:rsidRDefault="00D332B9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43A9E4C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D79A01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nil"/>
            </w:tcBorders>
            <w:vAlign w:val="bottom"/>
          </w:tcPr>
          <w:p w14:paraId="253C14BF" w14:textId="3950929C" w:rsidR="00D332B9" w:rsidRPr="00B118B0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6F92C63C" w14:textId="77777777" w:rsidTr="00F60247">
        <w:trPr>
          <w:trHeight w:val="80"/>
        </w:trPr>
        <w:tc>
          <w:tcPr>
            <w:tcW w:w="2520" w:type="dxa"/>
            <w:vAlign w:val="bottom"/>
          </w:tcPr>
          <w:p w14:paraId="27AC590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0CA780B" w14:textId="77777777" w:rsidR="00F53166" w:rsidRPr="00B118B0" w:rsidRDefault="00F53166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DF0B6D1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A48C83B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B118B0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03ECF" w:rsidRPr="00B118B0" w14:paraId="79428D76" w14:textId="77777777" w:rsidTr="00F60247">
        <w:trPr>
          <w:trHeight w:val="375"/>
        </w:trPr>
        <w:tc>
          <w:tcPr>
            <w:tcW w:w="2520" w:type="dxa"/>
            <w:vMerge w:val="restart"/>
            <w:vAlign w:val="bottom"/>
          </w:tcPr>
          <w:p w14:paraId="36CE7FBF" w14:textId="790E57AF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2B078B9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5B830B73" w14:textId="5E51FBD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4D5B34AF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F010BB8" w14:textId="11BF8B7E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833E1B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180" w:type="dxa"/>
          </w:tcPr>
          <w:p w14:paraId="262B6C22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A2DEF50" w14:textId="1B113D71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ECF">
              <w:rPr>
                <w:rFonts w:asciiTheme="majorBidi" w:hAnsiTheme="majorBidi" w:hint="cs"/>
                <w:sz w:val="28"/>
                <w:cs/>
              </w:rPr>
              <w:t>ในระหว่าง</w:t>
            </w:r>
            <w:r w:rsidR="00F55040">
              <w:rPr>
                <w:rFonts w:asciiTheme="majorBidi" w:hAnsiTheme="majorBidi" w:hint="cs"/>
                <w:sz w:val="28"/>
                <w:cs/>
              </w:rPr>
              <w:t>รอบ</w:t>
            </w:r>
            <w:r w:rsidR="006A2566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180" w:type="dxa"/>
            <w:vAlign w:val="bottom"/>
          </w:tcPr>
          <w:p w14:paraId="1F428DA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591B2881" w14:textId="2518D984" w:rsidR="0060271A" w:rsidRDefault="006B3F80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7E311A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  <w:p w14:paraId="57412558" w14:textId="33ED0A35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833E1B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</w:tr>
      <w:tr w:rsidR="00A03ECF" w:rsidRPr="00B118B0" w14:paraId="5D9CE519" w14:textId="77777777" w:rsidTr="00F60247">
        <w:trPr>
          <w:trHeight w:val="375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3E8C4B39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72EAD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44CED1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D53FCD1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2A16B91D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C8698C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5FBCC" w14:textId="65445A3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4A199614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F565B" w14:textId="37EBC3D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5C0B9C6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0DA3BD2B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2C7EC6" w:rsidRPr="00B118B0" w14:paraId="5E295B43" w14:textId="77777777" w:rsidTr="00F60247">
        <w:trPr>
          <w:trHeight w:val="20"/>
        </w:trPr>
        <w:tc>
          <w:tcPr>
            <w:tcW w:w="2520" w:type="dxa"/>
          </w:tcPr>
          <w:p w14:paraId="0F54D20F" w14:textId="77777777" w:rsidR="002C7EC6" w:rsidRDefault="002C7EC6" w:rsidP="002C7EC6">
            <w:pPr>
              <w:tabs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แอนด์ซอฟท์แวร์</w:t>
            </w:r>
          </w:p>
          <w:p w14:paraId="08A46689" w14:textId="46187882" w:rsidR="002C7EC6" w:rsidRPr="00B118B0" w:rsidRDefault="002C7EC6" w:rsidP="002C7EC6">
            <w:pPr>
              <w:tabs>
                <w:tab w:val="left" w:pos="2160"/>
              </w:tabs>
              <w:ind w:left="273" w:firstLine="91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2A588897" w14:textId="77777777" w:rsidR="002C7EC6" w:rsidRPr="00B118B0" w:rsidRDefault="002C7EC6" w:rsidP="002C7EC6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D0E448" w14:textId="5453270B" w:rsidR="002C7EC6" w:rsidRPr="00B118B0" w:rsidRDefault="002C7EC6" w:rsidP="002C7EC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1B5826E2" w14:textId="77777777" w:rsidR="002C7EC6" w:rsidRPr="00B118B0" w:rsidRDefault="002C7EC6" w:rsidP="002C7EC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E9BB85E" w14:textId="272C1027" w:rsidR="002C7EC6" w:rsidRPr="00B118B0" w:rsidRDefault="002C7EC6" w:rsidP="002C7EC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3,450</w:t>
            </w:r>
          </w:p>
        </w:tc>
        <w:tc>
          <w:tcPr>
            <w:tcW w:w="180" w:type="dxa"/>
            <w:tcBorders>
              <w:top w:val="nil"/>
            </w:tcBorders>
          </w:tcPr>
          <w:p w14:paraId="64203D4C" w14:textId="77777777" w:rsidR="002C7EC6" w:rsidRPr="00B118B0" w:rsidRDefault="002C7EC6" w:rsidP="002C7EC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D8D4" w14:textId="228B2AB5" w:rsidR="002C7EC6" w:rsidRPr="00B118B0" w:rsidRDefault="002C7EC6" w:rsidP="002C7EC6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6DB3B76" w14:textId="77777777" w:rsidR="002C7EC6" w:rsidRPr="00B118B0" w:rsidRDefault="002C7EC6" w:rsidP="002C7EC6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1D320" w14:textId="4FF213A8" w:rsidR="002C7EC6" w:rsidRPr="00B118B0" w:rsidRDefault="002C7EC6" w:rsidP="002C7EC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54A74E2" w14:textId="77777777" w:rsidR="002C7EC6" w:rsidRPr="00B118B0" w:rsidRDefault="002C7EC6" w:rsidP="002C7EC6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204F" w14:textId="14E8ECD3" w:rsidR="002C7EC6" w:rsidRPr="00B118B0" w:rsidRDefault="002C7EC6" w:rsidP="002C7EC6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3,850</w:t>
            </w:r>
          </w:p>
        </w:tc>
      </w:tr>
      <w:tr w:rsidR="002C7EC6" w:rsidRPr="00B118B0" w14:paraId="7602BCE4" w14:textId="77777777" w:rsidTr="00F60247">
        <w:trPr>
          <w:trHeight w:val="20"/>
        </w:trPr>
        <w:tc>
          <w:tcPr>
            <w:tcW w:w="2520" w:type="dxa"/>
          </w:tcPr>
          <w:p w14:paraId="40D0AA70" w14:textId="5F528EB8" w:rsidR="002C7EC6" w:rsidRPr="00B118B0" w:rsidRDefault="002C7EC6" w:rsidP="002C7EC6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027553E" w14:textId="77777777" w:rsidR="002C7EC6" w:rsidRPr="00B118B0" w:rsidRDefault="002C7EC6" w:rsidP="002C7EC6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FFDFB19" w14:textId="7D3A2239" w:rsidR="002C7EC6" w:rsidRPr="00B118B0" w:rsidRDefault="002C7EC6" w:rsidP="002C7EC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6D96C42C" w14:textId="77777777" w:rsidR="002C7EC6" w:rsidRPr="00B118B0" w:rsidRDefault="002C7EC6" w:rsidP="002C7EC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F0C0DF" w14:textId="607463F6" w:rsidR="002C7EC6" w:rsidRPr="00B118B0" w:rsidRDefault="002C7EC6" w:rsidP="002C7EC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25,900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2412A3" w14:textId="77777777" w:rsidR="002C7EC6" w:rsidRPr="00B118B0" w:rsidRDefault="002C7EC6" w:rsidP="002C7EC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BD911" w14:textId="4C7E73F2" w:rsidR="002C7EC6" w:rsidRPr="00B118B0" w:rsidRDefault="00BC08D9" w:rsidP="002C7EC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AF36A13" w14:textId="77777777" w:rsidR="002C7EC6" w:rsidRPr="00B118B0" w:rsidRDefault="002C7EC6" w:rsidP="002C7EC6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908FC" w14:textId="7E89E5C1" w:rsidR="002C7EC6" w:rsidRPr="00B118B0" w:rsidRDefault="002C7EC6" w:rsidP="002C7EC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C08D9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0,600)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7A39" w14:textId="77777777" w:rsidR="002C7EC6" w:rsidRPr="00B118B0" w:rsidRDefault="002C7EC6" w:rsidP="002C7EC6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FABE7" w14:textId="0D30B61F" w:rsidR="002C7EC6" w:rsidRPr="00B118B0" w:rsidRDefault="002C7EC6" w:rsidP="002C7EC6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15,300</w:t>
            </w:r>
          </w:p>
        </w:tc>
      </w:tr>
      <w:tr w:rsidR="002C7EC6" w:rsidRPr="00B118B0" w14:paraId="2363F0BF" w14:textId="77777777" w:rsidTr="00F60247">
        <w:trPr>
          <w:trHeight w:val="20"/>
        </w:trPr>
        <w:tc>
          <w:tcPr>
            <w:tcW w:w="2520" w:type="dxa"/>
          </w:tcPr>
          <w:p w14:paraId="2DAACB87" w14:textId="77777777" w:rsidR="002C7EC6" w:rsidRDefault="002C7EC6" w:rsidP="002C7EC6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/>
                <w:sz w:val="28"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22500C5B" w14:textId="5FE037F0" w:rsidR="002C7EC6" w:rsidRPr="00B118B0" w:rsidRDefault="002C7EC6" w:rsidP="002C7EC6">
            <w:pPr>
              <w:tabs>
                <w:tab w:val="left" w:pos="360"/>
                <w:tab w:val="left" w:pos="2160"/>
              </w:tabs>
              <w:ind w:left="162" w:firstLine="202"/>
              <w:rPr>
                <w:rFonts w:asciiTheme="majorBidi" w:hAnsiTheme="majorBidi" w:cstheme="majorBidi"/>
                <w:sz w:val="28"/>
                <w:cs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73F6B18F" w14:textId="77777777" w:rsidR="002C7EC6" w:rsidRPr="00B118B0" w:rsidRDefault="002C7EC6" w:rsidP="002C7EC6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C0B13F4" w14:textId="77777777" w:rsidR="002C7EC6" w:rsidRDefault="002C7EC6" w:rsidP="002C7EC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06A51F" w14:textId="70093095" w:rsidR="002C7EC6" w:rsidRPr="00B118B0" w:rsidRDefault="002C7EC6" w:rsidP="002C7EC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BF97EF0" w14:textId="77777777" w:rsidR="002C7EC6" w:rsidRPr="00B118B0" w:rsidRDefault="002C7EC6" w:rsidP="002C7EC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D878D83" w14:textId="6C2BAC41" w:rsidR="002C7EC6" w:rsidRPr="00B118B0" w:rsidRDefault="002C7EC6" w:rsidP="002C7EC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9,66</w:t>
            </w:r>
            <w:r w:rsidRPr="000F361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4CA9A4" w14:textId="77777777" w:rsidR="002C7EC6" w:rsidRPr="00B118B0" w:rsidRDefault="002C7EC6" w:rsidP="002C7EC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14C441" w14:textId="20C77398" w:rsidR="002C7EC6" w:rsidRDefault="002C7EC6" w:rsidP="002C7EC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B9DCFD" w14:textId="77777777" w:rsidR="002C7EC6" w:rsidRPr="00B118B0" w:rsidRDefault="002C7EC6" w:rsidP="002C7EC6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5F948D" w14:textId="1EAA47C4" w:rsidR="002C7EC6" w:rsidRPr="00B118B0" w:rsidRDefault="002C7EC6" w:rsidP="002C7EC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2B95D" w14:textId="77777777" w:rsidR="002C7EC6" w:rsidRPr="00B118B0" w:rsidRDefault="002C7EC6" w:rsidP="002C7EC6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1E2450" w14:textId="058FF0DD" w:rsidR="002C7EC6" w:rsidRPr="00B118B0" w:rsidRDefault="002C7EC6" w:rsidP="002C7EC6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9,664</w:t>
            </w:r>
          </w:p>
        </w:tc>
      </w:tr>
      <w:tr w:rsidR="002C7EC6" w:rsidRPr="00B118B0" w14:paraId="0E4242F2" w14:textId="77777777" w:rsidTr="00F60247">
        <w:trPr>
          <w:trHeight w:val="20"/>
        </w:trPr>
        <w:tc>
          <w:tcPr>
            <w:tcW w:w="2520" w:type="dxa"/>
          </w:tcPr>
          <w:p w14:paraId="57F72D8A" w14:textId="77777777" w:rsidR="002C7EC6" w:rsidRPr="00B118B0" w:rsidRDefault="002C7EC6" w:rsidP="002C7EC6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77D5438" w14:textId="77777777" w:rsidR="002C7EC6" w:rsidRPr="00B118B0" w:rsidRDefault="002C7EC6" w:rsidP="002C7EC6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7C5CA77" w14:textId="77777777" w:rsidR="002C7EC6" w:rsidRPr="00B118B0" w:rsidRDefault="002C7EC6" w:rsidP="002C7EC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900796E" w14:textId="77777777" w:rsidR="002C7EC6" w:rsidRPr="00B118B0" w:rsidRDefault="002C7EC6" w:rsidP="002C7EC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FDA7D" w14:textId="627C3C49" w:rsidR="002C7EC6" w:rsidRPr="00B118B0" w:rsidRDefault="002C7EC6" w:rsidP="002C7EC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39,014</w:t>
            </w:r>
          </w:p>
        </w:tc>
        <w:tc>
          <w:tcPr>
            <w:tcW w:w="180" w:type="dxa"/>
            <w:tcBorders>
              <w:top w:val="nil"/>
            </w:tcBorders>
          </w:tcPr>
          <w:p w14:paraId="15BA3315" w14:textId="77777777" w:rsidR="002C7EC6" w:rsidRPr="00B118B0" w:rsidRDefault="002C7EC6" w:rsidP="002C7EC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9FDC51" w14:textId="7B587D56" w:rsidR="002C7EC6" w:rsidRPr="00B118B0" w:rsidRDefault="002C7EC6" w:rsidP="002C7EC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02AA75C" w14:textId="77777777" w:rsidR="002C7EC6" w:rsidRPr="00B118B0" w:rsidRDefault="002C7EC6" w:rsidP="002C7EC6">
            <w:pPr>
              <w:tabs>
                <w:tab w:val="decimal" w:pos="770"/>
                <w:tab w:val="decimal" w:pos="1242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1CF04" w14:textId="35AE9E61" w:rsidR="002C7EC6" w:rsidRPr="00B118B0" w:rsidRDefault="002C7EC6" w:rsidP="002C7EC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C08D9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0,600)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DA79342" w14:textId="77777777" w:rsidR="002C7EC6" w:rsidRPr="00B118B0" w:rsidRDefault="002C7EC6" w:rsidP="002C7EC6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4CF92" w14:textId="01E6B3FC" w:rsidR="002C7EC6" w:rsidRPr="00B118B0" w:rsidRDefault="002C7EC6" w:rsidP="002C7EC6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28,814</w:t>
            </w:r>
          </w:p>
        </w:tc>
      </w:tr>
      <w:tr w:rsidR="002C7EC6" w:rsidRPr="00B118B0" w14:paraId="1DD3742E" w14:textId="77777777" w:rsidTr="00F60247">
        <w:trPr>
          <w:trHeight w:val="720"/>
        </w:trPr>
        <w:tc>
          <w:tcPr>
            <w:tcW w:w="2520" w:type="dxa"/>
            <w:vAlign w:val="bottom"/>
          </w:tcPr>
          <w:p w14:paraId="7FD4AF6D" w14:textId="45613E1C" w:rsidR="002C7EC6" w:rsidRPr="00B118B0" w:rsidRDefault="002C7EC6" w:rsidP="002C7EC6">
            <w:pPr>
              <w:tabs>
                <w:tab w:val="left" w:pos="2160"/>
              </w:tabs>
              <w:ind w:left="357" w:hanging="354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C662E6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</w:t>
            </w:r>
            <w:r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Pr="00D77FF4">
              <w:rPr>
                <w:rFonts w:asciiTheme="majorBidi" w:hAnsi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0" w:type="dxa"/>
            <w:vAlign w:val="bottom"/>
          </w:tcPr>
          <w:p w14:paraId="4671AF1F" w14:textId="77777777" w:rsidR="002C7EC6" w:rsidRPr="00B118B0" w:rsidRDefault="002C7EC6" w:rsidP="002C7EC6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49F8B5" w14:textId="77777777" w:rsidR="002C7EC6" w:rsidRPr="00B118B0" w:rsidRDefault="002C7EC6" w:rsidP="002C7EC6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F7AADCC" w14:textId="77777777" w:rsidR="002C7EC6" w:rsidRPr="00B118B0" w:rsidRDefault="002C7EC6" w:rsidP="002C7EC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E5225" w14:textId="5321B454" w:rsidR="002C7EC6" w:rsidRPr="00B118B0" w:rsidRDefault="002C7EC6" w:rsidP="002C7EC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DB604B1" w14:textId="77777777" w:rsidR="002C7EC6" w:rsidRPr="00B118B0" w:rsidRDefault="002C7EC6" w:rsidP="002C7EC6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7D7A43" w14:textId="0A938A2A" w:rsidR="002C7EC6" w:rsidRPr="00B118B0" w:rsidRDefault="002C7EC6" w:rsidP="002C7EC6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2E156" w14:textId="77777777" w:rsidR="002C7EC6" w:rsidRPr="00B118B0" w:rsidRDefault="002C7EC6" w:rsidP="002C7EC6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807A44" w14:textId="592828E7" w:rsidR="002C7EC6" w:rsidRPr="00B118B0" w:rsidRDefault="002C7EC6" w:rsidP="002C7EC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9A875" w14:textId="77777777" w:rsidR="002C7EC6" w:rsidRPr="00B118B0" w:rsidRDefault="002C7EC6" w:rsidP="002C7EC6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4476" w14:textId="74B606DD" w:rsidR="002C7EC6" w:rsidRPr="00B118B0" w:rsidRDefault="002C7EC6" w:rsidP="002C7EC6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C7EC6" w:rsidRPr="00B118B0" w14:paraId="58E927F1" w14:textId="77777777" w:rsidTr="00F60247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2EA7AC42" w14:textId="77777777" w:rsidR="002C7EC6" w:rsidRPr="00B118B0" w:rsidRDefault="002C7EC6" w:rsidP="002C7EC6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CDB6EAC" w14:textId="77777777" w:rsidR="002C7EC6" w:rsidRPr="00B118B0" w:rsidRDefault="002C7EC6" w:rsidP="002C7EC6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8C59919" w14:textId="77777777" w:rsidR="002C7EC6" w:rsidRPr="00B118B0" w:rsidRDefault="002C7EC6" w:rsidP="002C7EC6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C7BA" w14:textId="77777777" w:rsidR="002C7EC6" w:rsidRPr="00B118B0" w:rsidRDefault="002C7EC6" w:rsidP="002C7EC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0DFE59" w14:textId="4F0FE55D" w:rsidR="002C7EC6" w:rsidRPr="00B118B0" w:rsidRDefault="002C7EC6" w:rsidP="002C7EC6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361F">
              <w:rPr>
                <w:rFonts w:ascii="Angsana New" w:hAnsi="Angsana New"/>
                <w:b/>
                <w:bCs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</w:rPr>
              <w:t>9,014</w:t>
            </w:r>
          </w:p>
        </w:tc>
        <w:tc>
          <w:tcPr>
            <w:tcW w:w="180" w:type="dxa"/>
            <w:tcBorders>
              <w:bottom w:val="nil"/>
            </w:tcBorders>
          </w:tcPr>
          <w:p w14:paraId="3488DA39" w14:textId="77777777" w:rsidR="002C7EC6" w:rsidRPr="00B118B0" w:rsidRDefault="002C7EC6" w:rsidP="002C7EC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E6EC5B" w14:textId="4E08964B" w:rsidR="002C7EC6" w:rsidRPr="00B118B0" w:rsidRDefault="002C7EC6" w:rsidP="002C7EC6">
            <w:pPr>
              <w:tabs>
                <w:tab w:val="decimal" w:pos="1240"/>
              </w:tabs>
              <w:ind w:right="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17836EA" w14:textId="77777777" w:rsidR="002C7EC6" w:rsidRPr="00B118B0" w:rsidRDefault="002C7EC6" w:rsidP="002C7EC6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FB8F6F" w14:textId="3A7A9037" w:rsidR="002C7EC6" w:rsidRPr="00B118B0" w:rsidRDefault="002C7EC6" w:rsidP="002C7EC6">
            <w:pPr>
              <w:tabs>
                <w:tab w:val="decimal" w:pos="124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2C7EC6" w:rsidRPr="00B118B0" w:rsidRDefault="002C7EC6" w:rsidP="002C7EC6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805C8" w14:textId="06323EDB" w:rsidR="002C7EC6" w:rsidRPr="00B118B0" w:rsidRDefault="002C7EC6" w:rsidP="002C7EC6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662C">
              <w:rPr>
                <w:rFonts w:asciiTheme="majorBidi" w:hAnsiTheme="majorBidi" w:cstheme="majorBidi"/>
                <w:b/>
                <w:bCs/>
                <w:sz w:val="28"/>
              </w:rPr>
              <w:t>28,814</w:t>
            </w:r>
          </w:p>
        </w:tc>
      </w:tr>
    </w:tbl>
    <w:p w14:paraId="125BD6A0" w14:textId="6D1D405C" w:rsidR="00944504" w:rsidRDefault="00944504">
      <w:pPr>
        <w:rPr>
          <w:rFonts w:hint="eastAsia"/>
        </w:rPr>
      </w:pPr>
    </w:p>
    <w:p w14:paraId="163AEF1A" w14:textId="77777777" w:rsidR="00944504" w:rsidRDefault="00944504">
      <w:pPr>
        <w:overflowPunct/>
        <w:autoSpaceDE/>
        <w:autoSpaceDN/>
        <w:adjustRightInd/>
        <w:textAlignment w:val="auto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917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170"/>
        <w:gridCol w:w="90"/>
        <w:gridCol w:w="1170"/>
        <w:gridCol w:w="90"/>
        <w:gridCol w:w="1161"/>
      </w:tblGrid>
      <w:tr w:rsidR="00667D4A" w:rsidRPr="00B118B0" w14:paraId="57A82798" w14:textId="77777777" w:rsidTr="00642733">
        <w:trPr>
          <w:trHeight w:val="20"/>
        </w:trPr>
        <w:tc>
          <w:tcPr>
            <w:tcW w:w="2520" w:type="dxa"/>
            <w:vAlign w:val="bottom"/>
          </w:tcPr>
          <w:p w14:paraId="55F11FDA" w14:textId="3E374DD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65D180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1030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734FD5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41" w:type="dxa"/>
            <w:gridSpan w:val="7"/>
            <w:vAlign w:val="bottom"/>
          </w:tcPr>
          <w:p w14:paraId="2FCAA76F" w14:textId="7418CD4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667D4A" w:rsidRPr="00B118B0" w14:paraId="1A4CA563" w14:textId="77777777" w:rsidTr="00642733">
        <w:trPr>
          <w:trHeight w:val="20"/>
        </w:trPr>
        <w:tc>
          <w:tcPr>
            <w:tcW w:w="2520" w:type="dxa"/>
            <w:vAlign w:val="bottom"/>
          </w:tcPr>
          <w:p w14:paraId="24C72B9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E0A956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0CCFB6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2D6140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4" w:space="0" w:color="auto"/>
            </w:tcBorders>
            <w:vAlign w:val="bottom"/>
          </w:tcPr>
          <w:p w14:paraId="49CB60C8" w14:textId="642FE7CE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67D4A" w:rsidRPr="00B118B0" w14:paraId="2F2B383D" w14:textId="77777777" w:rsidTr="00642733">
        <w:trPr>
          <w:trHeight w:val="20"/>
        </w:trPr>
        <w:tc>
          <w:tcPr>
            <w:tcW w:w="2520" w:type="dxa"/>
            <w:vMerge w:val="restart"/>
          </w:tcPr>
          <w:p w14:paraId="4A1A4690" w14:textId="1418B412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01F7AB2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6CCDB07D" w14:textId="4F6D545A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84A9812" w14:textId="29F88B3F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8C423F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095B25FB" w14:textId="12E00C4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88467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65F6E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6CDB" w14:textId="61E002A8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F55040">
              <w:rPr>
                <w:rFonts w:asciiTheme="majorBidi" w:hAnsiTheme="majorBidi" w:hint="cs"/>
                <w:sz w:val="28"/>
                <w:cs/>
              </w:rPr>
              <w:t>รอบ</w:t>
            </w:r>
            <w:r w:rsidR="00F55040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DECF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3DE9E380" w14:textId="3FE05953" w:rsidR="002F4313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7E311A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  <w:p w14:paraId="2CCB82BF" w14:textId="5E8E2DB0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84671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67D4A" w:rsidRPr="00B118B0" w14:paraId="4EE95CBF" w14:textId="77777777" w:rsidTr="00642733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26B33999" w14:textId="06467C6B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C12D97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2CF5B240" w14:textId="0EE8D2CB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E990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75D7552C" w14:textId="368BFEB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A32508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42ACC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03BB1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7F74E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D61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1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C43F0E8" w14:textId="5EE31440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A246B" w:rsidRPr="00B118B0" w14:paraId="268D3C5A" w14:textId="77777777" w:rsidTr="00642733">
        <w:trPr>
          <w:trHeight w:val="180"/>
        </w:trPr>
        <w:tc>
          <w:tcPr>
            <w:tcW w:w="2520" w:type="dxa"/>
            <w:tcBorders>
              <w:top w:val="single" w:sz="4" w:space="0" w:color="auto"/>
            </w:tcBorders>
          </w:tcPr>
          <w:p w14:paraId="0BC8CECA" w14:textId="6E8EC792" w:rsidR="00AA246B" w:rsidRPr="00B118B0" w:rsidRDefault="00AA246B" w:rsidP="00AA246B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339BE7B3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111C7E" w14:textId="519DB5C1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AA246B" w:rsidRPr="00B118B0" w:rsidRDefault="00AA246B" w:rsidP="00AA246B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C2781" w14:textId="6F55EEE5" w:rsidR="00AA246B" w:rsidRPr="00B118B0" w:rsidRDefault="00AA246B" w:rsidP="00AA246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318,800</w:t>
            </w:r>
          </w:p>
        </w:tc>
        <w:tc>
          <w:tcPr>
            <w:tcW w:w="90" w:type="dxa"/>
          </w:tcPr>
          <w:p w14:paraId="1D99066B" w14:textId="77777777" w:rsidR="00AA246B" w:rsidRPr="00B118B0" w:rsidRDefault="00AA246B" w:rsidP="00AA246B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8EFB" w14:textId="2793F2D0" w:rsidR="00AA246B" w:rsidRPr="00B118B0" w:rsidRDefault="00AA246B" w:rsidP="00AA246B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FA65" w14:textId="77777777" w:rsidR="00AA246B" w:rsidRPr="00B118B0" w:rsidRDefault="00AA246B" w:rsidP="00AA246B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C663" w14:textId="71D6CD9B" w:rsidR="00AA246B" w:rsidRPr="00B118B0" w:rsidRDefault="00AA246B" w:rsidP="00AA246B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(800)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4DBD" w14:textId="77777777" w:rsidR="00AA246B" w:rsidRPr="00B118B0" w:rsidRDefault="00AA246B" w:rsidP="00AA246B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882AD11" w14:textId="5550BFFC" w:rsidR="00AA246B" w:rsidRPr="00B118B0" w:rsidRDefault="00AA246B" w:rsidP="00AA246B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318,</w:t>
            </w:r>
            <w:r w:rsidR="00032B37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AA246B" w:rsidRPr="00B118B0" w14:paraId="1D8D45EF" w14:textId="77777777" w:rsidTr="00642733">
        <w:trPr>
          <w:trHeight w:val="20"/>
        </w:trPr>
        <w:tc>
          <w:tcPr>
            <w:tcW w:w="2520" w:type="dxa"/>
          </w:tcPr>
          <w:p w14:paraId="0E0FAB5F" w14:textId="3EE16458" w:rsidR="00AA246B" w:rsidRPr="00B118B0" w:rsidRDefault="00AA246B" w:rsidP="00AA246B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0C934B6A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E834B" w14:textId="2FAF034F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AA246B" w:rsidRPr="00B118B0" w:rsidRDefault="00AA246B" w:rsidP="00AA246B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75492E" w14:textId="69C615F5" w:rsidR="00AA246B" w:rsidRPr="00B118B0" w:rsidRDefault="00AA246B" w:rsidP="00AA246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73,623</w:t>
            </w:r>
          </w:p>
        </w:tc>
        <w:tc>
          <w:tcPr>
            <w:tcW w:w="90" w:type="dxa"/>
          </w:tcPr>
          <w:p w14:paraId="5B11012F" w14:textId="77777777" w:rsidR="00AA246B" w:rsidRPr="00B118B0" w:rsidRDefault="00AA246B" w:rsidP="00AA246B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9B0EF" w14:textId="41220322" w:rsidR="00AA246B" w:rsidRPr="00B118B0" w:rsidRDefault="00AA246B" w:rsidP="00AA246B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9E104" w14:textId="77777777" w:rsidR="00AA246B" w:rsidRPr="00B118B0" w:rsidRDefault="00AA246B" w:rsidP="00AA246B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281A9" w14:textId="50DEF509" w:rsidR="00AA246B" w:rsidRPr="00B118B0" w:rsidRDefault="00AA246B" w:rsidP="00AA246B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(1,500)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65D55" w14:textId="77777777" w:rsidR="00AA246B" w:rsidRPr="00B118B0" w:rsidRDefault="00AA246B" w:rsidP="00AA246B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5EF0BD92" w14:textId="146B3144" w:rsidR="00AA246B" w:rsidRPr="00B118B0" w:rsidRDefault="00AA246B" w:rsidP="00AA246B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72,123</w:t>
            </w:r>
          </w:p>
        </w:tc>
      </w:tr>
      <w:tr w:rsidR="00AA246B" w:rsidRPr="00B118B0" w14:paraId="56D8E1B1" w14:textId="77777777" w:rsidTr="00642733">
        <w:trPr>
          <w:trHeight w:val="20"/>
        </w:trPr>
        <w:tc>
          <w:tcPr>
            <w:tcW w:w="2520" w:type="dxa"/>
          </w:tcPr>
          <w:p w14:paraId="4243CF97" w14:textId="7C86F115" w:rsidR="00AA246B" w:rsidRPr="00B118B0" w:rsidRDefault="00AA246B" w:rsidP="00AA246B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BA1FF8E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23C6B8F" w14:textId="092C355B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AA246B" w:rsidRPr="00B118B0" w:rsidRDefault="00AA246B" w:rsidP="00AA246B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81D92E" w14:textId="4FE5F6FD" w:rsidR="00AA246B" w:rsidRPr="00B118B0" w:rsidRDefault="00AA246B" w:rsidP="00AA246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43,400</w:t>
            </w:r>
          </w:p>
        </w:tc>
        <w:tc>
          <w:tcPr>
            <w:tcW w:w="90" w:type="dxa"/>
          </w:tcPr>
          <w:p w14:paraId="69943D69" w14:textId="77777777" w:rsidR="00AA246B" w:rsidRPr="00B118B0" w:rsidRDefault="00AA246B" w:rsidP="00AA246B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73C04" w14:textId="6F4DACC1" w:rsidR="00AA246B" w:rsidRPr="00B118B0" w:rsidRDefault="00AA246B" w:rsidP="00AA246B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64BBA" w14:textId="77777777" w:rsidR="00AA246B" w:rsidRPr="00B118B0" w:rsidRDefault="00AA246B" w:rsidP="00AA246B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1FDC2" w14:textId="11E96B04" w:rsidR="00AA246B" w:rsidRPr="00B118B0" w:rsidRDefault="00AA246B" w:rsidP="00AA246B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D039" w14:textId="77777777" w:rsidR="00AA246B" w:rsidRPr="00B118B0" w:rsidRDefault="00AA246B" w:rsidP="00AA246B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7C1BFD7A" w14:textId="42BB3884" w:rsidR="00AA246B" w:rsidRPr="00B118B0" w:rsidRDefault="00AA246B" w:rsidP="00AA246B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43,400</w:t>
            </w:r>
          </w:p>
        </w:tc>
      </w:tr>
      <w:tr w:rsidR="00AA246B" w:rsidRPr="00B118B0" w14:paraId="33441840" w14:textId="77777777" w:rsidTr="00642733">
        <w:trPr>
          <w:trHeight w:val="20"/>
        </w:trPr>
        <w:tc>
          <w:tcPr>
            <w:tcW w:w="2520" w:type="dxa"/>
          </w:tcPr>
          <w:p w14:paraId="6D0711CA" w14:textId="3E391559" w:rsidR="00AA246B" w:rsidRPr="00B118B0" w:rsidRDefault="00AA246B" w:rsidP="00AA246B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F159D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3AF142C6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61394C8" w14:textId="7F8B157D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AA246B" w:rsidRPr="00B118B0" w:rsidRDefault="00AA246B" w:rsidP="00AA246B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0F2EA" w14:textId="13734082" w:rsidR="00AA246B" w:rsidRPr="00B118B0" w:rsidRDefault="00AA246B" w:rsidP="00AA246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2,626</w:t>
            </w:r>
          </w:p>
        </w:tc>
        <w:tc>
          <w:tcPr>
            <w:tcW w:w="90" w:type="dxa"/>
          </w:tcPr>
          <w:p w14:paraId="12F32960" w14:textId="77777777" w:rsidR="00AA246B" w:rsidRPr="00B118B0" w:rsidRDefault="00AA246B" w:rsidP="00AA246B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A8113" w14:textId="23740568" w:rsidR="00AA246B" w:rsidRPr="00B118B0" w:rsidRDefault="00AA246B" w:rsidP="00AA246B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7D01" w14:textId="77777777" w:rsidR="00AA246B" w:rsidRPr="00B118B0" w:rsidRDefault="00AA246B" w:rsidP="00AA246B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D3E76" w14:textId="35003E60" w:rsidR="00AA246B" w:rsidRPr="00B118B0" w:rsidRDefault="00AA246B" w:rsidP="00AA246B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(1,000)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B0CE" w14:textId="77777777" w:rsidR="00AA246B" w:rsidRPr="00B118B0" w:rsidRDefault="00AA246B" w:rsidP="00AA246B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24C4549D" w14:textId="6565A950" w:rsidR="00AA246B" w:rsidRPr="00B118B0" w:rsidRDefault="00AA246B" w:rsidP="00AA246B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1,626</w:t>
            </w:r>
          </w:p>
        </w:tc>
      </w:tr>
      <w:tr w:rsidR="00AA246B" w:rsidRPr="00B118B0" w14:paraId="51B97B6D" w14:textId="77777777" w:rsidTr="00642733">
        <w:trPr>
          <w:trHeight w:val="20"/>
        </w:trPr>
        <w:tc>
          <w:tcPr>
            <w:tcW w:w="2520" w:type="dxa"/>
          </w:tcPr>
          <w:p w14:paraId="35850C1D" w14:textId="2B0D4EBE" w:rsidR="00AA246B" w:rsidRPr="009F159D" w:rsidRDefault="00AA246B" w:rsidP="00AA246B">
            <w:pPr>
              <w:tabs>
                <w:tab w:val="left" w:pos="360"/>
                <w:tab w:val="left" w:pos="2160"/>
              </w:tabs>
              <w:ind w:left="273" w:right="-108" w:hanging="273"/>
              <w:contextualSpacing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90" w:type="dxa"/>
          </w:tcPr>
          <w:p w14:paraId="465B5B37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96290A" w14:textId="6D4B191E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AA246B" w:rsidRPr="00B118B0" w:rsidRDefault="00AA246B" w:rsidP="00AA246B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E1C6DC" w14:textId="5AF92393" w:rsidR="00AA246B" w:rsidRPr="00B118B0" w:rsidRDefault="00AA246B" w:rsidP="00AA246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4,600</w:t>
            </w:r>
          </w:p>
        </w:tc>
        <w:tc>
          <w:tcPr>
            <w:tcW w:w="90" w:type="dxa"/>
          </w:tcPr>
          <w:p w14:paraId="5CF7733B" w14:textId="77777777" w:rsidR="00AA246B" w:rsidRPr="00B118B0" w:rsidRDefault="00AA246B" w:rsidP="00AA246B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E7F5" w14:textId="081D43FF" w:rsidR="00AA246B" w:rsidRPr="00B118B0" w:rsidRDefault="00AA246B" w:rsidP="00AA246B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EA588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EE452" w14:textId="65C6509F" w:rsidR="00AA246B" w:rsidRPr="00B118B0" w:rsidRDefault="00AA246B" w:rsidP="00AA246B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(900)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330B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2858BB7B" w14:textId="040FCC71" w:rsidR="00AA246B" w:rsidRPr="00B118B0" w:rsidRDefault="00AA246B" w:rsidP="00AA246B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3,700</w:t>
            </w:r>
          </w:p>
        </w:tc>
      </w:tr>
      <w:tr w:rsidR="00AA246B" w:rsidRPr="00B118B0" w14:paraId="334E75D8" w14:textId="77777777" w:rsidTr="00642733">
        <w:trPr>
          <w:trHeight w:val="20"/>
        </w:trPr>
        <w:tc>
          <w:tcPr>
            <w:tcW w:w="2520" w:type="dxa"/>
          </w:tcPr>
          <w:p w14:paraId="00F263A2" w14:textId="77777777" w:rsidR="00AA246B" w:rsidRDefault="00AA246B" w:rsidP="00AA246B">
            <w:pPr>
              <w:tabs>
                <w:tab w:val="left" w:pos="340"/>
                <w:tab w:val="left" w:pos="2160"/>
              </w:tabs>
              <w:ind w:left="267" w:right="-108" w:hanging="267"/>
              <w:contextualSpacing/>
              <w:rPr>
                <w:rFonts w:asciiTheme="majorBidi" w:hAnsiTheme="majorBidi"/>
                <w:sz w:val="28"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อาร์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วี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326A0764" w14:textId="7245F5C4" w:rsidR="00AA246B" w:rsidRPr="00BA1A15" w:rsidRDefault="00AA246B" w:rsidP="00AA246B">
            <w:pPr>
              <w:tabs>
                <w:tab w:val="left" w:pos="340"/>
                <w:tab w:val="left" w:pos="2160"/>
              </w:tabs>
              <w:ind w:left="267" w:right="-108" w:firstLine="75"/>
              <w:contextualSpacing/>
              <w:rPr>
                <w:rFonts w:asciiTheme="majorBidi" w:hAnsiTheme="majorBidi"/>
                <w:sz w:val="28"/>
                <w:cs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อินเตอร์เนชั่นแนล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28AA4A9E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7FD4739" w14:textId="48C51B64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A2158C" w14:textId="77777777" w:rsidR="00AA246B" w:rsidRPr="00B118B0" w:rsidRDefault="00AA246B" w:rsidP="00AA246B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216C67" w14:textId="20757359" w:rsidR="00AA246B" w:rsidRPr="00B118B0" w:rsidRDefault="00AA246B" w:rsidP="00AA246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19,314</w:t>
            </w:r>
          </w:p>
        </w:tc>
        <w:tc>
          <w:tcPr>
            <w:tcW w:w="90" w:type="dxa"/>
          </w:tcPr>
          <w:p w14:paraId="5848B5BC" w14:textId="77777777" w:rsidR="00AA246B" w:rsidRPr="00B118B0" w:rsidRDefault="00AA246B" w:rsidP="00AA246B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0D31F" w14:textId="6D22B502" w:rsidR="00AA246B" w:rsidRPr="00B118B0" w:rsidRDefault="00AA246B" w:rsidP="00AA246B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046B2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4ED02" w14:textId="67870323" w:rsidR="00AA246B" w:rsidRPr="00B118B0" w:rsidRDefault="00AA246B" w:rsidP="00AA246B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55778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13796619" w14:textId="419047D5" w:rsidR="00AA246B" w:rsidRPr="00B118B0" w:rsidRDefault="00AA246B" w:rsidP="00AA246B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19,314</w:t>
            </w:r>
          </w:p>
        </w:tc>
      </w:tr>
      <w:tr w:rsidR="00AA246B" w:rsidRPr="00B118B0" w14:paraId="20453CA7" w14:textId="77777777" w:rsidTr="00642733">
        <w:trPr>
          <w:trHeight w:val="20"/>
        </w:trPr>
        <w:tc>
          <w:tcPr>
            <w:tcW w:w="2520" w:type="dxa"/>
          </w:tcPr>
          <w:p w14:paraId="6FB8BE2B" w14:textId="6199E052" w:rsidR="00AA246B" w:rsidRPr="00B118B0" w:rsidRDefault="00AA246B" w:rsidP="00AA246B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90" w:type="dxa"/>
          </w:tcPr>
          <w:p w14:paraId="1D6469AA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3663EB" w14:textId="0A89EA96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1A3FAF3" w14:textId="77777777" w:rsidR="00AA246B" w:rsidRPr="00B118B0" w:rsidRDefault="00AA246B" w:rsidP="00AA246B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F082D" w14:textId="54203850" w:rsidR="00AA246B" w:rsidRPr="00B118B0" w:rsidRDefault="00AA246B" w:rsidP="00AA246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107,032</w:t>
            </w:r>
          </w:p>
        </w:tc>
        <w:tc>
          <w:tcPr>
            <w:tcW w:w="90" w:type="dxa"/>
            <w:shd w:val="clear" w:color="auto" w:fill="auto"/>
          </w:tcPr>
          <w:p w14:paraId="5949A6A0" w14:textId="77777777" w:rsidR="00AA246B" w:rsidRPr="00B118B0" w:rsidRDefault="00AA246B" w:rsidP="00AA246B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A20C3" w14:textId="5720825B" w:rsidR="00AA246B" w:rsidRDefault="00AA246B" w:rsidP="00AA246B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7D479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EF4B6" w14:textId="1535BDF2" w:rsidR="00AA246B" w:rsidRPr="00B118B0" w:rsidRDefault="00AA246B" w:rsidP="00AA246B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(9,137)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99EB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42A3C83A" w14:textId="24EEC9B2" w:rsidR="00AA246B" w:rsidRPr="00B118B0" w:rsidRDefault="00AA246B" w:rsidP="00AA246B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97,89</w:t>
            </w:r>
            <w:r w:rsidR="009434A1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AA246B" w:rsidRPr="00B118B0" w14:paraId="7F90AAB9" w14:textId="77777777" w:rsidTr="00642733">
        <w:trPr>
          <w:trHeight w:val="20"/>
        </w:trPr>
        <w:tc>
          <w:tcPr>
            <w:tcW w:w="2520" w:type="dxa"/>
          </w:tcPr>
          <w:p w14:paraId="7D769DBA" w14:textId="77777777" w:rsidR="00AA246B" w:rsidRDefault="00AA246B" w:rsidP="00AA246B">
            <w:pPr>
              <w:tabs>
                <w:tab w:val="left" w:pos="360"/>
                <w:tab w:val="left" w:pos="2160"/>
              </w:tabs>
              <w:ind w:left="364" w:right="-108" w:hanging="364"/>
              <w:contextualSpacing/>
              <w:rPr>
                <w:rFonts w:asciiTheme="majorBidi" w:hAnsiTheme="majorBidi"/>
                <w:sz w:val="28"/>
              </w:rPr>
            </w:pPr>
            <w:r w:rsidRPr="00663AA0">
              <w:rPr>
                <w:rFonts w:asciiTheme="majorBidi" w:hAnsiTheme="majorBidi" w:hint="cs"/>
                <w:sz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ไฮโดรเอ็นเตอร์ไพร์ส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1C919F6F" w14:textId="61BA773D" w:rsidR="00AA246B" w:rsidRPr="00B118B0" w:rsidRDefault="00AA246B" w:rsidP="00AA246B">
            <w:pPr>
              <w:tabs>
                <w:tab w:val="left" w:pos="360"/>
                <w:tab w:val="left" w:pos="2160"/>
              </w:tabs>
              <w:ind w:left="364" w:right="-108" w:hanging="2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63AA0">
              <w:rPr>
                <w:rFonts w:asciiTheme="majorBidi" w:hAnsiTheme="majorBidi" w:hint="cs"/>
                <w:sz w:val="28"/>
                <w:cs/>
              </w:rPr>
              <w:t>แอนด์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อะควอดีซายน์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199E2684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384A7A" w14:textId="53DC2D15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18E10D4" w14:textId="77777777" w:rsidR="00AA246B" w:rsidRPr="00B118B0" w:rsidRDefault="00AA246B" w:rsidP="00AA246B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834B6" w14:textId="436ED0A4" w:rsidR="00AA246B" w:rsidRDefault="00AA246B" w:rsidP="00AA246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54,518</w:t>
            </w:r>
          </w:p>
        </w:tc>
        <w:tc>
          <w:tcPr>
            <w:tcW w:w="90" w:type="dxa"/>
            <w:shd w:val="clear" w:color="auto" w:fill="auto"/>
          </w:tcPr>
          <w:p w14:paraId="1B7AFD97" w14:textId="77777777" w:rsidR="00AA246B" w:rsidRPr="00B118B0" w:rsidRDefault="00AA246B" w:rsidP="00AA246B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F5622" w14:textId="167DD72F" w:rsidR="00AA246B" w:rsidRDefault="00AA246B" w:rsidP="00AA246B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782CBE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95F6D" w14:textId="74B4F126" w:rsidR="00AA246B" w:rsidRPr="00B118B0" w:rsidRDefault="00AA246B" w:rsidP="00AA246B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E8960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76D90B3A" w14:textId="5C943F28" w:rsidR="00AA246B" w:rsidRPr="00B118B0" w:rsidRDefault="00AA246B" w:rsidP="00AA246B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54,518</w:t>
            </w:r>
          </w:p>
        </w:tc>
      </w:tr>
      <w:tr w:rsidR="00AA246B" w:rsidRPr="00B118B0" w14:paraId="7EE650D2" w14:textId="77777777" w:rsidTr="00642733">
        <w:trPr>
          <w:trHeight w:val="20"/>
        </w:trPr>
        <w:tc>
          <w:tcPr>
            <w:tcW w:w="2520" w:type="dxa"/>
          </w:tcPr>
          <w:p w14:paraId="27A33BAC" w14:textId="4B983A75" w:rsidR="00AA246B" w:rsidRPr="00B118B0" w:rsidRDefault="00AA246B" w:rsidP="00AA246B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4B2792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ค้าไม้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วังวิเศษ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3E044A93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D74551D" w14:textId="7D82690E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1F7FAD21" w14:textId="77777777" w:rsidR="00AA246B" w:rsidRPr="00B118B0" w:rsidRDefault="00AA246B" w:rsidP="00AA246B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CB7E" w14:textId="75135EF5" w:rsidR="00AA246B" w:rsidRPr="00B118B0" w:rsidRDefault="00AA246B" w:rsidP="00AA246B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25,900</w:t>
            </w:r>
          </w:p>
        </w:tc>
        <w:tc>
          <w:tcPr>
            <w:tcW w:w="90" w:type="dxa"/>
            <w:shd w:val="clear" w:color="auto" w:fill="auto"/>
          </w:tcPr>
          <w:p w14:paraId="6BBD1561" w14:textId="77777777" w:rsidR="00AA246B" w:rsidRPr="00B118B0" w:rsidRDefault="00AA246B" w:rsidP="00AA246B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9680" w14:textId="3E47C137" w:rsidR="00AA246B" w:rsidRPr="00B118B0" w:rsidRDefault="00AA246B" w:rsidP="00AA246B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A1F2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CFD307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63DA" w14:textId="61CC3318" w:rsidR="00AA246B" w:rsidRPr="00B118B0" w:rsidRDefault="00AA246B" w:rsidP="00AA246B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3A1F23">
              <w:rPr>
                <w:rFonts w:asciiTheme="majorBidi" w:hAnsiTheme="majorBidi" w:cstheme="majorBidi"/>
                <w:sz w:val="28"/>
              </w:rPr>
              <w:t>(10,600)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CEF2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B6819B" w14:textId="71D110EF" w:rsidR="00AA246B" w:rsidRPr="00B118B0" w:rsidRDefault="00AA246B" w:rsidP="00AA246B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15,300</w:t>
            </w:r>
          </w:p>
        </w:tc>
      </w:tr>
      <w:tr w:rsidR="00AA246B" w:rsidRPr="00B118B0" w14:paraId="3C5F0096" w14:textId="77777777" w:rsidTr="005709B1">
        <w:trPr>
          <w:trHeight w:val="20"/>
        </w:trPr>
        <w:tc>
          <w:tcPr>
            <w:tcW w:w="2520" w:type="dxa"/>
          </w:tcPr>
          <w:p w14:paraId="2B078DF5" w14:textId="58A07E47" w:rsidR="00AA246B" w:rsidRPr="00B118B0" w:rsidRDefault="00AA246B" w:rsidP="00AA246B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BDDB5FC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9B7769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E40E271" w14:textId="77777777" w:rsidR="00AA246B" w:rsidRPr="00B118B0" w:rsidRDefault="00AA246B" w:rsidP="00AA246B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3BE715" w14:textId="368A5BC8" w:rsidR="00AA246B" w:rsidRPr="004517A7" w:rsidRDefault="00AA246B" w:rsidP="00AA246B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649,813</w:t>
            </w:r>
          </w:p>
        </w:tc>
        <w:tc>
          <w:tcPr>
            <w:tcW w:w="90" w:type="dxa"/>
            <w:shd w:val="clear" w:color="auto" w:fill="auto"/>
          </w:tcPr>
          <w:p w14:paraId="671D0F41" w14:textId="77777777" w:rsidR="00AA246B" w:rsidRPr="00B118B0" w:rsidRDefault="00AA246B" w:rsidP="00AA246B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F2FEA" w14:textId="7C838C45" w:rsidR="00AA246B" w:rsidRPr="00B118B0" w:rsidRDefault="00AA246B" w:rsidP="00AA246B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A1F2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3E1526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E374A" w14:textId="5DA91F30" w:rsidR="00AA246B" w:rsidRPr="00B118B0" w:rsidRDefault="00AA246B" w:rsidP="00AA246B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3A1F23">
              <w:rPr>
                <w:rFonts w:asciiTheme="majorBidi" w:hAnsiTheme="majorBidi" w:cstheme="majorBidi"/>
                <w:sz w:val="28"/>
              </w:rPr>
              <w:t>(23,937)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BB552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E4807C5" w14:textId="45CA05E6" w:rsidR="00AA246B" w:rsidRPr="00B118B0" w:rsidRDefault="00AA246B" w:rsidP="00AA246B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625,87</w:t>
            </w:r>
            <w:r w:rsidR="00BC464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AA246B" w:rsidRPr="00B118B0" w14:paraId="374657D8" w14:textId="77777777" w:rsidTr="005709B1">
        <w:trPr>
          <w:trHeight w:val="20"/>
        </w:trPr>
        <w:tc>
          <w:tcPr>
            <w:tcW w:w="2520" w:type="dxa"/>
          </w:tcPr>
          <w:p w14:paraId="0D5B66EA" w14:textId="6105F93A" w:rsidR="00AA246B" w:rsidRPr="00642733" w:rsidRDefault="00AA246B" w:rsidP="00AA246B">
            <w:pPr>
              <w:tabs>
                <w:tab w:val="left" w:pos="360"/>
                <w:tab w:val="left" w:pos="2160"/>
              </w:tabs>
              <w:ind w:left="357" w:hanging="342"/>
              <w:contextualSpacing/>
              <w:rPr>
                <w:rFonts w:asciiTheme="majorBidi" w:hAnsiTheme="majorBidi"/>
                <w:sz w:val="28"/>
                <w:cs/>
              </w:rPr>
            </w:pPr>
            <w:r w:rsidRPr="008B3C5D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2D3DAB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</w:t>
            </w:r>
            <w:r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Pr="00D77FF4">
              <w:rPr>
                <w:rFonts w:asciiTheme="majorBidi" w:hAnsi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0" w:type="dxa"/>
          </w:tcPr>
          <w:p w14:paraId="0687E080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5BC3889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0D1B5CA" w14:textId="77777777" w:rsidR="00AA246B" w:rsidRPr="00B118B0" w:rsidRDefault="00AA246B" w:rsidP="00AA246B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CDF0" w14:textId="2D803DCB" w:rsidR="00AA246B" w:rsidRPr="004517A7" w:rsidRDefault="00AA246B" w:rsidP="00AA246B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E45BF0" w14:textId="77777777" w:rsidR="00AA246B" w:rsidRPr="00B118B0" w:rsidRDefault="00AA246B" w:rsidP="00AA246B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4EC438" w14:textId="77777777" w:rsidR="00AA246B" w:rsidRPr="003A1F23" w:rsidRDefault="00AA246B" w:rsidP="00AA246B">
            <w:pPr>
              <w:tabs>
                <w:tab w:val="left" w:pos="360"/>
                <w:tab w:val="decimal" w:pos="1080"/>
                <w:tab w:val="left" w:pos="2160"/>
              </w:tabs>
              <w:ind w:right="10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6A7C14F" w14:textId="52CA977F" w:rsidR="00AA246B" w:rsidRPr="00B118B0" w:rsidRDefault="00AA246B" w:rsidP="00AA246B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A1F2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AFB33D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0633" w14:textId="4122C66B" w:rsidR="00AA246B" w:rsidRPr="00B118B0" w:rsidRDefault="00AA246B" w:rsidP="00AA246B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3A1F2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6A09B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22C432" w14:textId="77777777" w:rsidR="00AA246B" w:rsidRDefault="00AA246B" w:rsidP="00AA246B">
            <w:pPr>
              <w:tabs>
                <w:tab w:val="left" w:pos="360"/>
                <w:tab w:val="decimal" w:pos="1080"/>
                <w:tab w:val="left" w:pos="2160"/>
              </w:tabs>
              <w:ind w:right="10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94C1820" w14:textId="46CD9D63" w:rsidR="00AA246B" w:rsidRPr="00B118B0" w:rsidRDefault="00AA246B" w:rsidP="00AA246B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A246B" w:rsidRPr="00EF3B4E" w14:paraId="690A3575" w14:textId="77777777" w:rsidTr="005709B1">
        <w:trPr>
          <w:trHeight w:val="20"/>
        </w:trPr>
        <w:tc>
          <w:tcPr>
            <w:tcW w:w="2520" w:type="dxa"/>
          </w:tcPr>
          <w:p w14:paraId="3E8FF0B0" w14:textId="5A7C16E6" w:rsidR="00AA246B" w:rsidRPr="00B118B0" w:rsidRDefault="00AA246B" w:rsidP="00AA246B">
            <w:pPr>
              <w:tabs>
                <w:tab w:val="left" w:pos="360"/>
                <w:tab w:val="left" w:pos="2160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33116DAD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EA9423E" w14:textId="77777777" w:rsidR="00AA246B" w:rsidRPr="00B118B0" w:rsidRDefault="00AA246B" w:rsidP="00AA246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E5F076E" w14:textId="77777777" w:rsidR="00AA246B" w:rsidRPr="00B118B0" w:rsidRDefault="00AA246B" w:rsidP="00AA246B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D0F08" w14:textId="4D935C07" w:rsidR="00AA246B" w:rsidRPr="004517A7" w:rsidRDefault="00AA246B" w:rsidP="00AA246B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649,813</w:t>
            </w:r>
          </w:p>
        </w:tc>
        <w:tc>
          <w:tcPr>
            <w:tcW w:w="90" w:type="dxa"/>
            <w:shd w:val="clear" w:color="auto" w:fill="auto"/>
          </w:tcPr>
          <w:p w14:paraId="70267A59" w14:textId="77777777" w:rsidR="00AA246B" w:rsidRPr="00B118B0" w:rsidRDefault="00AA246B" w:rsidP="00AA246B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09D60" w14:textId="789DB19F" w:rsidR="00AA246B" w:rsidRPr="00747EFD" w:rsidRDefault="00AA246B" w:rsidP="00AA246B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71214DC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72378" w14:textId="54F2907B" w:rsidR="00AA246B" w:rsidRPr="00747EFD" w:rsidRDefault="00AA246B" w:rsidP="00AA246B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8B3D8" w14:textId="77777777" w:rsidR="00AA246B" w:rsidRPr="00B118B0" w:rsidRDefault="00AA246B" w:rsidP="00AA246B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3784C0B" w14:textId="2FAC76D4" w:rsidR="00AA246B" w:rsidRPr="00EF3B4E" w:rsidRDefault="00AA246B" w:rsidP="00AA246B">
            <w:pPr>
              <w:ind w:right="76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625,87</w:t>
            </w:r>
            <w:r w:rsidR="00BC4640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</w:tr>
    </w:tbl>
    <w:p w14:paraId="48F017F0" w14:textId="5288CE18" w:rsidR="00E02500" w:rsidRPr="00B118B0" w:rsidRDefault="00E02500" w:rsidP="00D31C89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6485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="006B3F80" w:rsidRPr="0026485C">
        <w:rPr>
          <w:rFonts w:asciiTheme="majorBidi" w:hAnsiTheme="majorBidi" w:cstheme="majorBidi"/>
          <w:spacing w:val="-4"/>
          <w:sz w:val="28"/>
        </w:rPr>
        <w:t>3</w:t>
      </w:r>
      <w:r w:rsidR="00BF1C06" w:rsidRPr="0026485C">
        <w:rPr>
          <w:rFonts w:asciiTheme="majorBidi" w:hAnsiTheme="majorBidi" w:cstheme="majorBidi"/>
          <w:spacing w:val="-4"/>
          <w:sz w:val="28"/>
        </w:rPr>
        <w:t>0</w:t>
      </w:r>
      <w:r w:rsidR="007E311A">
        <w:rPr>
          <w:rFonts w:asciiTheme="majorBidi" w:hAnsiTheme="majorBidi" w:cstheme="majorBidi" w:hint="cs"/>
          <w:spacing w:val="-4"/>
          <w:sz w:val="28"/>
          <w:cs/>
        </w:rPr>
        <w:t xml:space="preserve"> กันย</w:t>
      </w:r>
      <w:r w:rsidR="00BF1C06" w:rsidRPr="0026485C">
        <w:rPr>
          <w:rFonts w:asciiTheme="majorBidi" w:hAnsiTheme="majorBidi" w:cstheme="majorBidi" w:hint="cs"/>
          <w:spacing w:val="-4"/>
          <w:sz w:val="28"/>
          <w:cs/>
        </w:rPr>
        <w:t xml:space="preserve">ายน </w:t>
      </w:r>
      <w:r w:rsidRPr="0026485C">
        <w:rPr>
          <w:rFonts w:asciiTheme="majorBidi" w:hAnsiTheme="majorBidi" w:cstheme="majorBidi"/>
          <w:color w:val="000000"/>
          <w:spacing w:val="-4"/>
          <w:sz w:val="28"/>
        </w:rPr>
        <w:t>256</w:t>
      </w:r>
      <w:r w:rsidR="00CF460A" w:rsidRPr="0026485C">
        <w:rPr>
          <w:rFonts w:asciiTheme="majorBidi" w:hAnsiTheme="majorBidi" w:cstheme="majorBidi"/>
          <w:color w:val="000000"/>
          <w:spacing w:val="-4"/>
          <w:sz w:val="28"/>
        </w:rPr>
        <w:t xml:space="preserve">7 </w:t>
      </w:r>
      <w:r w:rsidRPr="0026485C">
        <w:rPr>
          <w:rFonts w:asciiTheme="majorBidi" w:hAnsiTheme="majorBidi" w:cstheme="majorBidi"/>
          <w:color w:val="000000"/>
          <w:spacing w:val="-4"/>
          <w:sz w:val="28"/>
          <w:cs/>
        </w:rPr>
        <w:t>และ</w:t>
      </w:r>
      <w:r w:rsidR="000719DC" w:rsidRPr="0026485C">
        <w:rPr>
          <w:rFonts w:asciiTheme="majorBidi" w:hAnsiTheme="majorBidi" w:cstheme="majorBidi" w:hint="cs"/>
          <w:color w:val="000000"/>
          <w:spacing w:val="-4"/>
          <w:sz w:val="28"/>
          <w:cs/>
        </w:rPr>
        <w:t>วันที่</w:t>
      </w:r>
      <w:r w:rsidRPr="0026485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26485C">
        <w:rPr>
          <w:rFonts w:asciiTheme="majorBidi" w:hAnsiTheme="majorBidi" w:cstheme="majorBidi"/>
          <w:color w:val="000000"/>
          <w:spacing w:val="-4"/>
          <w:sz w:val="28"/>
        </w:rPr>
        <w:t xml:space="preserve">31 </w:t>
      </w:r>
      <w:r w:rsidRPr="0026485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ธันวาคม </w:t>
      </w:r>
      <w:r w:rsidRPr="0026485C">
        <w:rPr>
          <w:rFonts w:asciiTheme="majorBidi" w:hAnsiTheme="majorBidi" w:cstheme="majorBidi"/>
          <w:color w:val="000000"/>
          <w:spacing w:val="-4"/>
          <w:sz w:val="28"/>
        </w:rPr>
        <w:t>256</w:t>
      </w:r>
      <w:r w:rsidR="00CF460A" w:rsidRPr="0026485C">
        <w:rPr>
          <w:rFonts w:asciiTheme="majorBidi" w:hAnsiTheme="majorBidi" w:cstheme="majorBidi"/>
          <w:color w:val="000000"/>
          <w:spacing w:val="-4"/>
          <w:sz w:val="28"/>
        </w:rPr>
        <w:t>6</w:t>
      </w:r>
      <w:r w:rsidR="0010367D" w:rsidRPr="0026485C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645A40">
        <w:rPr>
          <w:rFonts w:asciiTheme="majorBidi" w:hAnsiTheme="majorBidi" w:cstheme="majorBidi"/>
          <w:color w:val="000000"/>
          <w:spacing w:val="-4"/>
          <w:sz w:val="28"/>
        </w:rPr>
        <w:t xml:space="preserve">       </w:t>
      </w:r>
      <w:r w:rsidRPr="0026485C">
        <w:rPr>
          <w:rFonts w:asciiTheme="majorBidi" w:hAnsiTheme="majorBidi" w:cstheme="majorBidi"/>
          <w:color w:val="000000"/>
          <w:spacing w:val="-4"/>
          <w:sz w:val="28"/>
          <w:cs/>
        </w:rPr>
        <w:t>มีรายละเอียด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917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1440"/>
        <w:gridCol w:w="90"/>
        <w:gridCol w:w="1080"/>
        <w:gridCol w:w="90"/>
        <w:gridCol w:w="1170"/>
        <w:gridCol w:w="90"/>
        <w:gridCol w:w="1170"/>
        <w:gridCol w:w="90"/>
        <w:gridCol w:w="1161"/>
      </w:tblGrid>
      <w:tr w:rsidR="00E02500" w:rsidRPr="00B118B0" w14:paraId="3A89E12A" w14:textId="77777777" w:rsidTr="00642733">
        <w:trPr>
          <w:trHeight w:val="20"/>
        </w:trPr>
        <w:tc>
          <w:tcPr>
            <w:tcW w:w="2700" w:type="dxa"/>
            <w:vAlign w:val="bottom"/>
          </w:tcPr>
          <w:p w14:paraId="79ADD5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CEABFB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4C890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D5065B1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51" w:type="dxa"/>
            <w:gridSpan w:val="7"/>
            <w:vAlign w:val="bottom"/>
          </w:tcPr>
          <w:p w14:paraId="205A12A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02500" w:rsidRPr="00B118B0" w14:paraId="7FD733D1" w14:textId="77777777" w:rsidTr="00642733">
        <w:trPr>
          <w:trHeight w:val="20"/>
        </w:trPr>
        <w:tc>
          <w:tcPr>
            <w:tcW w:w="2700" w:type="dxa"/>
            <w:vAlign w:val="bottom"/>
          </w:tcPr>
          <w:p w14:paraId="568FDB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F5F55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1D29C7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C97D7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51" w:type="dxa"/>
            <w:gridSpan w:val="7"/>
            <w:tcBorders>
              <w:bottom w:val="single" w:sz="4" w:space="0" w:color="auto"/>
            </w:tcBorders>
            <w:vAlign w:val="bottom"/>
          </w:tcPr>
          <w:p w14:paraId="37DEF7D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2500" w:rsidRPr="00B118B0" w14:paraId="36BE5B36" w14:textId="77777777" w:rsidTr="00642733">
        <w:trPr>
          <w:trHeight w:val="20"/>
        </w:trPr>
        <w:tc>
          <w:tcPr>
            <w:tcW w:w="2700" w:type="dxa"/>
            <w:vMerge w:val="restart"/>
          </w:tcPr>
          <w:p w14:paraId="7DEBE005" w14:textId="086D3B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5CFE0CD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93F52AC" w14:textId="37C1B3D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2D535D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23CF9AD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28436786" w14:textId="1D43D2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C545C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E734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541A" w14:textId="194AFDCF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562141">
              <w:rPr>
                <w:rFonts w:asciiTheme="majorBidi" w:hAnsiTheme="majorBidi" w:hint="cs"/>
                <w:sz w:val="28"/>
                <w:cs/>
              </w:rPr>
              <w:t>รอบ</w:t>
            </w:r>
            <w:r w:rsidR="00562141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1922CA8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5526E30" w14:textId="2B91CA79" w:rsidR="009D72CE" w:rsidRDefault="006B3F80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7E311A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  <w:p w14:paraId="7FC8003F" w14:textId="6E1B4248" w:rsidR="00E02500" w:rsidRPr="00B118B0" w:rsidRDefault="006D1DFD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="00E02500" w:rsidRPr="00B118B0">
              <w:rPr>
                <w:rFonts w:asciiTheme="majorBidi" w:hAnsiTheme="majorBidi" w:cstheme="majorBidi"/>
                <w:sz w:val="28"/>
              </w:rPr>
              <w:t>6</w:t>
            </w:r>
            <w:r w:rsidR="00C545CC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E02500" w:rsidRPr="00B118B0" w14:paraId="08E08074" w14:textId="77777777" w:rsidTr="00642733">
        <w:trPr>
          <w:trHeight w:val="20"/>
        </w:trPr>
        <w:tc>
          <w:tcPr>
            <w:tcW w:w="2700" w:type="dxa"/>
            <w:vMerge/>
            <w:tcBorders>
              <w:bottom w:val="single" w:sz="4" w:space="0" w:color="auto"/>
            </w:tcBorders>
          </w:tcPr>
          <w:p w14:paraId="3FBDF6DE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B46AB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</w:tcPr>
          <w:p w14:paraId="256F57B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B858C02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0D58F1D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4343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75601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F4B33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8C22C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891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1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DBB5F5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F278A" w:rsidRPr="00B118B0" w14:paraId="3D2F4F5D" w14:textId="77777777" w:rsidTr="00642733">
        <w:trPr>
          <w:trHeight w:val="20"/>
        </w:trPr>
        <w:tc>
          <w:tcPr>
            <w:tcW w:w="2700" w:type="dxa"/>
          </w:tcPr>
          <w:p w14:paraId="182DB7A0" w14:textId="77777777" w:rsidR="00BF278A" w:rsidRPr="00B118B0" w:rsidRDefault="00BF278A" w:rsidP="00BF278A">
            <w:pPr>
              <w:tabs>
                <w:tab w:val="left" w:pos="360"/>
                <w:tab w:val="left" w:pos="2160"/>
              </w:tabs>
              <w:ind w:left="267" w:right="-110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" w:name="_Hlk78315268"/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CEA393C" w14:textId="77777777" w:rsidR="00BF278A" w:rsidRPr="00B118B0" w:rsidRDefault="00BF278A" w:rsidP="00BF278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0A290E8" w14:textId="77777777" w:rsidR="00BF278A" w:rsidRPr="00B118B0" w:rsidRDefault="00BF278A" w:rsidP="00BF278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79DF383" w14:textId="77777777" w:rsidR="00BF278A" w:rsidRPr="00B118B0" w:rsidRDefault="00BF278A" w:rsidP="00BF278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93E3A0" w14:textId="5484D82B" w:rsidR="00BF278A" w:rsidRPr="00B118B0" w:rsidRDefault="00BF278A" w:rsidP="00BF278A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7C55CB">
              <w:rPr>
                <w:rFonts w:ascii="Angsana New" w:hAnsi="Angsana New"/>
                <w:sz w:val="28"/>
              </w:rPr>
              <w:t>28,291</w:t>
            </w:r>
          </w:p>
        </w:tc>
        <w:tc>
          <w:tcPr>
            <w:tcW w:w="90" w:type="dxa"/>
            <w:vAlign w:val="bottom"/>
          </w:tcPr>
          <w:p w14:paraId="11902E58" w14:textId="77777777" w:rsidR="00BF278A" w:rsidRPr="00B118B0" w:rsidRDefault="00BF278A" w:rsidP="00BF278A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A8CE" w14:textId="22B6B1D4" w:rsidR="00BF278A" w:rsidRPr="00B118B0" w:rsidRDefault="00BF278A" w:rsidP="00BF278A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EC193" w14:textId="77777777" w:rsidR="00BF278A" w:rsidRPr="00B118B0" w:rsidRDefault="00BF278A" w:rsidP="00BF278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4FCF7" w14:textId="55D0E748" w:rsidR="00BF278A" w:rsidRPr="00B118B0" w:rsidRDefault="00BF278A" w:rsidP="00BF278A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98465" w14:textId="77777777" w:rsidR="00BF278A" w:rsidRPr="00B118B0" w:rsidRDefault="00BF278A" w:rsidP="00BF278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8E96A" w14:textId="4A45AA1E" w:rsidR="00BF278A" w:rsidRPr="00B118B0" w:rsidRDefault="00BF278A" w:rsidP="00BF278A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28,291</w:t>
            </w:r>
          </w:p>
        </w:tc>
      </w:tr>
      <w:bookmarkEnd w:id="1"/>
      <w:tr w:rsidR="00BF278A" w:rsidRPr="00B118B0" w14:paraId="2CA382CC" w14:textId="77777777" w:rsidTr="00642733">
        <w:trPr>
          <w:trHeight w:val="20"/>
        </w:trPr>
        <w:tc>
          <w:tcPr>
            <w:tcW w:w="2700" w:type="dxa"/>
          </w:tcPr>
          <w:p w14:paraId="385668D7" w14:textId="23DD8A85" w:rsidR="00BF278A" w:rsidRPr="00B118B0" w:rsidRDefault="00BF278A" w:rsidP="00BF278A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600CB42" w14:textId="77777777" w:rsidR="00BF278A" w:rsidRPr="00B118B0" w:rsidRDefault="00BF278A" w:rsidP="00BF27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78283EF" w14:textId="77777777" w:rsidR="00BF278A" w:rsidRPr="00B118B0" w:rsidRDefault="00BF278A" w:rsidP="00BF278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50C434F" w14:textId="77777777" w:rsidR="00BF278A" w:rsidRPr="00B118B0" w:rsidRDefault="00BF278A" w:rsidP="00BF278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F2595" w14:textId="56144CAC" w:rsidR="00BF278A" w:rsidRPr="00B118B0" w:rsidRDefault="00BF278A" w:rsidP="00BF278A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55CB">
              <w:rPr>
                <w:rFonts w:ascii="Angsana New" w:hAnsi="Angsana New"/>
                <w:b/>
                <w:bCs/>
                <w:sz w:val="28"/>
              </w:rPr>
              <w:t>28,291</w:t>
            </w:r>
          </w:p>
        </w:tc>
        <w:tc>
          <w:tcPr>
            <w:tcW w:w="90" w:type="dxa"/>
            <w:vAlign w:val="bottom"/>
          </w:tcPr>
          <w:p w14:paraId="12D1B6F3" w14:textId="77777777" w:rsidR="00BF278A" w:rsidRPr="00B118B0" w:rsidRDefault="00BF278A" w:rsidP="00BF278A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43876" w14:textId="6D9C2F7D" w:rsidR="00BF278A" w:rsidRPr="00E75E6B" w:rsidRDefault="00BF278A" w:rsidP="00BF278A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D6B27A" w14:textId="77777777" w:rsidR="00BF278A" w:rsidRPr="00E75E6B" w:rsidRDefault="00BF278A" w:rsidP="00BF278A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9C139" w14:textId="1BD6D283" w:rsidR="00BF278A" w:rsidRPr="00E75E6B" w:rsidRDefault="00BF278A" w:rsidP="00BF278A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C66573" w14:textId="77777777" w:rsidR="00BF278A" w:rsidRPr="00E75E6B" w:rsidRDefault="00BF278A" w:rsidP="00BF278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2EBA07" w14:textId="1B56A80F" w:rsidR="00BF278A" w:rsidRPr="00E75E6B" w:rsidRDefault="00BF278A" w:rsidP="00BF278A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28,291</w:t>
            </w:r>
          </w:p>
        </w:tc>
      </w:tr>
    </w:tbl>
    <w:p w14:paraId="70DFA479" w14:textId="17917998" w:rsidR="007D08A1" w:rsidRPr="005E6B73" w:rsidRDefault="007D08A1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12"/>
          <w:szCs w:val="12"/>
        </w:rPr>
      </w:pPr>
    </w:p>
    <w:p w14:paraId="48432BD9" w14:textId="77777777" w:rsidR="005C6B97" w:rsidRDefault="005C6B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6A0361A7" w14:textId="2F722721" w:rsidR="00D33585" w:rsidRPr="00B118B0" w:rsidRDefault="00D33585" w:rsidP="0039223E">
      <w:pPr>
        <w:spacing w:after="120"/>
        <w:ind w:left="360" w:right="-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ยอดคงเหลือของเงินกู้ยืมระยะสั้น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จากบุคคล</w:t>
      </w:r>
      <w:r w:rsidR="009D61E2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และกิจการ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ที่เกี่ยวข้องกัน ณ 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7E311A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7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B482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1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"/>
        <w:gridCol w:w="1596"/>
        <w:gridCol w:w="90"/>
        <w:gridCol w:w="1080"/>
        <w:gridCol w:w="108"/>
        <w:gridCol w:w="1152"/>
        <w:gridCol w:w="90"/>
        <w:gridCol w:w="1170"/>
        <w:gridCol w:w="90"/>
        <w:gridCol w:w="1089"/>
      </w:tblGrid>
      <w:tr w:rsidR="00A03002" w:rsidRPr="00B118B0" w14:paraId="70D8604F" w14:textId="77777777" w:rsidTr="00CD083C">
        <w:trPr>
          <w:trHeight w:val="20"/>
        </w:trPr>
        <w:tc>
          <w:tcPr>
            <w:tcW w:w="2610" w:type="dxa"/>
            <w:vAlign w:val="bottom"/>
          </w:tcPr>
          <w:p w14:paraId="76E193FA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" w:type="dxa"/>
          </w:tcPr>
          <w:p w14:paraId="46F6CD50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Align w:val="bottom"/>
          </w:tcPr>
          <w:p w14:paraId="052F5AB2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4B70FF9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9" w:type="dxa"/>
            <w:gridSpan w:val="7"/>
            <w:vAlign w:val="bottom"/>
          </w:tcPr>
          <w:p w14:paraId="7DEC647F" w14:textId="77777777" w:rsidR="00A03002" w:rsidRPr="00B118B0" w:rsidRDefault="00A03002" w:rsidP="009046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A03002" w:rsidRPr="00B118B0" w14:paraId="4B1D3C3E" w14:textId="77777777" w:rsidTr="00CD083C">
        <w:trPr>
          <w:trHeight w:val="20"/>
        </w:trPr>
        <w:tc>
          <w:tcPr>
            <w:tcW w:w="2610" w:type="dxa"/>
            <w:vAlign w:val="bottom"/>
          </w:tcPr>
          <w:p w14:paraId="37F3A06D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" w:type="dxa"/>
          </w:tcPr>
          <w:p w14:paraId="185E3477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Align w:val="bottom"/>
          </w:tcPr>
          <w:p w14:paraId="710F7BEA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A11B32B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9" w:type="dxa"/>
            <w:gridSpan w:val="7"/>
            <w:tcBorders>
              <w:bottom w:val="single" w:sz="4" w:space="0" w:color="auto"/>
            </w:tcBorders>
            <w:vAlign w:val="bottom"/>
          </w:tcPr>
          <w:p w14:paraId="14137FDF" w14:textId="4D554442" w:rsidR="00A03002" w:rsidRPr="00B118B0" w:rsidRDefault="00A03002" w:rsidP="00904679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AA4CFC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A03002" w:rsidRPr="00B118B0" w14:paraId="441600AA" w14:textId="77777777" w:rsidTr="00CD083C">
        <w:trPr>
          <w:trHeight w:val="20"/>
        </w:trPr>
        <w:tc>
          <w:tcPr>
            <w:tcW w:w="2610" w:type="dxa"/>
            <w:vMerge w:val="restart"/>
            <w:vAlign w:val="bottom"/>
          </w:tcPr>
          <w:p w14:paraId="6E48AFC1" w14:textId="77777777" w:rsidR="00A03002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0F284CAD" w14:textId="758B616B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ที่เกี่ยวข้องกัน </w:t>
            </w:r>
          </w:p>
        </w:tc>
        <w:tc>
          <w:tcPr>
            <w:tcW w:w="114" w:type="dxa"/>
          </w:tcPr>
          <w:p w14:paraId="18123CDA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Merge w:val="restart"/>
            <w:vAlign w:val="bottom"/>
          </w:tcPr>
          <w:p w14:paraId="0EB52CEC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7891646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412872A4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47C2D70B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8" w:type="dxa"/>
          </w:tcPr>
          <w:p w14:paraId="18C09631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2F4E9D6F" w14:textId="49ADAC93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E5392F">
              <w:rPr>
                <w:rFonts w:asciiTheme="majorBidi" w:hAnsiTheme="majorBidi" w:hint="cs"/>
                <w:sz w:val="28"/>
                <w:cs/>
              </w:rPr>
              <w:t>รอบ</w:t>
            </w:r>
            <w:r w:rsidR="00E5392F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0" w:type="dxa"/>
            <w:tcBorders>
              <w:right w:val="nil"/>
            </w:tcBorders>
          </w:tcPr>
          <w:p w14:paraId="75FA77AC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vMerge w:val="restart"/>
            <w:tcBorders>
              <w:left w:val="nil"/>
            </w:tcBorders>
            <w:vAlign w:val="bottom"/>
          </w:tcPr>
          <w:p w14:paraId="24CE0536" w14:textId="39114ADB" w:rsidR="00A03002" w:rsidRDefault="00A03002" w:rsidP="00A03002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 w:rsidR="007E311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  <w:p w14:paraId="0EAAA8AF" w14:textId="77777777" w:rsidR="00A03002" w:rsidRPr="00B118B0" w:rsidRDefault="00A03002" w:rsidP="00A0300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03002" w:rsidRPr="00B118B0" w14:paraId="08356C1B" w14:textId="77777777" w:rsidTr="00E30642">
        <w:trPr>
          <w:trHeight w:val="440"/>
        </w:trPr>
        <w:tc>
          <w:tcPr>
            <w:tcW w:w="2610" w:type="dxa"/>
            <w:vMerge/>
            <w:tcBorders>
              <w:bottom w:val="single" w:sz="4" w:space="0" w:color="auto"/>
            </w:tcBorders>
            <w:vAlign w:val="bottom"/>
          </w:tcPr>
          <w:p w14:paraId="1B24515A" w14:textId="77777777" w:rsidR="00A03002" w:rsidRPr="00B118B0" w:rsidRDefault="00A03002" w:rsidP="00A03002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" w:type="dxa"/>
          </w:tcPr>
          <w:p w14:paraId="5B51AA22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Merge/>
            <w:tcBorders>
              <w:bottom w:val="single" w:sz="4" w:space="0" w:color="auto"/>
            </w:tcBorders>
            <w:vAlign w:val="bottom"/>
          </w:tcPr>
          <w:p w14:paraId="66F8BC48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F5BFF81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3765E08A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</w:tcPr>
          <w:p w14:paraId="5A63DE88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5CDD6D" w14:textId="77777777" w:rsidR="00A03002" w:rsidRPr="00B118B0" w:rsidRDefault="00A03002" w:rsidP="00A03002">
            <w:pPr>
              <w:tabs>
                <w:tab w:val="left" w:pos="159"/>
                <w:tab w:val="left" w:pos="360"/>
                <w:tab w:val="left" w:pos="2160"/>
              </w:tabs>
              <w:ind w:left="69" w:hanging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9A76628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06D1EA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2EAFDF7E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2C1DA450" w14:textId="77777777" w:rsidR="00A03002" w:rsidRPr="00B118B0" w:rsidRDefault="00A03002" w:rsidP="00A030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66E13" w:rsidRPr="00B118B0" w14:paraId="4AF80DFD" w14:textId="77777777" w:rsidTr="00CD083C">
        <w:trPr>
          <w:trHeight w:val="20"/>
        </w:trPr>
        <w:tc>
          <w:tcPr>
            <w:tcW w:w="2610" w:type="dxa"/>
            <w:vAlign w:val="bottom"/>
          </w:tcPr>
          <w:p w14:paraId="500A462C" w14:textId="77777777" w:rsidR="00966E13" w:rsidRDefault="00966E13" w:rsidP="00966E13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กรรมการของบริษัทย่อย</w:t>
            </w:r>
          </w:p>
          <w:p w14:paraId="6171A57E" w14:textId="3532DF3A" w:rsidR="00966E13" w:rsidRPr="00B118B0" w:rsidRDefault="00966E13" w:rsidP="00966E13">
            <w:pPr>
              <w:tabs>
                <w:tab w:val="left" w:pos="360"/>
                <w:tab w:val="left" w:pos="2160"/>
              </w:tabs>
              <w:ind w:left="17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     </w:t>
            </w:r>
            <w:r w:rsidRPr="005769EF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4" w:type="dxa"/>
          </w:tcPr>
          <w:p w14:paraId="5FE6CD5B" w14:textId="77777777" w:rsidR="00966E13" w:rsidRPr="00B118B0" w:rsidRDefault="00966E13" w:rsidP="00966E1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Align w:val="bottom"/>
          </w:tcPr>
          <w:p w14:paraId="3460FC31" w14:textId="47E97653" w:rsidR="00966E13" w:rsidRPr="00B118B0" w:rsidRDefault="00966E13" w:rsidP="00966E13">
            <w:pP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07B7BF5E" w14:textId="77777777" w:rsidR="00966E13" w:rsidRPr="00B118B0" w:rsidRDefault="00966E13" w:rsidP="00966E13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F352B47" w14:textId="1C05D266" w:rsidR="00966E13" w:rsidRPr="00B118B0" w:rsidRDefault="00966E13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25CA0A20" w14:textId="77777777" w:rsidR="00966E13" w:rsidRPr="00B118B0" w:rsidRDefault="00966E13" w:rsidP="00966E13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F34477" w14:textId="26655837" w:rsidR="00966E13" w:rsidRPr="00B118B0" w:rsidRDefault="00966E13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967713" w14:textId="77777777" w:rsidR="00966E13" w:rsidRPr="00B118B0" w:rsidRDefault="00966E13" w:rsidP="00966E13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2F8AD" w14:textId="18F6028F" w:rsidR="00966E13" w:rsidRPr="00DC29FB" w:rsidRDefault="00966E13" w:rsidP="00966E13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BEB10CF" w14:textId="77777777" w:rsidR="00966E13" w:rsidRPr="00B118B0" w:rsidRDefault="00966E13" w:rsidP="00966E13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left w:val="nil"/>
            </w:tcBorders>
            <w:shd w:val="clear" w:color="auto" w:fill="auto"/>
            <w:vAlign w:val="bottom"/>
          </w:tcPr>
          <w:p w14:paraId="03F0E118" w14:textId="30CCF3DA" w:rsidR="00966E13" w:rsidRPr="00B118B0" w:rsidRDefault="00966E13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</w:tr>
      <w:tr w:rsidR="00966E13" w:rsidRPr="00B118B0" w14:paraId="2E2165B5" w14:textId="77777777" w:rsidTr="00C166B0">
        <w:trPr>
          <w:trHeight w:val="20"/>
        </w:trPr>
        <w:tc>
          <w:tcPr>
            <w:tcW w:w="2610" w:type="dxa"/>
            <w:vAlign w:val="bottom"/>
          </w:tcPr>
          <w:p w14:paraId="3222B258" w14:textId="6F87FD24" w:rsidR="00966E13" w:rsidRDefault="00966E13" w:rsidP="00966E13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กรรมการของกิจการที่เกี่ยวข้องกัน</w:t>
            </w:r>
          </w:p>
          <w:p w14:paraId="39462823" w14:textId="40155AD3" w:rsidR="00966E13" w:rsidRPr="00B118B0" w:rsidRDefault="00966E13" w:rsidP="00966E13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     </w:t>
            </w:r>
            <w:r w:rsidRPr="005769EF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*</w:t>
            </w:r>
          </w:p>
        </w:tc>
        <w:tc>
          <w:tcPr>
            <w:tcW w:w="114" w:type="dxa"/>
          </w:tcPr>
          <w:p w14:paraId="537E868E" w14:textId="77777777" w:rsidR="00966E13" w:rsidRPr="00B118B0" w:rsidRDefault="00966E13" w:rsidP="00966E1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</w:tcPr>
          <w:p w14:paraId="37FCC622" w14:textId="77777777" w:rsidR="00966E13" w:rsidRDefault="00966E13" w:rsidP="00966E13">
            <w:pPr>
              <w:spacing w:line="276" w:lineRule="auto"/>
              <w:ind w:left="-20" w:firstLine="18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749EA4E" w14:textId="7591C698" w:rsidR="00966E13" w:rsidRPr="00B118B0" w:rsidRDefault="00966E13" w:rsidP="00966E13">
            <w:pP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69AE9803" w14:textId="77777777" w:rsidR="00966E13" w:rsidRPr="00B118B0" w:rsidRDefault="00966E13" w:rsidP="00966E13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0A97A9" w14:textId="29AA26D0" w:rsidR="00966E13" w:rsidRDefault="00966E13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55,500</w:t>
            </w:r>
          </w:p>
        </w:tc>
        <w:tc>
          <w:tcPr>
            <w:tcW w:w="108" w:type="dxa"/>
            <w:vAlign w:val="bottom"/>
          </w:tcPr>
          <w:p w14:paraId="33690FCD" w14:textId="77777777" w:rsidR="00966E13" w:rsidRPr="00B118B0" w:rsidRDefault="00966E13" w:rsidP="00966E13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00A68" w14:textId="7F9FCED4" w:rsidR="00966E13" w:rsidRDefault="00966E13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7171A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EC16F2" w14:textId="77777777" w:rsidR="00966E13" w:rsidRPr="00B118B0" w:rsidRDefault="00966E13" w:rsidP="00966E13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8E940" w14:textId="30CE8FFB" w:rsidR="00966E13" w:rsidRDefault="00966E13" w:rsidP="00966E13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7171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3E5923F4" w14:textId="77777777" w:rsidR="00966E13" w:rsidRPr="00B118B0" w:rsidRDefault="00966E13" w:rsidP="00966E13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CC50A19" w14:textId="7F76587C" w:rsidR="00966E13" w:rsidRPr="00B118B0" w:rsidRDefault="00966E13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7171A">
              <w:rPr>
                <w:rFonts w:ascii="Angsana New" w:hAnsi="Angsana New"/>
                <w:sz w:val="28"/>
              </w:rPr>
              <w:t>65,500</w:t>
            </w:r>
          </w:p>
        </w:tc>
      </w:tr>
      <w:tr w:rsidR="00966E13" w:rsidRPr="00162E71" w14:paraId="488711CC" w14:textId="77777777" w:rsidTr="005709B1">
        <w:trPr>
          <w:trHeight w:val="20"/>
        </w:trPr>
        <w:tc>
          <w:tcPr>
            <w:tcW w:w="2610" w:type="dxa"/>
            <w:vAlign w:val="bottom"/>
          </w:tcPr>
          <w:p w14:paraId="524797B6" w14:textId="77777777" w:rsidR="00966E13" w:rsidRPr="00B118B0" w:rsidRDefault="00966E13" w:rsidP="00966E13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114" w:type="dxa"/>
          </w:tcPr>
          <w:p w14:paraId="1F93FB7C" w14:textId="77777777" w:rsidR="00966E13" w:rsidRPr="00B118B0" w:rsidRDefault="00966E13" w:rsidP="00966E13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0B2379C6" w14:textId="77777777" w:rsidR="00966E13" w:rsidRPr="00B118B0" w:rsidRDefault="00966E13" w:rsidP="00966E13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6B035D78" w14:textId="77777777" w:rsidR="00966E13" w:rsidRPr="00B118B0" w:rsidRDefault="00966E13" w:rsidP="00966E13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25BBCD" w14:textId="42316F2B" w:rsidR="00966E13" w:rsidRPr="00961A85" w:rsidRDefault="00966E13" w:rsidP="00966E13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7171A">
              <w:rPr>
                <w:rFonts w:ascii="Angsana New" w:hAnsi="Angsana New"/>
                <w:b/>
                <w:bCs/>
                <w:sz w:val="28"/>
              </w:rPr>
              <w:t>55,500</w:t>
            </w:r>
          </w:p>
        </w:tc>
        <w:tc>
          <w:tcPr>
            <w:tcW w:w="108" w:type="dxa"/>
            <w:vAlign w:val="center"/>
          </w:tcPr>
          <w:p w14:paraId="71A2A75F" w14:textId="77777777" w:rsidR="00966E13" w:rsidRPr="00961A85" w:rsidRDefault="00966E13" w:rsidP="00966E13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FBEA1E" w14:textId="7D82AE57" w:rsidR="00966E13" w:rsidRPr="00961A85" w:rsidRDefault="00966E13" w:rsidP="00966E13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7171A">
              <w:rPr>
                <w:rFonts w:asciiTheme="majorBidi" w:hAnsiTheme="majorBidi" w:cstheme="majorBidi"/>
                <w:b/>
                <w:bCs/>
                <w:sz w:val="28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512516" w14:textId="77777777" w:rsidR="00966E13" w:rsidRPr="00961A85" w:rsidRDefault="00966E13" w:rsidP="00966E13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08B2EE" w14:textId="19674B20" w:rsidR="00966E13" w:rsidRPr="00961A85" w:rsidRDefault="00966E13" w:rsidP="00966E13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07171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center"/>
          </w:tcPr>
          <w:p w14:paraId="32C52A8E" w14:textId="77777777" w:rsidR="00966E13" w:rsidRPr="00961A85" w:rsidRDefault="00966E13" w:rsidP="00966E13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0FE581C" w14:textId="2AB9C67F" w:rsidR="00966E13" w:rsidRPr="00162E71" w:rsidRDefault="00966E13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7171A">
              <w:rPr>
                <w:rFonts w:asciiTheme="majorBidi" w:hAnsiTheme="majorBidi" w:cstheme="majorBidi"/>
                <w:b/>
                <w:bCs/>
                <w:sz w:val="28"/>
              </w:rPr>
              <w:t>85,500</w:t>
            </w:r>
          </w:p>
        </w:tc>
      </w:tr>
      <w:tr w:rsidR="00C166B0" w:rsidRPr="002679C9" w14:paraId="1EFE0DDA" w14:textId="77777777" w:rsidTr="00C166B0">
        <w:trPr>
          <w:trHeight w:val="150"/>
        </w:trPr>
        <w:tc>
          <w:tcPr>
            <w:tcW w:w="2610" w:type="dxa"/>
            <w:vAlign w:val="bottom"/>
          </w:tcPr>
          <w:p w14:paraId="39F9DCFD" w14:textId="77777777" w:rsidR="00C166B0" w:rsidRPr="002679C9" w:rsidRDefault="00C166B0" w:rsidP="00A030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14" w:type="dxa"/>
          </w:tcPr>
          <w:p w14:paraId="419FB418" w14:textId="77777777" w:rsidR="00C166B0" w:rsidRPr="002679C9" w:rsidRDefault="00C166B0" w:rsidP="00A0300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96" w:type="dxa"/>
            <w:vAlign w:val="bottom"/>
          </w:tcPr>
          <w:p w14:paraId="26CCE2EC" w14:textId="77777777" w:rsidR="00C166B0" w:rsidRPr="002679C9" w:rsidRDefault="00C166B0" w:rsidP="00A0300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1D2A4849" w14:textId="77777777" w:rsidR="00C166B0" w:rsidRPr="002679C9" w:rsidRDefault="00C166B0" w:rsidP="00A0300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23D61B" w14:textId="77777777" w:rsidR="00C166B0" w:rsidRPr="002679C9" w:rsidRDefault="00C166B0" w:rsidP="00097392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" w:type="dxa"/>
          </w:tcPr>
          <w:p w14:paraId="4BD9D5D9" w14:textId="77777777" w:rsidR="00C166B0" w:rsidRPr="002679C9" w:rsidRDefault="00C166B0" w:rsidP="00A03002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7EEDD266" w14:textId="77777777" w:rsidR="00C166B0" w:rsidRPr="002679C9" w:rsidRDefault="00C166B0" w:rsidP="00A03002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4AD9AD4" w14:textId="77777777" w:rsidR="00C166B0" w:rsidRPr="002679C9" w:rsidRDefault="00C166B0" w:rsidP="00A03002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196F97" w14:textId="77777777" w:rsidR="00C166B0" w:rsidRPr="002679C9" w:rsidRDefault="00C166B0" w:rsidP="00A0300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51DAACA6" w14:textId="77777777" w:rsidR="00C166B0" w:rsidRPr="002679C9" w:rsidRDefault="00C166B0" w:rsidP="00A03002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4D1E505E" w14:textId="77777777" w:rsidR="00C166B0" w:rsidRPr="002679C9" w:rsidRDefault="00C166B0" w:rsidP="00A0300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243DEE09" w14:textId="081DBC88" w:rsidR="00A03002" w:rsidRPr="000255FE" w:rsidRDefault="000255FE" w:rsidP="000255FE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*</w:t>
      </w:r>
      <w:r w:rsidR="00FA47A8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มกราคม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2567 </w:t>
      </w:r>
      <w:r w:rsidR="00B6157F">
        <w:rPr>
          <w:rFonts w:asciiTheme="majorBidi" w:hAnsiTheme="majorBidi" w:cstheme="majorBidi" w:hint="cs"/>
          <w:color w:val="000000"/>
          <w:spacing w:val="-2"/>
          <w:sz w:val="28"/>
          <w:cs/>
        </w:rPr>
        <w:t>ยัง</w:t>
      </w:r>
      <w:r w:rsidR="00FA47A8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ไม่ถือเ</w:t>
      </w:r>
      <w:r w:rsidR="00B6157F">
        <w:rPr>
          <w:rFonts w:asciiTheme="majorBidi" w:hAnsiTheme="majorBidi" w:cstheme="majorBidi" w:hint="cs"/>
          <w:color w:val="000000"/>
          <w:spacing w:val="-2"/>
          <w:sz w:val="28"/>
          <w:cs/>
        </w:rPr>
        <w:t>ป็น</w:t>
      </w:r>
      <w:r w:rsidR="00FA47A8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บุคคลที่เกี่ยวข้องกัน</w:t>
      </w:r>
    </w:p>
    <w:tbl>
      <w:tblPr>
        <w:tblW w:w="91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1620"/>
        <w:gridCol w:w="90"/>
        <w:gridCol w:w="1080"/>
        <w:gridCol w:w="108"/>
        <w:gridCol w:w="1152"/>
        <w:gridCol w:w="90"/>
        <w:gridCol w:w="1170"/>
        <w:gridCol w:w="90"/>
        <w:gridCol w:w="1089"/>
      </w:tblGrid>
      <w:tr w:rsidR="00245C41" w:rsidRPr="00B118B0" w14:paraId="7569C325" w14:textId="77777777" w:rsidTr="008D04E0">
        <w:trPr>
          <w:trHeight w:val="20"/>
        </w:trPr>
        <w:tc>
          <w:tcPr>
            <w:tcW w:w="2610" w:type="dxa"/>
            <w:vAlign w:val="bottom"/>
          </w:tcPr>
          <w:p w14:paraId="29FDE8A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CD23F4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8D1877D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47AF50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9" w:type="dxa"/>
            <w:gridSpan w:val="7"/>
            <w:vAlign w:val="bottom"/>
          </w:tcPr>
          <w:p w14:paraId="6E1D4EED" w14:textId="678039BB" w:rsidR="00245C41" w:rsidRPr="00B118B0" w:rsidRDefault="00245C41" w:rsidP="00245C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52EB8810" w14:textId="77777777" w:rsidTr="008D04E0">
        <w:trPr>
          <w:trHeight w:val="20"/>
        </w:trPr>
        <w:tc>
          <w:tcPr>
            <w:tcW w:w="2610" w:type="dxa"/>
            <w:vAlign w:val="bottom"/>
          </w:tcPr>
          <w:p w14:paraId="74D326C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DBF71D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E8878AA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0C977C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9" w:type="dxa"/>
            <w:gridSpan w:val="7"/>
            <w:tcBorders>
              <w:bottom w:val="single" w:sz="4" w:space="0" w:color="auto"/>
            </w:tcBorders>
            <w:vAlign w:val="bottom"/>
          </w:tcPr>
          <w:p w14:paraId="1DBAE64A" w14:textId="4C9E1373" w:rsidR="00F53166" w:rsidRPr="00B118B0" w:rsidRDefault="009E4C6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D33585"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2A3E23" w:rsidRPr="00B118B0" w14:paraId="087870A9" w14:textId="77777777" w:rsidTr="008D04E0">
        <w:trPr>
          <w:trHeight w:val="20"/>
        </w:trPr>
        <w:tc>
          <w:tcPr>
            <w:tcW w:w="2610" w:type="dxa"/>
            <w:vMerge w:val="restart"/>
            <w:vAlign w:val="bottom"/>
          </w:tcPr>
          <w:p w14:paraId="7D558CD4" w14:textId="77777777" w:rsidR="005603ED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2FD53A21" w14:textId="3C461301" w:rsidR="002A3E23" w:rsidRPr="00B118B0" w:rsidRDefault="00FB4CC6" w:rsidP="005603ED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="002A3E23" w:rsidRPr="00B118B0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90" w:type="dxa"/>
          </w:tcPr>
          <w:p w14:paraId="2FF92C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E2015B4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75D0B12" w14:textId="3FED7069" w:rsidR="002A3E23" w:rsidRPr="00B118B0" w:rsidRDefault="002A3E23" w:rsidP="0042638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1579FC3E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71823F69" w14:textId="5CADB8A6" w:rsidR="002A3E23" w:rsidRPr="00B118B0" w:rsidRDefault="002A3E23" w:rsidP="00B321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E10EA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8" w:type="dxa"/>
          </w:tcPr>
          <w:p w14:paraId="3C2017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5CBA08EA" w14:textId="495D82F3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EE5B81" w:rsidRPr="00131CEA">
              <w:rPr>
                <w:rFonts w:asciiTheme="majorBidi" w:hAnsiTheme="majorBidi" w:cstheme="majorBidi" w:hint="cs"/>
                <w:sz w:val="28"/>
                <w:cs/>
              </w:rPr>
              <w:t>รอบระยะเวลา</w:t>
            </w:r>
          </w:p>
        </w:tc>
        <w:tc>
          <w:tcPr>
            <w:tcW w:w="90" w:type="dxa"/>
            <w:tcBorders>
              <w:right w:val="nil"/>
            </w:tcBorders>
          </w:tcPr>
          <w:p w14:paraId="6098812D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vMerge w:val="restart"/>
            <w:tcBorders>
              <w:left w:val="nil"/>
            </w:tcBorders>
            <w:vAlign w:val="bottom"/>
          </w:tcPr>
          <w:p w14:paraId="26E82C1F" w14:textId="5589D75B" w:rsidR="009D72CE" w:rsidRPr="00131CEA" w:rsidRDefault="00FC2685" w:rsidP="00B321C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31CEA">
              <w:rPr>
                <w:rFonts w:asciiTheme="majorBidi" w:hAnsiTheme="majorBidi" w:cstheme="majorBidi"/>
                <w:sz w:val="28"/>
              </w:rPr>
              <w:t>3</w:t>
            </w:r>
            <w:r w:rsidR="00BF1C06" w:rsidRPr="00131CEA">
              <w:rPr>
                <w:rFonts w:asciiTheme="majorBidi" w:hAnsiTheme="majorBidi" w:cstheme="majorBidi"/>
                <w:sz w:val="28"/>
              </w:rPr>
              <w:t>0</w:t>
            </w:r>
            <w:r w:rsidRPr="00131CEA">
              <w:rPr>
                <w:rFonts w:asciiTheme="majorBidi" w:hAnsiTheme="majorBidi" w:cstheme="majorBidi"/>
                <w:sz w:val="28"/>
              </w:rPr>
              <w:t xml:space="preserve"> </w:t>
            </w:r>
            <w:r w:rsidR="007E311A" w:rsidRPr="00131CEA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BF1C06" w:rsidRPr="00131CEA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  <w:p w14:paraId="2FFD5B6E" w14:textId="6368F005" w:rsidR="002A3E23" w:rsidRPr="00B118B0" w:rsidRDefault="002A3E23" w:rsidP="00B321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10EA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A3E23" w:rsidRPr="00B118B0" w14:paraId="51D54CAC" w14:textId="77777777" w:rsidTr="00E30642">
        <w:trPr>
          <w:trHeight w:val="422"/>
        </w:trPr>
        <w:tc>
          <w:tcPr>
            <w:tcW w:w="2610" w:type="dxa"/>
            <w:vMerge/>
            <w:tcBorders>
              <w:bottom w:val="single" w:sz="4" w:space="0" w:color="auto"/>
            </w:tcBorders>
            <w:vAlign w:val="bottom"/>
          </w:tcPr>
          <w:p w14:paraId="084C2DF3" w14:textId="0C7D0237" w:rsidR="002A3E23" w:rsidRPr="00B118B0" w:rsidRDefault="002A3E23" w:rsidP="008E1FB5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F24A910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1FD2CD1D" w14:textId="197E27FB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2112BD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5C099A7D" w14:textId="448A4AF5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</w:tcPr>
          <w:p w14:paraId="2848D46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4D0D46" w14:textId="77777777" w:rsidR="002A3E23" w:rsidRPr="00B118B0" w:rsidRDefault="002A3E23" w:rsidP="00AE3383">
            <w:pPr>
              <w:tabs>
                <w:tab w:val="left" w:pos="159"/>
                <w:tab w:val="left" w:pos="360"/>
                <w:tab w:val="left" w:pos="2160"/>
              </w:tabs>
              <w:ind w:left="69" w:hanging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0FF90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9EC56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10EA3BF4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ACAFEE2" w14:textId="158491A3" w:rsidR="002A3E23" w:rsidRPr="00B118B0" w:rsidRDefault="002A3E2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80A9C" w:rsidRPr="00B118B0" w14:paraId="18B47479" w14:textId="77777777" w:rsidTr="008D04E0">
        <w:trPr>
          <w:trHeight w:val="20"/>
        </w:trPr>
        <w:tc>
          <w:tcPr>
            <w:tcW w:w="2610" w:type="dxa"/>
            <w:vAlign w:val="bottom"/>
          </w:tcPr>
          <w:p w14:paraId="1E632B48" w14:textId="77777777" w:rsidR="00280A9C" w:rsidRDefault="00280A9C" w:rsidP="00280A9C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บริษัท เอ็นเนอร์ยี่ ฟอร์ </w:t>
            </w:r>
          </w:p>
          <w:p w14:paraId="06CCA427" w14:textId="1431CDBA" w:rsidR="00280A9C" w:rsidRPr="00B118B0" w:rsidRDefault="00280A9C" w:rsidP="00280A9C">
            <w:pPr>
              <w:tabs>
                <w:tab w:val="left" w:pos="360"/>
                <w:tab w:val="left" w:pos="2160"/>
              </w:tabs>
              <w:ind w:left="17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โซไซตี้ จำกัด</w:t>
            </w:r>
            <w:r w:rsidRPr="005769EF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07B060FF" w14:textId="77777777" w:rsidR="00280A9C" w:rsidRPr="00B118B0" w:rsidRDefault="00280A9C" w:rsidP="00280A9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6AE7B8A" w14:textId="27069051" w:rsidR="00280A9C" w:rsidRPr="00B118B0" w:rsidRDefault="00280A9C" w:rsidP="00280A9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56C3A27" w14:textId="77777777" w:rsidR="00280A9C" w:rsidRPr="00B118B0" w:rsidRDefault="00280A9C" w:rsidP="00280A9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65DFBE" w14:textId="16E403FE" w:rsidR="00280A9C" w:rsidRPr="00B118B0" w:rsidRDefault="00280A9C" w:rsidP="00280A9C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64,040</w:t>
            </w:r>
          </w:p>
        </w:tc>
        <w:tc>
          <w:tcPr>
            <w:tcW w:w="108" w:type="dxa"/>
            <w:vAlign w:val="bottom"/>
          </w:tcPr>
          <w:p w14:paraId="4B8FAAF7" w14:textId="77777777" w:rsidR="00280A9C" w:rsidRPr="00B118B0" w:rsidRDefault="00280A9C" w:rsidP="00280A9C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4905C4" w14:textId="717686F3" w:rsidR="00280A9C" w:rsidRPr="00B118B0" w:rsidRDefault="00280A9C" w:rsidP="00280A9C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B8908" w14:textId="0AE8CDBF" w:rsidR="00280A9C" w:rsidRPr="00B118B0" w:rsidRDefault="00280A9C" w:rsidP="00280A9C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3B514F" w14:textId="6B240213" w:rsidR="00280A9C" w:rsidRPr="00DC29FB" w:rsidRDefault="00280A9C" w:rsidP="00280A9C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BE791E5" w14:textId="77777777" w:rsidR="00280A9C" w:rsidRPr="00B118B0" w:rsidRDefault="00280A9C" w:rsidP="00280A9C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left w:val="nil"/>
            </w:tcBorders>
            <w:shd w:val="clear" w:color="auto" w:fill="auto"/>
            <w:vAlign w:val="bottom"/>
          </w:tcPr>
          <w:p w14:paraId="0960C424" w14:textId="5F707F06" w:rsidR="00280A9C" w:rsidRPr="00B118B0" w:rsidRDefault="00280A9C" w:rsidP="00280A9C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64,540</w:t>
            </w:r>
          </w:p>
        </w:tc>
      </w:tr>
      <w:tr w:rsidR="00280A9C" w:rsidRPr="00B118B0" w14:paraId="7D727805" w14:textId="77777777" w:rsidTr="008D04E0">
        <w:trPr>
          <w:trHeight w:val="20"/>
        </w:trPr>
        <w:tc>
          <w:tcPr>
            <w:tcW w:w="2610" w:type="dxa"/>
            <w:vAlign w:val="bottom"/>
          </w:tcPr>
          <w:p w14:paraId="1B1B9362" w14:textId="77777777" w:rsidR="00280A9C" w:rsidRPr="005769EF" w:rsidRDefault="00280A9C" w:rsidP="00280A9C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  <w:p w14:paraId="604ACF80" w14:textId="071218A6" w:rsidR="00280A9C" w:rsidRPr="00B118B0" w:rsidRDefault="00280A9C" w:rsidP="00280A9C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 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(ดูหมายเหตุข้อ</w:t>
            </w: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 xml:space="preserve"> 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31075710" w14:textId="77777777" w:rsidR="00280A9C" w:rsidRPr="00B118B0" w:rsidRDefault="00280A9C" w:rsidP="00280A9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41DB40E7" w14:textId="77777777" w:rsidR="00280A9C" w:rsidRDefault="00280A9C" w:rsidP="00280A9C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1A3DA6E" w14:textId="1355B0B7" w:rsidR="00280A9C" w:rsidRPr="00B118B0" w:rsidRDefault="00280A9C" w:rsidP="00280A9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5FF6ABB" w14:textId="77777777" w:rsidR="00280A9C" w:rsidRPr="00B118B0" w:rsidRDefault="00280A9C" w:rsidP="00280A9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2AE4753" w14:textId="4479F367" w:rsidR="00280A9C" w:rsidRDefault="00280A9C" w:rsidP="00280A9C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17,950</w:t>
            </w:r>
          </w:p>
        </w:tc>
        <w:tc>
          <w:tcPr>
            <w:tcW w:w="108" w:type="dxa"/>
            <w:vAlign w:val="bottom"/>
          </w:tcPr>
          <w:p w14:paraId="62F313C0" w14:textId="77777777" w:rsidR="00280A9C" w:rsidRPr="00B118B0" w:rsidRDefault="00280A9C" w:rsidP="00280A9C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498A13" w14:textId="79C5E736" w:rsidR="00280A9C" w:rsidRDefault="00280A9C" w:rsidP="00280A9C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42CA79" w14:textId="77777777" w:rsidR="00280A9C" w:rsidRPr="00B118B0" w:rsidRDefault="00280A9C" w:rsidP="00280A9C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5E8069" w14:textId="3844013F" w:rsidR="00280A9C" w:rsidRDefault="00280A9C" w:rsidP="00280A9C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771311C" w14:textId="77777777" w:rsidR="00280A9C" w:rsidRPr="00B118B0" w:rsidRDefault="00280A9C" w:rsidP="00280A9C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left w:val="nil"/>
            </w:tcBorders>
            <w:shd w:val="clear" w:color="auto" w:fill="auto"/>
            <w:vAlign w:val="bottom"/>
          </w:tcPr>
          <w:p w14:paraId="6C75C77A" w14:textId="23F0A6D4" w:rsidR="00280A9C" w:rsidRPr="00B118B0" w:rsidRDefault="00280A9C" w:rsidP="00280A9C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17,950</w:t>
            </w:r>
          </w:p>
        </w:tc>
      </w:tr>
      <w:tr w:rsidR="00280A9C" w:rsidRPr="00162E71" w14:paraId="2C856D12" w14:textId="77777777" w:rsidTr="005709B1">
        <w:trPr>
          <w:trHeight w:val="20"/>
        </w:trPr>
        <w:tc>
          <w:tcPr>
            <w:tcW w:w="2610" w:type="dxa"/>
            <w:vAlign w:val="bottom"/>
          </w:tcPr>
          <w:p w14:paraId="03AC3467" w14:textId="77777777" w:rsidR="00280A9C" w:rsidRPr="00B118B0" w:rsidRDefault="00280A9C" w:rsidP="00280A9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EF4A509" w14:textId="77777777" w:rsidR="00280A9C" w:rsidRPr="00B118B0" w:rsidRDefault="00280A9C" w:rsidP="00280A9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2BE397DB" w14:textId="77777777" w:rsidR="00280A9C" w:rsidRPr="00B118B0" w:rsidRDefault="00280A9C" w:rsidP="00280A9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086EB911" w14:textId="77777777" w:rsidR="00280A9C" w:rsidRPr="00B118B0" w:rsidRDefault="00280A9C" w:rsidP="00280A9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D943" w14:textId="5CEDAA22" w:rsidR="00280A9C" w:rsidRPr="00961A85" w:rsidRDefault="00280A9C" w:rsidP="00280A9C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7392"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  <w:tc>
          <w:tcPr>
            <w:tcW w:w="108" w:type="dxa"/>
          </w:tcPr>
          <w:p w14:paraId="5DD04D78" w14:textId="77777777" w:rsidR="00280A9C" w:rsidRPr="00961A85" w:rsidRDefault="00280A9C" w:rsidP="00280A9C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B681F0" w14:textId="623CDDCB" w:rsidR="00280A9C" w:rsidRPr="00961A85" w:rsidRDefault="00280A9C" w:rsidP="00280A9C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AA5E31" w14:textId="77777777" w:rsidR="00280A9C" w:rsidRPr="00961A85" w:rsidRDefault="00280A9C" w:rsidP="00280A9C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1F4DC5" w14:textId="54159939" w:rsidR="00280A9C" w:rsidRPr="00961A85" w:rsidRDefault="00280A9C" w:rsidP="00280A9C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0698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center"/>
          </w:tcPr>
          <w:p w14:paraId="363DF581" w14:textId="77777777" w:rsidR="00280A9C" w:rsidRPr="00961A85" w:rsidRDefault="00280A9C" w:rsidP="00280A9C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03F8C12" w14:textId="5BA40FCC" w:rsidR="00280A9C" w:rsidRPr="00162E71" w:rsidRDefault="00280A9C" w:rsidP="00280A9C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698B">
              <w:rPr>
                <w:rFonts w:asciiTheme="majorBidi" w:hAnsiTheme="majorBidi" w:cstheme="majorBidi"/>
                <w:b/>
                <w:bCs/>
                <w:sz w:val="28"/>
              </w:rPr>
              <w:t>82,490</w:t>
            </w:r>
          </w:p>
        </w:tc>
      </w:tr>
    </w:tbl>
    <w:p w14:paraId="17AE95A6" w14:textId="748C68E9" w:rsidR="005411FC" w:rsidRDefault="005411FC" w:rsidP="00162E71">
      <w:pPr>
        <w:tabs>
          <w:tab w:val="decimal" w:pos="990"/>
        </w:tabs>
        <w:ind w:right="90"/>
        <w:jc w:val="right"/>
        <w:rPr>
          <w:rFonts w:asciiTheme="majorBidi" w:hAnsiTheme="majorBidi" w:cstheme="majorBidi"/>
          <w:sz w:val="28"/>
        </w:rPr>
      </w:pPr>
    </w:p>
    <w:p w14:paraId="6D20EE86" w14:textId="6F225D62" w:rsidR="009B538B" w:rsidRDefault="00D335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4"/>
          <w:sz w:val="28"/>
        </w:rPr>
      </w:pPr>
      <w:r>
        <w:rPr>
          <w:rFonts w:asciiTheme="majorBidi" w:hAnsiTheme="majorBidi" w:cstheme="majorBidi"/>
          <w:color w:val="000000"/>
          <w:spacing w:val="-4"/>
          <w:sz w:val="28"/>
          <w:cs/>
        </w:rPr>
        <w:br w:type="page"/>
      </w:r>
    </w:p>
    <w:p w14:paraId="38B946A1" w14:textId="1A52BC74" w:rsidR="004434C8" w:rsidRDefault="009B538B" w:rsidP="00627964">
      <w:pPr>
        <w:spacing w:after="120"/>
        <w:ind w:left="36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color w:val="000000"/>
          <w:spacing w:val="-4"/>
          <w:sz w:val="28"/>
          <w:cs/>
        </w:rPr>
        <w:lastRenderedPageBreak/>
        <w:t>ย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อดคงเหลือของเงินกู้ยืมระยะยาวจากกิจการที่เกี่ยวข้องกัน ณ วันที่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</w:rPr>
        <w:t xml:space="preserve">30 </w:t>
      </w:r>
      <w:r w:rsidR="007E311A">
        <w:rPr>
          <w:rFonts w:asciiTheme="majorBidi" w:hAnsiTheme="majorBidi" w:cstheme="majorBidi" w:hint="cs"/>
          <w:color w:val="000000"/>
          <w:spacing w:val="-4"/>
          <w:sz w:val="28"/>
          <w:cs/>
        </w:rPr>
        <w:t>กันย</w:t>
      </w:r>
      <w:r w:rsidR="00B8714B" w:rsidRPr="005A60E0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ายน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</w:rPr>
        <w:t xml:space="preserve">2567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  <w:cs/>
        </w:rPr>
        <w:t>และ</w:t>
      </w:r>
      <w:r w:rsidR="00B8714B" w:rsidRPr="005A60E0">
        <w:rPr>
          <w:rFonts w:asciiTheme="majorBidi" w:hAnsiTheme="majorBidi" w:cstheme="majorBidi" w:hint="cs"/>
          <w:color w:val="000000"/>
          <w:spacing w:val="-4"/>
          <w:sz w:val="28"/>
          <w:cs/>
        </w:rPr>
        <w:t>วันที่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</w:rPr>
        <w:t xml:space="preserve">31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ธันวาคม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</w:rPr>
        <w:t xml:space="preserve">2566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  <w:cs/>
        </w:rPr>
        <w:t>มีรายละเอียด</w:t>
      </w:r>
      <w:r w:rsidR="00B8714B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908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071"/>
      </w:tblGrid>
      <w:tr w:rsidR="00245C41" w:rsidRPr="00B118B0" w14:paraId="74A991AB" w14:textId="77777777" w:rsidTr="00A8376F">
        <w:trPr>
          <w:trHeight w:val="20"/>
        </w:trPr>
        <w:tc>
          <w:tcPr>
            <w:tcW w:w="2520" w:type="dxa"/>
            <w:vAlign w:val="bottom"/>
          </w:tcPr>
          <w:p w14:paraId="2FF5540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F7F498B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61" w:type="dxa"/>
            <w:gridSpan w:val="7"/>
            <w:vAlign w:val="bottom"/>
          </w:tcPr>
          <w:p w14:paraId="5D8470A3" w14:textId="328EFED2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45C41" w:rsidRPr="00B118B0" w14:paraId="58DF4CFE" w14:textId="77777777" w:rsidTr="001E46A9">
        <w:trPr>
          <w:trHeight w:val="396"/>
        </w:trPr>
        <w:tc>
          <w:tcPr>
            <w:tcW w:w="2520" w:type="dxa"/>
            <w:vAlign w:val="bottom"/>
          </w:tcPr>
          <w:p w14:paraId="449CBC3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BEC9E0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F76966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373F76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  <w:vAlign w:val="bottom"/>
          </w:tcPr>
          <w:p w14:paraId="62E72766" w14:textId="4363BC64" w:rsidR="00245C41" w:rsidRPr="00B118B0" w:rsidRDefault="00245C41" w:rsidP="001E46A9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6611FC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45C41" w:rsidRPr="00B118B0" w14:paraId="3F4C9E4B" w14:textId="77777777" w:rsidTr="001E46A9">
        <w:trPr>
          <w:trHeight w:val="350"/>
        </w:trPr>
        <w:tc>
          <w:tcPr>
            <w:tcW w:w="2520" w:type="dxa"/>
            <w:vMerge w:val="restart"/>
            <w:vAlign w:val="bottom"/>
          </w:tcPr>
          <w:p w14:paraId="648CE556" w14:textId="387AE7F4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 w:rsidR="00D2590F">
              <w:rPr>
                <w:rFonts w:asciiTheme="majorBidi" w:hAnsiTheme="majorBidi" w:cstheme="majorBidi" w:hint="cs"/>
                <w:sz w:val="28"/>
                <w:cs/>
              </w:rPr>
              <w:t>ยาว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จาก</w:t>
            </w:r>
          </w:p>
          <w:p w14:paraId="6F88983D" w14:textId="0C471233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669CDDC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684D3EE" w14:textId="77777777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B8C062C" w14:textId="70C32C92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569E1C2D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0B10E7D2" w14:textId="6DAC7617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52152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DE3A3A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C8724" w14:textId="3EEC420E" w:rsidR="00245C41" w:rsidRPr="00B118B0" w:rsidRDefault="00245C41" w:rsidP="001E46A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CC7049">
              <w:rPr>
                <w:rFonts w:asciiTheme="majorBidi" w:hAnsiTheme="majorBidi" w:hint="cs"/>
                <w:sz w:val="28"/>
                <w:cs/>
              </w:rPr>
              <w:t>รอบ</w:t>
            </w:r>
            <w:r w:rsidR="00CC7049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21D359C8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1BBDA76B" w14:textId="4AB43B29" w:rsidR="00245C41" w:rsidRDefault="00245C41" w:rsidP="00182A96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 w:rsidR="007E311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  <w:p w14:paraId="67B38DEE" w14:textId="5A96EF62" w:rsidR="00245C41" w:rsidRPr="00B118B0" w:rsidRDefault="00245C41" w:rsidP="00182A9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2152E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45C41" w:rsidRPr="00B118B0" w14:paraId="25734EC5" w14:textId="77777777" w:rsidTr="000B7D1E">
        <w:trPr>
          <w:trHeight w:val="404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2341EFDC" w14:textId="7E84EC13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84ADE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3D6297E" w14:textId="3BC9A090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511BF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6C190D01" w14:textId="5449D60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840CF35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4FB60F" w14:textId="77777777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6DFB1443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0555A8" w14:textId="77777777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1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7B76AFC" w14:textId="125B07D8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C1E60" w:rsidRPr="00B118B0" w14:paraId="076D7C6A" w14:textId="77777777" w:rsidTr="00A8376F">
        <w:trPr>
          <w:trHeight w:val="64"/>
        </w:trPr>
        <w:tc>
          <w:tcPr>
            <w:tcW w:w="2520" w:type="dxa"/>
            <w:tcBorders>
              <w:top w:val="single" w:sz="4" w:space="0" w:color="auto"/>
            </w:tcBorders>
          </w:tcPr>
          <w:p w14:paraId="526FCC69" w14:textId="77777777" w:rsidR="003C1E60" w:rsidRPr="00657820" w:rsidRDefault="003C1E60" w:rsidP="003C1E60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บริษัท รีโซแนนซ์ อินดัสเทรียล </w:t>
            </w:r>
          </w:p>
          <w:p w14:paraId="2601A76C" w14:textId="77777777" w:rsidR="003C1E60" w:rsidRPr="00657820" w:rsidRDefault="003C1E60" w:rsidP="003C1E60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วอเตอร์ อินฟราสทรัคเจอร์</w:t>
            </w:r>
          </w:p>
          <w:p w14:paraId="28809475" w14:textId="77777777" w:rsidR="003C1E60" w:rsidRPr="00657820" w:rsidRDefault="003C1E60" w:rsidP="003C1E60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เอเชีย จำกัด</w:t>
            </w:r>
          </w:p>
          <w:p w14:paraId="1066FF12" w14:textId="67CC0526" w:rsidR="003C1E60" w:rsidRPr="005769EF" w:rsidRDefault="003C1E60" w:rsidP="003C1E60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49EE1A5B" w14:textId="77777777" w:rsidR="003C1E60" w:rsidRPr="00B118B0" w:rsidRDefault="003C1E60" w:rsidP="003C1E6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52BD3DEE" w:rsidR="003C1E60" w:rsidRPr="00B118B0" w:rsidRDefault="003C1E60" w:rsidP="00D2590F">
            <w:pPr>
              <w:spacing w:line="276" w:lineRule="auto"/>
              <w:ind w:left="-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เกี่ยวข้องกัน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</w:p>
        </w:tc>
        <w:tc>
          <w:tcPr>
            <w:tcW w:w="90" w:type="dxa"/>
            <w:vAlign w:val="bottom"/>
          </w:tcPr>
          <w:p w14:paraId="34FD2529" w14:textId="77777777" w:rsidR="003C1E60" w:rsidRPr="00B118B0" w:rsidRDefault="003C1E60" w:rsidP="003C1E60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9C7CB7" w14:textId="77777777" w:rsidR="003C1E60" w:rsidRPr="00657820" w:rsidRDefault="003C1E60" w:rsidP="003C1E60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44E858F" w14:textId="2369272A" w:rsidR="003C1E60" w:rsidRPr="00B118B0" w:rsidRDefault="003C1E60" w:rsidP="003C1E60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vAlign w:val="bottom"/>
          </w:tcPr>
          <w:p w14:paraId="3599F414" w14:textId="77777777" w:rsidR="003C1E60" w:rsidRPr="00B118B0" w:rsidRDefault="003C1E60" w:rsidP="003C1E60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3872B0D8" w:rsidR="003C1E60" w:rsidRPr="00B118B0" w:rsidRDefault="002C371B" w:rsidP="003C1E6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BBFE43E" w:rsidR="003C1E60" w:rsidRPr="00B118B0" w:rsidRDefault="003C1E60" w:rsidP="003C1E60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7B99F751" w:rsidR="003C1E60" w:rsidRPr="00B118B0" w:rsidRDefault="002C371B" w:rsidP="003C1E6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(52,</w:t>
            </w:r>
            <w:r w:rsidR="00944E85">
              <w:rPr>
                <w:rFonts w:asciiTheme="majorBidi" w:hAnsiTheme="majorBidi" w:cstheme="majorBidi"/>
                <w:sz w:val="28"/>
              </w:rPr>
              <w:t>600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3C1E60" w:rsidRPr="00B118B0" w:rsidRDefault="003C1E60" w:rsidP="003C1E60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75DF7C18" w:rsidR="003C1E60" w:rsidRPr="00B118B0" w:rsidRDefault="00944E85" w:rsidP="003C1E6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91,453</w:t>
            </w:r>
          </w:p>
        </w:tc>
      </w:tr>
      <w:tr w:rsidR="003C1E60" w:rsidRPr="00B118B0" w14:paraId="530E1D46" w14:textId="77777777" w:rsidTr="00A8376F">
        <w:trPr>
          <w:trHeight w:val="64"/>
        </w:trPr>
        <w:tc>
          <w:tcPr>
            <w:tcW w:w="2520" w:type="dxa"/>
          </w:tcPr>
          <w:p w14:paraId="03D9DD43" w14:textId="71CF187F" w:rsidR="003C1E60" w:rsidRPr="00D25ED0" w:rsidRDefault="003C1E60" w:rsidP="00D25ED0">
            <w:pPr>
              <w:tabs>
                <w:tab w:val="left" w:pos="360"/>
                <w:tab w:val="left" w:pos="2160"/>
              </w:tabs>
              <w:ind w:right="-110" w:firstLine="9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A1446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</w:t>
            </w:r>
            <w:r w:rsidR="00D25ED0">
              <w:rPr>
                <w:rFonts w:asciiTheme="majorBidi" w:hAnsiTheme="majorBidi" w:cstheme="majorBidi"/>
                <w:sz w:val="28"/>
                <w:cs/>
              </w:rPr>
              <w:br/>
            </w:r>
            <w:r w:rsidR="00D25ED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ภาย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ใน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หนึ่งปี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25ED0">
              <w:rPr>
                <w:rFonts w:asciiTheme="majorBidi" w:hAnsiTheme="majorBidi" w:cstheme="majorBidi"/>
                <w:sz w:val="28"/>
                <w:cs/>
              </w:rPr>
              <w:br/>
            </w:r>
            <w:r w:rsidR="00D25ED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580A156D" w14:textId="77777777" w:rsidR="003C1E60" w:rsidRPr="00B118B0" w:rsidRDefault="003C1E60" w:rsidP="003C1E6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15E4D862" w14:textId="61805D86" w:rsidR="003C1E60" w:rsidRPr="00B118B0" w:rsidRDefault="003C1E60" w:rsidP="003C1E60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74DDCA8" w14:textId="77777777" w:rsidR="003C1E60" w:rsidRPr="00B118B0" w:rsidRDefault="003C1E60" w:rsidP="003C1E60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6BD39" w14:textId="14102FF5" w:rsidR="003C1E60" w:rsidRPr="00B118B0" w:rsidRDefault="003C1E60" w:rsidP="00813C6A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(144,053)</w:t>
            </w:r>
          </w:p>
        </w:tc>
        <w:tc>
          <w:tcPr>
            <w:tcW w:w="90" w:type="dxa"/>
            <w:vAlign w:val="bottom"/>
          </w:tcPr>
          <w:p w14:paraId="70660347" w14:textId="77777777" w:rsidR="003C1E60" w:rsidRPr="00B118B0" w:rsidRDefault="003C1E60" w:rsidP="003C1E60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8B740" w14:textId="22F721CB" w:rsidR="003C1E60" w:rsidRPr="00B118B0" w:rsidRDefault="002C371B" w:rsidP="003C1E6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AE0DA" w14:textId="77777777" w:rsidR="003C1E60" w:rsidRPr="00B118B0" w:rsidRDefault="003C1E60" w:rsidP="003C1E60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0D36D" w14:textId="48221791" w:rsidR="003C1E60" w:rsidRPr="00B118B0" w:rsidRDefault="00944E85" w:rsidP="003C1E6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52,600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CBDA55" w14:textId="77777777" w:rsidR="003C1E60" w:rsidRPr="00B118B0" w:rsidRDefault="003C1E60" w:rsidP="003C1E60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left w:val="nil"/>
            </w:tcBorders>
            <w:shd w:val="clear" w:color="auto" w:fill="auto"/>
            <w:vAlign w:val="bottom"/>
          </w:tcPr>
          <w:p w14:paraId="6383D1A2" w14:textId="2EA85A5B" w:rsidR="003C1E60" w:rsidRPr="00B118B0" w:rsidRDefault="00944E85" w:rsidP="003C1E6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(91,453)</w:t>
            </w:r>
          </w:p>
        </w:tc>
      </w:tr>
      <w:tr w:rsidR="00186C39" w:rsidRPr="00B118B0" w14:paraId="2A314FAC" w14:textId="77777777" w:rsidTr="00395C79">
        <w:trPr>
          <w:trHeight w:val="403"/>
        </w:trPr>
        <w:tc>
          <w:tcPr>
            <w:tcW w:w="2520" w:type="dxa"/>
            <w:vAlign w:val="bottom"/>
          </w:tcPr>
          <w:p w14:paraId="245B999B" w14:textId="477F71D1" w:rsidR="00186C39" w:rsidRPr="00B118B0" w:rsidRDefault="00186C39" w:rsidP="00395C7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03CC4E43" w14:textId="77777777" w:rsidR="00186C39" w:rsidRPr="00395C79" w:rsidRDefault="00186C39" w:rsidP="00395C79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186C39" w:rsidRPr="00395C79" w:rsidRDefault="00186C39" w:rsidP="00395C79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186C39" w:rsidRPr="00395C79" w:rsidRDefault="00186C39" w:rsidP="00395C79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5E41A106" w:rsidR="00186C39" w:rsidRPr="00944E85" w:rsidRDefault="00186C39" w:rsidP="00395C79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944E85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70E4F5D" w14:textId="77777777" w:rsidR="00186C39" w:rsidRPr="00944E85" w:rsidRDefault="00186C39" w:rsidP="00395C79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7DD81B9E" w:rsidR="00186C39" w:rsidRPr="00944E85" w:rsidRDefault="002C371B" w:rsidP="00395C79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944E85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186C39" w:rsidRPr="00944E85" w:rsidRDefault="00186C39" w:rsidP="00395C79">
            <w:pPr>
              <w:tabs>
                <w:tab w:val="decimal" w:pos="766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5EEEE5D9" w:rsidR="00186C39" w:rsidRPr="00944E85" w:rsidRDefault="00944E85" w:rsidP="00395C79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944E85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186C39" w:rsidRPr="00944E85" w:rsidRDefault="00186C39" w:rsidP="00395C79">
            <w:pPr>
              <w:tabs>
                <w:tab w:val="decimal" w:pos="766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0DF49D50" w:rsidR="00186C39" w:rsidRPr="00944E85" w:rsidRDefault="00944E85" w:rsidP="00395C79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944E85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-</w:t>
            </w:r>
          </w:p>
        </w:tc>
      </w:tr>
    </w:tbl>
    <w:p w14:paraId="431DEA2C" w14:textId="77777777" w:rsidR="005A15CA" w:rsidRDefault="005A15CA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5510CDB1" w14:textId="77777777" w:rsidR="006B4DBD" w:rsidRDefault="006B4DBD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210BB360" w14:textId="77777777" w:rsidR="00D33585" w:rsidRDefault="00D335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5BB86AB" w14:textId="10E44A86" w:rsidR="00F53166" w:rsidRPr="007A206C" w:rsidRDefault="009E4C6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FF1D85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205AF151" w14:textId="495EC452" w:rsidR="00F53166" w:rsidRPr="007A206C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CC7049">
        <w:rPr>
          <w:rFonts w:asciiTheme="majorBidi" w:hAnsiTheme="majorBidi" w:hint="cs"/>
          <w:sz w:val="28"/>
          <w:cs/>
        </w:rPr>
        <w:t>รอบ</w:t>
      </w:r>
      <w:r w:rsidR="00CC7049">
        <w:rPr>
          <w:rFonts w:ascii="Angsana New" w:hAnsi="Angsana New" w:hint="cs"/>
          <w:sz w:val="28"/>
          <w:cs/>
        </w:rPr>
        <w:t>ระยะเวลา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สามเดือน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7E311A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สิ้นสุดวันที่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BF1C06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E311A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</w:rPr>
        <w:t>ายน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3965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3965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มีค่าใช้จ่ายผลประโยชน์พนักงา</w:t>
      </w:r>
      <w:r w:rsidR="0048138B"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711A4B">
        <w:tc>
          <w:tcPr>
            <w:tcW w:w="414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711A4B">
        <w:tc>
          <w:tcPr>
            <w:tcW w:w="4140" w:type="dxa"/>
            <w:vAlign w:val="bottom"/>
          </w:tcPr>
          <w:p w14:paraId="79067890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4A96B3F0" w:rsidR="00F53166" w:rsidRPr="007A206C" w:rsidRDefault="00BB5D81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CC7049">
              <w:rPr>
                <w:rFonts w:asciiTheme="majorBidi" w:hAnsiTheme="majorBidi" w:hint="cs"/>
                <w:sz w:val="28"/>
                <w:cs/>
              </w:rPr>
              <w:t>รอบ</w:t>
            </w:r>
            <w:r w:rsidR="00CC7049">
              <w:rPr>
                <w:rFonts w:ascii="Angsana New" w:hAnsi="Angsana New" w:hint="cs"/>
                <w:sz w:val="28"/>
                <w:cs/>
              </w:rPr>
              <w:t>ระยะเวลา</w:t>
            </w:r>
            <w:r w:rsidRPr="004D57BF">
              <w:rPr>
                <w:rFonts w:asciiTheme="majorBidi" w:hAnsiTheme="majorBidi" w:cstheme="majorBidi"/>
                <w:sz w:val="28"/>
                <w:cs/>
              </w:rPr>
              <w:t xml:space="preserve">สามเดือนสิ้นสุดวันที่ </w:t>
            </w:r>
            <w:r w:rsidRPr="004D57BF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4D57BF">
              <w:rPr>
                <w:rFonts w:asciiTheme="majorBidi" w:hAnsiTheme="majorBidi" w:cstheme="majorBidi"/>
                <w:sz w:val="28"/>
              </w:rPr>
              <w:t xml:space="preserve"> </w:t>
            </w:r>
            <w:r w:rsidR="007E311A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</w:tr>
      <w:tr w:rsidR="00F53166" w:rsidRPr="007A206C" w14:paraId="349A403D" w14:textId="77777777" w:rsidTr="00711A4B">
        <w:tc>
          <w:tcPr>
            <w:tcW w:w="414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A206C" w14:paraId="3D687550" w14:textId="77777777" w:rsidTr="00711A4B">
        <w:tc>
          <w:tcPr>
            <w:tcW w:w="4140" w:type="dxa"/>
            <w:vAlign w:val="bottom"/>
          </w:tcPr>
          <w:p w14:paraId="7D470512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05FCF4DB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A3396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0692DBE1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A3396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2565CC2B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A3396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5A35519D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A33965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A33965" w:rsidRPr="007A206C" w14:paraId="1523EDE9" w14:textId="77777777" w:rsidTr="00711A4B">
        <w:trPr>
          <w:trHeight w:val="188"/>
        </w:trPr>
        <w:tc>
          <w:tcPr>
            <w:tcW w:w="4140" w:type="dxa"/>
            <w:shd w:val="clear" w:color="auto" w:fill="auto"/>
            <w:vAlign w:val="center"/>
          </w:tcPr>
          <w:p w14:paraId="75EF5203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0871441C" w:rsidR="00A33965" w:rsidRPr="007A206C" w:rsidRDefault="001E679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A33965" w:rsidRPr="007A206C" w:rsidRDefault="00A33965" w:rsidP="00A33965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2AF1AD08" w:rsidR="00A33965" w:rsidRPr="007A206C" w:rsidRDefault="008823DB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A33965" w:rsidRPr="007A206C" w:rsidRDefault="00A33965" w:rsidP="00A33965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5A5ADFE9" w:rsidR="00A33965" w:rsidRPr="007A206C" w:rsidRDefault="001E679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A33965" w:rsidRPr="007A206C" w:rsidRDefault="00A33965" w:rsidP="00A33965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7E0B79EE" w:rsidR="00A33965" w:rsidRPr="007A206C" w:rsidRDefault="008823DB" w:rsidP="00A33965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2,997</w:t>
            </w:r>
          </w:p>
        </w:tc>
      </w:tr>
      <w:tr w:rsidR="00A33965" w:rsidRPr="007A206C" w14:paraId="5ED01DBC" w14:textId="77777777" w:rsidTr="00711A4B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34F4C54C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2C68AA7E" w:rsidR="00A33965" w:rsidRPr="00821BC2" w:rsidRDefault="001E679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A33965" w:rsidRPr="00821BC2" w:rsidRDefault="00A33965" w:rsidP="00A33965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21547A55" w:rsidR="00A33965" w:rsidRPr="00821BC2" w:rsidRDefault="008823DB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1,093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A33965" w:rsidRPr="00821BC2" w:rsidRDefault="00A33965" w:rsidP="00A33965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3359CE33" w:rsidR="00A33965" w:rsidRPr="00821BC2" w:rsidRDefault="001E679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402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A33965" w:rsidRPr="00821BC2" w:rsidRDefault="00A33965" w:rsidP="00A33965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42BAAD06" w:rsidR="00A33965" w:rsidRPr="00821BC2" w:rsidRDefault="008823DB" w:rsidP="00A33965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627</w:t>
            </w:r>
          </w:p>
        </w:tc>
      </w:tr>
      <w:tr w:rsidR="00A33965" w:rsidRPr="007A206C" w14:paraId="2A6A909A" w14:textId="77777777" w:rsidTr="00711A4B">
        <w:tc>
          <w:tcPr>
            <w:tcW w:w="4140" w:type="dxa"/>
            <w:shd w:val="clear" w:color="auto" w:fill="auto"/>
            <w:vAlign w:val="center"/>
          </w:tcPr>
          <w:p w14:paraId="3AC18E73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1012E93A" w:rsidR="00A33965" w:rsidRPr="00821BC2" w:rsidRDefault="001E679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3,906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A33965" w:rsidRPr="00821BC2" w:rsidRDefault="00A33965" w:rsidP="00A33965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47215AEC" w:rsidR="00A33965" w:rsidRPr="00821BC2" w:rsidRDefault="008823DB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5,356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A33965" w:rsidRPr="00821BC2" w:rsidRDefault="00A33965" w:rsidP="00A33965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6E674240" w:rsidR="00A33965" w:rsidRPr="00821BC2" w:rsidRDefault="001E679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2,202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A33965" w:rsidRPr="00821BC2" w:rsidRDefault="00A33965" w:rsidP="00A33965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758912A6" w:rsidR="00A33965" w:rsidRPr="00821BC2" w:rsidRDefault="008823DB" w:rsidP="00A33965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3,624</w:t>
            </w:r>
          </w:p>
        </w:tc>
      </w:tr>
      <w:tr w:rsidR="00A33965" w:rsidRPr="007A206C" w14:paraId="3E3796FD" w14:textId="77777777" w:rsidTr="00711A4B">
        <w:trPr>
          <w:trHeight w:val="213"/>
        </w:trPr>
        <w:tc>
          <w:tcPr>
            <w:tcW w:w="4140" w:type="dxa"/>
            <w:vAlign w:val="bottom"/>
          </w:tcPr>
          <w:p w14:paraId="16CDB410" w14:textId="77777777" w:rsidR="00A33965" w:rsidRPr="007A206C" w:rsidRDefault="00A33965" w:rsidP="00A3396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C817A24" w14:textId="2F4FE629" w:rsidR="00A33965" w:rsidRPr="00821BC2" w:rsidRDefault="00A33965" w:rsidP="00A33965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  <w:tr w:rsidR="00A33965" w:rsidRPr="007A206C" w14:paraId="36806939" w14:textId="77777777" w:rsidTr="00711A4B">
        <w:trPr>
          <w:trHeight w:val="213"/>
        </w:trPr>
        <w:tc>
          <w:tcPr>
            <w:tcW w:w="4140" w:type="dxa"/>
            <w:vAlign w:val="bottom"/>
          </w:tcPr>
          <w:p w14:paraId="1EBC4C18" w14:textId="77777777" w:rsidR="00A33965" w:rsidRPr="007A206C" w:rsidRDefault="00A33965" w:rsidP="00A3396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8BFF0AA" w14:textId="77777777" w:rsidR="00A33965" w:rsidRPr="00821BC2" w:rsidRDefault="00A33965" w:rsidP="00A33965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821BC2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A33965" w:rsidRPr="007A206C" w14:paraId="67AC0E4A" w14:textId="77777777" w:rsidTr="00711A4B">
        <w:trPr>
          <w:trHeight w:val="213"/>
        </w:trPr>
        <w:tc>
          <w:tcPr>
            <w:tcW w:w="4140" w:type="dxa"/>
            <w:vAlign w:val="bottom"/>
          </w:tcPr>
          <w:p w14:paraId="775183C6" w14:textId="77777777" w:rsidR="00A33965" w:rsidRPr="007A206C" w:rsidRDefault="00A33965" w:rsidP="00A3396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D393B7E" w14:textId="3744BF0A" w:rsidR="00A33965" w:rsidRPr="00821BC2" w:rsidRDefault="00A33965" w:rsidP="00A33965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center"/>
              <w:rPr>
                <w:rFonts w:asciiTheme="majorBidi" w:hAnsiTheme="majorBidi" w:cstheme="majorBidi"/>
                <w:caps/>
                <w:sz w:val="28"/>
              </w:rPr>
            </w:pPr>
            <w:r w:rsidRPr="00821BC2">
              <w:rPr>
                <w:rFonts w:asciiTheme="majorBidi" w:hAnsiTheme="majorBidi" w:cstheme="majorBidi"/>
                <w:caps/>
                <w:sz w:val="28"/>
                <w:cs/>
              </w:rPr>
              <w:t>สำหรับ</w:t>
            </w:r>
            <w:r w:rsidR="00EF50B0">
              <w:rPr>
                <w:rFonts w:asciiTheme="majorBidi" w:hAnsiTheme="majorBidi" w:hint="cs"/>
                <w:sz w:val="28"/>
                <w:cs/>
              </w:rPr>
              <w:t>รอบ</w:t>
            </w:r>
            <w:r w:rsidR="00EF50B0">
              <w:rPr>
                <w:rFonts w:ascii="Angsana New" w:hAnsi="Angsana New" w:hint="cs"/>
                <w:sz w:val="28"/>
                <w:cs/>
              </w:rPr>
              <w:t>ระยะเวลา</w:t>
            </w:r>
            <w:r w:rsidR="008823DB">
              <w:rPr>
                <w:rFonts w:asciiTheme="majorBidi" w:hAnsiTheme="majorBidi" w:cstheme="majorBidi" w:hint="cs"/>
                <w:caps/>
                <w:sz w:val="28"/>
                <w:cs/>
              </w:rPr>
              <w:t>เก้า</w:t>
            </w:r>
            <w:r w:rsidRPr="00821BC2">
              <w:rPr>
                <w:rFonts w:asciiTheme="majorBidi" w:hAnsiTheme="majorBidi" w:cstheme="majorBidi"/>
                <w:caps/>
                <w:sz w:val="28"/>
                <w:cs/>
              </w:rPr>
              <w:t xml:space="preserve">เดือนสิ้นสุดวันที่ </w:t>
            </w:r>
            <w:r w:rsidRPr="00821BC2">
              <w:rPr>
                <w:rFonts w:asciiTheme="majorBidi" w:hAnsiTheme="majorBidi" w:cstheme="majorBidi"/>
                <w:caps/>
                <w:sz w:val="28"/>
              </w:rPr>
              <w:t xml:space="preserve">30 </w:t>
            </w:r>
            <w:r w:rsidR="008823DB">
              <w:rPr>
                <w:rFonts w:asciiTheme="majorBidi" w:hAnsiTheme="majorBidi" w:cstheme="majorBidi" w:hint="cs"/>
                <w:caps/>
                <w:sz w:val="28"/>
                <w:cs/>
              </w:rPr>
              <w:t>กันย</w:t>
            </w:r>
            <w:r w:rsidRPr="00821BC2">
              <w:rPr>
                <w:rFonts w:asciiTheme="majorBidi" w:hAnsiTheme="majorBidi" w:cstheme="majorBidi" w:hint="cs"/>
                <w:caps/>
                <w:sz w:val="28"/>
                <w:cs/>
              </w:rPr>
              <w:t>ายน</w:t>
            </w:r>
          </w:p>
        </w:tc>
      </w:tr>
      <w:tr w:rsidR="00A33965" w:rsidRPr="007A206C" w14:paraId="33C1E9CB" w14:textId="77777777" w:rsidTr="00711A4B">
        <w:tc>
          <w:tcPr>
            <w:tcW w:w="4140" w:type="dxa"/>
            <w:vAlign w:val="bottom"/>
          </w:tcPr>
          <w:p w14:paraId="4EAD0B97" w14:textId="77777777" w:rsidR="00A33965" w:rsidRPr="007A206C" w:rsidRDefault="00A33965" w:rsidP="00A3396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29079" w14:textId="77777777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8D4C05" w14:textId="77777777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A4265" w14:textId="77777777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33965" w:rsidRPr="007A206C" w14:paraId="1416AC44" w14:textId="77777777" w:rsidTr="00711A4B">
        <w:tc>
          <w:tcPr>
            <w:tcW w:w="4140" w:type="dxa"/>
            <w:vAlign w:val="bottom"/>
          </w:tcPr>
          <w:p w14:paraId="3132E711" w14:textId="77777777" w:rsidR="00A33965" w:rsidRPr="007A206C" w:rsidRDefault="00A33965" w:rsidP="00A3396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7343F" w14:textId="3132E92B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2FC09C9" w14:textId="77777777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04700" w14:textId="55C593FB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D80A2D1" w14:textId="77777777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30146" w14:textId="574D830F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78489A3" w14:textId="77777777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0F654" w14:textId="608B719F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33965" w:rsidRPr="007A206C" w14:paraId="34940300" w14:textId="77777777" w:rsidTr="00711A4B">
        <w:trPr>
          <w:trHeight w:val="188"/>
        </w:trPr>
        <w:tc>
          <w:tcPr>
            <w:tcW w:w="4140" w:type="dxa"/>
            <w:shd w:val="clear" w:color="auto" w:fill="auto"/>
            <w:vAlign w:val="center"/>
          </w:tcPr>
          <w:p w14:paraId="44DB6593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48D13" w14:textId="110ACEF7" w:rsidR="00A33965" w:rsidRPr="00821BC2" w:rsidRDefault="001E679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10,932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34CF1F" w14:textId="77777777" w:rsidR="00A33965" w:rsidRPr="00821BC2" w:rsidRDefault="00A33965" w:rsidP="00A33965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A9B18" w14:textId="60029D7D" w:rsidR="00A33965" w:rsidRPr="00821BC2" w:rsidRDefault="004620BC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1CE8D1" w14:textId="77777777" w:rsidR="00A33965" w:rsidRPr="00821BC2" w:rsidRDefault="00A33965" w:rsidP="00A33965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C98EE" w14:textId="24E8B306" w:rsidR="00A33965" w:rsidRPr="003335E8" w:rsidRDefault="001E679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3335E8">
              <w:rPr>
                <w:rFonts w:asciiTheme="majorBidi" w:hAnsiTheme="majorBidi" w:cstheme="majorBidi"/>
                <w:sz w:val="28"/>
              </w:rPr>
              <w:t>7,1</w:t>
            </w:r>
            <w:r w:rsidR="00B27FD2" w:rsidRPr="003335E8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23B7BA" w14:textId="77777777" w:rsidR="00A33965" w:rsidRPr="00821BC2" w:rsidRDefault="00A33965" w:rsidP="00A33965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C4F89" w14:textId="5F33F62A" w:rsidR="00A33965" w:rsidRPr="00821BC2" w:rsidRDefault="004620BC" w:rsidP="00A33965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8,872</w:t>
            </w:r>
          </w:p>
        </w:tc>
      </w:tr>
      <w:tr w:rsidR="00A33965" w:rsidRPr="007A206C" w14:paraId="4C2524E8" w14:textId="77777777" w:rsidTr="00711A4B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2D43F4BD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0B30E" w14:textId="64180F59" w:rsidR="00A33965" w:rsidRPr="00821BC2" w:rsidRDefault="001E679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2,502</w:t>
            </w:r>
          </w:p>
        </w:tc>
        <w:tc>
          <w:tcPr>
            <w:tcW w:w="90" w:type="dxa"/>
            <w:shd w:val="clear" w:color="auto" w:fill="auto"/>
          </w:tcPr>
          <w:p w14:paraId="52B1E2FF" w14:textId="77777777" w:rsidR="00A33965" w:rsidRPr="00821BC2" w:rsidRDefault="00A33965" w:rsidP="00A33965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3259" w14:textId="6484A666" w:rsidR="00A33965" w:rsidRPr="00821BC2" w:rsidRDefault="004620BC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2,798</w:t>
            </w:r>
          </w:p>
        </w:tc>
        <w:tc>
          <w:tcPr>
            <w:tcW w:w="90" w:type="dxa"/>
            <w:shd w:val="clear" w:color="auto" w:fill="auto"/>
          </w:tcPr>
          <w:p w14:paraId="71BE2E69" w14:textId="77777777" w:rsidR="00A33965" w:rsidRPr="00821BC2" w:rsidRDefault="00A33965" w:rsidP="00A33965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7672F" w14:textId="7D67BAC1" w:rsidR="00A33965" w:rsidRPr="003335E8" w:rsidRDefault="001E679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3335E8">
              <w:rPr>
                <w:rFonts w:asciiTheme="majorBidi" w:hAnsiTheme="majorBidi" w:cstheme="majorBidi"/>
                <w:sz w:val="28"/>
              </w:rPr>
              <w:t>1,197</w:t>
            </w:r>
          </w:p>
        </w:tc>
        <w:tc>
          <w:tcPr>
            <w:tcW w:w="90" w:type="dxa"/>
            <w:shd w:val="clear" w:color="auto" w:fill="auto"/>
          </w:tcPr>
          <w:p w14:paraId="3F0E456C" w14:textId="77777777" w:rsidR="00A33965" w:rsidRPr="00821BC2" w:rsidRDefault="00A33965" w:rsidP="00A33965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27CA" w14:textId="5D1749B5" w:rsidR="00A33965" w:rsidRPr="00821BC2" w:rsidRDefault="004620BC" w:rsidP="00A33965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1,429</w:t>
            </w:r>
          </w:p>
        </w:tc>
      </w:tr>
      <w:tr w:rsidR="00A33965" w:rsidRPr="007A206C" w14:paraId="4B0A657F" w14:textId="77777777" w:rsidTr="00711A4B">
        <w:tc>
          <w:tcPr>
            <w:tcW w:w="4140" w:type="dxa"/>
            <w:shd w:val="clear" w:color="auto" w:fill="auto"/>
            <w:vAlign w:val="center"/>
          </w:tcPr>
          <w:p w14:paraId="4805BEC8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4EB14" w14:textId="64E57CD8" w:rsidR="00A33965" w:rsidRPr="007A206C" w:rsidRDefault="001E679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13,434</w:t>
            </w:r>
          </w:p>
        </w:tc>
        <w:tc>
          <w:tcPr>
            <w:tcW w:w="90" w:type="dxa"/>
            <w:shd w:val="clear" w:color="auto" w:fill="auto"/>
          </w:tcPr>
          <w:p w14:paraId="636B31BC" w14:textId="77777777" w:rsidR="00A33965" w:rsidRPr="007A206C" w:rsidRDefault="00A33965" w:rsidP="00A33965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FE07A" w14:textId="663A80BD" w:rsidR="00A33965" w:rsidRPr="007A206C" w:rsidRDefault="004620BC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15,280</w:t>
            </w:r>
          </w:p>
        </w:tc>
        <w:tc>
          <w:tcPr>
            <w:tcW w:w="90" w:type="dxa"/>
            <w:shd w:val="clear" w:color="auto" w:fill="auto"/>
          </w:tcPr>
          <w:p w14:paraId="5333605E" w14:textId="77777777" w:rsidR="00A33965" w:rsidRPr="007A206C" w:rsidRDefault="00A33965" w:rsidP="00A33965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4CAE4" w14:textId="4D10381F" w:rsidR="00A33965" w:rsidRPr="003335E8" w:rsidRDefault="001E679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335E8">
              <w:rPr>
                <w:rFonts w:asciiTheme="majorBidi" w:hAnsiTheme="majorBidi" w:cstheme="majorBidi"/>
                <w:b/>
                <w:bCs/>
                <w:sz w:val="28"/>
              </w:rPr>
              <w:t>8,332</w:t>
            </w:r>
          </w:p>
        </w:tc>
        <w:tc>
          <w:tcPr>
            <w:tcW w:w="90" w:type="dxa"/>
            <w:shd w:val="clear" w:color="auto" w:fill="auto"/>
          </w:tcPr>
          <w:p w14:paraId="53E87760" w14:textId="77777777" w:rsidR="00A33965" w:rsidRPr="007A206C" w:rsidRDefault="00A33965" w:rsidP="00A33965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8831B" w14:textId="4719930F" w:rsidR="00A33965" w:rsidRPr="007A206C" w:rsidRDefault="004620BC" w:rsidP="00A33965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10,301</w:t>
            </w:r>
          </w:p>
        </w:tc>
      </w:tr>
      <w:tr w:rsidR="00A33965" w:rsidRPr="007A206C" w14:paraId="08788C31" w14:textId="77777777" w:rsidTr="00711A4B">
        <w:trPr>
          <w:trHeight w:val="213"/>
        </w:trPr>
        <w:tc>
          <w:tcPr>
            <w:tcW w:w="4140" w:type="dxa"/>
            <w:vAlign w:val="bottom"/>
          </w:tcPr>
          <w:p w14:paraId="68E485F0" w14:textId="77777777" w:rsidR="00A33965" w:rsidRPr="007A206C" w:rsidRDefault="00A33965" w:rsidP="00A3396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1F328FF" w14:textId="77777777" w:rsidR="00A33965" w:rsidRPr="007A206C" w:rsidRDefault="00A33965" w:rsidP="00A33965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</w:tbl>
    <w:p w14:paraId="61CCECD6" w14:textId="77777777" w:rsidR="00D04ABD" w:rsidRDefault="00D04ABD" w:rsidP="00E56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50" w:right="-43"/>
        <w:rPr>
          <w:rFonts w:asciiTheme="majorBidi" w:hAnsiTheme="majorBidi" w:cstheme="majorBidi"/>
          <w:b/>
          <w:bCs/>
          <w:sz w:val="28"/>
        </w:rPr>
      </w:pPr>
    </w:p>
    <w:p w14:paraId="6A9B72EF" w14:textId="097ED563" w:rsidR="00F53166" w:rsidRPr="007A206C" w:rsidRDefault="009E4C64" w:rsidP="00711A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Theme="majorBidi" w:hAnsiTheme="majorBidi" w:cstheme="majorBidi"/>
          <w:b/>
          <w:bCs/>
          <w:sz w:val="28"/>
          <w:cs/>
        </w:rPr>
      </w:pPr>
      <w:r w:rsidRPr="007A206C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3AA34E35" w14:textId="164EF4B5" w:rsidR="004F0276" w:rsidRDefault="009E4C64" w:rsidP="00711A4B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</w:t>
      </w:r>
      <w:r w:rsidRPr="00D73014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ประกอบงบการเงิน</w:t>
      </w:r>
      <w:r w:rsidRPr="00D7301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D7301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2C09AC">
        <w:rPr>
          <w:rFonts w:asciiTheme="majorBidi" w:hAnsiTheme="majorBidi" w:cstheme="majorBidi"/>
          <w:color w:val="000000"/>
          <w:spacing w:val="-2"/>
          <w:sz w:val="28"/>
        </w:rPr>
        <w:t>20</w:t>
      </w:r>
    </w:p>
    <w:p w14:paraId="79858E05" w14:textId="77777777" w:rsidR="00107B9F" w:rsidRDefault="00107B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560BB199" w14:textId="6D2702E5" w:rsidR="002403B3" w:rsidRPr="00237E45" w:rsidRDefault="002403B3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bookmarkStart w:id="2" w:name="_Hlk39673225"/>
      <w:r w:rsidRPr="00237E45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ข้อมูลเพิ่มเติมเกี่ยวกับกระแสเงินสด</w:t>
      </w:r>
      <w:r w:rsidRPr="00237E4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3A9BCDC8" w:rsidR="002403B3" w:rsidRPr="00237E45" w:rsidRDefault="003344F2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C754C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C2C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34A07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5C754C">
        <w:rPr>
          <w:rFonts w:asciiTheme="majorBidi" w:hAnsiTheme="majorBidi" w:cstheme="majorBidi" w:hint="cs"/>
          <w:color w:val="000000"/>
          <w:spacing w:val="-2"/>
          <w:sz w:val="28"/>
          <w:cs/>
        </w:rPr>
        <w:t>ายน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347261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347261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350"/>
      </w:tblGrid>
      <w:tr w:rsidR="002403B3" w:rsidRPr="00237E45" w14:paraId="1AD8173E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02372B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02372B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403B3" w:rsidRPr="00237E45" w14:paraId="34926B92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02372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02372B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E1665" w:rsidRPr="00237E45" w14:paraId="07C36501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7E1665" w:rsidRPr="0002372B" w:rsidRDefault="007E1665" w:rsidP="007E1665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BB658" w14:textId="1F743B5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 w:rsidR="009C450F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  <w:p w14:paraId="24428A6A" w14:textId="2668CA09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114C8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8D5AB85" w14:textId="45E4F6B0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34726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C71A7" w14:textId="77149739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 w:rsidR="009C450F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  <w:p w14:paraId="7305D22F" w14:textId="2AB9EF20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B810B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1F2D6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EA9EBAE" w14:textId="46D1F5B4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3D472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977E43" w:rsidRPr="00237E45" w14:paraId="3DBCE5CB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977E43" w:rsidRPr="0002372B" w:rsidRDefault="00977E43" w:rsidP="00977E4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</w:t>
            </w:r>
            <w:r w:rsidRPr="0002372B">
              <w:rPr>
                <w:b w:val="0"/>
                <w:bCs w:val="0"/>
                <w:sz w:val="28"/>
                <w:szCs w:val="28"/>
                <w:cs/>
              </w:rPr>
              <w:t>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99AD" w14:textId="3C84463A" w:rsidR="00977E43" w:rsidRPr="0002372B" w:rsidRDefault="00587F12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977E43" w:rsidRPr="0002372B" w:rsidRDefault="00977E43" w:rsidP="00977E4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5ED" w14:textId="4F0B050A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657820">
              <w:rPr>
                <w:rFonts w:asciiTheme="majorBidi" w:hAnsiTheme="majorBidi" w:cstheme="majorBidi"/>
                <w:sz w:val="28"/>
              </w:rPr>
              <w:t>,616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977E43" w:rsidRPr="0002372B" w:rsidRDefault="00977E43" w:rsidP="00977E43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21B29F01" w:rsidR="00977E43" w:rsidRPr="0002372B" w:rsidRDefault="00216C07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310C97" w14:textId="02478CC3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977E43" w:rsidRPr="00237E45" w14:paraId="604395A7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C87251" w14:textId="77777777" w:rsidR="00977E43" w:rsidRPr="0002372B" w:rsidRDefault="00977E43" w:rsidP="00977E4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5189" w14:textId="68481AED" w:rsidR="00977E43" w:rsidRPr="0002372B" w:rsidRDefault="00587F12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42,597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2D2E0" w14:textId="77777777" w:rsidR="00977E43" w:rsidRPr="0002372B" w:rsidRDefault="00977E43" w:rsidP="00977E4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E0F9" w14:textId="7BF4CBDF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112,211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38533" w14:textId="77777777" w:rsidR="00977E43" w:rsidRPr="0002372B" w:rsidRDefault="00977E43" w:rsidP="00977E43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9E014" w14:textId="7303C30B" w:rsidR="00977E43" w:rsidRPr="0002372B" w:rsidRDefault="00216C07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61DFC" w14:textId="77777777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9014B" w14:textId="3D21EAFF" w:rsidR="00977E43" w:rsidRPr="0002372B" w:rsidRDefault="00BC7FA1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5,20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977E43" w:rsidRPr="00003722" w14:paraId="7012E879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977E43" w:rsidRPr="0002372B" w:rsidRDefault="00977E43" w:rsidP="00977E4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3F2A" w14:textId="1510288F" w:rsidR="00977E43" w:rsidRPr="0002372B" w:rsidRDefault="00587F12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44,745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977E43" w:rsidRPr="0002372B" w:rsidRDefault="00977E43" w:rsidP="00977E43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3D3F9" w14:textId="5FD06ED6" w:rsidR="00977E43" w:rsidRPr="0002372B" w:rsidRDefault="00875A0F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114,827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977E43" w:rsidRPr="0002372B" w:rsidRDefault="00977E43" w:rsidP="00977E43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0C07B6BD" w:rsidR="00977E43" w:rsidRPr="0002372B" w:rsidRDefault="00216C07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1,829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43A4CF55" w:rsidR="00977E43" w:rsidRPr="0002372B" w:rsidRDefault="00B810B6" w:rsidP="00B810B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5,22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</w:tr>
    </w:tbl>
    <w:p w14:paraId="7FDB75E9" w14:textId="77777777" w:rsidR="006C0ED6" w:rsidRPr="00003722" w:rsidRDefault="006C0ED6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highlight w:val="cyan"/>
        </w:rPr>
      </w:pPr>
    </w:p>
    <w:p w14:paraId="200C999D" w14:textId="71CF9BF9" w:rsidR="00B16CFE" w:rsidRPr="00EB4071" w:rsidRDefault="00B16CFE" w:rsidP="00B16CFE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</w:rPr>
      </w:pPr>
      <w:r w:rsidRPr="00306D0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ณ วันที่ </w:t>
      </w:r>
      <w:r w:rsidRPr="00306D06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9C450F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</w:t>
      </w:r>
      <w:r w:rsidRPr="00306D06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ายน </w:t>
      </w:r>
      <w:r w:rsidRPr="00306D0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A4E07" w:rsidRPr="00306D06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306D06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Pr="00306D0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ดอกเบี้ยเงินฝากประจำธนาคารในงบการเงินรวมและงบการเงินเฉพาะกิจการคิดอัตราดอกเบี้ยร้อย</w:t>
      </w:r>
      <w:r w:rsidRPr="00E9165C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ละ</w:t>
      </w:r>
      <w:r w:rsidR="00306D06" w:rsidRPr="00E9165C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</w:t>
      </w:r>
      <w:r w:rsidRPr="00E9165C">
        <w:rPr>
          <w:rFonts w:asciiTheme="majorBidi" w:hAnsiTheme="majorBidi" w:cstheme="majorBidi"/>
          <w:color w:val="000000" w:themeColor="text1"/>
          <w:spacing w:val="-4"/>
          <w:sz w:val="28"/>
        </w:rPr>
        <w:t>0.15 - 0.</w:t>
      </w:r>
      <w:r w:rsidR="00702EC3" w:rsidRPr="00E9165C">
        <w:rPr>
          <w:rFonts w:asciiTheme="majorBidi" w:hAnsiTheme="majorBidi" w:cstheme="majorBidi"/>
          <w:color w:val="000000" w:themeColor="text1"/>
          <w:spacing w:val="-4"/>
          <w:sz w:val="28"/>
        </w:rPr>
        <w:t>6</w:t>
      </w:r>
      <w:r w:rsidRPr="00E9165C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0 </w:t>
      </w:r>
      <w:r w:rsidRPr="00E9165C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Pr="00E9165C">
        <w:rPr>
          <w:rFonts w:ascii="Angsana New" w:hAnsi="Angsana New"/>
          <w:color w:val="000000"/>
          <w:spacing w:val="-4"/>
          <w:sz w:val="28"/>
        </w:rPr>
        <w:t>0.15 - 0.</w:t>
      </w:r>
      <w:r w:rsidR="00702EC3" w:rsidRPr="00E9165C">
        <w:rPr>
          <w:rFonts w:ascii="Angsana New" w:hAnsi="Angsana New"/>
          <w:color w:val="000000"/>
          <w:spacing w:val="-4"/>
          <w:sz w:val="28"/>
        </w:rPr>
        <w:t>5</w:t>
      </w:r>
      <w:r w:rsidR="006E77A8" w:rsidRPr="00E9165C">
        <w:rPr>
          <w:rFonts w:ascii="Angsana New" w:hAnsi="Angsana New"/>
          <w:color w:val="000000"/>
          <w:spacing w:val="-4"/>
          <w:sz w:val="28"/>
        </w:rPr>
        <w:t>0</w:t>
      </w:r>
      <w:r w:rsidRPr="00E9165C">
        <w:rPr>
          <w:rFonts w:ascii="Angsana New" w:hAnsi="Angsana New" w:hint="cs"/>
          <w:color w:val="000000"/>
          <w:spacing w:val="-4"/>
          <w:sz w:val="28"/>
        </w:rPr>
        <w:t xml:space="preserve"> </w:t>
      </w:r>
      <w:r w:rsidRPr="00E9165C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ต่อปี ตามลำดับ</w:t>
      </w:r>
      <w:r w:rsidRPr="00FA4E0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(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31 </w:t>
      </w:r>
      <w:r w:rsidRPr="00FA4E0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ธันวาคม 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>256</w:t>
      </w:r>
      <w:r w:rsidR="00FA4E07"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>6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: </w:t>
      </w:r>
      <w:r w:rsidRPr="00FA4E0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อัตราดอกเบี้ยร้อยละ 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>0.15 - 0.</w:t>
      </w:r>
      <w:r w:rsidR="00FA4E07"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>60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>0.15 - 0.</w:t>
      </w:r>
      <w:r w:rsidR="00FA4E07"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>5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0 </w:t>
      </w:r>
      <w:r w:rsidRPr="00FA4E0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ต่อปี ตามลำดับ)</w:t>
      </w:r>
    </w:p>
    <w:p w14:paraId="7BFCDF0B" w14:textId="2F0592A5" w:rsidR="00E4735F" w:rsidRPr="00151FBE" w:rsidRDefault="00E4735F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0613A83" w14:textId="1808A65F" w:rsidR="002403B3" w:rsidRPr="00C93D51" w:rsidRDefault="00AE1464" w:rsidP="001E7FEB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.2 </w:t>
      </w:r>
      <w:r w:rsidR="007B246E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</w:t>
      </w:r>
      <w:r w:rsidR="00294A3D" w:rsidRPr="00294A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ที่ดิน อาคาร 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อุปกรณ์</w:t>
      </w:r>
      <w:r w:rsidR="009F757A" w:rsidRPr="00294A3D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674F2C">
        <w:rPr>
          <w:rFonts w:asciiTheme="majorBidi" w:hAnsiTheme="majorBidi" w:hint="cs"/>
          <w:sz w:val="28"/>
          <w:cs/>
        </w:rPr>
        <w:t>รอบ</w:t>
      </w:r>
      <w:r w:rsidR="00674F2C">
        <w:rPr>
          <w:rFonts w:ascii="Angsana New" w:hAnsi="Angsana New" w:hint="cs"/>
          <w:sz w:val="28"/>
          <w:cs/>
        </w:rPr>
        <w:t>ระยะเวลา</w:t>
      </w:r>
      <w:r w:rsidR="00123D13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เก้า</w:t>
      </w:r>
      <w:r w:rsidR="00CA3879" w:rsidRPr="00294A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เดือน</w:t>
      </w:r>
      <w:r w:rsidR="006D1DFD" w:rsidRPr="00294A3D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EC14A8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CA3879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0</w:t>
      </w:r>
      <w:r w:rsidR="00EC14A8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123D13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กันย</w:t>
      </w:r>
      <w:r w:rsidR="00CA3879" w:rsidRPr="00294A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ายน</w:t>
      </w:r>
      <w:r w:rsidR="00EC14A8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96E41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และสำหรับปีสิ้นสุดวันที่ 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F4FB1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13F7D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9F4FB1" w:rsidRPr="00294A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90"/>
        <w:gridCol w:w="1172"/>
        <w:gridCol w:w="90"/>
        <w:gridCol w:w="1348"/>
        <w:gridCol w:w="85"/>
        <w:gridCol w:w="1175"/>
      </w:tblGrid>
      <w:tr w:rsidR="00AA5409" w:rsidRPr="00167350" w14:paraId="762E23CD" w14:textId="77777777" w:rsidTr="004A00F2">
        <w:trPr>
          <w:cantSplit/>
          <w:trHeight w:val="108"/>
        </w:trPr>
        <w:tc>
          <w:tcPr>
            <w:tcW w:w="3960" w:type="dxa"/>
          </w:tcPr>
          <w:p w14:paraId="5657512C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vAlign w:val="center"/>
          </w:tcPr>
          <w:p w14:paraId="6ED1F2E7" w14:textId="77777777" w:rsidR="00AA5409" w:rsidRPr="00167350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167350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08" w:type="dxa"/>
            <w:gridSpan w:val="3"/>
            <w:vAlign w:val="center"/>
          </w:tcPr>
          <w:p w14:paraId="1A422264" w14:textId="77777777" w:rsidR="00AA5409" w:rsidRPr="00167350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/>
                <w:caps/>
                <w:sz w:val="26"/>
                <w:szCs w:val="26"/>
                <w:cs/>
              </w:rPr>
              <w:t>(หน่วย: พันบาท)</w:t>
            </w:r>
          </w:p>
        </w:tc>
      </w:tr>
      <w:tr w:rsidR="00AA5409" w:rsidRPr="00167350" w14:paraId="331B5174" w14:textId="77777777" w:rsidTr="004A00F2">
        <w:trPr>
          <w:cantSplit/>
          <w:trHeight w:val="108"/>
        </w:trPr>
        <w:tc>
          <w:tcPr>
            <w:tcW w:w="3960" w:type="dxa"/>
          </w:tcPr>
          <w:p w14:paraId="632068A1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167350" w:rsidRDefault="00AA5409" w:rsidP="00E821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167350" w:rsidRDefault="00AA5409" w:rsidP="00E821F3">
            <w:pPr>
              <w:ind w:left="-126" w:firstLine="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167350" w:rsidRDefault="00AA5409" w:rsidP="00E821F3">
            <w:pPr>
              <w:ind w:left="-297" w:firstLine="2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1B6A" w:rsidRPr="00167350" w14:paraId="56DF460C" w14:textId="77777777" w:rsidTr="004A00F2">
        <w:trPr>
          <w:cantSplit/>
          <w:trHeight w:val="1187"/>
        </w:trPr>
        <w:tc>
          <w:tcPr>
            <w:tcW w:w="3960" w:type="dxa"/>
          </w:tcPr>
          <w:p w14:paraId="3A10AA7B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45536" w14:textId="7F858124" w:rsidR="00F22D25" w:rsidRDefault="00222A39" w:rsidP="00725F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  <w:r w:rsidR="00123D1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ดือนสิ้นสุดวันที่ </w:t>
            </w:r>
          </w:p>
          <w:p w14:paraId="1DBA6A74" w14:textId="7914692A" w:rsidR="00E2307F" w:rsidRPr="00167350" w:rsidRDefault="00222A39" w:rsidP="00BD6A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30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23D13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  <w:p w14:paraId="516FCEC3" w14:textId="7355D874" w:rsidR="00EA3380" w:rsidRPr="00167350" w:rsidRDefault="00C0691E" w:rsidP="00E2307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AA10E8" w:rsidRPr="0016735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95BE48F" w14:textId="7777777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95814" w14:textId="64C89E88" w:rsidR="004532AA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655C13FE" w14:textId="3B0403FA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1877F382" w14:textId="7777777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31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4CC57BD9" w14:textId="204CF22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E9737A" w:rsidRPr="0016735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vAlign w:val="bottom"/>
          </w:tcPr>
          <w:p w14:paraId="4F2D0175" w14:textId="7777777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B4231" w14:textId="2C610639" w:rsidR="00BB2D82" w:rsidRDefault="00BB2D82" w:rsidP="00BB2D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  <w:r w:rsidR="00123D1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ดือนสิ้นสุดวันที่ </w:t>
            </w:r>
          </w:p>
          <w:p w14:paraId="3F874C89" w14:textId="5346828C" w:rsidR="00BB2D82" w:rsidRPr="00167350" w:rsidRDefault="00BB2D82" w:rsidP="00BB2D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30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23D13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  <w:p w14:paraId="1BCAD8BF" w14:textId="4C5CA524" w:rsidR="00AA5409" w:rsidRPr="00167350" w:rsidRDefault="00AA5409" w:rsidP="00E230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AA10E8" w:rsidRPr="0016735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4FE9CEE8" w14:textId="7777777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FAC4E" w14:textId="60C7AC32" w:rsidR="004532AA" w:rsidRPr="00167350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6165D618" w14:textId="7B54AAF6" w:rsidR="00AA5409" w:rsidRPr="00167350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1AD34012" w14:textId="77777777" w:rsidR="00AA5409" w:rsidRPr="00167350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31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4E7AC4DE" w14:textId="01481EEF" w:rsidR="00AA5409" w:rsidRPr="00167350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AA10E8" w:rsidRPr="0016735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A5409" w:rsidRPr="00167350" w14:paraId="2FBC3CDE" w14:textId="77777777" w:rsidTr="004A00F2">
        <w:trPr>
          <w:cantSplit/>
        </w:trPr>
        <w:tc>
          <w:tcPr>
            <w:tcW w:w="3960" w:type="dxa"/>
          </w:tcPr>
          <w:p w14:paraId="21DEEB93" w14:textId="730F4B7D" w:rsidR="00294A3D" w:rsidRPr="00167350" w:rsidRDefault="00AA5409" w:rsidP="00AA5409">
            <w:pPr>
              <w:ind w:left="85" w:right="108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เจ้าหนี้ค่าซื้อ</w:t>
            </w:r>
            <w:r w:rsidR="009D3456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ที่ดิน อาคาร 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อุปกรณ์</w:t>
            </w:r>
            <w:r w:rsidR="0093231B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และงานระหว่าง</w:t>
            </w:r>
            <w:r w:rsidR="00294A3D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</w:p>
          <w:p w14:paraId="4E8F2C8D" w14:textId="59FA742E" w:rsidR="00AA5409" w:rsidRPr="00167350" w:rsidRDefault="0093231B" w:rsidP="00A533B8">
            <w:pPr>
              <w:ind w:left="618" w:right="108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ก่อสร้าง</w:t>
            </w:r>
            <w:r w:rsidR="00AA5409"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ยกมา</w:t>
            </w:r>
            <w:r w:rsidR="00294A3D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294A3D"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(บันทึกเป็นส่วนหนึ่งของ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ACF02B" w14:textId="77777777" w:rsidR="00AA5409" w:rsidRPr="008B7DC1" w:rsidRDefault="00AA5409" w:rsidP="00E54490">
            <w:pPr>
              <w:tabs>
                <w:tab w:val="decimal" w:pos="798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6867E62" w14:textId="77777777" w:rsidR="00AA5409" w:rsidRPr="008B7DC1" w:rsidRDefault="00AA5409" w:rsidP="00E5449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0AB4A7E" w14:textId="77777777" w:rsidR="00AA5409" w:rsidRPr="008B7DC1" w:rsidRDefault="00AA5409" w:rsidP="00C1042D">
            <w:pPr>
              <w:tabs>
                <w:tab w:val="decimal" w:pos="798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655BC43" w14:textId="77777777" w:rsidR="00AA5409" w:rsidRPr="008B7DC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42240CD0" w14:textId="77777777" w:rsidR="00AA5409" w:rsidRPr="008B7DC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5" w:type="dxa"/>
          </w:tcPr>
          <w:p w14:paraId="7C0C636C" w14:textId="77777777" w:rsidR="00AA5409" w:rsidRPr="008B7DC1" w:rsidRDefault="00AA5409" w:rsidP="00E54490">
            <w:pPr>
              <w:ind w:left="-90" w:right="-10"/>
              <w:jc w:val="center"/>
              <w:rPr>
                <w:rFonts w:asciiTheme="majorBidi" w:eastAsia="MS Mincho" w:hAnsi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24F1A9A" w14:textId="77777777" w:rsidR="00AA5409" w:rsidRPr="008B7DC1" w:rsidRDefault="00AA5409" w:rsidP="00BC62FE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FB1232" w:rsidRPr="00167350" w14:paraId="490D9BAC" w14:textId="77777777" w:rsidTr="004A00F2">
        <w:trPr>
          <w:cantSplit/>
        </w:trPr>
        <w:tc>
          <w:tcPr>
            <w:tcW w:w="3960" w:type="dxa"/>
          </w:tcPr>
          <w:p w14:paraId="6377EFF5" w14:textId="7C06E7A5" w:rsidR="00FB1232" w:rsidRPr="00167350" w:rsidRDefault="00FB1232" w:rsidP="00A533B8">
            <w:pPr>
              <w:ind w:left="618" w:right="63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หมุนเวียน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อื่น)</w:t>
            </w:r>
          </w:p>
        </w:tc>
        <w:tc>
          <w:tcPr>
            <w:tcW w:w="1350" w:type="dxa"/>
            <w:vAlign w:val="bottom"/>
          </w:tcPr>
          <w:p w14:paraId="0B3D7CA6" w14:textId="6A5348C9" w:rsidR="00FB1232" w:rsidRPr="00167350" w:rsidRDefault="00636A39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/>
                <w:sz w:val="26"/>
                <w:szCs w:val="26"/>
              </w:rPr>
              <w:t>3,</w:t>
            </w:r>
            <w:r w:rsidR="00FF1F00" w:rsidRPr="00167350">
              <w:rPr>
                <w:rFonts w:asciiTheme="majorBidi" w:hAnsiTheme="majorBidi"/>
                <w:sz w:val="26"/>
                <w:szCs w:val="26"/>
              </w:rPr>
              <w:t>087</w:t>
            </w:r>
          </w:p>
        </w:tc>
        <w:tc>
          <w:tcPr>
            <w:tcW w:w="90" w:type="dxa"/>
            <w:vAlign w:val="bottom"/>
          </w:tcPr>
          <w:p w14:paraId="50E39C55" w14:textId="77777777" w:rsidR="00FB1232" w:rsidRPr="008B7DC1" w:rsidRDefault="00FB1232" w:rsidP="00FB1232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6F15347" w14:textId="3033A4F1" w:rsidR="00FB1232" w:rsidRPr="008B7DC1" w:rsidRDefault="00FB1232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7,986</w:t>
            </w:r>
          </w:p>
        </w:tc>
        <w:tc>
          <w:tcPr>
            <w:tcW w:w="90" w:type="dxa"/>
            <w:vAlign w:val="bottom"/>
          </w:tcPr>
          <w:p w14:paraId="3314A1F0" w14:textId="77777777" w:rsidR="00FB1232" w:rsidRPr="008B7DC1" w:rsidRDefault="00FB1232" w:rsidP="00FB123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3995312E" w14:textId="62D07A83" w:rsidR="00FB1232" w:rsidRPr="00167350" w:rsidRDefault="00FF1F00" w:rsidP="00DB3DD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2B8C8602" w14:textId="77777777" w:rsidR="00FB1232" w:rsidRPr="008B7DC1" w:rsidRDefault="00FB1232" w:rsidP="00FB1232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8FDBB77" w14:textId="10A85325" w:rsidR="00FB1232" w:rsidRPr="008B7DC1" w:rsidRDefault="00FB1232" w:rsidP="00FB123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B1232" w:rsidRPr="00167350" w14:paraId="3CB4EE03" w14:textId="77777777" w:rsidTr="004A00F2">
        <w:trPr>
          <w:cantSplit/>
        </w:trPr>
        <w:tc>
          <w:tcPr>
            <w:tcW w:w="3960" w:type="dxa"/>
          </w:tcPr>
          <w:p w14:paraId="2A19EE5A" w14:textId="3F9FD84C" w:rsidR="00FB1232" w:rsidRPr="00167350" w:rsidRDefault="0066764F" w:rsidP="005D6B6F">
            <w:pPr>
              <w:tabs>
                <w:tab w:val="left" w:pos="513"/>
              </w:tabs>
              <w:ind w:left="85"/>
              <w:jc w:val="thaiDistribute"/>
              <w:rPr>
                <w:rFonts w:asciiTheme="majorBidi" w:eastAsia="MS Mincho" w:hAnsiTheme="majorBidi"/>
                <w:sz w:val="26"/>
                <w:szCs w:val="26"/>
                <w:u w:val="single"/>
              </w:rPr>
            </w:pPr>
            <w:r w:rsidRPr="00167350">
              <w:rPr>
                <w:rFonts w:asciiTheme="majorBidi" w:eastAsia="MS Mincho" w:hAnsiTheme="majorBidi" w:hint="cs"/>
                <w:sz w:val="26"/>
                <w:szCs w:val="26"/>
                <w:u w:val="single"/>
                <w:cs/>
              </w:rPr>
              <w:t>เพิ่ม</w:t>
            </w:r>
            <w:r w:rsidR="00FB1232" w:rsidRPr="00167350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="00FB1232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</w:t>
            </w:r>
            <w:r w:rsidR="005D6B6F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FB1232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A533B8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FB1232"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ซื้อ</w:t>
            </w:r>
            <w:r w:rsidR="009D3456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ที่ดิน อาคาร </w:t>
            </w:r>
            <w:r w:rsidR="00FB1232"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อุปกรณ์</w:t>
            </w:r>
            <w:r w:rsidR="00FB1232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และงานระหว่างก่อสร้าง</w:t>
            </w:r>
          </w:p>
        </w:tc>
        <w:tc>
          <w:tcPr>
            <w:tcW w:w="1350" w:type="dxa"/>
            <w:vAlign w:val="bottom"/>
          </w:tcPr>
          <w:p w14:paraId="3FD9B681" w14:textId="52FC3A44" w:rsidR="00FB1232" w:rsidRPr="00167350" w:rsidRDefault="00AD4D9B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25,597</w:t>
            </w:r>
          </w:p>
        </w:tc>
        <w:tc>
          <w:tcPr>
            <w:tcW w:w="90" w:type="dxa"/>
            <w:vAlign w:val="bottom"/>
          </w:tcPr>
          <w:p w14:paraId="1E3B5B77" w14:textId="77777777" w:rsidR="00FB1232" w:rsidRPr="008B7DC1" w:rsidRDefault="00FB1232" w:rsidP="00FB1232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630AD95" w14:textId="1565EA8C" w:rsidR="00FB1232" w:rsidRPr="008B7DC1" w:rsidRDefault="00FB1232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31,163</w:t>
            </w:r>
          </w:p>
        </w:tc>
        <w:tc>
          <w:tcPr>
            <w:tcW w:w="90" w:type="dxa"/>
          </w:tcPr>
          <w:p w14:paraId="748026A9" w14:textId="77777777" w:rsidR="00FB1232" w:rsidRPr="008B7DC1" w:rsidRDefault="00FB1232" w:rsidP="00FB1232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7358130F" w14:textId="11B0FE4C" w:rsidR="00FB1232" w:rsidRPr="00167350" w:rsidRDefault="00AD4D9B" w:rsidP="00DB3DD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85" w:type="dxa"/>
          </w:tcPr>
          <w:p w14:paraId="14E0156C" w14:textId="77777777" w:rsidR="00FB1232" w:rsidRPr="008B7DC1" w:rsidRDefault="00FB1232" w:rsidP="00FB1232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3A28428" w14:textId="6B2FE8A8" w:rsidR="00FB1232" w:rsidRPr="008B7DC1" w:rsidRDefault="00FB1232" w:rsidP="00FB1232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</w:tr>
      <w:tr w:rsidR="00FB1232" w:rsidRPr="00167350" w14:paraId="46952886" w14:textId="77777777" w:rsidTr="004A00F2">
        <w:trPr>
          <w:cantSplit/>
        </w:trPr>
        <w:tc>
          <w:tcPr>
            <w:tcW w:w="3960" w:type="dxa"/>
          </w:tcPr>
          <w:p w14:paraId="041BD01F" w14:textId="18CEDA5B" w:rsidR="00FB1232" w:rsidRPr="00167350" w:rsidRDefault="00FB1232" w:rsidP="00BE0FF3">
            <w:pPr>
              <w:ind w:left="618" w:hanging="540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sz w:val="26"/>
                <w:szCs w:val="26"/>
                <w:u w:val="single"/>
                <w:cs/>
              </w:rPr>
              <w:t>หัก</w:t>
            </w:r>
            <w:r w:rsidRPr="00167350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  </w:t>
            </w:r>
            <w:r w:rsidR="00A533B8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เงินสดจ่ายเพื่อซื้อ</w:t>
            </w:r>
            <w:r w:rsidR="009D3456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ที่ดิน อาคาร 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อุปกรณ์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</w:t>
            </w:r>
            <w:r w:rsidR="009D3456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BE0FF3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  </w:t>
            </w:r>
            <w:r w:rsidR="00A533B8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50" w:type="dxa"/>
            <w:vAlign w:val="bottom"/>
          </w:tcPr>
          <w:p w14:paraId="3A0BDF5F" w14:textId="5ED559C8" w:rsidR="00FB1232" w:rsidRPr="00167350" w:rsidRDefault="00AD4D9B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(26,123)</w:t>
            </w:r>
          </w:p>
        </w:tc>
        <w:tc>
          <w:tcPr>
            <w:tcW w:w="90" w:type="dxa"/>
            <w:vAlign w:val="bottom"/>
          </w:tcPr>
          <w:p w14:paraId="74851C7F" w14:textId="77777777" w:rsidR="00FB1232" w:rsidRPr="008B7DC1" w:rsidRDefault="00FB1232" w:rsidP="00FB1232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1A31DF0" w14:textId="16A30869" w:rsidR="00FB1232" w:rsidRPr="008B7DC1" w:rsidRDefault="00FB1232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(36,062)</w:t>
            </w:r>
          </w:p>
        </w:tc>
        <w:tc>
          <w:tcPr>
            <w:tcW w:w="90" w:type="dxa"/>
            <w:vAlign w:val="bottom"/>
          </w:tcPr>
          <w:p w14:paraId="59C045F2" w14:textId="77777777" w:rsidR="00FB1232" w:rsidRPr="008B7DC1" w:rsidRDefault="00FB1232" w:rsidP="00FB123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404832E0" w14:textId="6B8018B0" w:rsidR="00FB1232" w:rsidRPr="00167350" w:rsidRDefault="00AD4D9B" w:rsidP="00DB3DD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(147)</w:t>
            </w:r>
          </w:p>
        </w:tc>
        <w:tc>
          <w:tcPr>
            <w:tcW w:w="85" w:type="dxa"/>
            <w:vAlign w:val="bottom"/>
          </w:tcPr>
          <w:p w14:paraId="2CD48CAC" w14:textId="77777777" w:rsidR="00FB1232" w:rsidRPr="008B7DC1" w:rsidRDefault="00FB1232" w:rsidP="00FB1232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1257F65" w14:textId="3C826A47" w:rsidR="00FB1232" w:rsidRPr="008B7DC1" w:rsidRDefault="00FB1232" w:rsidP="00FB123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(165)</w:t>
            </w:r>
          </w:p>
        </w:tc>
      </w:tr>
      <w:tr w:rsidR="00FB1232" w:rsidRPr="00167350" w14:paraId="39591A9E" w14:textId="77777777" w:rsidTr="004A00F2">
        <w:trPr>
          <w:cantSplit/>
        </w:trPr>
        <w:tc>
          <w:tcPr>
            <w:tcW w:w="3960" w:type="dxa"/>
          </w:tcPr>
          <w:p w14:paraId="6EEEB5CA" w14:textId="77777777" w:rsidR="004443FD" w:rsidRPr="00167350" w:rsidRDefault="00FB1232" w:rsidP="004443FD">
            <w:pPr>
              <w:ind w:left="625" w:right="108" w:hanging="540"/>
              <w:jc w:val="thaiDistribute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เจ้าหนี้ค่าซื้อ</w:t>
            </w:r>
            <w:r w:rsidR="004443FD"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อุปกรณ์</w:t>
            </w:r>
            <w:r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และงานระหว่าง</w:t>
            </w:r>
          </w:p>
          <w:p w14:paraId="3FAF40B9" w14:textId="394032EE" w:rsidR="00FB1232" w:rsidRPr="00167350" w:rsidRDefault="00FB1232" w:rsidP="004443FD">
            <w:pPr>
              <w:ind w:left="1255" w:right="108" w:hanging="630"/>
              <w:jc w:val="thaiDistribute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ก่อสร้าง</w:t>
            </w: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ยกไป</w:t>
            </w:r>
            <w:r w:rsidR="004443FD"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4443FD"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(บันทึกเป็นส่วนหนึ่งของ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FB1232" w:rsidRPr="00167350" w:rsidRDefault="00FB1232" w:rsidP="00FB1232">
            <w:pPr>
              <w:ind w:right="180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FB1232" w:rsidRPr="008B7DC1" w:rsidRDefault="00FB1232" w:rsidP="00FB123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FB1232" w:rsidRPr="008B7DC1" w:rsidRDefault="00FB1232" w:rsidP="00FB1232">
            <w:pPr>
              <w:ind w:right="180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EA7AC7" w14:textId="77777777" w:rsidR="00FB1232" w:rsidRPr="008B7DC1" w:rsidRDefault="00FB1232" w:rsidP="00FB1232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FB1232" w:rsidRPr="00167350" w:rsidRDefault="00FB1232" w:rsidP="00DB3DD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182364A" w14:textId="77777777" w:rsidR="00FB1232" w:rsidRPr="008B7DC1" w:rsidRDefault="00FB1232" w:rsidP="00FB1232">
            <w:pPr>
              <w:ind w:left="-90"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FB1232" w:rsidRPr="008B7DC1" w:rsidRDefault="00FB1232" w:rsidP="00FB1232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FB1232" w:rsidRPr="00167350" w14:paraId="5B615832" w14:textId="77777777" w:rsidTr="004A00F2">
        <w:trPr>
          <w:cantSplit/>
        </w:trPr>
        <w:tc>
          <w:tcPr>
            <w:tcW w:w="3960" w:type="dxa"/>
          </w:tcPr>
          <w:p w14:paraId="2A5EE0E3" w14:textId="0DA5B697" w:rsidR="00FB1232" w:rsidRPr="00167350" w:rsidRDefault="00FB1232" w:rsidP="004443FD">
            <w:pPr>
              <w:ind w:left="625" w:right="63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อื่น)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687DB413" w:rsidR="00FB1232" w:rsidRPr="00167350" w:rsidRDefault="00AD4D9B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2,561</w:t>
            </w:r>
          </w:p>
        </w:tc>
        <w:tc>
          <w:tcPr>
            <w:tcW w:w="90" w:type="dxa"/>
            <w:vAlign w:val="bottom"/>
          </w:tcPr>
          <w:p w14:paraId="5E86D84D" w14:textId="77777777" w:rsidR="00FB1232" w:rsidRPr="008B7DC1" w:rsidRDefault="00FB1232" w:rsidP="00FB1232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7F53BFB5" w:rsidR="00FB1232" w:rsidRPr="008B7DC1" w:rsidRDefault="00FB1232" w:rsidP="00186C3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1673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3,087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3E994" w14:textId="77777777" w:rsidR="00FB1232" w:rsidRPr="008B7DC1" w:rsidRDefault="00FB1232" w:rsidP="00FB1232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2C4003B0" w:rsidR="00FB1232" w:rsidRPr="00167350" w:rsidRDefault="00AD4D9B" w:rsidP="00DB3DD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50F9BCBF" w14:textId="77777777" w:rsidR="00FB1232" w:rsidRPr="008B7DC1" w:rsidRDefault="00FB1232" w:rsidP="00FB1232">
            <w:pPr>
              <w:ind w:left="-90"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05A5055A" w:rsidR="00FB1232" w:rsidRPr="008B7DC1" w:rsidRDefault="00FB1232" w:rsidP="00FB1232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8D30344" w14:textId="77777777" w:rsidR="007E63EB" w:rsidRDefault="007E63EB" w:rsidP="004A00F2">
      <w:pPr>
        <w:spacing w:before="120" w:after="120"/>
        <w:ind w:left="360" w:hanging="360"/>
        <w:jc w:val="right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7AFDACAA" w14:textId="5B6E384D" w:rsidR="006D7DE0" w:rsidRPr="007F1A8C" w:rsidRDefault="006D7DE0" w:rsidP="00C709F6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5.3</w:t>
      </w:r>
      <w:r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>เงินสดจ่ายเพื่อซื้อสินทรัพย์ไม่มีตัวตน</w:t>
      </w:r>
      <w:r w:rsidR="000F1644" w:rsidRPr="00294A3D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>สำหรับ</w:t>
      </w:r>
      <w:r w:rsidR="004B2C07">
        <w:rPr>
          <w:rFonts w:asciiTheme="majorBidi" w:hAnsiTheme="majorBidi" w:hint="cs"/>
          <w:sz w:val="28"/>
          <w:cs/>
        </w:rPr>
        <w:t>รอบ</w:t>
      </w:r>
      <w:r w:rsidR="004B2C07">
        <w:rPr>
          <w:rFonts w:ascii="Angsana New" w:hAnsi="Angsana New" w:hint="cs"/>
          <w:sz w:val="28"/>
          <w:cs/>
        </w:rPr>
        <w:t>ระยะเวลา</w:t>
      </w:r>
      <w:r w:rsidR="00395F32">
        <w:rPr>
          <w:rFonts w:asciiTheme="majorBidi" w:hAnsiTheme="majorBidi" w:cstheme="majorBidi" w:hint="cs"/>
          <w:color w:val="000000" w:themeColor="text1"/>
          <w:spacing w:val="-8"/>
          <w:sz w:val="28"/>
          <w:cs/>
        </w:rPr>
        <w:t>เก้า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>เดือนสิ้นสุดวันที่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</w:rPr>
        <w:t xml:space="preserve"> 3</w:t>
      </w:r>
      <w:r w:rsidR="00816564" w:rsidRPr="00983A83">
        <w:rPr>
          <w:rFonts w:asciiTheme="majorBidi" w:hAnsiTheme="majorBidi" w:cstheme="majorBidi"/>
          <w:color w:val="000000" w:themeColor="text1"/>
          <w:spacing w:val="-8"/>
          <w:sz w:val="28"/>
        </w:rPr>
        <w:t>0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</w:rPr>
        <w:t xml:space="preserve"> </w:t>
      </w:r>
      <w:r w:rsidR="00395F32">
        <w:rPr>
          <w:rFonts w:asciiTheme="majorBidi" w:hAnsiTheme="majorBidi" w:cstheme="majorBidi" w:hint="cs"/>
          <w:color w:val="000000" w:themeColor="text1"/>
          <w:spacing w:val="-8"/>
          <w:sz w:val="28"/>
          <w:cs/>
        </w:rPr>
        <w:t>กันย</w:t>
      </w:r>
      <w:r w:rsidRPr="00983A83">
        <w:rPr>
          <w:rFonts w:asciiTheme="majorBidi" w:hAnsiTheme="majorBidi" w:cstheme="majorBidi" w:hint="cs"/>
          <w:color w:val="000000" w:themeColor="text1"/>
          <w:spacing w:val="-8"/>
          <w:sz w:val="28"/>
          <w:cs/>
        </w:rPr>
        <w:t xml:space="preserve">ายน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</w:rPr>
        <w:t xml:space="preserve">2567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>และ</w:t>
      </w:r>
      <w:r w:rsidR="00086149">
        <w:rPr>
          <w:rFonts w:asciiTheme="majorBidi" w:hAnsiTheme="majorBidi" w:cstheme="majorBidi" w:hint="cs"/>
          <w:color w:val="000000" w:themeColor="text1"/>
          <w:spacing w:val="-8"/>
          <w:sz w:val="28"/>
          <w:cs/>
        </w:rPr>
        <w:t xml:space="preserve">            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 xml:space="preserve">สำหรับปีสิ้นสุดวันที่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</w:rPr>
        <w:t xml:space="preserve">31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 xml:space="preserve">ธันวาคม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</w:rPr>
        <w:t>2566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278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2"/>
        <w:gridCol w:w="1350"/>
        <w:gridCol w:w="96"/>
        <w:gridCol w:w="1164"/>
        <w:gridCol w:w="82"/>
        <w:gridCol w:w="1358"/>
        <w:gridCol w:w="84"/>
        <w:gridCol w:w="1202"/>
      </w:tblGrid>
      <w:tr w:rsidR="006D7DE0" w:rsidRPr="004A00F2" w14:paraId="158B66C4" w14:textId="77777777" w:rsidTr="00522119">
        <w:trPr>
          <w:cantSplit/>
          <w:trHeight w:val="108"/>
        </w:trPr>
        <w:tc>
          <w:tcPr>
            <w:tcW w:w="3942" w:type="dxa"/>
          </w:tcPr>
          <w:p w14:paraId="70D5DD75" w14:textId="77777777" w:rsidR="006D7DE0" w:rsidRPr="004A00F2" w:rsidRDefault="006D7DE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79DBA54" w14:textId="77777777" w:rsidR="006D7DE0" w:rsidRPr="004A00F2" w:rsidRDefault="006D7DE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dxa"/>
            <w:vAlign w:val="center"/>
          </w:tcPr>
          <w:p w14:paraId="590206D9" w14:textId="77777777" w:rsidR="006D7DE0" w:rsidRPr="004A00F2" w:rsidRDefault="006D7DE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4" w:type="dxa"/>
            <w:gridSpan w:val="3"/>
            <w:vAlign w:val="center"/>
          </w:tcPr>
          <w:p w14:paraId="3DCDA6F9" w14:textId="77777777" w:rsidR="006D7DE0" w:rsidRPr="004A00F2" w:rsidRDefault="006D7DE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caps/>
                <w:sz w:val="26"/>
                <w:szCs w:val="26"/>
                <w:lang w:val="en-GB"/>
              </w:rPr>
              <w:t>(</w:t>
            </w:r>
            <w:r w:rsidRPr="004A00F2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หน่วย: พันบาท)</w:t>
            </w:r>
          </w:p>
        </w:tc>
      </w:tr>
      <w:tr w:rsidR="006D7DE0" w:rsidRPr="004A00F2" w14:paraId="1E00FB56" w14:textId="77777777" w:rsidTr="00522119">
        <w:trPr>
          <w:cantSplit/>
          <w:trHeight w:val="108"/>
        </w:trPr>
        <w:tc>
          <w:tcPr>
            <w:tcW w:w="3942" w:type="dxa"/>
          </w:tcPr>
          <w:p w14:paraId="1FF22B8C" w14:textId="77777777" w:rsidR="006D7DE0" w:rsidRPr="004A00F2" w:rsidRDefault="006D7DE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287D5222" w14:textId="77777777" w:rsidR="006D7DE0" w:rsidRPr="004A00F2" w:rsidRDefault="006D7DE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2" w:type="dxa"/>
            <w:vAlign w:val="center"/>
          </w:tcPr>
          <w:p w14:paraId="6AC4A5A3" w14:textId="77777777" w:rsidR="006D7DE0" w:rsidRPr="004A00F2" w:rsidRDefault="006D7DE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vAlign w:val="center"/>
          </w:tcPr>
          <w:p w14:paraId="15133C67" w14:textId="77777777" w:rsidR="006D7DE0" w:rsidRPr="004A00F2" w:rsidRDefault="006D7DE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2F58" w:rsidRPr="004A00F2" w14:paraId="028F7747" w14:textId="77777777" w:rsidTr="00233E3F">
        <w:trPr>
          <w:cantSplit/>
        </w:trPr>
        <w:tc>
          <w:tcPr>
            <w:tcW w:w="3942" w:type="dxa"/>
          </w:tcPr>
          <w:p w14:paraId="26B6C366" w14:textId="77777777" w:rsidR="006D7DE0" w:rsidRPr="004A00F2" w:rsidRDefault="006D7DE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D7AFC" w14:textId="34CA5210" w:rsidR="00522119" w:rsidRDefault="00522119" w:rsidP="005221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  <w:r w:rsidR="00C71E5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>ดือนสิ้นสุดวันที่</w:t>
            </w:r>
          </w:p>
          <w:p w14:paraId="0E93CA26" w14:textId="3B9893C3" w:rsidR="00522119" w:rsidRPr="00167350" w:rsidRDefault="00522119" w:rsidP="005221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30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71E56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  <w:p w14:paraId="6D0FCFBB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12A121E9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EAD8D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4474E61F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53ACFC51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E588D16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2" w:type="dxa"/>
            <w:vAlign w:val="bottom"/>
          </w:tcPr>
          <w:p w14:paraId="162960C8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EECF0" w14:textId="72FDC3E0" w:rsidR="00522119" w:rsidRDefault="00522119" w:rsidP="005221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  <w:r w:rsidR="00C71E5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>ดือนสิ้นสุดวันที่</w:t>
            </w:r>
          </w:p>
          <w:p w14:paraId="3E34BBC8" w14:textId="3F55AEF1" w:rsidR="00522119" w:rsidRPr="00167350" w:rsidRDefault="00522119" w:rsidP="005221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30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71E56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  <w:p w14:paraId="64650444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261A309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84D30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2775F7C4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73AEDF0F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16B03FE2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92F58" w:rsidRPr="004A00F2" w14:paraId="32CB0037" w14:textId="77777777" w:rsidTr="00522119">
        <w:trPr>
          <w:cantSplit/>
        </w:trPr>
        <w:tc>
          <w:tcPr>
            <w:tcW w:w="3942" w:type="dxa"/>
          </w:tcPr>
          <w:p w14:paraId="54DF9EC8" w14:textId="4D25745E" w:rsidR="006D7DE0" w:rsidRPr="004A00F2" w:rsidRDefault="006D7DE0" w:rsidP="00A13CA6">
            <w:pPr>
              <w:ind w:left="583" w:right="108" w:hanging="50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  <w:r w:rsidR="007843ED" w:rsidRPr="004A00F2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และงานระหว่</w:t>
            </w:r>
            <w:r w:rsidR="007D533B" w:rsidRPr="004A00F2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าง</w:t>
            </w:r>
            <w:r w:rsidR="007843ED" w:rsidRPr="004A00F2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ก่อสร้าง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ยกมา</w:t>
            </w:r>
            <w:r w:rsidR="00E46AC5" w:rsidRPr="004A00F2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(</w:t>
            </w:r>
            <w:r w:rsidR="00E46AC5"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บันทึกเป็นส่วนหนึ่งของ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DB3D25" w14:textId="77777777" w:rsidR="006D7DE0" w:rsidRPr="004A00F2" w:rsidRDefault="006D7DE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vAlign w:val="bottom"/>
          </w:tcPr>
          <w:p w14:paraId="72C580CA" w14:textId="77777777" w:rsidR="006D7DE0" w:rsidRPr="004A00F2" w:rsidRDefault="006D7DE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1DEAC91C" w14:textId="77777777" w:rsidR="006D7DE0" w:rsidRPr="004A00F2" w:rsidRDefault="006D7DE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</w:tcPr>
          <w:p w14:paraId="5331F73C" w14:textId="77777777" w:rsidR="006D7DE0" w:rsidRPr="004A00F2" w:rsidRDefault="006D7DE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3EE69E40" w14:textId="77777777" w:rsidR="006D7DE0" w:rsidRPr="004A00F2" w:rsidRDefault="006D7DE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</w:tcPr>
          <w:p w14:paraId="3051D4D8" w14:textId="77777777" w:rsidR="006D7DE0" w:rsidRPr="004A00F2" w:rsidRDefault="006D7DE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E5F22E8" w14:textId="77777777" w:rsidR="006D7DE0" w:rsidRPr="004A00F2" w:rsidRDefault="006D7DE0">
            <w:pPr>
              <w:ind w:right="-225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A7939" w:rsidRPr="004A00F2" w14:paraId="7FB3F783" w14:textId="77777777" w:rsidTr="00522119">
        <w:trPr>
          <w:cantSplit/>
        </w:trPr>
        <w:tc>
          <w:tcPr>
            <w:tcW w:w="3942" w:type="dxa"/>
          </w:tcPr>
          <w:p w14:paraId="5035EC68" w14:textId="2E23CC17" w:rsidR="00BA7939" w:rsidRPr="004A00F2" w:rsidRDefault="00B07F1E" w:rsidP="00A13CA6">
            <w:pPr>
              <w:ind w:left="592" w:right="6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="00E46AC5"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และ</w:t>
            </w:r>
            <w:r w:rsidR="00BA7939"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เจ้าหนี้หมุนเวียนอื่น)</w:t>
            </w:r>
          </w:p>
        </w:tc>
        <w:tc>
          <w:tcPr>
            <w:tcW w:w="1350" w:type="dxa"/>
            <w:vAlign w:val="bottom"/>
          </w:tcPr>
          <w:p w14:paraId="3FBB221B" w14:textId="3339EF30" w:rsidR="00BA7939" w:rsidRPr="004A00F2" w:rsidRDefault="00BA7939" w:rsidP="00BA793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7,467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091834DD" w14:textId="77777777" w:rsidR="00BA7939" w:rsidRPr="004A00F2" w:rsidRDefault="00BA7939" w:rsidP="00BA793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0B0A79B" w14:textId="77777777" w:rsidR="00BA7939" w:rsidRPr="004A00F2" w:rsidRDefault="00BA7939" w:rsidP="00BA793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41A83F5" w14:textId="77777777" w:rsidR="00BA7939" w:rsidRPr="004A00F2" w:rsidRDefault="00BA7939" w:rsidP="00BA793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8450CA5" w14:textId="0CFD5C58" w:rsidR="00BA7939" w:rsidRPr="004A00F2" w:rsidRDefault="00BA7939" w:rsidP="00BA7939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02F596" w14:textId="77777777" w:rsidR="00BA7939" w:rsidRPr="004A00F2" w:rsidRDefault="00BA7939" w:rsidP="00BA7939">
            <w:pPr>
              <w:ind w:left="-90" w:right="1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8946358" w14:textId="77777777" w:rsidR="00BA7939" w:rsidRPr="004A00F2" w:rsidRDefault="00BA7939" w:rsidP="00BA7939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13CA6" w:rsidRPr="004A00F2" w14:paraId="5C4AF0A5" w14:textId="77777777" w:rsidTr="00522119">
        <w:trPr>
          <w:cantSplit/>
        </w:trPr>
        <w:tc>
          <w:tcPr>
            <w:tcW w:w="3942" w:type="dxa"/>
          </w:tcPr>
          <w:p w14:paraId="362B66E9" w14:textId="10CCCE7B" w:rsidR="00A13CA6" w:rsidRPr="004A00F2" w:rsidRDefault="00A13CA6" w:rsidP="00CA5602">
            <w:pPr>
              <w:tabs>
                <w:tab w:val="left" w:pos="394"/>
              </w:tabs>
              <w:ind w:left="589" w:right="108" w:hanging="510"/>
              <w:jc w:val="thaiDistribute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hint="cs"/>
                <w:sz w:val="26"/>
                <w:szCs w:val="26"/>
                <w:u w:val="single"/>
                <w:cs/>
              </w:rPr>
              <w:t>เพิ่ม</w:t>
            </w:r>
            <w:r w:rsidRPr="004A00F2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4A00F2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</w:t>
            </w:r>
            <w:r w:rsidR="000E0A9D" w:rsidRPr="004A00F2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CA5602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ซื้อ</w:t>
            </w:r>
            <w:r w:rsidR="0021219C"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สินทรัพย์ไม่มีตัวตน</w:t>
            </w:r>
            <w:r w:rsidR="000E0A9D"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br/>
            </w:r>
            <w:r w:rsidR="0021219C"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และงานระหว่า</w:t>
            </w:r>
            <w:r w:rsidR="00BD0E98" w:rsidRPr="004A00F2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ง</w:t>
            </w:r>
            <w:r w:rsidR="0021219C" w:rsidRPr="004A00F2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3A17B81C" w14:textId="212D1442" w:rsidR="00A13CA6" w:rsidRPr="004A00F2" w:rsidRDefault="00261B3D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12,299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3AFEDE3E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EA0C2B8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28,822</w:t>
            </w:r>
          </w:p>
        </w:tc>
        <w:tc>
          <w:tcPr>
            <w:tcW w:w="82" w:type="dxa"/>
            <w:shd w:val="clear" w:color="auto" w:fill="auto"/>
          </w:tcPr>
          <w:p w14:paraId="585AF0A6" w14:textId="77777777" w:rsidR="00A13CA6" w:rsidRPr="004A00F2" w:rsidRDefault="00A13CA6" w:rsidP="00A13CA6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3CEE80C" w14:textId="7DDE8A99" w:rsidR="00A13CA6" w:rsidRPr="004A00F2" w:rsidRDefault="00DB3B11" w:rsidP="00A13CA6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3A8E2BD" w14:textId="77777777" w:rsidR="00A13CA6" w:rsidRPr="004A00F2" w:rsidRDefault="00A13CA6" w:rsidP="00A13CA6">
            <w:pPr>
              <w:ind w:left="-90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0F1FFD" w14:textId="77777777" w:rsidR="00A13CA6" w:rsidRPr="004A00F2" w:rsidRDefault="00A13CA6" w:rsidP="00A13CA6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A13CA6" w:rsidRPr="004A00F2" w14:paraId="12BA002F" w14:textId="77777777" w:rsidTr="00522119">
        <w:trPr>
          <w:cantSplit/>
        </w:trPr>
        <w:tc>
          <w:tcPr>
            <w:tcW w:w="3942" w:type="dxa"/>
          </w:tcPr>
          <w:p w14:paraId="2D769544" w14:textId="6D8B9831" w:rsidR="00A13CA6" w:rsidRPr="004A00F2" w:rsidRDefault="00A13CA6" w:rsidP="00BD0E98">
            <w:pPr>
              <w:tabs>
                <w:tab w:val="left" w:pos="326"/>
                <w:tab w:val="left" w:pos="601"/>
              </w:tabs>
              <w:ind w:left="85" w:right="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  </w:t>
            </w:r>
            <w:r w:rsidR="00BD0E98" w:rsidRPr="004A00F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เงินสดจ่ายเพื่อ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ซื้อสินทรัพย์ไม่มีตัวตน</w:t>
            </w:r>
          </w:p>
          <w:p w14:paraId="41FECB93" w14:textId="41A03E2E" w:rsidR="00A13CA6" w:rsidRPr="004A00F2" w:rsidRDefault="00BD0E98" w:rsidP="00CA5602">
            <w:pPr>
              <w:tabs>
                <w:tab w:val="left" w:pos="601"/>
                <w:tab w:val="left" w:pos="750"/>
              </w:tabs>
              <w:ind w:right="108" w:firstLine="53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="00A13CA6"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และงานระหว่างก่อสร้าง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D35AB2" w14:textId="77777777" w:rsidR="00261B3D" w:rsidRDefault="00261B3D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D493E0" w14:textId="0711255F" w:rsidR="00A13CA6" w:rsidRPr="004A00F2" w:rsidRDefault="00261B3D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(15,510)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0439F18A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DF3E398" w14:textId="47408AB3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(21,</w:t>
            </w:r>
            <w:r w:rsidR="00632D03" w:rsidRPr="004A00F2">
              <w:rPr>
                <w:rFonts w:asciiTheme="majorBidi" w:hAnsiTheme="majorBidi" w:cstheme="majorBidi"/>
                <w:sz w:val="26"/>
                <w:szCs w:val="26"/>
              </w:rPr>
              <w:t>355</w:t>
            </w:r>
            <w:r w:rsidRPr="004A00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506F1B5B" w14:textId="77777777" w:rsidR="00A13CA6" w:rsidRPr="004A00F2" w:rsidRDefault="00A13CA6" w:rsidP="00A13CA6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179436E" w14:textId="5D7809DD" w:rsidR="00A13CA6" w:rsidRPr="004A00F2" w:rsidRDefault="00DB3B11" w:rsidP="00A13CA6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41CB6D7" w14:textId="77777777" w:rsidR="00A13CA6" w:rsidRPr="004A00F2" w:rsidRDefault="00A13CA6" w:rsidP="00A13CA6">
            <w:pPr>
              <w:ind w:left="-90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9F34D0" w14:textId="77777777" w:rsidR="00A13CA6" w:rsidRPr="004A00F2" w:rsidRDefault="00A13CA6" w:rsidP="00A13CA6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(167)</w:t>
            </w:r>
          </w:p>
        </w:tc>
      </w:tr>
      <w:tr w:rsidR="00A13CA6" w:rsidRPr="004A00F2" w14:paraId="3C70AE62" w14:textId="77777777" w:rsidTr="00522119">
        <w:trPr>
          <w:cantSplit/>
        </w:trPr>
        <w:tc>
          <w:tcPr>
            <w:tcW w:w="3942" w:type="dxa"/>
          </w:tcPr>
          <w:p w14:paraId="04A5BEC7" w14:textId="62F2D4D7" w:rsidR="00A13CA6" w:rsidRPr="004A00F2" w:rsidRDefault="00A13CA6" w:rsidP="00BD0E98">
            <w:pPr>
              <w:ind w:left="592" w:right="108" w:hanging="522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เจ้าหนี้ค่าซื้อสินทรัพย์ไม่มีตัวตนและงานระหว่างก่อสร้างยกไป</w:t>
            </w: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บันทึกเป็นส่ว</w:t>
            </w:r>
            <w:r w:rsidRPr="004A00F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น</w:t>
            </w: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ของ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49881" w14:textId="77777777" w:rsidR="00A13CA6" w:rsidRPr="004A00F2" w:rsidRDefault="00A13CA6" w:rsidP="00A13CA6">
            <w:pPr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10AB8042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0CF7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5220EA" w14:textId="77777777" w:rsidR="00A13CA6" w:rsidRPr="004A00F2" w:rsidRDefault="00A13CA6" w:rsidP="00A13CA6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5B243" w14:textId="77777777" w:rsidR="00A13CA6" w:rsidRPr="004A00F2" w:rsidRDefault="00A13CA6" w:rsidP="00A13CA6">
            <w:pPr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54748E" w14:textId="77777777" w:rsidR="00A13CA6" w:rsidRPr="004A00F2" w:rsidRDefault="00A13CA6" w:rsidP="00A13CA6">
            <w:pPr>
              <w:ind w:left="-90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8389D" w14:textId="77777777" w:rsidR="00A13CA6" w:rsidRPr="004A00F2" w:rsidRDefault="00A13CA6" w:rsidP="00A13CA6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3CA6" w:rsidRPr="004A00F2" w14:paraId="1B4711DB" w14:textId="77777777" w:rsidTr="00522119">
        <w:trPr>
          <w:cantSplit/>
        </w:trPr>
        <w:tc>
          <w:tcPr>
            <w:tcW w:w="3942" w:type="dxa"/>
          </w:tcPr>
          <w:p w14:paraId="03712C0F" w14:textId="18DC2A54" w:rsidR="00A13CA6" w:rsidRPr="004A00F2" w:rsidRDefault="00A13CA6" w:rsidP="00BD0E98">
            <w:pPr>
              <w:ind w:left="592" w:right="63" w:hanging="5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B3FB97" w14:textId="4B93BDA0" w:rsidR="00A13CA6" w:rsidRPr="004A00F2" w:rsidRDefault="00261B3D" w:rsidP="00A13CA6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4,25</w:t>
            </w:r>
            <w:r w:rsidR="00DB3B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3EC795EA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CF057B" w14:textId="17EA4024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="00632D03" w:rsidRPr="004A00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467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12007F" w14:textId="77777777" w:rsidR="00A13CA6" w:rsidRPr="004A00F2" w:rsidRDefault="00A13CA6" w:rsidP="00A13CA6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A9E68C" w14:textId="611F4DE8" w:rsidR="00A13CA6" w:rsidRPr="004A00F2" w:rsidRDefault="00DB3B11" w:rsidP="00A13CA6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FE5D9B" w14:textId="77777777" w:rsidR="00A13CA6" w:rsidRPr="004A00F2" w:rsidRDefault="00A13CA6" w:rsidP="00A13CA6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59C77D" w14:textId="77777777" w:rsidR="00A13CA6" w:rsidRPr="004A00F2" w:rsidRDefault="00A13CA6" w:rsidP="00A13CA6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084B363" w14:textId="77777777" w:rsidR="006D7DE0" w:rsidRDefault="006D7DE0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E3F38A3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D4B876A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74A9B028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70C68CDF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64CA599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5EA83D7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3AE3265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73443C0C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6815FDF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6EABD78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8D5E920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01BCA24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3A523D1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8A21E38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2471103" w14:textId="01D5BEF2" w:rsidR="002403B3" w:rsidRPr="007F1A8C" w:rsidRDefault="007D7054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</w:t>
      </w:r>
      <w:r w:rsidR="006D7DE0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 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รายการที่ไม่เกี่ยวข้องกับเงินสดสำหรับ</w:t>
      </w:r>
      <w:r w:rsidR="00AF3C2F">
        <w:rPr>
          <w:rFonts w:asciiTheme="majorBidi" w:hAnsiTheme="majorBidi" w:hint="cs"/>
          <w:sz w:val="28"/>
          <w:cs/>
        </w:rPr>
        <w:t>รอบ</w:t>
      </w:r>
      <w:r w:rsidR="00AF3C2F">
        <w:rPr>
          <w:rFonts w:ascii="Angsana New" w:hAnsi="Angsana New" w:hint="cs"/>
          <w:sz w:val="28"/>
          <w:cs/>
        </w:rPr>
        <w:t>ระยะเวลา</w:t>
      </w:r>
      <w:r w:rsidR="00D718A8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6D1DFD" w:rsidRPr="007F1A8C">
        <w:rPr>
          <w:rFonts w:asciiTheme="majorBidi" w:hAnsiTheme="majorBidi" w:cstheme="majorBidi"/>
          <w:sz w:val="28"/>
        </w:rPr>
        <w:t>3</w:t>
      </w:r>
      <w:r w:rsidR="00D94EFA">
        <w:rPr>
          <w:rFonts w:asciiTheme="majorBidi" w:hAnsiTheme="majorBidi" w:cstheme="majorBidi"/>
          <w:sz w:val="28"/>
        </w:rPr>
        <w:t>0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D718A8">
        <w:rPr>
          <w:rFonts w:asciiTheme="majorBidi" w:hAnsiTheme="majorBidi" w:cstheme="majorBidi" w:hint="cs"/>
          <w:sz w:val="28"/>
          <w:cs/>
        </w:rPr>
        <w:t>กันย</w:t>
      </w:r>
      <w:r w:rsidR="00D94EFA">
        <w:rPr>
          <w:rFonts w:asciiTheme="majorBidi" w:hAnsiTheme="majorBidi" w:cstheme="majorBidi" w:hint="cs"/>
          <w:sz w:val="28"/>
          <w:cs/>
        </w:rPr>
        <w:t>ายน</w:t>
      </w:r>
      <w:r w:rsidR="006D1DFD" w:rsidRPr="007F1A8C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6D7DE0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และสำหรับปีสิ้นสุดวันที่</w:t>
      </w:r>
      <w:r w:rsidR="00F44B2F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 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6D7DE0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1440"/>
        <w:gridCol w:w="59"/>
        <w:gridCol w:w="1236"/>
        <w:gridCol w:w="54"/>
        <w:gridCol w:w="1351"/>
        <w:gridCol w:w="92"/>
        <w:gridCol w:w="1350"/>
      </w:tblGrid>
      <w:tr w:rsidR="000D7B8A" w:rsidRPr="00CB6B22" w14:paraId="33F58921" w14:textId="77777777" w:rsidTr="00233E3F">
        <w:trPr>
          <w:cantSplit/>
        </w:trPr>
        <w:tc>
          <w:tcPr>
            <w:tcW w:w="3688" w:type="dxa"/>
          </w:tcPr>
          <w:p w14:paraId="24B538C4" w14:textId="77777777" w:rsidR="000D7B8A" w:rsidRPr="00CB6B22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3"/>
            <w:vAlign w:val="center"/>
          </w:tcPr>
          <w:p w14:paraId="574F7398" w14:textId="77777777" w:rsidR="000D7B8A" w:rsidRPr="00CB6B22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" w:type="dxa"/>
            <w:vAlign w:val="center"/>
          </w:tcPr>
          <w:p w14:paraId="1E12777F" w14:textId="77777777" w:rsidR="000D7B8A" w:rsidRPr="00CB6B22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3" w:type="dxa"/>
            <w:gridSpan w:val="3"/>
            <w:vAlign w:val="center"/>
          </w:tcPr>
          <w:p w14:paraId="457EFE7B" w14:textId="77777777" w:rsidR="000D7B8A" w:rsidRPr="00CB6B22" w:rsidRDefault="000D7B8A" w:rsidP="00F41B7B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caps/>
                <w:sz w:val="26"/>
                <w:szCs w:val="26"/>
                <w:lang w:val="en-GB"/>
              </w:rPr>
            </w:pPr>
            <w:r w:rsidRPr="00CB6B22">
              <w:rPr>
                <w:rFonts w:asciiTheme="majorBidi" w:hAnsiTheme="majorBidi" w:cstheme="majorBidi"/>
                <w:caps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0D7B8A" w:rsidRPr="00CB6B22" w14:paraId="42F2E7B0" w14:textId="77777777" w:rsidTr="00233E3F">
        <w:trPr>
          <w:cantSplit/>
        </w:trPr>
        <w:tc>
          <w:tcPr>
            <w:tcW w:w="3688" w:type="dxa"/>
          </w:tcPr>
          <w:p w14:paraId="6D9A85A9" w14:textId="77777777" w:rsidR="000D7B8A" w:rsidRPr="00CB6B22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CB6B22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vAlign w:val="center"/>
          </w:tcPr>
          <w:p w14:paraId="044D25B2" w14:textId="77777777" w:rsidR="000D7B8A" w:rsidRPr="00CB6B22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CB6B22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22A" w:rsidRPr="00CB6B22" w14:paraId="5F00FBCF" w14:textId="77777777" w:rsidTr="00233E3F">
        <w:trPr>
          <w:cantSplit/>
        </w:trPr>
        <w:tc>
          <w:tcPr>
            <w:tcW w:w="3688" w:type="dxa"/>
          </w:tcPr>
          <w:p w14:paraId="7BAF1869" w14:textId="77777777" w:rsidR="000D7B8A" w:rsidRPr="00CB6B22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E6D7B" w14:textId="0843E54B" w:rsidR="00FC1AD8" w:rsidRDefault="00FC1AD8" w:rsidP="00FC1AD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  <w:r w:rsidR="00D718A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>ดือนสิ้นสุดวันที่</w:t>
            </w:r>
          </w:p>
          <w:p w14:paraId="737ACB6A" w14:textId="324BE2C0" w:rsidR="00FC1AD8" w:rsidRPr="00167350" w:rsidRDefault="00FC1AD8" w:rsidP="00FC1AD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30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718A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  <w:p w14:paraId="0096183D" w14:textId="48DAA981" w:rsidR="000D7B8A" w:rsidRPr="00CB6B22" w:rsidRDefault="000D7B8A" w:rsidP="008148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256</w:t>
            </w:r>
            <w:r w:rsidR="00FB1232" w:rsidRPr="00CB6B2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59" w:type="dxa"/>
            <w:tcBorders>
              <w:top w:val="single" w:sz="4" w:space="0" w:color="auto"/>
            </w:tcBorders>
            <w:vAlign w:val="bottom"/>
          </w:tcPr>
          <w:p w14:paraId="192C99E7" w14:textId="77777777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AB5D7" w14:textId="6D8553DC" w:rsidR="00F644E6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5F19002B" w14:textId="38BED83F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5D286160" w14:textId="77777777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31</w:t>
            </w:r>
            <w:r w:rsidRPr="00CB6B2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712C89AC" w14:textId="3F65F18A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256</w:t>
            </w:r>
            <w:r w:rsidR="00FB1232" w:rsidRPr="00CB6B2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54" w:type="dxa"/>
            <w:vAlign w:val="bottom"/>
          </w:tcPr>
          <w:p w14:paraId="54AA779B" w14:textId="77777777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C3AF3" w14:textId="03636F96" w:rsidR="00FC1AD8" w:rsidRDefault="00FC1AD8" w:rsidP="00FC1AD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  <w:r w:rsidR="00D718A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>ดือนสิ้นสุดวันที่</w:t>
            </w:r>
          </w:p>
          <w:p w14:paraId="591E591D" w14:textId="31A45DB6" w:rsidR="00FC1AD8" w:rsidRPr="00167350" w:rsidRDefault="00FC1AD8" w:rsidP="00FC1AD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30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718A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  <w:p w14:paraId="6F792F3B" w14:textId="7C4D8965" w:rsidR="000D7B8A" w:rsidRPr="00CB6B22" w:rsidRDefault="00F41B7B" w:rsidP="00F41B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Pr="00167350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1715E997" w14:textId="77777777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7C7C8" w14:textId="2DDC7AD5" w:rsidR="00F644E6" w:rsidRPr="00CB6B22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3F81D91A" w14:textId="63C0746F" w:rsidR="000D7B8A" w:rsidRPr="00CB6B22" w:rsidRDefault="000D7B8A" w:rsidP="006211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73729BC6" w14:textId="77777777" w:rsidR="000D7B8A" w:rsidRPr="00CB6B22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31</w:t>
            </w:r>
            <w:r w:rsidRPr="00CB6B2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315D2FD6" w14:textId="6CD03D85" w:rsidR="000D7B8A" w:rsidRPr="00CB6B22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256</w:t>
            </w:r>
            <w:r w:rsidR="00B81F7C" w:rsidRPr="00CB6B2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7622A" w:rsidRPr="00CB6B22" w14:paraId="07286DB7" w14:textId="77777777" w:rsidTr="00233E3F">
        <w:trPr>
          <w:cantSplit/>
        </w:trPr>
        <w:tc>
          <w:tcPr>
            <w:tcW w:w="3688" w:type="dxa"/>
          </w:tcPr>
          <w:p w14:paraId="43C91096" w14:textId="406EFF3A" w:rsidR="000D7B8A" w:rsidRPr="00CB6B22" w:rsidRDefault="000D7B8A" w:rsidP="000D7B8A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หนี้สินระยะยาว</w:t>
            </w:r>
            <w:r w:rsidR="00871DB8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ตาม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สัญญาเช่า</w:t>
            </w:r>
            <w:r w:rsidR="00E76747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เงินทุน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CB6B22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dxa"/>
            <w:vAlign w:val="bottom"/>
          </w:tcPr>
          <w:p w14:paraId="4EDE0502" w14:textId="77777777" w:rsidR="000D7B8A" w:rsidRPr="00CB6B22" w:rsidRDefault="000D7B8A" w:rsidP="00E54490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CB6B22" w:rsidRDefault="000D7B8A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dxa"/>
          </w:tcPr>
          <w:p w14:paraId="73BB6568" w14:textId="77777777" w:rsidR="000D7B8A" w:rsidRPr="00CB6B22" w:rsidRDefault="000D7B8A" w:rsidP="00E54490">
            <w:pPr>
              <w:tabs>
                <w:tab w:val="decimal" w:pos="84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CB6B22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dxa"/>
          </w:tcPr>
          <w:p w14:paraId="41D10C79" w14:textId="77777777" w:rsidR="000D7B8A" w:rsidRPr="00CB6B22" w:rsidRDefault="000D7B8A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861B1" w14:textId="77777777" w:rsidR="000D7B8A" w:rsidRPr="00CB6B22" w:rsidRDefault="000D7B8A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22A" w:rsidRPr="00CB6B22" w14:paraId="7DC0D2C0" w14:textId="77777777" w:rsidTr="00233E3F">
        <w:trPr>
          <w:cantSplit/>
        </w:trPr>
        <w:tc>
          <w:tcPr>
            <w:tcW w:w="3688" w:type="dxa"/>
          </w:tcPr>
          <w:p w14:paraId="3505B19D" w14:textId="0E5D9D1F" w:rsidR="00E37714" w:rsidRPr="00CB6B22" w:rsidRDefault="00E37714" w:rsidP="00A52117">
            <w:pPr>
              <w:ind w:left="549" w:right="63" w:hanging="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(รวมส่วนของหนี้สินระยะยาว</w:t>
            </w:r>
            <w:r w:rsidR="00D732AF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ตามสัญญาเช่า</w:t>
            </w:r>
            <w:r w:rsidR="00E76747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เ</w:t>
            </w:r>
            <w:r w:rsidR="00D732AF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งินทุน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ที่ถึงกำหนดชำระภายในหนึ่งปี)</w:t>
            </w:r>
          </w:p>
        </w:tc>
        <w:tc>
          <w:tcPr>
            <w:tcW w:w="1440" w:type="dxa"/>
            <w:vAlign w:val="bottom"/>
          </w:tcPr>
          <w:p w14:paraId="367BAD5A" w14:textId="72BA6D8F" w:rsidR="00E37714" w:rsidRPr="00CB6B22" w:rsidRDefault="00BA7939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148,221</w:t>
            </w:r>
          </w:p>
        </w:tc>
        <w:tc>
          <w:tcPr>
            <w:tcW w:w="59" w:type="dxa"/>
            <w:vAlign w:val="bottom"/>
          </w:tcPr>
          <w:p w14:paraId="41B61CF4" w14:textId="77777777" w:rsidR="00E37714" w:rsidRPr="00CB6B22" w:rsidRDefault="00E37714" w:rsidP="00E37714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14:paraId="02818C85" w14:textId="142882E6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151,704</w:t>
            </w:r>
          </w:p>
        </w:tc>
        <w:tc>
          <w:tcPr>
            <w:tcW w:w="54" w:type="dxa"/>
            <w:vAlign w:val="bottom"/>
          </w:tcPr>
          <w:p w14:paraId="3EF86F8E" w14:textId="77777777" w:rsidR="00E37714" w:rsidRPr="00CB6B22" w:rsidRDefault="00E37714" w:rsidP="00E37714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5BDC7EFE" w14:textId="26662E3D" w:rsidR="00E37714" w:rsidRPr="00CB6B22" w:rsidRDefault="00E74175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4,630</w:t>
            </w:r>
          </w:p>
        </w:tc>
        <w:tc>
          <w:tcPr>
            <w:tcW w:w="92" w:type="dxa"/>
            <w:vAlign w:val="bottom"/>
          </w:tcPr>
          <w:p w14:paraId="3500B00A" w14:textId="77777777" w:rsidR="00E37714" w:rsidRPr="00CB6B22" w:rsidRDefault="00E37714" w:rsidP="00E37714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6E3A55" w14:textId="66BD57D3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930</w:t>
            </w:r>
          </w:p>
        </w:tc>
      </w:tr>
      <w:tr w:rsidR="0067622A" w:rsidRPr="00CB6B22" w14:paraId="568AE10D" w14:textId="77777777" w:rsidTr="00233E3F">
        <w:trPr>
          <w:cantSplit/>
        </w:trPr>
        <w:tc>
          <w:tcPr>
            <w:tcW w:w="3688" w:type="dxa"/>
          </w:tcPr>
          <w:p w14:paraId="71804C0B" w14:textId="0AE2D4A9" w:rsidR="00621079" w:rsidRPr="00CB6B22" w:rsidRDefault="001E2085" w:rsidP="00E37714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u w:val="single"/>
                <w:cs/>
              </w:rPr>
              <w:t>เพิ่ม</w:t>
            </w:r>
            <w:r w:rsidR="00E37714" w:rsidRPr="00CB6B22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="00E37714"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</w:t>
            </w:r>
            <w:r w:rsidR="00E37714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="001026E6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="00E37714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หนี้สินระยะยาว</w:t>
            </w:r>
            <w:r w:rsidR="00E37714" w:rsidRPr="00CB6B22">
              <w:rPr>
                <w:rFonts w:asciiTheme="majorBidi" w:eastAsia="MS Mincho" w:hAnsiTheme="majorBidi" w:hint="cs"/>
                <w:sz w:val="26"/>
                <w:szCs w:val="26"/>
                <w:cs/>
              </w:rPr>
              <w:t>ตามสัญญาเช่าเงินทุน</w:t>
            </w:r>
          </w:p>
          <w:p w14:paraId="095D4799" w14:textId="3B051B5B" w:rsidR="00E37714" w:rsidRPr="00CB6B22" w:rsidRDefault="00EC3162" w:rsidP="001026E6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="001026E6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="00E37714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ระหว่าง</w:t>
            </w:r>
            <w:r w:rsid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vAlign w:val="bottom"/>
          </w:tcPr>
          <w:p w14:paraId="5A907D11" w14:textId="1F17E754" w:rsidR="00E37714" w:rsidRPr="00CB6B22" w:rsidRDefault="00C12CB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727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17275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  <w:tc>
          <w:tcPr>
            <w:tcW w:w="59" w:type="dxa"/>
            <w:vAlign w:val="bottom"/>
          </w:tcPr>
          <w:p w14:paraId="741ACFC3" w14:textId="77777777" w:rsidR="00E37714" w:rsidRPr="00CB6B22" w:rsidRDefault="00E37714" w:rsidP="00E37714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14:paraId="43A15CD5" w14:textId="37BC1A29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4,661</w:t>
            </w:r>
          </w:p>
        </w:tc>
        <w:tc>
          <w:tcPr>
            <w:tcW w:w="54" w:type="dxa"/>
          </w:tcPr>
          <w:p w14:paraId="20732DEC" w14:textId="77777777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DB588B4" w14:textId="15CBA043" w:rsidR="00E37714" w:rsidRPr="00CB6B22" w:rsidRDefault="00DE3141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13,424</w:t>
            </w:r>
          </w:p>
        </w:tc>
        <w:tc>
          <w:tcPr>
            <w:tcW w:w="92" w:type="dxa"/>
          </w:tcPr>
          <w:p w14:paraId="384A56A7" w14:textId="77777777" w:rsidR="00E37714" w:rsidRPr="00CB6B22" w:rsidRDefault="00E37714" w:rsidP="00E37714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EB28DA" w14:textId="72548AEC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4,447</w:t>
            </w:r>
          </w:p>
        </w:tc>
      </w:tr>
      <w:tr w:rsidR="0067622A" w:rsidRPr="00CB6B22" w14:paraId="5B4A9F22" w14:textId="77777777" w:rsidTr="00233E3F">
        <w:trPr>
          <w:cantSplit/>
        </w:trPr>
        <w:tc>
          <w:tcPr>
            <w:tcW w:w="3688" w:type="dxa"/>
          </w:tcPr>
          <w:p w14:paraId="321DA7DF" w14:textId="2F1BC99D" w:rsidR="00E37714" w:rsidRPr="00CB6B22" w:rsidRDefault="008C664D" w:rsidP="00285805">
            <w:pPr>
              <w:tabs>
                <w:tab w:val="left" w:pos="535"/>
              </w:tabs>
              <w:ind w:firstLine="85"/>
              <w:jc w:val="thai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</w:pP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="00E37714" w:rsidRPr="00CB6B22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="00E37714"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ab/>
            </w:r>
            <w:r w:rsidR="00E37714" w:rsidRPr="00CB6B2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เงินสดจ่าย</w:t>
            </w:r>
            <w:r w:rsidR="00E37714" w:rsidRPr="00CB6B22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หนี้สินตามสัญญาเช่าเงินทุน</w:t>
            </w:r>
          </w:p>
        </w:tc>
        <w:tc>
          <w:tcPr>
            <w:tcW w:w="1440" w:type="dxa"/>
            <w:vAlign w:val="bottom"/>
          </w:tcPr>
          <w:p w14:paraId="36BDF6E5" w14:textId="7933D223" w:rsidR="00E37714" w:rsidRPr="00CB6B22" w:rsidRDefault="00DE3141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E67D27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67D27">
              <w:rPr>
                <w:rFonts w:asciiTheme="majorBidi" w:hAnsiTheme="majorBidi" w:cstheme="majorBidi" w:hint="cs"/>
                <w:sz w:val="26"/>
                <w:szCs w:val="26"/>
                <w:cs/>
              </w:rPr>
              <w:t>055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dxa"/>
            <w:vAlign w:val="bottom"/>
          </w:tcPr>
          <w:p w14:paraId="30B583B6" w14:textId="77777777" w:rsidR="00E37714" w:rsidRPr="00CB6B22" w:rsidRDefault="00E37714" w:rsidP="00E37714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14:paraId="3E8AB2C3" w14:textId="4BE79F7C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(8,144)</w:t>
            </w:r>
          </w:p>
        </w:tc>
        <w:tc>
          <w:tcPr>
            <w:tcW w:w="54" w:type="dxa"/>
          </w:tcPr>
          <w:p w14:paraId="69F8ADEA" w14:textId="77777777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434EA5D" w14:textId="164B4932" w:rsidR="00E37714" w:rsidRPr="00CB6B22" w:rsidRDefault="00DE3141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(3,92</w:t>
            </w:r>
            <w:r w:rsidR="000323B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2" w:type="dxa"/>
          </w:tcPr>
          <w:p w14:paraId="7D0FAB07" w14:textId="77777777" w:rsidR="00E37714" w:rsidRPr="00CB6B22" w:rsidRDefault="00E37714" w:rsidP="00E37714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21230D" w14:textId="4E62A578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(747)</w:t>
            </w:r>
          </w:p>
        </w:tc>
      </w:tr>
      <w:tr w:rsidR="0067622A" w:rsidRPr="00CB6B22" w14:paraId="664C71E9" w14:textId="77777777" w:rsidTr="00233E3F">
        <w:trPr>
          <w:cantSplit/>
        </w:trPr>
        <w:tc>
          <w:tcPr>
            <w:tcW w:w="3688" w:type="dxa"/>
          </w:tcPr>
          <w:p w14:paraId="28E88FDB" w14:textId="3F6B432A" w:rsidR="00E37714" w:rsidRPr="00CB6B22" w:rsidRDefault="00E37714" w:rsidP="00E37714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หนี้สินระยะยาว</w:t>
            </w:r>
            <w:r w:rsidR="00D8135C"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ตาม</w:t>
            </w: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สัญญาเช่า</w:t>
            </w:r>
            <w:r w:rsidR="00263B72"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เงินทุน</w:t>
            </w: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ยกไป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E37714" w:rsidRPr="00CB6B22" w:rsidRDefault="00E37714" w:rsidP="00E37714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dxa"/>
            <w:vAlign w:val="bottom"/>
          </w:tcPr>
          <w:p w14:paraId="43829DC1" w14:textId="77777777" w:rsidR="00E37714" w:rsidRPr="00CB6B22" w:rsidRDefault="00E37714" w:rsidP="00E37714">
            <w:pPr>
              <w:tabs>
                <w:tab w:val="decimal" w:pos="798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65E2A3D0" w:rsidR="00E37714" w:rsidRPr="00CB6B22" w:rsidRDefault="00E37714" w:rsidP="00E37714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C4F1821" w14:textId="77777777" w:rsidR="00E37714" w:rsidRPr="00CB6B22" w:rsidRDefault="00E37714" w:rsidP="00E37714">
            <w:pPr>
              <w:tabs>
                <w:tab w:val="decimal" w:pos="84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E37714" w:rsidRPr="00CB6B22" w:rsidRDefault="00E37714" w:rsidP="00E37714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838D47C" w14:textId="77777777" w:rsidR="00E37714" w:rsidRPr="00CB6B22" w:rsidRDefault="00E37714" w:rsidP="00E37714">
            <w:pPr>
              <w:tabs>
                <w:tab w:val="decimal" w:pos="1060"/>
              </w:tabs>
              <w:ind w:left="-90"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6A4B9AC9" w:rsidR="00E37714" w:rsidRPr="00CB6B22" w:rsidRDefault="00E37714" w:rsidP="00E37714">
            <w:pPr>
              <w:tabs>
                <w:tab w:val="decimal" w:pos="90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7622A" w:rsidRPr="00CB6B22" w14:paraId="323B5F6E" w14:textId="77777777" w:rsidTr="00233E3F">
        <w:trPr>
          <w:cantSplit/>
        </w:trPr>
        <w:tc>
          <w:tcPr>
            <w:tcW w:w="3688" w:type="dxa"/>
          </w:tcPr>
          <w:p w14:paraId="24004857" w14:textId="332CEF7C" w:rsidR="00E37714" w:rsidRPr="00CB6B22" w:rsidRDefault="00E37714" w:rsidP="005012FC">
            <w:pPr>
              <w:ind w:left="531" w:right="63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(รวมส่วนของหนี้สินระยะยาว</w:t>
            </w:r>
            <w:r w:rsidR="005A4473"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ตามสัญญา</w:t>
            </w:r>
            <w:r w:rsidR="00A75987"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เช่า</w:t>
            </w:r>
            <w:r w:rsidR="006915A9"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 xml:space="preserve">    </w:t>
            </w:r>
            <w:r w:rsidR="00A75987"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เงินทุน</w:t>
            </w: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ที่ถึงกำหนดชำ</w:t>
            </w:r>
            <w:r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ระ</w:t>
            </w: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ภายในหนึ่งปี)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48E0F7CF" w:rsidR="00E37714" w:rsidRPr="00CB6B22" w:rsidRDefault="00DE3141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70E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420FD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20FD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719</w:t>
            </w:r>
          </w:p>
        </w:tc>
        <w:tc>
          <w:tcPr>
            <w:tcW w:w="59" w:type="dxa"/>
            <w:vAlign w:val="bottom"/>
          </w:tcPr>
          <w:p w14:paraId="79EBC4DD" w14:textId="77777777" w:rsidR="00E37714" w:rsidRPr="00CB6B22" w:rsidRDefault="00E37714" w:rsidP="00E37714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59ED65FB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148,221</w:t>
            </w: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5695F4A4" w14:textId="77777777" w:rsidR="00E37714" w:rsidRPr="00CB6B22" w:rsidRDefault="00E37714" w:rsidP="00E37714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019F56C4" w:rsidR="00E37714" w:rsidRPr="00CB6B22" w:rsidRDefault="00DE3141" w:rsidP="00E37714">
            <w:pPr>
              <w:tabs>
                <w:tab w:val="decimal" w:pos="887"/>
                <w:tab w:val="decimal" w:pos="1165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14,12</w:t>
            </w:r>
            <w:r w:rsidR="000323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2" w:type="dxa"/>
            <w:tcBorders>
              <w:top w:val="nil"/>
              <w:left w:val="nil"/>
              <w:right w:val="nil"/>
            </w:tcBorders>
          </w:tcPr>
          <w:p w14:paraId="46927BB4" w14:textId="77777777" w:rsidR="00E37714" w:rsidRPr="00CB6B22" w:rsidRDefault="00E37714" w:rsidP="00E37714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020B4F52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4,630</w:t>
            </w:r>
          </w:p>
        </w:tc>
      </w:tr>
    </w:tbl>
    <w:p w14:paraId="4C2DDAAB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DFD8969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09E0D1D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963F6FC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293FCEB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811C085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D7C075B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B7C2808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8BF0FB3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9E1D190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8E2171B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ABE2BEB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3AACC8C" w14:textId="29B81FC9" w:rsidR="002403B3" w:rsidRPr="007F1A8C" w:rsidRDefault="007D7054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</w:t>
      </w:r>
      <w:r w:rsidR="009A45B4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501869">
        <w:rPr>
          <w:rFonts w:asciiTheme="majorBidi" w:hAnsiTheme="majorBidi" w:cstheme="majorBidi" w:hint="cs"/>
          <w:sz w:val="28"/>
          <w:cs/>
          <w:lang w:val="en-GB"/>
        </w:rPr>
        <w:t>รอบระยะเวลา</w:t>
      </w:r>
      <w:r w:rsidR="005C0F4F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762259">
        <w:rPr>
          <w:rFonts w:asciiTheme="majorBidi" w:hAnsiTheme="majorBidi" w:cstheme="majorBidi"/>
          <w:sz w:val="28"/>
        </w:rPr>
        <w:t>3</w:t>
      </w:r>
      <w:r w:rsidR="00F813F2">
        <w:rPr>
          <w:rFonts w:asciiTheme="majorBidi" w:hAnsiTheme="majorBidi" w:cstheme="majorBidi"/>
          <w:sz w:val="28"/>
        </w:rPr>
        <w:t>0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5C0F4F">
        <w:rPr>
          <w:rFonts w:asciiTheme="majorBidi" w:hAnsiTheme="majorBidi" w:cstheme="majorBidi" w:hint="cs"/>
          <w:sz w:val="28"/>
          <w:cs/>
        </w:rPr>
        <w:t>กันย</w:t>
      </w:r>
      <w:r w:rsidR="00F813F2">
        <w:rPr>
          <w:rFonts w:asciiTheme="majorBidi" w:hAnsiTheme="majorBidi" w:cstheme="majorBidi" w:hint="cs"/>
          <w:sz w:val="28"/>
          <w:cs/>
        </w:rPr>
        <w:t xml:space="preserve">ายน 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9A45B4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3"/>
        <w:gridCol w:w="1254"/>
        <w:gridCol w:w="60"/>
        <w:gridCol w:w="160"/>
        <w:gridCol w:w="130"/>
        <w:gridCol w:w="415"/>
        <w:gridCol w:w="710"/>
        <w:gridCol w:w="179"/>
        <w:gridCol w:w="580"/>
        <w:gridCol w:w="586"/>
        <w:gridCol w:w="179"/>
        <w:gridCol w:w="1254"/>
      </w:tblGrid>
      <w:tr w:rsidR="004353E2" w:rsidRPr="007F1A8C" w14:paraId="6AEB9EE9" w14:textId="77777777" w:rsidTr="007C1B45">
        <w:trPr>
          <w:trHeight w:val="80"/>
        </w:trPr>
        <w:tc>
          <w:tcPr>
            <w:tcW w:w="3673" w:type="dxa"/>
          </w:tcPr>
          <w:p w14:paraId="0E621658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</w:tcPr>
          <w:p w14:paraId="5A7FFDD5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20" w:type="dxa"/>
            <w:gridSpan w:val="2"/>
          </w:tcPr>
          <w:p w14:paraId="77CD63D4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0641E2E6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4" w:type="dxa"/>
            <w:gridSpan w:val="3"/>
          </w:tcPr>
          <w:p w14:paraId="2F38B099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599" w:type="dxa"/>
            <w:gridSpan w:val="4"/>
            <w:vAlign w:val="center"/>
          </w:tcPr>
          <w:p w14:paraId="63FFE471" w14:textId="699C60C1" w:rsidR="004353E2" w:rsidRPr="007F1A8C" w:rsidRDefault="004353E2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4353E2" w:rsidRPr="007F1A8C" w14:paraId="5854C179" w14:textId="77777777" w:rsidTr="007C1B45">
        <w:trPr>
          <w:trHeight w:val="80"/>
        </w:trPr>
        <w:tc>
          <w:tcPr>
            <w:tcW w:w="3673" w:type="dxa"/>
          </w:tcPr>
          <w:p w14:paraId="6C3C4501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7" w:type="dxa"/>
            <w:gridSpan w:val="11"/>
            <w:tcBorders>
              <w:bottom w:val="single" w:sz="4" w:space="0" w:color="auto"/>
            </w:tcBorders>
          </w:tcPr>
          <w:p w14:paraId="5F303B03" w14:textId="2CDB97F4" w:rsidR="004353E2" w:rsidRPr="007F1A8C" w:rsidRDefault="004353E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A2FD2" w:rsidRPr="00003722" w14:paraId="3EA4B1E2" w14:textId="77777777" w:rsidTr="007C1B45">
        <w:trPr>
          <w:trHeight w:val="80"/>
        </w:trPr>
        <w:tc>
          <w:tcPr>
            <w:tcW w:w="3673" w:type="dxa"/>
          </w:tcPr>
          <w:p w14:paraId="39C2C0C1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F6972C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05F84D6" w14:textId="77777777" w:rsidR="006D15C1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35F998" w14:textId="29726DC8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3056B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20" w:type="dxa"/>
            <w:gridSpan w:val="2"/>
            <w:tcBorders>
              <w:top w:val="single" w:sz="4" w:space="0" w:color="auto"/>
            </w:tcBorders>
          </w:tcPr>
          <w:p w14:paraId="7FEEA0AB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A3E794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9F7DB00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E954C38" w14:textId="34997EB8" w:rsidR="00DA2FD2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3B19803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E040" w14:textId="65213AD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7D60B92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6D0E0FFE" w14:textId="1FE2E7BE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2D56C7F" w14:textId="59D70213" w:rsidR="00EF063E" w:rsidRPr="00912A05" w:rsidRDefault="00EF063E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12A05">
              <w:rPr>
                <w:rFonts w:asciiTheme="majorBidi" w:hAnsiTheme="majorBidi" w:cstheme="majorBidi"/>
                <w:sz w:val="28"/>
              </w:rPr>
              <w:t>3</w:t>
            </w:r>
            <w:r w:rsidR="00F813F2">
              <w:rPr>
                <w:rFonts w:asciiTheme="majorBidi" w:hAnsiTheme="majorBidi" w:cstheme="majorBidi"/>
                <w:sz w:val="28"/>
              </w:rPr>
              <w:t>0</w:t>
            </w:r>
            <w:r w:rsidRPr="00912A05">
              <w:rPr>
                <w:rFonts w:asciiTheme="majorBidi" w:hAnsiTheme="majorBidi" w:cstheme="majorBidi"/>
                <w:sz w:val="28"/>
              </w:rPr>
              <w:t xml:space="preserve"> </w:t>
            </w:r>
            <w:r w:rsidR="005C0F4F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F813F2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  <w:p w14:paraId="4142E700" w14:textId="28622FE7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3056BE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4219F3" w:rsidRPr="00003722" w14:paraId="0234C680" w14:textId="77777777" w:rsidTr="007C1B45">
        <w:trPr>
          <w:trHeight w:val="80"/>
        </w:trPr>
        <w:tc>
          <w:tcPr>
            <w:tcW w:w="3673" w:type="dxa"/>
          </w:tcPr>
          <w:p w14:paraId="4F48FE7F" w14:textId="6F97417B" w:rsidR="004219F3" w:rsidRPr="00EF6072" w:rsidRDefault="004219F3" w:rsidP="004219F3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EF6072">
              <w:rPr>
                <w:rFonts w:asciiTheme="majorBidi" w:hAnsiTheme="majorBidi" w:cstheme="majorBidi"/>
                <w:sz w:val="28"/>
                <w:cs/>
              </w:rPr>
              <w:t>เงิน</w:t>
            </w:r>
            <w:r w:rsidR="0020131C">
              <w:rPr>
                <w:rFonts w:asciiTheme="majorBidi" w:hAnsiTheme="majorBidi" w:cstheme="majorBidi" w:hint="cs"/>
                <w:sz w:val="28"/>
                <w:cs/>
              </w:rPr>
              <w:t>เบิกเกินบัญชี</w:t>
            </w:r>
            <w:r w:rsidRPr="00EF6072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  <w:r w:rsidRPr="00EF6072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EF6072">
              <w:rPr>
                <w:rFonts w:asciiTheme="majorBidi" w:hAnsiTheme="majorBidi" w:cstheme="majorBidi"/>
                <w:sz w:val="28"/>
              </w:rPr>
              <w:t>(</w:t>
            </w:r>
            <w:r w:rsidRPr="00A94FB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A94FBC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EF60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4" w:type="dxa"/>
            <w:vAlign w:val="bottom"/>
          </w:tcPr>
          <w:p w14:paraId="3E582E58" w14:textId="203975FB" w:rsidR="004219F3" w:rsidRPr="00E40DC0" w:rsidRDefault="004219F3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0" w:type="dxa"/>
            <w:gridSpan w:val="2"/>
            <w:vAlign w:val="bottom"/>
          </w:tcPr>
          <w:p w14:paraId="2F8B8249" w14:textId="77777777" w:rsidR="004219F3" w:rsidRPr="007F1A8C" w:rsidRDefault="004219F3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  <w:vAlign w:val="bottom"/>
          </w:tcPr>
          <w:p w14:paraId="57F6C880" w14:textId="372F68AB" w:rsidR="004219F3" w:rsidRPr="007F1A8C" w:rsidRDefault="002C7A57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79" w:type="dxa"/>
            <w:vAlign w:val="bottom"/>
          </w:tcPr>
          <w:p w14:paraId="3AAE80D1" w14:textId="77777777" w:rsidR="004219F3" w:rsidRPr="007F1A8C" w:rsidRDefault="004219F3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3176AADF" w14:textId="30CF3F44" w:rsidR="004219F3" w:rsidRPr="007F1A8C" w:rsidRDefault="002C7A57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3879B115" w14:textId="77777777" w:rsidR="004219F3" w:rsidRPr="007F1A8C" w:rsidRDefault="004219F3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</w:tcPr>
          <w:p w14:paraId="1E0A0A2B" w14:textId="19BAD0B3" w:rsidR="004219F3" w:rsidRPr="007F1A8C" w:rsidRDefault="002C7A57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280C8A" w:rsidRPr="00003722" w14:paraId="53FA3061" w14:textId="77777777" w:rsidTr="00280C8A">
        <w:trPr>
          <w:trHeight w:val="80"/>
        </w:trPr>
        <w:tc>
          <w:tcPr>
            <w:tcW w:w="3673" w:type="dxa"/>
          </w:tcPr>
          <w:p w14:paraId="335462FC" w14:textId="4F10FF5B" w:rsidR="00280C8A" w:rsidRPr="00EF6072" w:rsidRDefault="00280C8A" w:rsidP="00280C8A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Theme="majorBidi" w:hAnsiTheme="majorBidi" w:cstheme="majorBidi"/>
                <w:sz w:val="28"/>
              </w:rPr>
              <w:br/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20)</w:t>
            </w:r>
          </w:p>
        </w:tc>
        <w:tc>
          <w:tcPr>
            <w:tcW w:w="1254" w:type="dxa"/>
          </w:tcPr>
          <w:p w14:paraId="5A213241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7663ECE" w14:textId="4691CC8B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45,898</w:t>
            </w:r>
          </w:p>
        </w:tc>
        <w:tc>
          <w:tcPr>
            <w:tcW w:w="220" w:type="dxa"/>
            <w:gridSpan w:val="2"/>
          </w:tcPr>
          <w:p w14:paraId="388435D6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</w:tcPr>
          <w:p w14:paraId="24C86E1B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31213C8" w14:textId="546FD88D" w:rsidR="002C7A57" w:rsidRDefault="002C7A57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(9,191)</w:t>
            </w:r>
          </w:p>
        </w:tc>
        <w:tc>
          <w:tcPr>
            <w:tcW w:w="179" w:type="dxa"/>
          </w:tcPr>
          <w:p w14:paraId="278DAC9C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</w:tcPr>
          <w:p w14:paraId="69538EA3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123A50F" w14:textId="4593ECF0" w:rsidR="00ED63F4" w:rsidRDefault="00ED63F4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</w:tcPr>
          <w:p w14:paraId="4F7FCF65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</w:tcPr>
          <w:p w14:paraId="79F2F4E1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5443034" w14:textId="7F848BAC" w:rsidR="00ED63F4" w:rsidRDefault="00ED63F4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36,707</w:t>
            </w:r>
          </w:p>
        </w:tc>
      </w:tr>
      <w:tr w:rsidR="00280C8A" w:rsidRPr="00003722" w14:paraId="799A185A" w14:textId="77777777" w:rsidTr="000A6C64">
        <w:trPr>
          <w:trHeight w:val="80"/>
        </w:trPr>
        <w:tc>
          <w:tcPr>
            <w:tcW w:w="3673" w:type="dxa"/>
          </w:tcPr>
          <w:p w14:paraId="3DAFDCCA" w14:textId="4AA34BA9" w:rsidR="00280C8A" w:rsidRPr="00C64F96" w:rsidRDefault="00280C8A" w:rsidP="00280C8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C64F96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C64F96">
              <w:rPr>
                <w:rFonts w:asciiTheme="majorBidi" w:hAnsiTheme="majorBidi" w:cstheme="majorBidi"/>
                <w:sz w:val="28"/>
              </w:rPr>
              <w:t>(</w:t>
            </w:r>
            <w:r w:rsidRPr="00C64F9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C64F96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C64F9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4" w:type="dxa"/>
          </w:tcPr>
          <w:p w14:paraId="1EB60562" w14:textId="7C265FE2" w:rsidR="00280C8A" w:rsidRPr="00C64F96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96,913</w:t>
            </w:r>
          </w:p>
        </w:tc>
        <w:tc>
          <w:tcPr>
            <w:tcW w:w="220" w:type="dxa"/>
            <w:gridSpan w:val="2"/>
          </w:tcPr>
          <w:p w14:paraId="4BF63DD4" w14:textId="77777777" w:rsidR="00280C8A" w:rsidRPr="00C64F96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  <w:tcBorders>
              <w:bottom w:val="nil"/>
            </w:tcBorders>
            <w:shd w:val="clear" w:color="auto" w:fill="auto"/>
          </w:tcPr>
          <w:p w14:paraId="47F93C78" w14:textId="6850AF4E" w:rsidR="00280C8A" w:rsidRPr="00C64F96" w:rsidRDefault="002C7A57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79" w:type="dxa"/>
          </w:tcPr>
          <w:p w14:paraId="6DD5A9FF" w14:textId="77777777" w:rsidR="00280C8A" w:rsidRPr="00C64F96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</w:tcPr>
          <w:p w14:paraId="3F91A674" w14:textId="56F59857" w:rsidR="00280C8A" w:rsidRPr="00C64F96" w:rsidRDefault="00ED63F4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</w:tcPr>
          <w:p w14:paraId="0BF937AE" w14:textId="77777777" w:rsidR="00280C8A" w:rsidRPr="00C64F96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3C99F6B3" w14:textId="55D7B40E" w:rsidR="00280C8A" w:rsidRPr="00C64F96" w:rsidRDefault="00ED63F4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126,913</w:t>
            </w:r>
          </w:p>
        </w:tc>
      </w:tr>
      <w:tr w:rsidR="00280C8A" w:rsidRPr="00003722" w14:paraId="58DDF510" w14:textId="77777777" w:rsidTr="000A6C64">
        <w:trPr>
          <w:trHeight w:val="80"/>
        </w:trPr>
        <w:tc>
          <w:tcPr>
            <w:tcW w:w="3673" w:type="dxa"/>
          </w:tcPr>
          <w:p w14:paraId="3B9E75B3" w14:textId="1C711F43" w:rsidR="00280C8A" w:rsidRPr="007F1A8C" w:rsidRDefault="00280C8A" w:rsidP="00280C8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020916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ยาว</w:t>
            </w:r>
            <w:r w:rsidRPr="0002091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20916">
              <w:rPr>
                <w:rFonts w:asciiTheme="majorBidi" w:hAnsiTheme="majorBidi" w:cstheme="majorBidi"/>
                <w:sz w:val="28"/>
              </w:rPr>
              <w:t>(</w:t>
            </w:r>
            <w:r w:rsidRPr="0002091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20916">
              <w:rPr>
                <w:rFonts w:asciiTheme="majorBidi" w:hAnsiTheme="majorBidi" w:cstheme="majorBidi"/>
                <w:sz w:val="28"/>
              </w:rPr>
              <w:t>21)</w:t>
            </w:r>
          </w:p>
        </w:tc>
        <w:tc>
          <w:tcPr>
            <w:tcW w:w="1254" w:type="dxa"/>
          </w:tcPr>
          <w:p w14:paraId="491630B7" w14:textId="211CEAA7" w:rsidR="00280C8A" w:rsidRPr="00E40DC0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220" w:type="dxa"/>
            <w:gridSpan w:val="2"/>
          </w:tcPr>
          <w:p w14:paraId="7357AA67" w14:textId="77777777" w:rsidR="00280C8A" w:rsidRPr="007F1A8C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  <w:tcBorders>
              <w:bottom w:val="nil"/>
            </w:tcBorders>
          </w:tcPr>
          <w:p w14:paraId="05312E07" w14:textId="585EC227" w:rsidR="00280C8A" w:rsidRPr="007F1A8C" w:rsidRDefault="00ED63F4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24A37">
              <w:rPr>
                <w:rFonts w:asciiTheme="majorBidi" w:hAnsiTheme="majorBidi" w:cstheme="majorBidi"/>
                <w:sz w:val="28"/>
              </w:rPr>
              <w:t>52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224A37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00)</w:t>
            </w:r>
          </w:p>
        </w:tc>
        <w:tc>
          <w:tcPr>
            <w:tcW w:w="179" w:type="dxa"/>
          </w:tcPr>
          <w:p w14:paraId="4ABF78B7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</w:tcPr>
          <w:p w14:paraId="2E86EAD5" w14:textId="26E223B0" w:rsidR="00280C8A" w:rsidRPr="007F1A8C" w:rsidRDefault="00ED63F4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</w:tcPr>
          <w:p w14:paraId="08EBCBDE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58F8B8FF" w14:textId="6A9FC818" w:rsidR="00280C8A" w:rsidRPr="007F1A8C" w:rsidRDefault="00630A74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91</w:t>
            </w:r>
            <w:r w:rsidR="00BE572F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="00BE572F">
              <w:rPr>
                <w:rFonts w:asciiTheme="majorBidi" w:hAnsiTheme="majorBidi" w:cstheme="majorBidi"/>
                <w:sz w:val="28"/>
              </w:rPr>
              <w:t>53</w:t>
            </w:r>
          </w:p>
        </w:tc>
      </w:tr>
      <w:tr w:rsidR="00280C8A" w:rsidRPr="00003722" w14:paraId="04F5BD97" w14:textId="77777777" w:rsidTr="000A6C64">
        <w:trPr>
          <w:trHeight w:val="80"/>
        </w:trPr>
        <w:tc>
          <w:tcPr>
            <w:tcW w:w="3673" w:type="dxa"/>
          </w:tcPr>
          <w:p w14:paraId="25327642" w14:textId="54164AE3" w:rsidR="00280C8A" w:rsidRPr="007F1A8C" w:rsidRDefault="00280C8A" w:rsidP="00280C8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</w:t>
            </w:r>
            <w:r>
              <w:rPr>
                <w:rFonts w:ascii="Angsana New" w:hAnsi="Angsana New" w:hint="cs"/>
                <w:sz w:val="28"/>
                <w:cs/>
              </w:rPr>
              <w:t>ตาม</w:t>
            </w:r>
            <w:r w:rsidRPr="004517A7">
              <w:rPr>
                <w:rFonts w:ascii="Angsana New" w:hAnsi="Angsana New" w:hint="cs"/>
                <w:sz w:val="28"/>
                <w:cs/>
              </w:rPr>
              <w:t>สัญญาเช่า</w:t>
            </w:r>
            <w:r>
              <w:rPr>
                <w:rFonts w:ascii="Angsana New" w:hAnsi="Angsana New" w:hint="cs"/>
                <w:sz w:val="28"/>
                <w:cs/>
              </w:rPr>
              <w:t>เงินทุน</w:t>
            </w:r>
          </w:p>
        </w:tc>
        <w:tc>
          <w:tcPr>
            <w:tcW w:w="1254" w:type="dxa"/>
          </w:tcPr>
          <w:p w14:paraId="1BEF8EEE" w14:textId="76AE07AD" w:rsidR="00280C8A" w:rsidRPr="00E40DC0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148,221</w:t>
            </w:r>
          </w:p>
        </w:tc>
        <w:tc>
          <w:tcPr>
            <w:tcW w:w="220" w:type="dxa"/>
            <w:gridSpan w:val="2"/>
          </w:tcPr>
          <w:p w14:paraId="0A16F3B7" w14:textId="77777777" w:rsidR="00280C8A" w:rsidRPr="007F1A8C" w:rsidRDefault="00280C8A" w:rsidP="00280C8A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5" w:type="dxa"/>
            <w:gridSpan w:val="3"/>
            <w:tcBorders>
              <w:bottom w:val="nil"/>
            </w:tcBorders>
          </w:tcPr>
          <w:p w14:paraId="504B08D7" w14:textId="02680ABA" w:rsidR="00280C8A" w:rsidRPr="007F1A8C" w:rsidRDefault="00ED63F4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9D7345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141E2F">
              <w:rPr>
                <w:rFonts w:asciiTheme="majorBidi" w:hAnsiTheme="majorBidi" w:cstheme="majorBidi"/>
                <w:sz w:val="28"/>
              </w:rPr>
              <w:t>055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9" w:type="dxa"/>
          </w:tcPr>
          <w:p w14:paraId="493C883F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</w:tcPr>
          <w:p w14:paraId="699F0BC6" w14:textId="7A296647" w:rsidR="00280C8A" w:rsidRPr="007F1A8C" w:rsidRDefault="00ED63F4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940172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940172">
              <w:rPr>
                <w:rFonts w:asciiTheme="majorBidi" w:hAnsiTheme="majorBidi" w:cstheme="majorBidi"/>
                <w:sz w:val="28"/>
              </w:rPr>
              <w:t>553</w:t>
            </w:r>
          </w:p>
        </w:tc>
        <w:tc>
          <w:tcPr>
            <w:tcW w:w="179" w:type="dxa"/>
          </w:tcPr>
          <w:p w14:paraId="61A4980E" w14:textId="77777777" w:rsidR="00280C8A" w:rsidRPr="007F1A8C" w:rsidRDefault="00280C8A" w:rsidP="00280C8A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5D32E7DC" w14:textId="435A733B" w:rsidR="00280C8A" w:rsidRPr="007F1A8C" w:rsidRDefault="00BE572F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940172">
              <w:rPr>
                <w:rFonts w:asciiTheme="majorBidi" w:hAnsiTheme="majorBidi" w:cstheme="majorBidi"/>
                <w:sz w:val="28"/>
              </w:rPr>
              <w:t>5</w:t>
            </w:r>
            <w:r w:rsidR="00141E2F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141E2F">
              <w:rPr>
                <w:rFonts w:asciiTheme="majorBidi" w:hAnsiTheme="majorBidi" w:cstheme="majorBidi"/>
                <w:sz w:val="28"/>
              </w:rPr>
              <w:t>719</w:t>
            </w:r>
          </w:p>
        </w:tc>
      </w:tr>
      <w:tr w:rsidR="00280C8A" w:rsidRPr="00003722" w14:paraId="610960E8" w14:textId="77777777" w:rsidTr="000A6C64">
        <w:trPr>
          <w:trHeight w:val="80"/>
        </w:trPr>
        <w:tc>
          <w:tcPr>
            <w:tcW w:w="3673" w:type="dxa"/>
          </w:tcPr>
          <w:p w14:paraId="005B7C2D" w14:textId="77777777" w:rsidR="00280C8A" w:rsidRPr="004517A7" w:rsidRDefault="00280C8A" w:rsidP="00280C8A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4" w:type="dxa"/>
          </w:tcPr>
          <w:p w14:paraId="50B78B4F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0" w:type="dxa"/>
            <w:gridSpan w:val="2"/>
          </w:tcPr>
          <w:p w14:paraId="2C68420C" w14:textId="77777777" w:rsidR="00280C8A" w:rsidRPr="007F1A8C" w:rsidRDefault="00280C8A" w:rsidP="00280C8A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5" w:type="dxa"/>
            <w:gridSpan w:val="3"/>
            <w:tcBorders>
              <w:bottom w:val="nil"/>
            </w:tcBorders>
          </w:tcPr>
          <w:p w14:paraId="36BAA140" w14:textId="77777777" w:rsidR="00280C8A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30C8D464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</w:tcPr>
          <w:p w14:paraId="2388C663" w14:textId="77777777" w:rsidR="00280C8A" w:rsidRDefault="00280C8A" w:rsidP="00280C8A">
            <w:pPr>
              <w:snapToGri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512F976F" w14:textId="77777777" w:rsidR="00280C8A" w:rsidRPr="007F1A8C" w:rsidRDefault="00280C8A" w:rsidP="00280C8A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29D16481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0C8A" w:rsidRPr="00003722" w14:paraId="3E2F6B9A" w14:textId="77777777" w:rsidTr="007C1B45">
        <w:trPr>
          <w:trHeight w:val="80"/>
        </w:trPr>
        <w:tc>
          <w:tcPr>
            <w:tcW w:w="3673" w:type="dxa"/>
          </w:tcPr>
          <w:p w14:paraId="655C28F1" w14:textId="293DF906" w:rsidR="00280C8A" w:rsidRPr="007F1A8C" w:rsidRDefault="00280C8A" w:rsidP="00280C8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254" w:type="dxa"/>
          </w:tcPr>
          <w:p w14:paraId="1B9B8696" w14:textId="77777777" w:rsidR="00280C8A" w:rsidRPr="007F1A8C" w:rsidRDefault="00280C8A" w:rsidP="00280C8A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60" w:type="dxa"/>
          </w:tcPr>
          <w:p w14:paraId="3886E496" w14:textId="77777777" w:rsidR="00280C8A" w:rsidRPr="007F1A8C" w:rsidRDefault="00280C8A" w:rsidP="00280C8A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705" w:type="dxa"/>
            <w:gridSpan w:val="3"/>
          </w:tcPr>
          <w:p w14:paraId="29FC1BE5" w14:textId="77777777" w:rsidR="00280C8A" w:rsidRPr="007F1A8C" w:rsidRDefault="00280C8A" w:rsidP="00280C8A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469" w:type="dxa"/>
            <w:gridSpan w:val="3"/>
          </w:tcPr>
          <w:p w14:paraId="47C6EC05" w14:textId="77777777" w:rsidR="00280C8A" w:rsidRPr="007F1A8C" w:rsidRDefault="00280C8A" w:rsidP="00280C8A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19" w:type="dxa"/>
            <w:gridSpan w:val="3"/>
            <w:vAlign w:val="center"/>
          </w:tcPr>
          <w:p w14:paraId="35594EC3" w14:textId="77777777" w:rsidR="00280C8A" w:rsidRPr="007F1A8C" w:rsidRDefault="00280C8A" w:rsidP="00280C8A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80C8A" w:rsidRPr="00003722" w14:paraId="06EC6EE9" w14:textId="77777777" w:rsidTr="007C1B45">
        <w:trPr>
          <w:trHeight w:val="80"/>
        </w:trPr>
        <w:tc>
          <w:tcPr>
            <w:tcW w:w="3673" w:type="dxa"/>
          </w:tcPr>
          <w:p w14:paraId="3C3FC7D7" w14:textId="77777777" w:rsidR="00280C8A" w:rsidRPr="007F1A8C" w:rsidRDefault="00280C8A" w:rsidP="00280C8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7" w:type="dxa"/>
            <w:gridSpan w:val="11"/>
            <w:tcBorders>
              <w:bottom w:val="single" w:sz="4" w:space="0" w:color="auto"/>
            </w:tcBorders>
          </w:tcPr>
          <w:p w14:paraId="75E25539" w14:textId="0B529625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80C8A" w:rsidRPr="00003722" w14:paraId="67CE0698" w14:textId="77777777" w:rsidTr="007C1B45">
        <w:trPr>
          <w:trHeight w:val="80"/>
        </w:trPr>
        <w:tc>
          <w:tcPr>
            <w:tcW w:w="3673" w:type="dxa"/>
          </w:tcPr>
          <w:p w14:paraId="37F97DB8" w14:textId="77777777" w:rsidR="00280C8A" w:rsidRPr="007F1A8C" w:rsidRDefault="00280C8A" w:rsidP="00280C8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958C485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390DE52" w14:textId="77777777" w:rsidR="00280C8A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D7829DC" w14:textId="6220F0A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20" w:type="dxa"/>
            <w:gridSpan w:val="2"/>
            <w:tcBorders>
              <w:top w:val="single" w:sz="4" w:space="0" w:color="auto"/>
            </w:tcBorders>
          </w:tcPr>
          <w:p w14:paraId="65EACD63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11A67C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212CBD7D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599EDF5" w14:textId="4C6E211A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5D4AC2B8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CEA35" w14:textId="1ECDB8BA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2851B32B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3DA496EA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1EB9F85" w14:textId="5B620681" w:rsidR="00280C8A" w:rsidRPr="00DC63E6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63E6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C63E6">
              <w:rPr>
                <w:rFonts w:asciiTheme="majorBidi" w:hAnsiTheme="majorBidi" w:cstheme="majorBidi"/>
                <w:sz w:val="28"/>
              </w:rPr>
              <w:t xml:space="preserve"> </w:t>
            </w:r>
            <w:r w:rsidR="005C0F4F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  <w:p w14:paraId="6E3E519E" w14:textId="7677E5E2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80C8A" w:rsidRPr="00003722" w14:paraId="4FE87514" w14:textId="77777777" w:rsidTr="000A6C64">
        <w:trPr>
          <w:trHeight w:val="80"/>
        </w:trPr>
        <w:tc>
          <w:tcPr>
            <w:tcW w:w="3673" w:type="dxa"/>
          </w:tcPr>
          <w:p w14:paraId="44E2CAE7" w14:textId="40BE52FA" w:rsidR="00280C8A" w:rsidRPr="00EF6072" w:rsidRDefault="00280C8A" w:rsidP="00280C8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EF6072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EF6072">
              <w:rPr>
                <w:rFonts w:asciiTheme="majorBidi" w:hAnsiTheme="majorBidi" w:cstheme="majorBidi"/>
                <w:sz w:val="28"/>
              </w:rPr>
              <w:t>(</w:t>
            </w:r>
            <w:r w:rsidRPr="000C483B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C483B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0C483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4" w:type="dxa"/>
          </w:tcPr>
          <w:p w14:paraId="4B8EEC90" w14:textId="5AF03413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81,990</w:t>
            </w:r>
          </w:p>
        </w:tc>
        <w:tc>
          <w:tcPr>
            <w:tcW w:w="220" w:type="dxa"/>
            <w:gridSpan w:val="2"/>
          </w:tcPr>
          <w:p w14:paraId="451638B0" w14:textId="77777777" w:rsidR="00280C8A" w:rsidRPr="007F1A8C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  <w:tcBorders>
              <w:top w:val="nil"/>
              <w:bottom w:val="nil"/>
            </w:tcBorders>
          </w:tcPr>
          <w:p w14:paraId="008992C1" w14:textId="68EA20E4" w:rsidR="00280C8A" w:rsidRPr="007F1A8C" w:rsidRDefault="00FE2285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38CFAF49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  <w:tcBorders>
              <w:top w:val="nil"/>
              <w:bottom w:val="nil"/>
            </w:tcBorders>
            <w:vAlign w:val="bottom"/>
          </w:tcPr>
          <w:p w14:paraId="12844DB4" w14:textId="0170C945" w:rsidR="00280C8A" w:rsidRPr="007F1A8C" w:rsidRDefault="00FE2285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78A5AA95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8C38596" w14:textId="141B9C7B" w:rsidR="00280C8A" w:rsidRPr="007F1A8C" w:rsidRDefault="00FE2285" w:rsidP="00280C8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82,490</w:t>
            </w:r>
          </w:p>
        </w:tc>
      </w:tr>
      <w:tr w:rsidR="00280C8A" w:rsidRPr="00003722" w14:paraId="2583144E" w14:textId="77777777" w:rsidTr="000A6C64">
        <w:trPr>
          <w:trHeight w:val="80"/>
        </w:trPr>
        <w:tc>
          <w:tcPr>
            <w:tcW w:w="3673" w:type="dxa"/>
          </w:tcPr>
          <w:p w14:paraId="75756624" w14:textId="01C29DB4" w:rsidR="00280C8A" w:rsidRPr="007F1A8C" w:rsidRDefault="00280C8A" w:rsidP="00280C8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</w:t>
            </w:r>
            <w:r>
              <w:rPr>
                <w:rFonts w:ascii="Angsana New" w:hAnsi="Angsana New" w:hint="cs"/>
                <w:sz w:val="28"/>
                <w:cs/>
              </w:rPr>
              <w:t>ตาม</w:t>
            </w:r>
            <w:r w:rsidRPr="004517A7">
              <w:rPr>
                <w:rFonts w:ascii="Angsana New" w:hAnsi="Angsana New" w:hint="cs"/>
                <w:sz w:val="28"/>
                <w:cs/>
              </w:rPr>
              <w:t>สัญญาเช่า</w:t>
            </w:r>
            <w:r>
              <w:rPr>
                <w:rFonts w:ascii="Angsana New" w:hAnsi="Angsana New" w:hint="cs"/>
                <w:sz w:val="28"/>
                <w:cs/>
              </w:rPr>
              <w:t>เงินทุน</w:t>
            </w:r>
          </w:p>
        </w:tc>
        <w:tc>
          <w:tcPr>
            <w:tcW w:w="1254" w:type="dxa"/>
          </w:tcPr>
          <w:p w14:paraId="33DC5828" w14:textId="5205B1FD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4,630</w:t>
            </w:r>
          </w:p>
        </w:tc>
        <w:tc>
          <w:tcPr>
            <w:tcW w:w="220" w:type="dxa"/>
            <w:gridSpan w:val="2"/>
          </w:tcPr>
          <w:p w14:paraId="272ED1B9" w14:textId="77777777" w:rsidR="00280C8A" w:rsidRPr="007F1A8C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  <w:tcBorders>
              <w:top w:val="nil"/>
              <w:bottom w:val="nil"/>
            </w:tcBorders>
          </w:tcPr>
          <w:p w14:paraId="4A305BDB" w14:textId="1B3C898C" w:rsidR="00280C8A" w:rsidRPr="007F1A8C" w:rsidRDefault="00FE2285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(3,92</w:t>
            </w:r>
            <w:r w:rsidR="00C50F00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3C40BC7F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  <w:tcBorders>
              <w:top w:val="nil"/>
              <w:bottom w:val="nil"/>
            </w:tcBorders>
          </w:tcPr>
          <w:p w14:paraId="1A8C291C" w14:textId="325DF9CE" w:rsidR="00280C8A" w:rsidRPr="007F1A8C" w:rsidRDefault="00FE2285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13,424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0E11C9E7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5B7B5545" w14:textId="4517EAE6" w:rsidR="00280C8A" w:rsidRPr="007F1A8C" w:rsidRDefault="00FE2285" w:rsidP="00280C8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14,12</w:t>
            </w:r>
            <w:r w:rsidR="00C50F0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80C8A" w:rsidRPr="00003722" w14:paraId="1A1C32AA" w14:textId="77777777" w:rsidTr="000C18B3">
        <w:trPr>
          <w:trHeight w:val="49"/>
        </w:trPr>
        <w:tc>
          <w:tcPr>
            <w:tcW w:w="3673" w:type="dxa"/>
          </w:tcPr>
          <w:p w14:paraId="4443173D" w14:textId="77777777" w:rsidR="00280C8A" w:rsidRPr="004517A7" w:rsidRDefault="00280C8A" w:rsidP="00280C8A">
            <w:pPr>
              <w:ind w:right="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4" w:type="dxa"/>
          </w:tcPr>
          <w:p w14:paraId="5CDF6283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0" w:type="dxa"/>
            <w:gridSpan w:val="2"/>
          </w:tcPr>
          <w:p w14:paraId="00D33640" w14:textId="77777777" w:rsidR="00280C8A" w:rsidRPr="007F1A8C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</w:tcPr>
          <w:p w14:paraId="41D4F5FD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21EDC25B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</w:tcPr>
          <w:p w14:paraId="3945DB06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47F05756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</w:tcPr>
          <w:p w14:paraId="6A535621" w14:textId="77777777" w:rsidR="00280C8A" w:rsidRPr="007F1A8C" w:rsidRDefault="00280C8A" w:rsidP="00280C8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bookmarkEnd w:id="2"/>
    </w:tbl>
    <w:p w14:paraId="5A4BBB8C" w14:textId="77777777" w:rsidR="000C18B3" w:rsidRDefault="000C18B3" w:rsidP="000C18B3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0826F49" w14:textId="77777777" w:rsidR="000C18B3" w:rsidRDefault="000C18B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C5A70F3" w14:textId="2666CAE5" w:rsidR="00151816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p w14:paraId="56D44540" w14:textId="6F721F91" w:rsidR="00F53166" w:rsidRPr="00B118B0" w:rsidRDefault="009E4C64" w:rsidP="00077166">
      <w:pPr>
        <w:pStyle w:val="ListParagraph"/>
        <w:numPr>
          <w:ilvl w:val="1"/>
          <w:numId w:val="30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>ลูกหนี้การค้าและ</w:t>
      </w:r>
      <w:r w:rsidRPr="00077166">
        <w:rPr>
          <w:rFonts w:asciiTheme="majorBidi" w:hAnsiTheme="majorBidi" w:cstheme="majorBidi"/>
          <w:color w:val="000000"/>
          <w:spacing w:val="-2"/>
          <w:sz w:val="28"/>
          <w:cs/>
        </w:rPr>
        <w:t>ลูกหนี้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หมุนเวียนอื่น ณ วันที่ </w:t>
      </w:r>
      <w:r w:rsidR="00DC63E6">
        <w:rPr>
          <w:rFonts w:asciiTheme="majorBidi" w:hAnsiTheme="majorBidi" w:cstheme="majorBidi"/>
          <w:spacing w:val="-6"/>
          <w:sz w:val="28"/>
        </w:rPr>
        <w:t>3</w:t>
      </w:r>
      <w:r w:rsidR="00707A60">
        <w:rPr>
          <w:rFonts w:asciiTheme="majorBidi" w:hAnsiTheme="majorBidi" w:cstheme="majorBidi"/>
          <w:spacing w:val="-6"/>
          <w:sz w:val="28"/>
        </w:rPr>
        <w:t>0</w:t>
      </w:r>
      <w:r w:rsidR="00EF063E" w:rsidRPr="002F684A">
        <w:rPr>
          <w:rFonts w:ascii="Angsana New" w:hAnsi="Angsana New"/>
          <w:szCs w:val="24"/>
        </w:rPr>
        <w:t xml:space="preserve"> </w:t>
      </w:r>
      <w:r w:rsidR="005C0F4F">
        <w:rPr>
          <w:rFonts w:ascii="Angsana New" w:hAnsi="Angsana New" w:hint="cs"/>
          <w:sz w:val="28"/>
          <w:cs/>
        </w:rPr>
        <w:t>กันย</w:t>
      </w:r>
      <w:r w:rsidR="00707A60">
        <w:rPr>
          <w:rFonts w:ascii="Angsana New" w:hAnsi="Angsana New" w:hint="cs"/>
          <w:sz w:val="28"/>
          <w:cs/>
        </w:rPr>
        <w:t xml:space="preserve">ายน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2136B7">
        <w:rPr>
          <w:rFonts w:asciiTheme="majorBidi" w:hAnsiTheme="majorBidi" w:cstheme="majorBidi"/>
          <w:spacing w:val="-6"/>
          <w:sz w:val="28"/>
        </w:rPr>
        <w:t>7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2136B7">
        <w:rPr>
          <w:rFonts w:asciiTheme="majorBidi" w:hAnsiTheme="majorBidi" w:cstheme="majorBidi"/>
          <w:spacing w:val="-6"/>
          <w:sz w:val="28"/>
        </w:rPr>
        <w:t>6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180"/>
        <w:gridCol w:w="1080"/>
        <w:gridCol w:w="90"/>
        <w:gridCol w:w="1170"/>
      </w:tblGrid>
      <w:tr w:rsidR="009C6FF8" w:rsidRPr="00B118B0" w14:paraId="0643FA6E" w14:textId="77777777" w:rsidTr="00547D61">
        <w:trPr>
          <w:tblHeader/>
        </w:trPr>
        <w:tc>
          <w:tcPr>
            <w:tcW w:w="9090" w:type="dxa"/>
            <w:gridSpan w:val="8"/>
          </w:tcPr>
          <w:p w14:paraId="5C8570C4" w14:textId="529685D4" w:rsidR="009C6FF8" w:rsidRPr="00B118B0" w:rsidRDefault="009C6FF8" w:rsidP="009C6FF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56F6DE99" w14:textId="77777777" w:rsidTr="00547D61">
        <w:trPr>
          <w:tblHeader/>
        </w:trPr>
        <w:tc>
          <w:tcPr>
            <w:tcW w:w="4230" w:type="dxa"/>
          </w:tcPr>
          <w:p w14:paraId="6B1233DF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30619E" w14:textId="77777777" w:rsidR="00F53166" w:rsidRPr="00B118B0" w:rsidRDefault="00F53166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1DFD" w:rsidRPr="00B118B0" w14:paraId="39214489" w14:textId="77777777" w:rsidTr="008B7DC1">
        <w:trPr>
          <w:tblHeader/>
        </w:trPr>
        <w:tc>
          <w:tcPr>
            <w:tcW w:w="4230" w:type="dxa"/>
          </w:tcPr>
          <w:p w14:paraId="6364809C" w14:textId="77777777" w:rsidR="006D1DFD" w:rsidRPr="00B118B0" w:rsidRDefault="006D1DFD" w:rsidP="006D1DFD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487A056" w14:textId="00F3184A" w:rsidR="006D1DFD" w:rsidRPr="00B118B0" w:rsidRDefault="00EF063E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B11B3B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346F062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54E68D5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7DCB64A3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20ABC1F" w14:textId="3F62D0E0" w:rsidR="006D1DFD" w:rsidRPr="00B118B0" w:rsidRDefault="00EF063E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B11B3B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403A9CB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75E6500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6D1DFD" w:rsidRPr="00B118B0" w14:paraId="6064DFDB" w14:textId="77777777" w:rsidTr="008B7DC1">
        <w:trPr>
          <w:tblHeader/>
        </w:trPr>
        <w:tc>
          <w:tcPr>
            <w:tcW w:w="4230" w:type="dxa"/>
          </w:tcPr>
          <w:p w14:paraId="488BA21A" w14:textId="77777777" w:rsidR="006D1DFD" w:rsidRPr="00B118B0" w:rsidRDefault="006D1DFD" w:rsidP="006D1DFD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07C0ED" w14:textId="322938DD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A367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6547B027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7A3E5C" w14:textId="4C537096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E355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63A44AA9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A8A5836" w14:textId="528168CE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33BA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43B6CAA5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393411" w14:textId="4B860EF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E3552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3601A0" w:rsidRPr="00B118B0" w14:paraId="37FFADAF" w14:textId="77777777">
        <w:tc>
          <w:tcPr>
            <w:tcW w:w="4230" w:type="dxa"/>
          </w:tcPr>
          <w:p w14:paraId="54F3EF33" w14:textId="768571C1" w:rsidR="003601A0" w:rsidRPr="00ED6D91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bookmarkStart w:id="3" w:name="_Hlk86676280"/>
            <w:r w:rsidRPr="00ED6D91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4FD22AD" w14:textId="61252726" w:rsidR="003601A0" w:rsidRPr="00ED6D91" w:rsidRDefault="00D55F5E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26,904</w:t>
            </w:r>
          </w:p>
        </w:tc>
        <w:tc>
          <w:tcPr>
            <w:tcW w:w="90" w:type="dxa"/>
            <w:shd w:val="clear" w:color="auto" w:fill="auto"/>
          </w:tcPr>
          <w:p w14:paraId="59654BC1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DF2AF3" w14:textId="432554FD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32,767</w:t>
            </w:r>
          </w:p>
        </w:tc>
        <w:tc>
          <w:tcPr>
            <w:tcW w:w="180" w:type="dxa"/>
            <w:shd w:val="clear" w:color="auto" w:fill="auto"/>
          </w:tcPr>
          <w:p w14:paraId="52B526D4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E21EB" w14:textId="5AE32C23" w:rsidR="003601A0" w:rsidRPr="00ED6D91" w:rsidRDefault="00587174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2000A8" w14:textId="77777777" w:rsidR="003601A0" w:rsidRPr="00ED6D91" w:rsidRDefault="003601A0" w:rsidP="003601A0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7A6CC" w14:textId="0A7CB6D2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601A0" w:rsidRPr="00B118B0" w14:paraId="401DB500" w14:textId="77777777">
        <w:tc>
          <w:tcPr>
            <w:tcW w:w="4230" w:type="dxa"/>
          </w:tcPr>
          <w:p w14:paraId="533A757D" w14:textId="7869F1D2" w:rsidR="003601A0" w:rsidRPr="004E25B1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</w:tcPr>
          <w:p w14:paraId="442B47C1" w14:textId="6F42F188" w:rsidR="003601A0" w:rsidRPr="00ED6D91" w:rsidRDefault="00D55F5E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701ACD31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42C777" w14:textId="7B7484AC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DAA3989" w14:textId="77777777" w:rsidR="003601A0" w:rsidRPr="00ED6D91" w:rsidRDefault="003601A0" w:rsidP="003601A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A8A850" w14:textId="210A8AF1" w:rsidR="003601A0" w:rsidRPr="00ED6D91" w:rsidRDefault="00587174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3601A0" w:rsidRPr="00ED6D91" w:rsidRDefault="003601A0" w:rsidP="003601A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FC2B95" w14:textId="20FD7495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514</w:t>
            </w:r>
          </w:p>
        </w:tc>
      </w:tr>
      <w:tr w:rsidR="003601A0" w:rsidRPr="00B118B0" w14:paraId="30E54D4E" w14:textId="77777777">
        <w:tc>
          <w:tcPr>
            <w:tcW w:w="4230" w:type="dxa"/>
          </w:tcPr>
          <w:p w14:paraId="119C9865" w14:textId="0CE91181" w:rsidR="003601A0" w:rsidRPr="004E25B1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="005D78EE"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5FD264" w14:textId="4E6940C5" w:rsidR="003601A0" w:rsidRPr="00ED6D91" w:rsidRDefault="00D55F5E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75,973</w:t>
            </w:r>
          </w:p>
        </w:tc>
        <w:tc>
          <w:tcPr>
            <w:tcW w:w="90" w:type="dxa"/>
            <w:shd w:val="clear" w:color="auto" w:fill="auto"/>
          </w:tcPr>
          <w:p w14:paraId="19244D31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F724A9" w14:textId="2B2EB110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77,495</w:t>
            </w:r>
          </w:p>
        </w:tc>
        <w:tc>
          <w:tcPr>
            <w:tcW w:w="180" w:type="dxa"/>
            <w:shd w:val="clear" w:color="auto" w:fill="auto"/>
          </w:tcPr>
          <w:p w14:paraId="644F1F94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34955E" w14:textId="2C811412" w:rsidR="003601A0" w:rsidRPr="00ED6D91" w:rsidRDefault="00587174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9A7A2C" w14:textId="40CCEE75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272</w:t>
            </w:r>
          </w:p>
        </w:tc>
      </w:tr>
      <w:tr w:rsidR="003601A0" w:rsidRPr="00B118B0" w14:paraId="619E0467" w14:textId="77777777">
        <w:tc>
          <w:tcPr>
            <w:tcW w:w="4230" w:type="dxa"/>
          </w:tcPr>
          <w:p w14:paraId="14128765" w14:textId="648D8CFD" w:rsidR="003601A0" w:rsidRPr="004E25B1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ง </w:t>
            </w:r>
            <w:r w:rsidRPr="004E25B1">
              <w:rPr>
                <w:rFonts w:asciiTheme="majorBidi" w:hAnsiTheme="majorBidi" w:cstheme="majorBidi"/>
                <w:sz w:val="28"/>
              </w:rPr>
              <w:t>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</w:tcPr>
          <w:p w14:paraId="70878C91" w14:textId="36E69ECF" w:rsidR="003601A0" w:rsidRPr="00ED6D91" w:rsidRDefault="00D55F5E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062C13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1899D1" w14:textId="20A7E821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38E8BC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B3458" w14:textId="6EEBCC2E" w:rsidR="003601A0" w:rsidRPr="00ED6D91" w:rsidRDefault="00587174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205488" w14:textId="34A8CC86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90</w:t>
            </w:r>
          </w:p>
        </w:tc>
      </w:tr>
      <w:tr w:rsidR="003601A0" w:rsidRPr="00B118B0" w14:paraId="32C0C654" w14:textId="77777777">
        <w:tc>
          <w:tcPr>
            <w:tcW w:w="4230" w:type="dxa"/>
          </w:tcPr>
          <w:p w14:paraId="27CC9F67" w14:textId="496EF15B" w:rsidR="003601A0" w:rsidRPr="004E25B1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4E25B1"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0C0C8E" w14:textId="4786CB04" w:rsidR="003601A0" w:rsidRDefault="007B7D13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4,356</w:t>
            </w:r>
          </w:p>
        </w:tc>
        <w:tc>
          <w:tcPr>
            <w:tcW w:w="90" w:type="dxa"/>
            <w:shd w:val="clear" w:color="auto" w:fill="auto"/>
          </w:tcPr>
          <w:p w14:paraId="194A9122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AE8E68" w14:textId="6480FDB9" w:rsidR="003601A0" w:rsidRPr="00657820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5,436</w:t>
            </w:r>
          </w:p>
        </w:tc>
        <w:tc>
          <w:tcPr>
            <w:tcW w:w="180" w:type="dxa"/>
            <w:shd w:val="clear" w:color="auto" w:fill="auto"/>
          </w:tcPr>
          <w:p w14:paraId="2F9A0971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690FD7" w14:textId="6704F226" w:rsidR="003601A0" w:rsidRDefault="00587174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917224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D48A0C" w14:textId="4ABAFDEE" w:rsidR="003601A0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</w:tr>
      <w:tr w:rsidR="003601A0" w:rsidRPr="00B118B0" w14:paraId="539D6409" w14:textId="77777777">
        <w:tc>
          <w:tcPr>
            <w:tcW w:w="4230" w:type="dxa"/>
          </w:tcPr>
          <w:p w14:paraId="21331FF8" w14:textId="33D0EC6F" w:rsidR="003601A0" w:rsidRPr="004E25B1" w:rsidRDefault="003601A0" w:rsidP="003601A0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</w:t>
            </w:r>
            <w:r w:rsidR="00327874"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 </w:t>
            </w:r>
            <w:r w:rsidRPr="004E25B1">
              <w:rPr>
                <w:rFonts w:asciiTheme="majorBidi" w:hAnsiTheme="majorBidi" w:cstheme="majorBidi"/>
                <w:sz w:val="28"/>
              </w:rPr>
              <w:t>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7EA3F9A6" w14:textId="50D06309" w:rsidR="003601A0" w:rsidRPr="00ED6D91" w:rsidRDefault="007B7D13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2,165</w:t>
            </w:r>
          </w:p>
        </w:tc>
        <w:tc>
          <w:tcPr>
            <w:tcW w:w="90" w:type="dxa"/>
            <w:shd w:val="clear" w:color="auto" w:fill="auto"/>
          </w:tcPr>
          <w:p w14:paraId="3B069F14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90E6FE" w14:textId="66D89C94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1,644</w:t>
            </w:r>
          </w:p>
        </w:tc>
        <w:tc>
          <w:tcPr>
            <w:tcW w:w="180" w:type="dxa"/>
            <w:shd w:val="clear" w:color="auto" w:fill="auto"/>
          </w:tcPr>
          <w:p w14:paraId="6531487E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32D1" w14:textId="755F1A40" w:rsidR="003601A0" w:rsidRPr="00ED6D91" w:rsidRDefault="006A287A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168,658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F8DCBB" w14:textId="2D7982AB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D50D2">
              <w:rPr>
                <w:rFonts w:asciiTheme="majorBidi" w:hAnsiTheme="majorBidi" w:cstheme="majorBidi"/>
                <w:sz w:val="28"/>
              </w:rPr>
              <w:t>147,076</w:t>
            </w:r>
          </w:p>
        </w:tc>
      </w:tr>
      <w:tr w:rsidR="003601A0" w:rsidRPr="00B118B0" w14:paraId="01A40FFB" w14:textId="77777777">
        <w:tc>
          <w:tcPr>
            <w:tcW w:w="4230" w:type="dxa"/>
          </w:tcPr>
          <w:p w14:paraId="499C11B7" w14:textId="7C1819FF" w:rsidR="003601A0" w:rsidRPr="00B118B0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3606EAE" w14:textId="6DB92D9F" w:rsidR="003601A0" w:rsidRDefault="007B7D13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5,311</w:t>
            </w:r>
          </w:p>
        </w:tc>
        <w:tc>
          <w:tcPr>
            <w:tcW w:w="90" w:type="dxa"/>
            <w:shd w:val="clear" w:color="auto" w:fill="auto"/>
          </w:tcPr>
          <w:p w14:paraId="2582AA7B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D2FD0A" w14:textId="1EFBD2ED" w:rsidR="003601A0" w:rsidRPr="00657820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4,907</w:t>
            </w:r>
          </w:p>
        </w:tc>
        <w:tc>
          <w:tcPr>
            <w:tcW w:w="180" w:type="dxa"/>
            <w:shd w:val="clear" w:color="auto" w:fill="auto"/>
          </w:tcPr>
          <w:p w14:paraId="59421FA1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C449C4" w14:textId="7AD2807C" w:rsidR="003601A0" w:rsidRDefault="006A287A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4EBBB7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8461AD" w14:textId="2996B623" w:rsidR="003601A0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D50D2">
              <w:rPr>
                <w:rFonts w:asciiTheme="majorBidi" w:hAnsiTheme="majorBidi" w:cstheme="majorBidi"/>
                <w:sz w:val="28"/>
              </w:rPr>
              <w:t>2,091</w:t>
            </w:r>
          </w:p>
        </w:tc>
      </w:tr>
      <w:tr w:rsidR="003601A0" w:rsidRPr="00B118B0" w14:paraId="74341DC8" w14:textId="77777777">
        <w:tc>
          <w:tcPr>
            <w:tcW w:w="4230" w:type="dxa"/>
          </w:tcPr>
          <w:p w14:paraId="7D808BA5" w14:textId="56BF3BFC" w:rsidR="003601A0" w:rsidRPr="00B118B0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A646251" w14:textId="72CC4AF5" w:rsidR="003601A0" w:rsidRPr="00ED6D91" w:rsidRDefault="007B7D13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19,714</w:t>
            </w:r>
          </w:p>
        </w:tc>
        <w:tc>
          <w:tcPr>
            <w:tcW w:w="90" w:type="dxa"/>
            <w:shd w:val="clear" w:color="auto" w:fill="auto"/>
          </w:tcPr>
          <w:p w14:paraId="1361D890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B47BA" w14:textId="13ABE6E0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22,696</w:t>
            </w:r>
          </w:p>
        </w:tc>
        <w:tc>
          <w:tcPr>
            <w:tcW w:w="180" w:type="dxa"/>
            <w:shd w:val="clear" w:color="auto" w:fill="auto"/>
          </w:tcPr>
          <w:p w14:paraId="63ECFDF2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C6309" w14:textId="0DCDBFB3" w:rsidR="003601A0" w:rsidRPr="00ED6D91" w:rsidRDefault="006A287A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E9FEFD" w14:textId="77777777" w:rsidR="003601A0" w:rsidRPr="00ED6D91" w:rsidRDefault="003601A0" w:rsidP="003601A0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5574E8" w14:textId="53FAEE26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3,093</w:t>
            </w:r>
          </w:p>
        </w:tc>
      </w:tr>
      <w:bookmarkEnd w:id="3"/>
      <w:tr w:rsidR="00014553" w:rsidRPr="00B118B0" w14:paraId="59731BA1" w14:textId="77777777">
        <w:tc>
          <w:tcPr>
            <w:tcW w:w="4230" w:type="dxa"/>
          </w:tcPr>
          <w:p w14:paraId="1D720809" w14:textId="5BD358A9" w:rsidR="00014553" w:rsidRPr="00B118B0" w:rsidRDefault="00014553" w:rsidP="0001455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6DB01CEB" w14:textId="2A9A76DA" w:rsidR="00014553" w:rsidRPr="00ED6D91" w:rsidRDefault="007B7D1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977</w:t>
            </w:r>
          </w:p>
        </w:tc>
        <w:tc>
          <w:tcPr>
            <w:tcW w:w="90" w:type="dxa"/>
            <w:shd w:val="clear" w:color="auto" w:fill="auto"/>
          </w:tcPr>
          <w:p w14:paraId="15F5D167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C230AC" w14:textId="2680F868" w:rsidR="00014553" w:rsidRPr="00ED6D91" w:rsidRDefault="00014553" w:rsidP="00014553">
            <w:pPr>
              <w:tabs>
                <w:tab w:val="center" w:pos="495"/>
                <w:tab w:val="decimal" w:pos="631"/>
                <w:tab w:val="right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2,096</w:t>
            </w:r>
          </w:p>
        </w:tc>
        <w:tc>
          <w:tcPr>
            <w:tcW w:w="180" w:type="dxa"/>
            <w:shd w:val="clear" w:color="auto" w:fill="auto"/>
          </w:tcPr>
          <w:p w14:paraId="6C98C48F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02FBEF" w14:textId="125E3D84" w:rsidR="00014553" w:rsidRPr="00ED6D91" w:rsidRDefault="006A287A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014553" w:rsidRPr="00ED6D91" w:rsidRDefault="00014553" w:rsidP="0001455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9B96E9" w14:textId="2CAC1BDE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120</w:t>
            </w:r>
          </w:p>
        </w:tc>
      </w:tr>
      <w:tr w:rsidR="00014553" w:rsidRPr="00B118B0" w14:paraId="665B7958" w14:textId="77777777">
        <w:tc>
          <w:tcPr>
            <w:tcW w:w="4230" w:type="dxa"/>
          </w:tcPr>
          <w:p w14:paraId="2C7F4077" w14:textId="6CC0B280" w:rsidR="00014553" w:rsidRPr="00B118B0" w:rsidRDefault="00014553" w:rsidP="0001455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718C37C" w14:textId="61A35488" w:rsidR="00014553" w:rsidRPr="00ED6D91" w:rsidRDefault="007B7D1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5,941</w:t>
            </w:r>
          </w:p>
        </w:tc>
        <w:tc>
          <w:tcPr>
            <w:tcW w:w="90" w:type="dxa"/>
            <w:shd w:val="clear" w:color="auto" w:fill="auto"/>
          </w:tcPr>
          <w:p w14:paraId="06AB143E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4AB2C0" w14:textId="25B862AC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5,002</w:t>
            </w:r>
          </w:p>
        </w:tc>
        <w:tc>
          <w:tcPr>
            <w:tcW w:w="180" w:type="dxa"/>
            <w:shd w:val="clear" w:color="auto" w:fill="auto"/>
          </w:tcPr>
          <w:p w14:paraId="43491B7B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D544FF" w14:textId="688A5072" w:rsidR="00014553" w:rsidRPr="00ED6D91" w:rsidRDefault="006A287A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A75313" w14:textId="191D2056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1,666</w:t>
            </w:r>
          </w:p>
        </w:tc>
      </w:tr>
      <w:tr w:rsidR="00014553" w:rsidRPr="00B118B0" w14:paraId="7DECD93C" w14:textId="77777777">
        <w:tc>
          <w:tcPr>
            <w:tcW w:w="4230" w:type="dxa"/>
            <w:vAlign w:val="bottom"/>
          </w:tcPr>
          <w:p w14:paraId="3F5B1428" w14:textId="5E66BF91" w:rsidR="00014553" w:rsidRPr="008C343E" w:rsidRDefault="00014553" w:rsidP="00014553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 w:rsidRPr="00C25865">
              <w:rPr>
                <w:rFonts w:asciiTheme="majorBidi" w:hAnsiTheme="majorBidi" w:hint="cs"/>
                <w:sz w:val="28"/>
                <w:cs/>
              </w:rPr>
              <w:t>เงินจ่ายล่วงหน้า</w:t>
            </w:r>
            <w:r>
              <w:rPr>
                <w:rFonts w:asciiTheme="majorBidi" w:hAnsiTheme="majorBidi" w:hint="cs"/>
                <w:sz w:val="28"/>
                <w:cs/>
              </w:rPr>
              <w:t>พนักงาน</w:t>
            </w:r>
          </w:p>
        </w:tc>
        <w:tc>
          <w:tcPr>
            <w:tcW w:w="1170" w:type="dxa"/>
            <w:shd w:val="clear" w:color="auto" w:fill="auto"/>
          </w:tcPr>
          <w:p w14:paraId="3421177C" w14:textId="74E886C2" w:rsidR="00014553" w:rsidRPr="00ED6D91" w:rsidRDefault="007B7D1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8A025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2D3B307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08664" w14:textId="0B06ED1E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180" w:type="dxa"/>
            <w:shd w:val="clear" w:color="auto" w:fill="auto"/>
          </w:tcPr>
          <w:p w14:paraId="4A6AD2C8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23A942" w14:textId="1D3D1F8D" w:rsidR="00014553" w:rsidRPr="00ED6D91" w:rsidRDefault="006A287A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2E8BE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5F3C14" w14:textId="5CC7EDE1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014553" w:rsidRPr="00B118B0" w14:paraId="103BE776" w14:textId="77777777">
        <w:tc>
          <w:tcPr>
            <w:tcW w:w="4230" w:type="dxa"/>
            <w:vAlign w:val="bottom"/>
          </w:tcPr>
          <w:p w14:paraId="4565EC73" w14:textId="2DDBABBF" w:rsidR="00014553" w:rsidRPr="00B118B0" w:rsidRDefault="00014553" w:rsidP="0001455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567AD06" w14:textId="606FA86E" w:rsidR="00014553" w:rsidRPr="00ED6D91" w:rsidRDefault="007B7D1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3,793</w:t>
            </w:r>
          </w:p>
        </w:tc>
        <w:tc>
          <w:tcPr>
            <w:tcW w:w="90" w:type="dxa"/>
            <w:shd w:val="clear" w:color="auto" w:fill="auto"/>
          </w:tcPr>
          <w:p w14:paraId="1EF78BE9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99E28" w14:textId="197F6D66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3,080</w:t>
            </w:r>
          </w:p>
        </w:tc>
        <w:tc>
          <w:tcPr>
            <w:tcW w:w="180" w:type="dxa"/>
            <w:shd w:val="clear" w:color="auto" w:fill="auto"/>
          </w:tcPr>
          <w:p w14:paraId="18EA9311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B36E55" w14:textId="64800288" w:rsidR="00014553" w:rsidRPr="00ED6D91" w:rsidRDefault="00AA261F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D4409C" w14:textId="2C0F8FB9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398</w:t>
            </w:r>
          </w:p>
        </w:tc>
      </w:tr>
      <w:tr w:rsidR="00014553" w:rsidRPr="00B118B0" w14:paraId="30274B16" w14:textId="77777777">
        <w:tc>
          <w:tcPr>
            <w:tcW w:w="4230" w:type="dxa"/>
            <w:vAlign w:val="bottom"/>
          </w:tcPr>
          <w:p w14:paraId="6B473369" w14:textId="5F589467" w:rsidR="00014553" w:rsidRPr="00B118B0" w:rsidRDefault="00014553" w:rsidP="0001455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643AC4" w14:textId="2832FE08" w:rsidR="00014553" w:rsidRPr="00ED6D91" w:rsidRDefault="00432788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2,08</w:t>
            </w:r>
            <w:r w:rsidR="008A025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4536F65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E78CFC" w14:textId="08F1204B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2,275</w:t>
            </w:r>
          </w:p>
        </w:tc>
        <w:tc>
          <w:tcPr>
            <w:tcW w:w="180" w:type="dxa"/>
            <w:shd w:val="clear" w:color="auto" w:fill="auto"/>
          </w:tcPr>
          <w:p w14:paraId="71AB3246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9E2C88" w14:textId="32A89AD4" w:rsidR="00014553" w:rsidRPr="00ED6D91" w:rsidRDefault="00AA261F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F05997" w14:textId="403AFC24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4553" w:rsidRPr="00B118B0" w14:paraId="2F7D9B3E" w14:textId="77777777">
        <w:tc>
          <w:tcPr>
            <w:tcW w:w="4230" w:type="dxa"/>
            <w:vAlign w:val="bottom"/>
          </w:tcPr>
          <w:p w14:paraId="1F83FCC9" w14:textId="5805CBFD" w:rsidR="00014553" w:rsidRPr="00B118B0" w:rsidRDefault="00014553" w:rsidP="0001455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229192" w14:textId="7972A941" w:rsidR="00014553" w:rsidRPr="00ED6D91" w:rsidRDefault="00432788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147,42</w:t>
            </w:r>
            <w:r w:rsidR="003A07E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D515F16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556F3F" w14:textId="6D9A5647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157,637</w:t>
            </w:r>
          </w:p>
        </w:tc>
        <w:tc>
          <w:tcPr>
            <w:tcW w:w="180" w:type="dxa"/>
            <w:shd w:val="clear" w:color="auto" w:fill="auto"/>
          </w:tcPr>
          <w:p w14:paraId="266A105A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214564" w14:textId="4493F9F3" w:rsidR="00014553" w:rsidRPr="00ED6D91" w:rsidRDefault="00AA261F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178,062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B84ECD" w14:textId="241B6E26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155,322</w:t>
            </w:r>
          </w:p>
        </w:tc>
      </w:tr>
      <w:tr w:rsidR="00014553" w:rsidRPr="00B118B0" w14:paraId="28077E06" w14:textId="77777777">
        <w:tc>
          <w:tcPr>
            <w:tcW w:w="4230" w:type="dxa"/>
            <w:vAlign w:val="center"/>
          </w:tcPr>
          <w:p w14:paraId="4BD8E7ED" w14:textId="1068F06C" w:rsidR="00014553" w:rsidRPr="00B118B0" w:rsidRDefault="00014553" w:rsidP="0001455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74A38">
              <w:rPr>
                <w:rFonts w:asciiTheme="majorBidi" w:hAnsiTheme="majorBidi" w:cstheme="majorBidi"/>
                <w:sz w:val="28"/>
              </w:rPr>
              <w:t>:</w:t>
            </w:r>
            <w:r w:rsidRPr="00D74A3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863E5"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="00D863E5"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5B4653BA" w14:textId="21CD0ED6" w:rsidR="00014553" w:rsidRPr="00ED6D91" w:rsidRDefault="0028137D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8A025C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8A025C">
              <w:rPr>
                <w:rFonts w:asciiTheme="majorBidi" w:hAnsiTheme="majorBidi" w:cstheme="majorBidi"/>
                <w:sz w:val="28"/>
              </w:rPr>
              <w:t>029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406DE3D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889192" w14:textId="1C484099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(25,913)</w:t>
            </w:r>
          </w:p>
        </w:tc>
        <w:tc>
          <w:tcPr>
            <w:tcW w:w="180" w:type="dxa"/>
          </w:tcPr>
          <w:p w14:paraId="4045457C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878FC5" w14:textId="03C14CC9" w:rsidR="00014553" w:rsidRPr="00ED6D91" w:rsidRDefault="00AA261F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(1,836)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A35DB8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14F3DEE" w14:textId="5AC54553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(1,836)</w:t>
            </w:r>
          </w:p>
        </w:tc>
      </w:tr>
      <w:tr w:rsidR="00014553" w:rsidRPr="00B118B0" w14:paraId="123C8B75" w14:textId="77777777">
        <w:tc>
          <w:tcPr>
            <w:tcW w:w="4230" w:type="dxa"/>
            <w:vAlign w:val="bottom"/>
          </w:tcPr>
          <w:p w14:paraId="23857ED6" w14:textId="6A6F7378" w:rsidR="00014553" w:rsidRPr="00B118B0" w:rsidRDefault="00014553" w:rsidP="0067633E">
            <w:pPr>
              <w:tabs>
                <w:tab w:val="left" w:pos="451"/>
                <w:tab w:val="left" w:pos="2160"/>
              </w:tabs>
              <w:ind w:left="360" w:right="-383" w:firstLine="3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19804" w14:textId="58A081B5" w:rsidR="00014553" w:rsidRPr="00ED6D91" w:rsidRDefault="00014553" w:rsidP="0001455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B5EAB93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DD8C04" w14:textId="742E4B79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3A2C048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30895" w14:textId="024708B9" w:rsidR="00014553" w:rsidRPr="00ED6D91" w:rsidRDefault="00014553" w:rsidP="00014553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014553" w:rsidRPr="00ED6D91" w:rsidRDefault="00014553" w:rsidP="00014553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DB9150B" w14:textId="2F1264FB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4553" w:rsidRPr="00B118B0" w14:paraId="48F8F732" w14:textId="77777777">
        <w:tc>
          <w:tcPr>
            <w:tcW w:w="4230" w:type="dxa"/>
            <w:vAlign w:val="bottom"/>
          </w:tcPr>
          <w:p w14:paraId="2F07F7E0" w14:textId="57E7D75B" w:rsidR="00014553" w:rsidRPr="00B118B0" w:rsidRDefault="00014553" w:rsidP="00886BB5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</w:t>
            </w:r>
            <w:r w:rsidR="00886BB5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24222F" w14:textId="467BA0A2" w:rsidR="00014553" w:rsidRPr="00ED6D91" w:rsidRDefault="00587174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(4,430)</w:t>
            </w:r>
          </w:p>
        </w:tc>
        <w:tc>
          <w:tcPr>
            <w:tcW w:w="90" w:type="dxa"/>
          </w:tcPr>
          <w:p w14:paraId="28C87D92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59E564" w14:textId="10A3C2CD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(4,430)</w:t>
            </w:r>
          </w:p>
        </w:tc>
        <w:tc>
          <w:tcPr>
            <w:tcW w:w="180" w:type="dxa"/>
          </w:tcPr>
          <w:p w14:paraId="322AC4DE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9FA98A" w14:textId="29AB7BAF" w:rsidR="00014553" w:rsidRPr="00ED6D91" w:rsidRDefault="00AA261F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D8923D" w14:textId="171B1ED0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4553" w:rsidRPr="00B118B0" w14:paraId="0A5245D8" w14:textId="77777777">
        <w:tc>
          <w:tcPr>
            <w:tcW w:w="4230" w:type="dxa"/>
          </w:tcPr>
          <w:p w14:paraId="79CED54A" w14:textId="4B58912C" w:rsidR="00014553" w:rsidRPr="00B118B0" w:rsidRDefault="00B50409" w:rsidP="00014553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="00014553"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="00014553"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="00014553"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A70FC" w14:textId="210F577E" w:rsidR="00014553" w:rsidRPr="00ED6D91" w:rsidRDefault="00441D1C" w:rsidP="0001455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A025C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  <w:r w:rsidR="008A025C" w:rsidRPr="008A025C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8A025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8A025C" w:rsidRPr="008A025C">
              <w:rPr>
                <w:rFonts w:asciiTheme="majorBidi" w:hAnsiTheme="majorBidi" w:cstheme="majorBidi"/>
                <w:b/>
                <w:bCs/>
                <w:sz w:val="28"/>
              </w:rPr>
              <w:t>965</w:t>
            </w:r>
          </w:p>
        </w:tc>
        <w:tc>
          <w:tcPr>
            <w:tcW w:w="90" w:type="dxa"/>
          </w:tcPr>
          <w:p w14:paraId="7321CEEA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16693" w14:textId="20A94CD2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127,294</w:t>
            </w:r>
          </w:p>
        </w:tc>
        <w:tc>
          <w:tcPr>
            <w:tcW w:w="180" w:type="dxa"/>
          </w:tcPr>
          <w:p w14:paraId="6A563D35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B639B" w14:textId="56A0B5CE" w:rsidR="00014553" w:rsidRPr="00ED6D91" w:rsidRDefault="00AA261F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176,</w:t>
            </w:r>
            <w:r w:rsidR="006129C9">
              <w:rPr>
                <w:rFonts w:asciiTheme="majorBidi" w:hAnsiTheme="majorBidi" w:cstheme="majorBidi"/>
                <w:b/>
                <w:bCs/>
                <w:sz w:val="28"/>
              </w:rPr>
              <w:t>226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B0611E" w14:textId="089A2188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153,486</w:t>
            </w:r>
          </w:p>
        </w:tc>
      </w:tr>
    </w:tbl>
    <w:p w14:paraId="4859EF7A" w14:textId="3C76821B" w:rsidR="000872D3" w:rsidRDefault="000872D3" w:rsidP="0053708C">
      <w:pPr>
        <w:spacing w:before="240" w:line="240" w:lineRule="atLeast"/>
        <w:rPr>
          <w:rFonts w:asciiTheme="majorBidi" w:hAnsiTheme="majorBidi" w:cstheme="majorBidi"/>
          <w:spacing w:val="-6"/>
          <w:sz w:val="28"/>
        </w:rPr>
      </w:pPr>
    </w:p>
    <w:p w14:paraId="296A1C6D" w14:textId="77777777" w:rsidR="000872D3" w:rsidRDefault="000872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28"/>
        </w:rPr>
      </w:pPr>
      <w:r>
        <w:rPr>
          <w:rFonts w:asciiTheme="majorBidi" w:hAnsiTheme="majorBidi" w:cstheme="majorBidi"/>
          <w:spacing w:val="-6"/>
          <w:sz w:val="28"/>
        </w:rPr>
        <w:br w:type="page"/>
      </w:r>
    </w:p>
    <w:p w14:paraId="0CAD6C1C" w14:textId="5F99DACE" w:rsidR="00F53166" w:rsidRPr="0053708C" w:rsidRDefault="009E4C64" w:rsidP="002C6423">
      <w:pPr>
        <w:pStyle w:val="ListParagraph"/>
        <w:numPr>
          <w:ilvl w:val="1"/>
          <w:numId w:val="30"/>
        </w:numPr>
        <w:spacing w:before="240" w:line="240" w:lineRule="atLeast"/>
        <w:ind w:left="360"/>
        <w:rPr>
          <w:rFonts w:asciiTheme="majorBidi" w:hAnsiTheme="majorBidi" w:cstheme="majorBidi"/>
          <w:spacing w:val="-6"/>
          <w:sz w:val="28"/>
        </w:rPr>
      </w:pPr>
      <w:r w:rsidRPr="0053708C">
        <w:rPr>
          <w:rFonts w:asciiTheme="majorBidi" w:hAnsiTheme="majorBidi" w:cstheme="majorBidi"/>
          <w:spacing w:val="-6"/>
          <w:sz w:val="28"/>
          <w:cs/>
        </w:rPr>
        <w:lastRenderedPageBreak/>
        <w:t xml:space="preserve">การวิเคราะห์อายุของลูกหนี้การค้า ณ วันที่ </w:t>
      </w:r>
      <w:r w:rsidR="00EF063E" w:rsidRPr="00665BBD">
        <w:rPr>
          <w:rFonts w:asciiTheme="majorBidi" w:hAnsiTheme="majorBidi" w:cstheme="majorBidi"/>
          <w:spacing w:val="-6"/>
          <w:sz w:val="28"/>
        </w:rPr>
        <w:t>3</w:t>
      </w:r>
      <w:r w:rsidR="00707A60" w:rsidRPr="00665BBD">
        <w:rPr>
          <w:rFonts w:asciiTheme="majorBidi" w:hAnsiTheme="majorBidi" w:cstheme="majorBidi"/>
          <w:spacing w:val="-6"/>
          <w:sz w:val="28"/>
        </w:rPr>
        <w:t>0</w:t>
      </w:r>
      <w:r w:rsidR="00EF063E" w:rsidRPr="00665BBD">
        <w:rPr>
          <w:rFonts w:asciiTheme="majorBidi" w:hAnsiTheme="majorBidi" w:cstheme="majorBidi"/>
          <w:spacing w:val="-6"/>
          <w:sz w:val="28"/>
        </w:rPr>
        <w:t xml:space="preserve"> </w:t>
      </w:r>
      <w:r w:rsidR="00B11B3B">
        <w:rPr>
          <w:rFonts w:asciiTheme="majorBidi" w:hAnsiTheme="majorBidi" w:cstheme="majorBidi" w:hint="cs"/>
          <w:spacing w:val="-6"/>
          <w:sz w:val="28"/>
          <w:cs/>
        </w:rPr>
        <w:t>กันย</w:t>
      </w:r>
      <w:r w:rsidR="00707A60" w:rsidRPr="00665BBD">
        <w:rPr>
          <w:rFonts w:asciiTheme="majorBidi" w:hAnsiTheme="majorBidi" w:cstheme="majorBidi" w:hint="cs"/>
          <w:spacing w:val="-6"/>
          <w:sz w:val="28"/>
          <w:cs/>
        </w:rPr>
        <w:t xml:space="preserve">ายน </w:t>
      </w:r>
      <w:r w:rsidRPr="0053708C">
        <w:rPr>
          <w:rFonts w:asciiTheme="majorBidi" w:hAnsiTheme="majorBidi" w:cstheme="majorBidi"/>
          <w:spacing w:val="-6"/>
          <w:sz w:val="28"/>
        </w:rPr>
        <w:t>256</w:t>
      </w:r>
      <w:r w:rsidR="00132E83">
        <w:rPr>
          <w:rFonts w:asciiTheme="majorBidi" w:hAnsiTheme="majorBidi" w:cstheme="majorBidi"/>
          <w:spacing w:val="-6"/>
          <w:sz w:val="28"/>
        </w:rPr>
        <w:t>7</w:t>
      </w:r>
      <w:r w:rsidRPr="0053708C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53708C">
        <w:rPr>
          <w:rFonts w:asciiTheme="majorBidi" w:hAnsiTheme="majorBidi" w:cstheme="majorBidi"/>
          <w:spacing w:val="-6"/>
          <w:sz w:val="28"/>
        </w:rPr>
        <w:t xml:space="preserve">31 </w:t>
      </w:r>
      <w:r w:rsidRPr="0053708C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53708C">
        <w:rPr>
          <w:rFonts w:asciiTheme="majorBidi" w:hAnsiTheme="majorBidi" w:cstheme="majorBidi"/>
          <w:spacing w:val="-6"/>
          <w:sz w:val="28"/>
        </w:rPr>
        <w:t>256</w:t>
      </w:r>
      <w:r w:rsidR="00132E83">
        <w:rPr>
          <w:rFonts w:asciiTheme="majorBidi" w:hAnsiTheme="majorBidi" w:cstheme="majorBidi"/>
          <w:spacing w:val="-6"/>
          <w:sz w:val="28"/>
        </w:rPr>
        <w:t>6</w:t>
      </w:r>
      <w:r w:rsidRPr="0053708C">
        <w:rPr>
          <w:rFonts w:asciiTheme="majorBidi" w:hAnsiTheme="majorBidi" w:cstheme="majorBidi"/>
          <w:spacing w:val="-6"/>
          <w:sz w:val="28"/>
        </w:rPr>
        <w:t xml:space="preserve"> </w:t>
      </w:r>
      <w:r w:rsidRPr="0053708C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2541A7" w:rsidRPr="00B118B0" w14:paraId="6ECB3850" w14:textId="77777777" w:rsidTr="00547D61">
        <w:trPr>
          <w:trHeight w:val="20"/>
        </w:trPr>
        <w:tc>
          <w:tcPr>
            <w:tcW w:w="4320" w:type="dxa"/>
          </w:tcPr>
          <w:p w14:paraId="7A2A6543" w14:textId="4B9E527A" w:rsidR="002541A7" w:rsidRPr="00B118B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B118B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67B9F530" w14:textId="77777777" w:rsidTr="00547D61">
        <w:trPr>
          <w:trHeight w:val="20"/>
        </w:trPr>
        <w:tc>
          <w:tcPr>
            <w:tcW w:w="4320" w:type="dxa"/>
          </w:tcPr>
          <w:p w14:paraId="76545399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6EB1" w:rsidRPr="00B118B0" w14:paraId="5A880E83" w14:textId="77777777" w:rsidTr="00547D61">
        <w:trPr>
          <w:trHeight w:val="20"/>
        </w:trPr>
        <w:tc>
          <w:tcPr>
            <w:tcW w:w="4320" w:type="dxa"/>
          </w:tcPr>
          <w:p w14:paraId="06FBE73B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3F64BD5E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B11B3B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A3B19A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33DBE8B6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B11B3B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56EB1" w:rsidRPr="00B118B0" w14:paraId="3D4D6727" w14:textId="77777777" w:rsidTr="00547D61">
        <w:trPr>
          <w:trHeight w:val="20"/>
        </w:trPr>
        <w:tc>
          <w:tcPr>
            <w:tcW w:w="4320" w:type="dxa"/>
          </w:tcPr>
          <w:p w14:paraId="370DDD72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1B8840DD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C388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6D32839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120BAE8F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9524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7789EB60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3AA9D77F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C388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4D0ECF97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0ED72243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C388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CA2034" w:rsidRPr="00B118B0" w14:paraId="075C3280" w14:textId="77777777" w:rsidTr="000A6C64">
        <w:trPr>
          <w:trHeight w:val="20"/>
        </w:trPr>
        <w:tc>
          <w:tcPr>
            <w:tcW w:w="4320" w:type="dxa"/>
          </w:tcPr>
          <w:p w14:paraId="7EE37BB5" w14:textId="20C596A1" w:rsidR="00CA2034" w:rsidRPr="00B118B0" w:rsidRDefault="00CA2034" w:rsidP="00CA2034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99FEC1" w14:textId="42857C3B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17,531</w:t>
            </w:r>
          </w:p>
        </w:tc>
        <w:tc>
          <w:tcPr>
            <w:tcW w:w="90" w:type="dxa"/>
          </w:tcPr>
          <w:p w14:paraId="37F6B4BC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DA0CEA" w14:textId="03C8F133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22,821</w:t>
            </w:r>
          </w:p>
        </w:tc>
        <w:tc>
          <w:tcPr>
            <w:tcW w:w="180" w:type="dxa"/>
          </w:tcPr>
          <w:p w14:paraId="6A35F5B5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E7B18D" w14:textId="302E7503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5BC52341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CA2034" w:rsidRPr="00B118B0" w14:paraId="5B7413E9" w14:textId="77777777" w:rsidTr="000A6C64">
        <w:trPr>
          <w:trHeight w:val="20"/>
        </w:trPr>
        <w:tc>
          <w:tcPr>
            <w:tcW w:w="4320" w:type="dxa"/>
          </w:tcPr>
          <w:p w14:paraId="70C70548" w14:textId="75BF2BA3" w:rsidR="00CA2034" w:rsidRPr="00B118B0" w:rsidRDefault="00CA2034" w:rsidP="00CA203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10B152C" w14:textId="062BC4FC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052A718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D8B24" w14:textId="3A811C69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78261BF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FB3335" w14:textId="4776FAD2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A2034" w:rsidRPr="00B118B0" w14:paraId="1361C087" w14:textId="77777777" w:rsidTr="000A6C64">
        <w:trPr>
          <w:trHeight w:val="20"/>
        </w:trPr>
        <w:tc>
          <w:tcPr>
            <w:tcW w:w="4320" w:type="dxa"/>
          </w:tcPr>
          <w:p w14:paraId="443E1552" w14:textId="3133F130" w:rsidR="00CA2034" w:rsidRPr="00B118B0" w:rsidRDefault="00CA2034" w:rsidP="00CA203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E97E3E" w14:textId="71B2A88B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7,705</w:t>
            </w:r>
          </w:p>
        </w:tc>
        <w:tc>
          <w:tcPr>
            <w:tcW w:w="90" w:type="dxa"/>
          </w:tcPr>
          <w:p w14:paraId="646FF8F6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E66125" w14:textId="17E2ACA9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8,578</w:t>
            </w:r>
          </w:p>
        </w:tc>
        <w:tc>
          <w:tcPr>
            <w:tcW w:w="180" w:type="dxa"/>
          </w:tcPr>
          <w:p w14:paraId="2F46D11F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5FD028A" w14:textId="014BB07C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6BB2C3" w14:textId="02CCA4C6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CA2034" w:rsidRPr="00B118B0" w14:paraId="04F9CCE1" w14:textId="77777777" w:rsidTr="000A6C64">
        <w:trPr>
          <w:trHeight w:val="20"/>
        </w:trPr>
        <w:tc>
          <w:tcPr>
            <w:tcW w:w="4320" w:type="dxa"/>
          </w:tcPr>
          <w:p w14:paraId="4E8A4057" w14:textId="32BFA419" w:rsidR="00CA2034" w:rsidRPr="00B118B0" w:rsidRDefault="00CA2034" w:rsidP="00CA203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0F62E2FE" w14:textId="41510F9B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252</w:t>
            </w:r>
          </w:p>
        </w:tc>
        <w:tc>
          <w:tcPr>
            <w:tcW w:w="90" w:type="dxa"/>
          </w:tcPr>
          <w:p w14:paraId="33A812B9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216396" w14:textId="0AD1B6F2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180" w:type="dxa"/>
          </w:tcPr>
          <w:p w14:paraId="56138402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F1E767A" w14:textId="4FBE47F5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987E4" w14:textId="66339BC6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CA2034" w:rsidRPr="00B118B0" w14:paraId="108E8D22" w14:textId="77777777" w:rsidTr="000A6C64">
        <w:trPr>
          <w:trHeight w:val="243"/>
        </w:trPr>
        <w:tc>
          <w:tcPr>
            <w:tcW w:w="4320" w:type="dxa"/>
          </w:tcPr>
          <w:p w14:paraId="7C395087" w14:textId="1619D981" w:rsidR="00CA2034" w:rsidRPr="00B118B0" w:rsidRDefault="00CA2034" w:rsidP="00CA203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B59E038" w14:textId="242E0ADC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90" w:type="dxa"/>
          </w:tcPr>
          <w:p w14:paraId="71324CF8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407255" w14:textId="5DC0618C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180" w:type="dxa"/>
          </w:tcPr>
          <w:p w14:paraId="617571CF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7E9068" w14:textId="51DB63B6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440F64" w14:textId="4A0E700B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CA2034" w:rsidRPr="00B118B0" w14:paraId="520DB590" w14:textId="77777777" w:rsidTr="000A6C64">
        <w:trPr>
          <w:trHeight w:val="243"/>
        </w:trPr>
        <w:tc>
          <w:tcPr>
            <w:tcW w:w="4320" w:type="dxa"/>
          </w:tcPr>
          <w:p w14:paraId="566A2966" w14:textId="117235FB" w:rsidR="00CA2034" w:rsidRPr="00B118B0" w:rsidRDefault="00CA2034" w:rsidP="00CA203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C31395" w14:textId="5B204791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1,354</w:t>
            </w:r>
          </w:p>
        </w:tc>
        <w:tc>
          <w:tcPr>
            <w:tcW w:w="90" w:type="dxa"/>
          </w:tcPr>
          <w:p w14:paraId="73D319B0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8D579F" w14:textId="03445BA5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1,290</w:t>
            </w:r>
          </w:p>
        </w:tc>
        <w:tc>
          <w:tcPr>
            <w:tcW w:w="180" w:type="dxa"/>
          </w:tcPr>
          <w:p w14:paraId="3D672AC8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E10117" w14:textId="688D1D06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39F4F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3345E9" w14:textId="74F1EF2B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CA2034" w:rsidRPr="00B118B0" w14:paraId="6430A7E9" w14:textId="77777777" w:rsidTr="000A6C64">
        <w:trPr>
          <w:trHeight w:val="20"/>
        </w:trPr>
        <w:tc>
          <w:tcPr>
            <w:tcW w:w="4320" w:type="dxa"/>
          </w:tcPr>
          <w:p w14:paraId="52FE8295" w14:textId="658DA60A" w:rsidR="00CA2034" w:rsidRPr="00B118B0" w:rsidRDefault="00CA2034" w:rsidP="00CA2034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F7CD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E48232" w14:textId="39B991C9" w:rsidR="00CA2034" w:rsidRPr="00502E08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26,904</w:t>
            </w:r>
          </w:p>
        </w:tc>
        <w:tc>
          <w:tcPr>
            <w:tcW w:w="90" w:type="dxa"/>
          </w:tcPr>
          <w:p w14:paraId="41637980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390C54" w14:textId="733C60DA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32,767</w:t>
            </w:r>
          </w:p>
        </w:tc>
        <w:tc>
          <w:tcPr>
            <w:tcW w:w="180" w:type="dxa"/>
          </w:tcPr>
          <w:p w14:paraId="479AAA69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886B51" w14:textId="089F5C34" w:rsidR="00CA2034" w:rsidRPr="00701E0B" w:rsidRDefault="00CA2034" w:rsidP="00CA203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632B2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9CEDA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D16587" w14:textId="007143C7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32B2E">
              <w:rPr>
                <w:rFonts w:ascii="Angsana New" w:hAnsi="Angsana New"/>
                <w:sz w:val="28"/>
              </w:rPr>
              <w:t>-</w:t>
            </w:r>
          </w:p>
        </w:tc>
      </w:tr>
      <w:tr w:rsidR="00CA2034" w:rsidRPr="00B118B0" w14:paraId="15265075" w14:textId="77777777" w:rsidTr="000A6C64">
        <w:trPr>
          <w:trHeight w:val="20"/>
        </w:trPr>
        <w:tc>
          <w:tcPr>
            <w:tcW w:w="4320" w:type="dxa"/>
          </w:tcPr>
          <w:p w14:paraId="4EF3B3AA" w14:textId="7CDACAD8" w:rsidR="00CA2034" w:rsidRPr="00372A27" w:rsidRDefault="00CA2034" w:rsidP="00CA2034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406529" w14:textId="57CE340B" w:rsidR="00CA2034" w:rsidRPr="00502E08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92BF1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,0</w:t>
            </w:r>
            <w:r w:rsidR="00385562">
              <w:rPr>
                <w:rFonts w:asciiTheme="majorBidi" w:hAnsiTheme="majorBidi" w:cstheme="majorBidi"/>
                <w:sz w:val="28"/>
              </w:rPr>
              <w:t>94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1F75BF05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2DF6AA" w14:textId="6E9362DA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(1,787)</w:t>
            </w:r>
          </w:p>
        </w:tc>
        <w:tc>
          <w:tcPr>
            <w:tcW w:w="180" w:type="dxa"/>
          </w:tcPr>
          <w:p w14:paraId="155C950D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CEDD88" w14:textId="64A0F561" w:rsidR="00CA2034" w:rsidRPr="00701E0B" w:rsidRDefault="00CA2034" w:rsidP="00CA203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FF28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1571A9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B656A1" w14:textId="1441E636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F28D8">
              <w:rPr>
                <w:rFonts w:ascii="Angsana New" w:hAnsi="Angsana New"/>
                <w:sz w:val="28"/>
              </w:rPr>
              <w:t>-</w:t>
            </w:r>
          </w:p>
        </w:tc>
      </w:tr>
      <w:tr w:rsidR="00CA2034" w:rsidRPr="00B118B0" w14:paraId="5AEFB673" w14:textId="77777777" w:rsidTr="000A6C64">
        <w:trPr>
          <w:trHeight w:val="20"/>
        </w:trPr>
        <w:tc>
          <w:tcPr>
            <w:tcW w:w="4320" w:type="dxa"/>
          </w:tcPr>
          <w:p w14:paraId="212A2598" w14:textId="671D530D" w:rsidR="00CA2034" w:rsidRPr="00B118B0" w:rsidRDefault="00CA2034" w:rsidP="00CA2034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87F37" w14:textId="4D227E77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292BF1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,8</w:t>
            </w:r>
            <w:r w:rsidR="00385562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90" w:type="dxa"/>
          </w:tcPr>
          <w:p w14:paraId="3EB5B443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9EE6E" w14:textId="7F61003B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30,980</w:t>
            </w:r>
          </w:p>
        </w:tc>
        <w:tc>
          <w:tcPr>
            <w:tcW w:w="180" w:type="dxa"/>
          </w:tcPr>
          <w:p w14:paraId="3849B6AC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6964E" w14:textId="0DF276D0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CA2034" w:rsidRPr="00ED6D91" w:rsidRDefault="00CA2034" w:rsidP="00CA203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2D735" w14:textId="342B7E47" w:rsidR="00CA2034" w:rsidRPr="00ED6D91" w:rsidRDefault="00CA2034" w:rsidP="00CA203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39AD0B8D" w14:textId="38F8EB4F" w:rsidR="002906F4" w:rsidRDefault="002906F4" w:rsidP="002906F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0680F50" w14:textId="77777777" w:rsidR="002906F4" w:rsidRDefault="002906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90BC927" w14:textId="27F0F98A" w:rsidR="00530E9E" w:rsidRPr="00B118B0" w:rsidRDefault="00530E9E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เงินให้กู้ยืมระยะสั้นและเงินให้กู้ยืมระยะยาว</w:t>
      </w:r>
    </w:p>
    <w:p w14:paraId="5430D234" w14:textId="22BA1CF8" w:rsidR="00530E9E" w:rsidRPr="00B118B0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C7251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C74E3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C74E3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990"/>
        <w:gridCol w:w="180"/>
        <w:gridCol w:w="1080"/>
        <w:gridCol w:w="90"/>
        <w:gridCol w:w="1080"/>
      </w:tblGrid>
      <w:tr w:rsidR="00530E9E" w:rsidRPr="00A44108" w14:paraId="0D063B6B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FD0A9A" w14:textId="77777777" w:rsidR="00530E9E" w:rsidRPr="00A44108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C9D7F" w14:textId="77777777" w:rsidR="00530E9E" w:rsidRPr="00A44108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EC2E" w14:textId="77777777" w:rsidR="00530E9E" w:rsidRPr="00A44108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B486C" w14:textId="77777777" w:rsidR="00530E9E" w:rsidRPr="00A44108" w:rsidRDefault="00530E9E" w:rsidP="00A11E99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530E9E" w:rsidRPr="00A44108" w14:paraId="200DAEF8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223CBB" w14:textId="77777777" w:rsidR="00530E9E" w:rsidRPr="00A44108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0A901" w14:textId="77777777" w:rsidR="00530E9E" w:rsidRPr="00A44108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4163" w14:textId="77777777" w:rsidR="00530E9E" w:rsidRPr="00A44108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4B61" w14:textId="77777777" w:rsidR="00530E9E" w:rsidRPr="00A44108" w:rsidRDefault="00530E9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30E9E" w:rsidRPr="00A44108" w14:paraId="6CD2241A" w14:textId="77777777" w:rsidTr="00F7505A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FE14B1" w14:textId="77777777" w:rsidR="00530E9E" w:rsidRPr="00A44108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CB7C5" w14:textId="3B802756" w:rsidR="00530E9E" w:rsidRPr="00A44108" w:rsidRDefault="008C7382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 w:rsidRPr="00A4410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A4410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4C725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707A60" w:rsidRPr="00A4410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D2E8DE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3C607E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4410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EA56D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2D36C4" w14:textId="6BB19415" w:rsidR="00530E9E" w:rsidRPr="00A44108" w:rsidRDefault="008C7382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 w:rsidRPr="00A4410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A4410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4C725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707A60" w:rsidRPr="00A4410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9AD3E5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BFD81A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4410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30E9E" w:rsidRPr="00A44108" w14:paraId="73D24B46" w14:textId="77777777" w:rsidTr="00F7505A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BFDE4C" w14:textId="77777777" w:rsidR="00530E9E" w:rsidRPr="00A44108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BFF654" w14:textId="73562A13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256</w:t>
            </w:r>
            <w:r w:rsidR="00D639C7" w:rsidRPr="00A4410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E3DB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87459E" w14:textId="4EF1F124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256</w:t>
            </w:r>
            <w:r w:rsidR="0012204C" w:rsidRPr="00A4410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677F2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44592" w14:textId="66809CEF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256</w:t>
            </w:r>
            <w:r w:rsidR="00D639C7" w:rsidRPr="00A4410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DD6E4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89D58C" w14:textId="64BA24A0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256</w:t>
            </w:r>
            <w:r w:rsidR="0012204C" w:rsidRPr="00A4410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90DD4" w:rsidRPr="00A44108" w14:paraId="437075F1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244814" w14:textId="77777777" w:rsidR="00B90DD4" w:rsidRPr="00A44108" w:rsidRDefault="00B90DD4" w:rsidP="00B90DD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  <w:p w14:paraId="5AB114D5" w14:textId="0BD84493" w:rsidR="00B90DD4" w:rsidRPr="00A44108" w:rsidRDefault="00B90DD4" w:rsidP="00B90DD4">
            <w:pPr>
              <w:pStyle w:val="Heading5"/>
              <w:keepNext w:val="0"/>
              <w:spacing w:line="240" w:lineRule="auto"/>
              <w:ind w:left="357" w:right="58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A441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2384" w14:textId="17FABBE2" w:rsidR="00B90DD4" w:rsidRPr="00A44108" w:rsidRDefault="00B90DD4" w:rsidP="00B90DD4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</w:t>
            </w:r>
            <w:r w:rsidRPr="00A4410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A44108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6DA0" w14:textId="77777777" w:rsidR="00B90DD4" w:rsidRPr="00A44108" w:rsidRDefault="00B90DD4" w:rsidP="00B90DD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5177" w14:textId="5E31907B" w:rsidR="00B90DD4" w:rsidRPr="00A44108" w:rsidRDefault="00B90DD4" w:rsidP="00B90DD4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39,014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20DE" w14:textId="77777777" w:rsidR="00B90DD4" w:rsidRPr="00A44108" w:rsidRDefault="00B90DD4" w:rsidP="00B90DD4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B653" w14:textId="40511F65" w:rsidR="00B90DD4" w:rsidRPr="00A44108" w:rsidRDefault="00B90DD4" w:rsidP="00B90DD4">
            <w:pPr>
              <w:ind w:right="90"/>
              <w:jc w:val="right"/>
              <w:rPr>
                <w:rFonts w:asciiTheme="majorBidi" w:hAnsi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25</w:t>
            </w:r>
            <w:r w:rsidRPr="00A44108">
              <w:rPr>
                <w:rFonts w:asciiTheme="majorBidi" w:hAnsiTheme="majorBidi" w:cstheme="majorBidi"/>
                <w:sz w:val="28"/>
              </w:rPr>
              <w:t>,8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="00442C8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412F" w14:textId="77777777" w:rsidR="00B90DD4" w:rsidRPr="00A44108" w:rsidRDefault="00B90DD4" w:rsidP="00B90DD4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4FEF" w14:textId="5795CB12" w:rsidR="00B90DD4" w:rsidRPr="00A44108" w:rsidRDefault="00B90DD4" w:rsidP="00B90DD4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649,813</w:t>
            </w:r>
          </w:p>
        </w:tc>
      </w:tr>
      <w:tr w:rsidR="00B90DD4" w:rsidRPr="00A44108" w14:paraId="0476F8DA" w14:textId="77777777" w:rsidTr="003F1BE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3A587E" w14:textId="7C1181A9" w:rsidR="00B90DD4" w:rsidRDefault="00B90DD4" w:rsidP="00B90DD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Pr="00B70197">
              <w:rPr>
                <w:rFonts w:asciiTheme="majorBidi" w:hAnsiTheme="majorBidi"/>
                <w:b w:val="0"/>
                <w:bCs w:val="0"/>
                <w:sz w:val="24"/>
                <w:szCs w:val="28"/>
                <w:cs/>
              </w:rPr>
              <w:t>ค่าเผื่อ</w:t>
            </w:r>
            <w:r w:rsidRPr="00B70197">
              <w:rPr>
                <w:rFonts w:asciiTheme="majorBidi" w:hAnsiTheme="majorBidi" w:hint="cs"/>
                <w:b w:val="0"/>
                <w:bCs w:val="0"/>
                <w:sz w:val="24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089A279F" w14:textId="3512D8B2" w:rsidR="00B90DD4" w:rsidRPr="00A44108" w:rsidRDefault="00B90DD4" w:rsidP="00B90DD4">
            <w:pPr>
              <w:pStyle w:val="Heading5"/>
              <w:keepNext w:val="0"/>
              <w:tabs>
                <w:tab w:val="left" w:pos="438"/>
              </w:tabs>
              <w:spacing w:line="240" w:lineRule="auto"/>
              <w:ind w:left="357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A441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EC38C" w14:textId="78B3E57F" w:rsidR="00B90DD4" w:rsidRPr="00A44108" w:rsidRDefault="00B90DD4" w:rsidP="00B90DD4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A1F6" w14:textId="77777777" w:rsidR="00B90DD4" w:rsidRPr="00A44108" w:rsidRDefault="00B90DD4" w:rsidP="00B90DD4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21482" w14:textId="19AC98B8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BDA2" w14:textId="77777777" w:rsidR="00B90DD4" w:rsidRPr="00A44108" w:rsidRDefault="00B90DD4" w:rsidP="00B90DD4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CB3CF" w14:textId="62FBA80A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02BC" w14:textId="77777777" w:rsidR="00B90DD4" w:rsidRPr="00A44108" w:rsidRDefault="00B90DD4" w:rsidP="00B90DD4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4CDC6" w14:textId="12D30E12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90DD4" w:rsidRPr="00A44108" w14:paraId="55E0994F" w14:textId="77777777" w:rsidTr="006117E0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3358774" w14:textId="0A536167" w:rsidR="00B90DD4" w:rsidRPr="00A44108" w:rsidRDefault="00B90DD4" w:rsidP="00B90DD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A4410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A4410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4410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9A5931" w14:textId="0A65DB98" w:rsidR="00B90DD4" w:rsidRPr="00A44108" w:rsidRDefault="00B90DD4" w:rsidP="00B90DD4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</w:t>
            </w: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5D6F" w14:textId="77777777" w:rsidR="00B90DD4" w:rsidRPr="00A44108" w:rsidRDefault="00B90DD4" w:rsidP="00B90DD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91A61" w14:textId="740A1138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39,014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D7C7" w14:textId="77777777" w:rsidR="00B90DD4" w:rsidRPr="00A44108" w:rsidRDefault="00B90DD4" w:rsidP="00B90DD4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63AD49" w14:textId="50EAD9EB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0DD4">
              <w:rPr>
                <w:rFonts w:asciiTheme="majorBidi" w:hAnsiTheme="majorBidi" w:cstheme="majorBidi" w:hint="eastAsia"/>
                <w:b/>
                <w:bCs/>
                <w:sz w:val="28"/>
              </w:rPr>
              <w:t>625,87</w:t>
            </w:r>
            <w:r w:rsidR="00442C84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81A4" w14:textId="77777777" w:rsidR="00B90DD4" w:rsidRPr="00A44108" w:rsidRDefault="00B90DD4" w:rsidP="00B90DD4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94C4B" w14:textId="471FB13B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649,813</w:t>
            </w:r>
          </w:p>
        </w:tc>
      </w:tr>
      <w:tr w:rsidR="00B90DD4" w:rsidRPr="00A44108" w14:paraId="404212F4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665127" w14:textId="4844C6D3" w:rsidR="00B90DD4" w:rsidRPr="00A44108" w:rsidRDefault="00B90DD4" w:rsidP="00B90DD4">
            <w:pPr>
              <w:rPr>
                <w:rFonts w:hint="eastAsia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41CC3" w14:textId="77777777" w:rsidR="00B90DD4" w:rsidRPr="00A44108" w:rsidRDefault="00B90DD4" w:rsidP="00B90DD4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02547" w14:textId="77777777" w:rsidR="00B90DD4" w:rsidRPr="00A44108" w:rsidRDefault="00B90DD4" w:rsidP="00B90DD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72F6BA" w14:textId="77777777" w:rsidR="00B90DD4" w:rsidRPr="00A44108" w:rsidRDefault="00B90DD4" w:rsidP="00B90DD4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0008E" w14:textId="77777777" w:rsidR="00B90DD4" w:rsidRPr="00A44108" w:rsidRDefault="00B90DD4" w:rsidP="00B90DD4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23043" w14:textId="77777777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4AA9" w14:textId="77777777" w:rsidR="00B90DD4" w:rsidRPr="00A44108" w:rsidRDefault="00B90DD4" w:rsidP="00B90DD4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472ACF" w14:textId="77777777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90DD4" w:rsidRPr="00A44108" w14:paraId="698A3D2E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DDE69E" w14:textId="05D07DD9" w:rsidR="00B90DD4" w:rsidRPr="00A44108" w:rsidRDefault="00B90DD4" w:rsidP="00B90DD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1C47" w14:textId="78F3BAC8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19,400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CAAE" w14:textId="77777777" w:rsidR="00B90DD4" w:rsidRPr="00A44108" w:rsidRDefault="00B90DD4" w:rsidP="00B90DD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247D" w14:textId="57BD9EFB" w:rsidR="00B90DD4" w:rsidRPr="00A44108" w:rsidRDefault="00B90DD4" w:rsidP="00B90DD4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19,400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C0DA" w14:textId="77777777" w:rsidR="00B90DD4" w:rsidRPr="00A44108" w:rsidRDefault="00B90DD4" w:rsidP="00B90DD4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452F" w14:textId="1CEABBF6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FBB0" w14:textId="77777777" w:rsidR="00B90DD4" w:rsidRPr="00A44108" w:rsidRDefault="00B90DD4" w:rsidP="00B90DD4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39B8" w14:textId="79C19316" w:rsidR="00B90DD4" w:rsidRPr="00A44108" w:rsidRDefault="00B90DD4" w:rsidP="00B90DD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B90DD4" w:rsidRPr="00A44108" w14:paraId="62F265E1" w14:textId="77777777" w:rsidTr="000A6C64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A4AD13" w14:textId="26BC144A" w:rsidR="00B90DD4" w:rsidRPr="00A44108" w:rsidRDefault="00B90DD4" w:rsidP="00B90DD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Pr="00775408">
              <w:rPr>
                <w:rFonts w:asciiTheme="majorBidi" w:hAnsiTheme="majorBidi"/>
                <w:b w:val="0"/>
                <w:bCs w:val="0"/>
                <w:sz w:val="24"/>
                <w:szCs w:val="28"/>
                <w:cs/>
              </w:rPr>
              <w:t>ค่าเผื่อ</w:t>
            </w:r>
            <w:r w:rsidRPr="00775408">
              <w:rPr>
                <w:rFonts w:asciiTheme="majorBidi" w:hAnsiTheme="majorBidi" w:hint="cs"/>
                <w:b w:val="0"/>
                <w:bCs w:val="0"/>
                <w:sz w:val="24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062E7" w14:textId="3951726F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(13,150)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F302E" w14:textId="77777777" w:rsidR="00B90DD4" w:rsidRPr="00A44108" w:rsidRDefault="00B90DD4" w:rsidP="00B90DD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81CB8" w14:textId="41EC6ECD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(13,150)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5287AD" w14:textId="77777777" w:rsidR="00B90DD4" w:rsidRPr="00A44108" w:rsidRDefault="00B90DD4" w:rsidP="00B90DD4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2BC09B" w14:textId="743983E3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8BC18" w14:textId="77777777" w:rsidR="00B90DD4" w:rsidRPr="00A44108" w:rsidRDefault="00B90DD4" w:rsidP="00B90DD4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A4D0FE" w14:textId="0947484C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(2,750)</w:t>
            </w:r>
          </w:p>
        </w:tc>
      </w:tr>
      <w:tr w:rsidR="00B90DD4" w:rsidRPr="00A44108" w14:paraId="27BBBA54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9FC4AA" w14:textId="52BD6B0B" w:rsidR="00B90DD4" w:rsidRPr="00A44108" w:rsidRDefault="00B90DD4" w:rsidP="00B90DD4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A441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เงินให้กู้ยืมระยะสั้นแก่บุคคลที่ไม่เกี่ยวข้องกัน </w:t>
            </w:r>
            <w:r w:rsidRPr="00A4410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4410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88FB1" w14:textId="049FD5D5" w:rsidR="00B90DD4" w:rsidRPr="00A44108" w:rsidRDefault="00B90DD4" w:rsidP="00B90DD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3C5C" w14:textId="77777777" w:rsidR="00B90DD4" w:rsidRPr="00A44108" w:rsidRDefault="00B90DD4" w:rsidP="00B90DD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18510" w14:textId="55D57B30" w:rsidR="00B90DD4" w:rsidRPr="00A44108" w:rsidRDefault="00B90DD4" w:rsidP="00B90DD4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A986" w14:textId="77777777" w:rsidR="00B90DD4" w:rsidRPr="00A44108" w:rsidRDefault="00B90DD4" w:rsidP="00B90DD4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67D68" w14:textId="5D858C28" w:rsidR="00B90DD4" w:rsidRPr="00A44108" w:rsidRDefault="00B90DD4" w:rsidP="00B90DD4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BED9" w14:textId="77777777" w:rsidR="00B90DD4" w:rsidRPr="00A44108" w:rsidRDefault="00B90DD4" w:rsidP="00B90DD4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749EC" w14:textId="2A2B8034" w:rsidR="00B90DD4" w:rsidRPr="00A44108" w:rsidRDefault="00B90DD4" w:rsidP="00B90DD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</w:tr>
      <w:tr w:rsidR="00B90DD4" w:rsidRPr="00A44108" w14:paraId="1C8FBA31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E7E8F4" w14:textId="170EE1C2" w:rsidR="00B90DD4" w:rsidRPr="00A44108" w:rsidRDefault="00B90DD4" w:rsidP="00B90DD4">
            <w:pPr>
              <w:rPr>
                <w:rFonts w:hint="eastAsia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0BA92" w14:textId="719084B3" w:rsidR="00B90DD4" w:rsidRPr="00A44108" w:rsidRDefault="00B90DD4" w:rsidP="00B90DD4">
            <w:pPr>
              <w:rPr>
                <w:rFonts w:hint="eastAsia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25C64" w14:textId="77777777" w:rsidR="00B90DD4" w:rsidRPr="00A44108" w:rsidRDefault="00B90DD4" w:rsidP="00B90DD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F2AA3" w14:textId="77777777" w:rsidR="00B90DD4" w:rsidRPr="00A44108" w:rsidRDefault="00B90DD4" w:rsidP="00B90DD4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93A5E8" w14:textId="77777777" w:rsidR="00B90DD4" w:rsidRPr="00A44108" w:rsidRDefault="00B90DD4" w:rsidP="00B90DD4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05DF8" w14:textId="77777777" w:rsidR="00B90DD4" w:rsidRPr="00A44108" w:rsidRDefault="00B90DD4" w:rsidP="00B90DD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1BEC6" w14:textId="77777777" w:rsidR="00B90DD4" w:rsidRPr="00A44108" w:rsidRDefault="00B90DD4" w:rsidP="00B90DD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7076F0" w14:textId="77777777" w:rsidR="00B90DD4" w:rsidRPr="00A44108" w:rsidRDefault="00B90DD4" w:rsidP="00B90DD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67992" w:rsidRPr="00A44108" w14:paraId="16708C27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C0DAC1" w14:textId="77777777" w:rsidR="00367992" w:rsidRPr="00A44108" w:rsidRDefault="00367992" w:rsidP="00367992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52077790" w14:textId="349ADFB2" w:rsidR="00367992" w:rsidRPr="00A44108" w:rsidRDefault="00367992" w:rsidP="00367992">
            <w:pPr>
              <w:tabs>
                <w:tab w:val="left" w:pos="342"/>
              </w:tabs>
              <w:ind w:left="357"/>
              <w:rPr>
                <w:rFonts w:hint="eastAsia"/>
                <w:sz w:val="28"/>
                <w:cs/>
              </w:rPr>
            </w:pPr>
            <w:r w:rsidRPr="00A44108">
              <w:rPr>
                <w:rFonts w:asciiTheme="majorBidi" w:hAnsiTheme="majorBidi" w:cstheme="majorBidi" w:hint="cs"/>
                <w:sz w:val="28"/>
                <w:cs/>
              </w:rPr>
              <w:t xml:space="preserve"> (ดูหมายเหตุข้อ </w:t>
            </w:r>
            <w:r w:rsidRPr="00A44108">
              <w:rPr>
                <w:rFonts w:asciiTheme="majorBidi" w:hAnsiTheme="majorBidi" w:cstheme="majorBidi"/>
                <w:sz w:val="28"/>
              </w:rPr>
              <w:t>4</w:t>
            </w:r>
            <w:r w:rsidRPr="00A44108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2BE0F" w14:textId="4E9FF2C6" w:rsidR="00367992" w:rsidRPr="00367992" w:rsidRDefault="00367992" w:rsidP="00367992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67992">
              <w:rPr>
                <w:rFonts w:asciiTheme="majorBidi" w:hAnsiTheme="majorBidi" w:cstheme="majorBidi"/>
                <w:b w:val="0"/>
                <w:bCs w:val="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0AC2" w14:textId="77777777" w:rsidR="00367992" w:rsidRPr="00A44108" w:rsidRDefault="00367992" w:rsidP="00367992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8EFE" w14:textId="310C205A" w:rsidR="00367992" w:rsidRPr="00A44108" w:rsidRDefault="00367992" w:rsidP="00367992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69EF" w14:textId="77777777" w:rsidR="00367992" w:rsidRPr="00A44108" w:rsidRDefault="00367992" w:rsidP="00367992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D07D" w14:textId="1293988B" w:rsidR="00367992" w:rsidRPr="00A44108" w:rsidRDefault="00367992" w:rsidP="00367992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1D02" w14:textId="77777777" w:rsidR="00367992" w:rsidRPr="00A44108" w:rsidRDefault="00367992" w:rsidP="00367992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A826" w14:textId="3BCD49ED" w:rsidR="00367992" w:rsidRPr="00A44108" w:rsidRDefault="00367992" w:rsidP="00367992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28,291</w:t>
            </w:r>
          </w:p>
        </w:tc>
      </w:tr>
      <w:tr w:rsidR="00367992" w:rsidRPr="00A44108" w14:paraId="7EC51A5E" w14:textId="77777777" w:rsidTr="000A6C64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BCEA1F" w14:textId="1F86FFBB" w:rsidR="00367992" w:rsidRPr="00A44108" w:rsidRDefault="00367992" w:rsidP="00367992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A4410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6EA200" w14:textId="2782D6C9" w:rsidR="00367992" w:rsidRPr="00A44108" w:rsidRDefault="00367992" w:rsidP="00367992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97B7E" w14:textId="77777777" w:rsidR="00367992" w:rsidRPr="00A44108" w:rsidRDefault="00367992" w:rsidP="00367992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137208" w14:textId="33147203" w:rsidR="00367992" w:rsidRPr="00A44108" w:rsidRDefault="00367992" w:rsidP="00367992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0A84E8" w14:textId="77777777" w:rsidR="00367992" w:rsidRPr="00A44108" w:rsidRDefault="00367992" w:rsidP="00367992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99969E" w14:textId="434FD720" w:rsidR="00367992" w:rsidRPr="00A44108" w:rsidRDefault="00367992" w:rsidP="00367992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sz w:val="28"/>
                <w:szCs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F92D" w14:textId="77777777" w:rsidR="00367992" w:rsidRPr="00A44108" w:rsidRDefault="00367992" w:rsidP="00367992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AFBA8" w14:textId="214B1DE4" w:rsidR="00367992" w:rsidRPr="00A44108" w:rsidRDefault="00367992" w:rsidP="00367992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sz w:val="28"/>
                <w:szCs w:val="28"/>
              </w:rPr>
              <w:t>28,291</w:t>
            </w:r>
          </w:p>
        </w:tc>
      </w:tr>
    </w:tbl>
    <w:p w14:paraId="26D44CB9" w14:textId="77777777" w:rsidR="000C3262" w:rsidRDefault="000C3262" w:rsidP="000C326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6B7DD020" w14:textId="77777777" w:rsidR="000C3262" w:rsidRDefault="000C32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260B814" w14:textId="77777777" w:rsidR="002E4D08" w:rsidRDefault="002E4D08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14:paraId="3679E85B" w14:textId="06D5D820" w:rsidR="003964B0" w:rsidRPr="002E4D08" w:rsidRDefault="002E4D08" w:rsidP="002E4D0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  <w:cs/>
        </w:rPr>
      </w:pPr>
      <w:r w:rsidRPr="008A6E1D">
        <w:rPr>
          <w:rFonts w:asciiTheme="majorBidi" w:hAnsiTheme="majorBidi" w:cstheme="majorBidi" w:hint="cs"/>
          <w:color w:val="000000"/>
          <w:spacing w:val="-2"/>
          <w:sz w:val="28"/>
          <w:cs/>
        </w:rPr>
        <w:t>สินค้า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คงเหลือ ณ วันที่ </w:t>
      </w:r>
      <w:r w:rsidRPr="008A6E1D">
        <w:rPr>
          <w:rFonts w:ascii="Angsana New" w:hAnsi="Angsana New" w:hint="cs"/>
          <w:color w:val="000000"/>
          <w:spacing w:val="-6"/>
          <w:sz w:val="28"/>
        </w:rPr>
        <w:t>3</w:t>
      </w:r>
      <w:r w:rsidR="00E624D9">
        <w:rPr>
          <w:rFonts w:ascii="Angsana New" w:hAnsi="Angsana New"/>
          <w:color w:val="000000"/>
          <w:spacing w:val="-6"/>
          <w:sz w:val="28"/>
        </w:rPr>
        <w:t xml:space="preserve">0 </w:t>
      </w:r>
      <w:r w:rsidR="004C7251">
        <w:rPr>
          <w:rFonts w:ascii="Angsana New" w:hAnsi="Angsana New" w:hint="cs"/>
          <w:color w:val="000000"/>
          <w:spacing w:val="-6"/>
          <w:sz w:val="28"/>
          <w:cs/>
        </w:rPr>
        <w:t>กันย</w:t>
      </w:r>
      <w:r w:rsidR="00E624D9">
        <w:rPr>
          <w:rFonts w:ascii="Angsana New" w:hAnsi="Angsana New" w:hint="cs"/>
          <w:color w:val="000000"/>
          <w:spacing w:val="-6"/>
          <w:sz w:val="28"/>
          <w:cs/>
        </w:rPr>
        <w:t>ายน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 w:rsidR="005642C6">
        <w:rPr>
          <w:rFonts w:ascii="Angsana New" w:hAnsi="Angsana New"/>
          <w:color w:val="000000"/>
          <w:spacing w:val="-6"/>
          <w:sz w:val="28"/>
        </w:rPr>
        <w:t xml:space="preserve">7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และ</w:t>
      </w:r>
      <w:r>
        <w:rPr>
          <w:rFonts w:ascii="Angsana New" w:hAnsi="Angsana New" w:hint="cs"/>
          <w:color w:val="000000"/>
          <w:spacing w:val="-6"/>
          <w:sz w:val="28"/>
          <w:cs/>
        </w:rPr>
        <w:t xml:space="preserve"> วันที่ 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 w:rsidR="005642C6">
        <w:rPr>
          <w:rFonts w:ascii="Angsana New" w:hAnsi="Angsana New"/>
          <w:color w:val="000000"/>
          <w:spacing w:val="-6"/>
          <w:sz w:val="28"/>
        </w:rPr>
        <w:t>6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  <w:r w:rsidR="00137E66">
        <w:rPr>
          <w:rFonts w:ascii="Angsana New" w:hAnsi="Angsana New" w:hint="cs"/>
          <w:color w:val="000000"/>
          <w:spacing w:val="-6"/>
          <w:sz w:val="28"/>
          <w:cs/>
        </w:rPr>
        <w:t xml:space="preserve"> (งบ</w:t>
      </w:r>
      <w:r w:rsidR="00EA5A04">
        <w:rPr>
          <w:rFonts w:ascii="Angsana New" w:hAnsi="Angsana New" w:hint="cs"/>
          <w:color w:val="000000"/>
          <w:spacing w:val="-6"/>
          <w:sz w:val="28"/>
          <w:cs/>
        </w:rPr>
        <w:t>การเงิน</w:t>
      </w:r>
      <w:r w:rsidR="00137E66">
        <w:rPr>
          <w:rFonts w:ascii="Angsana New" w:hAnsi="Angsana New" w:hint="cs"/>
          <w:color w:val="000000"/>
          <w:spacing w:val="-6"/>
          <w:sz w:val="28"/>
          <w:cs/>
        </w:rPr>
        <w:t>เฉพาะกิจการ</w:t>
      </w:r>
      <w:r w:rsidR="00924D37">
        <w:rPr>
          <w:rFonts w:ascii="Angsana New" w:hAnsi="Angsana New"/>
          <w:color w:val="000000"/>
          <w:spacing w:val="-6"/>
          <w:sz w:val="28"/>
        </w:rPr>
        <w:t xml:space="preserve">: </w:t>
      </w:r>
      <w:r w:rsidR="00924D37">
        <w:rPr>
          <w:rFonts w:ascii="Angsana New" w:hAnsi="Angsana New" w:hint="cs"/>
          <w:color w:val="000000"/>
          <w:spacing w:val="-6"/>
          <w:sz w:val="28"/>
          <w:cs/>
        </w:rPr>
        <w:t>ไม่มี)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70"/>
      </w:tblGrid>
      <w:tr w:rsidR="0031250A" w:rsidRPr="004517A7" w14:paraId="60EFF3F1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6D4AFA" w14:textId="77777777" w:rsidR="0031250A" w:rsidRPr="004517A7" w:rsidRDefault="0031250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233C9" w14:textId="7AB660BE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96D20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C4CED" w14:textId="77777777" w:rsidR="0031250A" w:rsidRPr="004517A7" w:rsidRDefault="0031250A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1250A" w:rsidRPr="004517A7" w14:paraId="76841991" w14:textId="77777777" w:rsidTr="0035194E">
        <w:trPr>
          <w:cantSplit/>
          <w:trHeight w:val="22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6E4834" w14:textId="77777777" w:rsidR="0031250A" w:rsidRPr="004517A7" w:rsidRDefault="0031250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D4E30F" w14:textId="4C1DCEAB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78D24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8E7DFC" w14:textId="083DF648" w:rsidR="0031250A" w:rsidRPr="005E3934" w:rsidRDefault="0035194E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52D9E" w:rsidRPr="004517A7" w14:paraId="51BB1ECF" w14:textId="77777777" w:rsidTr="00523274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D5B49B" w14:textId="77777777" w:rsidR="00752D9E" w:rsidRPr="004517A7" w:rsidRDefault="00752D9E" w:rsidP="00752D9E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E6B8F" w14:textId="00AD4A49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13133" w14:textId="77777777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97314" w14:textId="2E8E5DE6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0A259" w14:textId="77777777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21399A" w14:textId="1D5F90D0" w:rsidR="00752D9E" w:rsidRPr="00523274" w:rsidRDefault="00752D9E" w:rsidP="0052327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4C7251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B99CC" w14:textId="77777777" w:rsidR="00752D9E" w:rsidRPr="005E3934" w:rsidRDefault="00752D9E" w:rsidP="00523274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37DA36" w14:textId="37170558" w:rsidR="00752D9E" w:rsidRPr="00523274" w:rsidRDefault="00752D9E" w:rsidP="0052327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752D9E" w:rsidRPr="004517A7" w14:paraId="4FC20432" w14:textId="77777777" w:rsidTr="00523274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EFC52F4" w14:textId="77777777" w:rsidR="00752D9E" w:rsidRPr="004517A7" w:rsidRDefault="00752D9E" w:rsidP="00752D9E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7500E" w14:textId="77777777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6F4C3" w14:textId="77777777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8C837" w14:textId="77777777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5A4A0" w14:textId="77777777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93BE8" w14:textId="2C3FE1DD" w:rsidR="00752D9E" w:rsidRPr="00523274" w:rsidRDefault="00752D9E" w:rsidP="0052327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C0C72" w14:textId="77777777" w:rsidR="00752D9E" w:rsidRPr="005E3934" w:rsidRDefault="00752D9E" w:rsidP="00523274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E65118" w14:textId="0934C143" w:rsidR="00752D9E" w:rsidRPr="00523274" w:rsidRDefault="00752D9E" w:rsidP="0052327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70502" w:rsidRPr="004517A7" w14:paraId="2F179755" w14:textId="77777777" w:rsidTr="0035194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99D932" w14:textId="77777777" w:rsidR="00270502" w:rsidRPr="004517A7" w:rsidRDefault="00270502" w:rsidP="00270502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E1F84" w14:textId="1109CD25" w:rsidR="00270502" w:rsidRPr="00571A11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7BE851" w14:textId="77777777" w:rsidR="00270502" w:rsidRPr="004517A7" w:rsidRDefault="00270502" w:rsidP="002705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C2B57" w14:textId="26B509FC" w:rsidR="00270502" w:rsidRPr="004517A7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7801F" w14:textId="77777777" w:rsidR="00270502" w:rsidRPr="004517A7" w:rsidRDefault="00270502" w:rsidP="00270502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B0519" w14:textId="48F67C16" w:rsidR="00270502" w:rsidRPr="0035194E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F03012">
              <w:rPr>
                <w:rFonts w:ascii="Angsana New" w:hAnsi="Angsana New"/>
                <w:sz w:val="28"/>
              </w:rPr>
              <w:t>9,786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EF4FC6" w14:textId="77777777" w:rsidR="00270502" w:rsidRPr="005E3934" w:rsidRDefault="00270502" w:rsidP="00270502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4218A" w14:textId="37D0A606" w:rsidR="00270502" w:rsidRPr="005E3934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  <w:highlight w:val="yellow"/>
              </w:rPr>
            </w:pPr>
            <w:r w:rsidRPr="00E67EE3">
              <w:rPr>
                <w:rFonts w:ascii="Angsana New" w:hAnsi="Angsana New"/>
                <w:sz w:val="28"/>
              </w:rPr>
              <w:t>8,33</w:t>
            </w:r>
            <w:r w:rsidRPr="00E67EE3"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270502" w:rsidRPr="004517A7" w14:paraId="36B61153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514442" w14:textId="3A350767" w:rsidR="00270502" w:rsidRPr="00904679" w:rsidRDefault="00270502" w:rsidP="00270502">
            <w:pPr>
              <w:rPr>
                <w:rFonts w:hint="eastAsia"/>
                <w:cs/>
                <w:lang w:val="en-NZ"/>
              </w:rPr>
            </w:pPr>
            <w:r>
              <w:rPr>
                <w:rFonts w:hint="cs"/>
                <w:cs/>
                <w:lang w:val="en-NZ"/>
              </w:rPr>
              <w:t>งานระหว่างทำ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47ACE" w14:textId="77777777" w:rsidR="00270502" w:rsidRPr="004517A7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D82114" w14:textId="77777777" w:rsidR="00270502" w:rsidRPr="004517A7" w:rsidRDefault="00270502" w:rsidP="002705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9D9DA" w14:textId="0A4CE2B0" w:rsidR="00270502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A75504" w14:textId="77777777" w:rsidR="00270502" w:rsidRPr="004517A7" w:rsidRDefault="00270502" w:rsidP="00270502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459B" w14:textId="33032E3C" w:rsidR="00270502" w:rsidRPr="0035194E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F03012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C2C45" w14:textId="77777777" w:rsidR="00270502" w:rsidRPr="005E3934" w:rsidRDefault="00270502" w:rsidP="00270502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B0831" w14:textId="5A7E14E9" w:rsidR="00270502" w:rsidRPr="005E3934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270502" w:rsidRPr="004517A7" w14:paraId="575BCABB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155672" w14:textId="77777777" w:rsidR="00270502" w:rsidRPr="004517A7" w:rsidRDefault="00270502" w:rsidP="00270502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22097" w14:textId="400FBAB1" w:rsidR="00270502" w:rsidRPr="004517A7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C91E25" w14:textId="77777777" w:rsidR="00270502" w:rsidRPr="004517A7" w:rsidRDefault="00270502" w:rsidP="002705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62A63" w14:textId="42A1411F" w:rsidR="00270502" w:rsidRPr="004517A7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4F39B" w14:textId="77777777" w:rsidR="00270502" w:rsidRPr="004517A7" w:rsidRDefault="00270502" w:rsidP="00270502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3A68" w14:textId="1C119043" w:rsidR="00270502" w:rsidRPr="0035194E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676AFE" w14:textId="77777777" w:rsidR="00270502" w:rsidRPr="005E3934" w:rsidRDefault="00270502" w:rsidP="00270502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697E" w14:textId="23304DBE" w:rsidR="00270502" w:rsidRPr="005E3934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  <w:highlight w:val="yellow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512</w:t>
            </w:r>
          </w:p>
        </w:tc>
      </w:tr>
      <w:tr w:rsidR="00270502" w:rsidRPr="004517A7" w14:paraId="0C830EE0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7D5E78" w14:textId="77777777" w:rsidR="00270502" w:rsidRPr="004517A7" w:rsidRDefault="00270502" w:rsidP="00270502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E0912" w14:textId="3679DF42" w:rsidR="00270502" w:rsidRPr="004517A7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CECB8A" w14:textId="77777777" w:rsidR="00270502" w:rsidRPr="004517A7" w:rsidRDefault="00270502" w:rsidP="002705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11FF" w14:textId="3F4C0B2B" w:rsidR="00270502" w:rsidRPr="004517A7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B64B91" w14:textId="77777777" w:rsidR="00270502" w:rsidRPr="004517A7" w:rsidRDefault="00270502" w:rsidP="00270502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DAAC1" w14:textId="68D8135C" w:rsidR="00270502" w:rsidRPr="0035194E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19,322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0C86FB" w14:textId="77777777" w:rsidR="00270502" w:rsidRPr="005E3934" w:rsidRDefault="00270502" w:rsidP="00270502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30EFE" w14:textId="55CF29BA" w:rsidR="00270502" w:rsidRPr="005E3934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sz w:val="28"/>
                <w:highlight w:val="yellow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Pr="00657820">
              <w:rPr>
                <w:rFonts w:asciiTheme="majorBidi" w:hAnsiTheme="majorBidi" w:cstheme="majorBidi"/>
                <w:sz w:val="28"/>
              </w:rPr>
              <w:t>19,337</w:t>
            </w:r>
          </w:p>
        </w:tc>
      </w:tr>
      <w:tr w:rsidR="00270502" w:rsidRPr="004517A7" w14:paraId="399644B2" w14:textId="77777777" w:rsidTr="0035194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DE70BB" w14:textId="77777777" w:rsidR="00270502" w:rsidRPr="004517A7" w:rsidRDefault="00270502" w:rsidP="00270502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7891A" w14:textId="7C76C156" w:rsidR="00270502" w:rsidRPr="004517A7" w:rsidRDefault="00270502" w:rsidP="00270502">
            <w:pPr>
              <w:ind w:right="9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739C1C" w14:textId="77777777" w:rsidR="00270502" w:rsidRPr="004517A7" w:rsidRDefault="00270502" w:rsidP="00270502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8CD10" w14:textId="63554058" w:rsidR="00270502" w:rsidRPr="004517A7" w:rsidRDefault="00270502" w:rsidP="00270502">
            <w:pPr>
              <w:tabs>
                <w:tab w:val="decimal" w:pos="98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1FD86C" w14:textId="77777777" w:rsidR="00270502" w:rsidRPr="004517A7" w:rsidRDefault="00270502" w:rsidP="00270502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E7995" w14:textId="446B9307" w:rsidR="00270502" w:rsidRPr="0035194E" w:rsidRDefault="00270502" w:rsidP="00270502">
            <w:pPr>
              <w:tabs>
                <w:tab w:val="decimal" w:pos="1080"/>
              </w:tabs>
              <w:ind w:right="-11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(9,441)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4B1482" w14:textId="77777777" w:rsidR="00270502" w:rsidRPr="005E3934" w:rsidRDefault="00270502" w:rsidP="00270502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E8EBB" w14:textId="6D9484F1" w:rsidR="00270502" w:rsidRPr="005E3934" w:rsidRDefault="00270502" w:rsidP="00270502">
            <w:pPr>
              <w:ind w:right="91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(9,44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70502" w:rsidRPr="004517A7" w14:paraId="5D253AF6" w14:textId="77777777" w:rsidTr="0035194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D6334F" w14:textId="5DA90009" w:rsidR="00270502" w:rsidRPr="004517A7" w:rsidRDefault="00270502" w:rsidP="00270502">
            <w:pPr>
              <w:pStyle w:val="Heading5"/>
              <w:keepNext w:val="0"/>
              <w:spacing w:line="240" w:lineRule="auto"/>
              <w:ind w:right="58"/>
              <w:rPr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spacing w:val="-4"/>
                <w:sz w:val="28"/>
                <w:szCs w:val="28"/>
                <w:cs/>
              </w:rPr>
              <w:t>รวมสินค้าคงเหลือ</w:t>
            </w:r>
            <w:r>
              <w:rPr>
                <w:spacing w:val="-4"/>
                <w:sz w:val="28"/>
                <w:szCs w:val="28"/>
              </w:rPr>
              <w:t xml:space="preserve"> - 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B44F4" w14:textId="72E402B1" w:rsidR="00270502" w:rsidRPr="004517A7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1103A7" w14:textId="77777777" w:rsidR="00270502" w:rsidRPr="004517A7" w:rsidRDefault="00270502" w:rsidP="0027050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614A7" w14:textId="589253FF" w:rsidR="00270502" w:rsidRPr="004517A7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133597" w14:textId="77777777" w:rsidR="00270502" w:rsidRPr="004517A7" w:rsidRDefault="00270502" w:rsidP="00270502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BC36A" w14:textId="6DF44EE1" w:rsidR="00270502" w:rsidRPr="0035194E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20,092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848005" w14:textId="77777777" w:rsidR="00270502" w:rsidRPr="005E3934" w:rsidRDefault="00270502" w:rsidP="00270502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2FF05F" w14:textId="6F4562F7" w:rsidR="00270502" w:rsidRPr="005E3934" w:rsidRDefault="00270502" w:rsidP="00270502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18,745</w:t>
            </w:r>
          </w:p>
        </w:tc>
      </w:tr>
    </w:tbl>
    <w:p w14:paraId="68A85405" w14:textId="77777777" w:rsidR="00EB1969" w:rsidRPr="008E639D" w:rsidRDefault="00EB1969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965BC">
        <w:rPr>
          <w:rFonts w:asciiTheme="majorBidi" w:hAnsiTheme="majorBidi" w:cstheme="majorBidi" w:hint="cs"/>
          <w:b/>
          <w:bCs/>
          <w:sz w:val="28"/>
          <w:cs/>
        </w:rPr>
        <w:t>สินทรัพย์</w:t>
      </w:r>
      <w:r w:rsidRPr="008E639D">
        <w:rPr>
          <w:rFonts w:asciiTheme="majorBidi" w:hAnsiTheme="majorBidi" w:cstheme="majorBidi" w:hint="cs"/>
          <w:b/>
          <w:bCs/>
          <w:sz w:val="28"/>
          <w:cs/>
        </w:rPr>
        <w:t>หมุนเวียนอื่น</w:t>
      </w:r>
    </w:p>
    <w:p w14:paraId="1CAC2813" w14:textId="5370F8C3" w:rsidR="00EB1969" w:rsidRPr="003D4C9A" w:rsidRDefault="00EB1969" w:rsidP="00EB1969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</w:rPr>
      </w:pPr>
      <w:r>
        <w:rPr>
          <w:rFonts w:ascii="Angsana New" w:hAnsi="Angsana New" w:hint="cs"/>
          <w:color w:val="000000"/>
          <w:spacing w:val="-2"/>
          <w:sz w:val="28"/>
          <w:cs/>
        </w:rPr>
        <w:t>สินทรัพย์</w:t>
      </w:r>
      <w:r w:rsidRPr="00B965BC">
        <w:rPr>
          <w:rFonts w:asciiTheme="majorBidi" w:hAnsiTheme="majorBidi" w:cstheme="majorBidi" w:hint="cs"/>
          <w:color w:val="000000"/>
          <w:spacing w:val="-6"/>
          <w:sz w:val="28"/>
          <w:cs/>
        </w:rPr>
        <w:t>หมุนเวียน</w:t>
      </w:r>
      <w:r>
        <w:rPr>
          <w:rFonts w:ascii="Angsana New" w:hAnsi="Angsana New" w:hint="cs"/>
          <w:color w:val="000000"/>
          <w:spacing w:val="-2"/>
          <w:sz w:val="28"/>
          <w:cs/>
        </w:rPr>
        <w:t xml:space="preserve">อื่น </w:t>
      </w:r>
      <w:r w:rsidRPr="00034B42">
        <w:rPr>
          <w:rFonts w:ascii="Angsana New" w:hAnsi="Angsana New" w:hint="cs"/>
          <w:color w:val="000000"/>
          <w:spacing w:val="-2"/>
          <w:sz w:val="28"/>
          <w:cs/>
        </w:rPr>
        <w:t xml:space="preserve">ณ 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วันที่ </w:t>
      </w:r>
      <w:r w:rsidRPr="003D4C9A">
        <w:rPr>
          <w:rFonts w:ascii="Angsana New" w:hAnsi="Angsana New" w:hint="cs"/>
          <w:color w:val="000000"/>
          <w:spacing w:val="-6"/>
          <w:sz w:val="28"/>
        </w:rPr>
        <w:t>3</w:t>
      </w:r>
      <w:r w:rsidR="005E3934">
        <w:rPr>
          <w:rFonts w:ascii="Angsana New" w:hAnsi="Angsana New"/>
          <w:color w:val="000000"/>
          <w:spacing w:val="-6"/>
          <w:sz w:val="28"/>
        </w:rPr>
        <w:t>0</w:t>
      </w:r>
      <w:r w:rsidRPr="003D4C9A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="004C7251">
        <w:rPr>
          <w:rFonts w:asciiTheme="majorBidi" w:hAnsiTheme="majorBidi" w:cstheme="majorBidi" w:hint="cs"/>
          <w:sz w:val="28"/>
          <w:cs/>
        </w:rPr>
        <w:t>กันย</w:t>
      </w:r>
      <w:r>
        <w:rPr>
          <w:rFonts w:asciiTheme="majorBidi" w:hAnsiTheme="majorBidi" w:cstheme="majorBidi" w:hint="cs"/>
          <w:sz w:val="28"/>
          <w:cs/>
        </w:rPr>
        <w:t>ายน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>
        <w:rPr>
          <w:rFonts w:ascii="Angsana New" w:hAnsi="Angsana New" w:hint="cs"/>
          <w:color w:val="000000"/>
          <w:spacing w:val="-6"/>
          <w:sz w:val="28"/>
        </w:rPr>
        <w:t>2567</w:t>
      </w:r>
      <w:r w:rsidRPr="003D4C9A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และ วันที่ </w:t>
      </w:r>
      <w:r w:rsidRPr="003D4C9A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>
        <w:rPr>
          <w:rFonts w:ascii="Angsana New" w:hAnsi="Angsana New" w:hint="cs"/>
          <w:color w:val="000000"/>
          <w:spacing w:val="-6"/>
          <w:sz w:val="28"/>
        </w:rPr>
        <w:t>2566</w:t>
      </w:r>
      <w:r w:rsidRPr="003D4C9A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</w:p>
    <w:tbl>
      <w:tblPr>
        <w:tblW w:w="919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EB1969" w:rsidRPr="004517A7" w14:paraId="2B452C6E" w14:textId="77777777">
        <w:trPr>
          <w:trHeight w:val="70"/>
        </w:trPr>
        <w:tc>
          <w:tcPr>
            <w:tcW w:w="2700" w:type="dxa"/>
            <w:vAlign w:val="bottom"/>
          </w:tcPr>
          <w:p w14:paraId="138A15BB" w14:textId="77777777" w:rsidR="00EB1969" w:rsidRPr="004517A7" w:rsidRDefault="00EB196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3705C95" w14:textId="77777777" w:rsidR="00EB1969" w:rsidRPr="004517A7" w:rsidRDefault="00EB1969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789C9C10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2B1C0D25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6E311DAE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6D4C82DC" w14:textId="77777777" w:rsidR="00EB1969" w:rsidRPr="004517A7" w:rsidRDefault="00EB1969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EB1969" w:rsidRPr="004517A7" w14:paraId="26F50C67" w14:textId="77777777">
        <w:trPr>
          <w:trHeight w:val="70"/>
        </w:trPr>
        <w:tc>
          <w:tcPr>
            <w:tcW w:w="2700" w:type="dxa"/>
            <w:vAlign w:val="bottom"/>
          </w:tcPr>
          <w:p w14:paraId="17C65134" w14:textId="77777777" w:rsidR="00EB1969" w:rsidRPr="004517A7" w:rsidRDefault="00EB196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2E25F82E" w14:textId="77777777" w:rsidR="00EB1969" w:rsidRPr="004517A7" w:rsidRDefault="00EB1969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1AED0B6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2A897AFC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73FD71C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672C3B8A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B1969" w:rsidRPr="004517A7" w14:paraId="276FB45B" w14:textId="77777777">
        <w:trPr>
          <w:trHeight w:val="70"/>
        </w:trPr>
        <w:tc>
          <w:tcPr>
            <w:tcW w:w="2700" w:type="dxa"/>
            <w:vAlign w:val="bottom"/>
          </w:tcPr>
          <w:p w14:paraId="21E99B25" w14:textId="77777777" w:rsidR="00EB1969" w:rsidRPr="004517A7" w:rsidRDefault="00EB196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9F1981C" w14:textId="19A690F6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E3934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4C7251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72" w:type="dxa"/>
          </w:tcPr>
          <w:p w14:paraId="64653074" w14:textId="77777777" w:rsidR="00EB1969" w:rsidRPr="004517A7" w:rsidRDefault="00EB1969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1900BA85" w14:textId="77777777" w:rsidR="00EB1969" w:rsidRPr="004517A7" w:rsidRDefault="00EB1969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  <w:vAlign w:val="center"/>
          </w:tcPr>
          <w:p w14:paraId="4C0034C4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vAlign w:val="bottom"/>
          </w:tcPr>
          <w:p w14:paraId="3EF522BD" w14:textId="22085BFA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E3934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4C7251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72" w:type="dxa"/>
          </w:tcPr>
          <w:p w14:paraId="5D4276D6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59D5E933" w14:textId="65199058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="005E3934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7E603439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BC061B9" w14:textId="36551030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E3934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4C7251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90" w:type="dxa"/>
          </w:tcPr>
          <w:p w14:paraId="2E71C927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E3EB9ED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EB1969" w:rsidRPr="004517A7" w14:paraId="3AF1826C" w14:textId="77777777">
        <w:trPr>
          <w:trHeight w:val="70"/>
        </w:trPr>
        <w:tc>
          <w:tcPr>
            <w:tcW w:w="2700" w:type="dxa"/>
            <w:vAlign w:val="bottom"/>
          </w:tcPr>
          <w:p w14:paraId="0366D92F" w14:textId="77777777" w:rsidR="00EB1969" w:rsidRPr="004517A7" w:rsidRDefault="00EB196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A6968D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60EA54B8" w14:textId="77777777" w:rsidR="00EB1969" w:rsidRPr="004517A7" w:rsidRDefault="00EB1969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8C10B36" w14:textId="77777777" w:rsidR="00EB1969" w:rsidRPr="004517A7" w:rsidRDefault="00EB1969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  <w:tcBorders>
              <w:left w:val="nil"/>
            </w:tcBorders>
            <w:vAlign w:val="center"/>
          </w:tcPr>
          <w:p w14:paraId="40D7CD77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1F22692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31BE8ECC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6790731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</w:tcPr>
          <w:p w14:paraId="1C15CFE6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D57004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16370B8B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C28EEA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E1D9F" w:rsidRPr="004517A7" w14:paraId="05D4C021" w14:textId="77777777">
        <w:tc>
          <w:tcPr>
            <w:tcW w:w="2700" w:type="dxa"/>
          </w:tcPr>
          <w:p w14:paraId="5E2533C9" w14:textId="77777777" w:rsidR="003E1D9F" w:rsidRPr="004517A7" w:rsidRDefault="003E1D9F" w:rsidP="003E1D9F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197E4D">
              <w:rPr>
                <w:rFonts w:asciiTheme="majorBidi" w:hAnsiTheme="majorBidi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09BF5" w14:textId="4D04542E" w:rsidR="003E1D9F" w:rsidRPr="004517A7" w:rsidRDefault="003E1D9F" w:rsidP="003E1D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0.55</w:t>
            </w:r>
          </w:p>
        </w:tc>
        <w:tc>
          <w:tcPr>
            <w:tcW w:w="72" w:type="dxa"/>
            <w:vAlign w:val="bottom"/>
          </w:tcPr>
          <w:p w14:paraId="4DABDC19" w14:textId="77777777" w:rsidR="003E1D9F" w:rsidRPr="004517A7" w:rsidRDefault="003E1D9F" w:rsidP="003E1D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7799B" w14:textId="77777777" w:rsidR="003E1D9F" w:rsidRPr="004517A7" w:rsidRDefault="003E1D9F" w:rsidP="003E1D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0.55</w:t>
            </w:r>
          </w:p>
        </w:tc>
        <w:tc>
          <w:tcPr>
            <w:tcW w:w="72" w:type="dxa"/>
            <w:vAlign w:val="bottom"/>
          </w:tcPr>
          <w:p w14:paraId="667116EF" w14:textId="77777777" w:rsidR="003E1D9F" w:rsidRPr="004517A7" w:rsidRDefault="003E1D9F" w:rsidP="003E1D9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9B0AF" w14:textId="1919FE70" w:rsidR="003E1D9F" w:rsidRPr="004517A7" w:rsidRDefault="003E1D9F" w:rsidP="003E1D9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72" w:type="dxa"/>
            <w:vAlign w:val="bottom"/>
          </w:tcPr>
          <w:p w14:paraId="0C4BE598" w14:textId="77777777" w:rsidR="003E1D9F" w:rsidRPr="004517A7" w:rsidRDefault="003E1D9F" w:rsidP="003E1D9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3BEA6" w14:textId="77777777" w:rsidR="003E1D9F" w:rsidRPr="0099735F" w:rsidRDefault="003E1D9F" w:rsidP="003E1D9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72" w:type="dxa"/>
            <w:vAlign w:val="bottom"/>
          </w:tcPr>
          <w:p w14:paraId="48A5DC9E" w14:textId="77777777" w:rsidR="003E1D9F" w:rsidRPr="004517A7" w:rsidRDefault="003E1D9F" w:rsidP="003E1D9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D6BF9" w14:textId="23C648A3" w:rsidR="003E1D9F" w:rsidRPr="004517A7" w:rsidRDefault="003E1D9F" w:rsidP="003E1D9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F3E961" w14:textId="77777777" w:rsidR="003E1D9F" w:rsidRPr="004517A7" w:rsidRDefault="003E1D9F" w:rsidP="003E1D9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CF160" w14:textId="77777777" w:rsidR="003E1D9F" w:rsidRPr="004517A7" w:rsidRDefault="003E1D9F" w:rsidP="003E1D9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1D9F" w:rsidRPr="004517A7" w14:paraId="123A40CF" w14:textId="77777777">
        <w:tc>
          <w:tcPr>
            <w:tcW w:w="2700" w:type="dxa"/>
            <w:vAlign w:val="bottom"/>
          </w:tcPr>
          <w:p w14:paraId="4DDB53B5" w14:textId="77777777" w:rsidR="003E1D9F" w:rsidRPr="004517A7" w:rsidRDefault="003E1D9F" w:rsidP="003E1D9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27168D" w14:textId="77777777" w:rsidR="003E1D9F" w:rsidRPr="004517A7" w:rsidRDefault="003E1D9F" w:rsidP="003E1D9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60990A38" w14:textId="77777777" w:rsidR="003E1D9F" w:rsidRPr="004517A7" w:rsidRDefault="003E1D9F" w:rsidP="003E1D9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29EEDE" w14:textId="77777777" w:rsidR="003E1D9F" w:rsidRPr="004517A7" w:rsidRDefault="003E1D9F" w:rsidP="003E1D9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65BDA365" w14:textId="77777777" w:rsidR="003E1D9F" w:rsidRPr="004517A7" w:rsidRDefault="003E1D9F" w:rsidP="003E1D9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25759" w14:textId="1542D9D8" w:rsidR="003E1D9F" w:rsidRPr="004517A7" w:rsidRDefault="003E1D9F" w:rsidP="003E1D9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160</w:t>
            </w:r>
          </w:p>
        </w:tc>
        <w:tc>
          <w:tcPr>
            <w:tcW w:w="72" w:type="dxa"/>
            <w:shd w:val="clear" w:color="auto" w:fill="auto"/>
          </w:tcPr>
          <w:p w14:paraId="214DBC43" w14:textId="77777777" w:rsidR="003E1D9F" w:rsidRPr="004517A7" w:rsidRDefault="003E1D9F" w:rsidP="003E1D9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C2264" w14:textId="77777777" w:rsidR="003E1D9F" w:rsidRPr="00D9656C" w:rsidRDefault="003E1D9F" w:rsidP="003E1D9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160</w:t>
            </w:r>
          </w:p>
        </w:tc>
        <w:tc>
          <w:tcPr>
            <w:tcW w:w="72" w:type="dxa"/>
          </w:tcPr>
          <w:p w14:paraId="24003E2E" w14:textId="77777777" w:rsidR="003E1D9F" w:rsidRPr="004517A7" w:rsidRDefault="003E1D9F" w:rsidP="003E1D9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E3B1C" w14:textId="08DD67F0" w:rsidR="003E1D9F" w:rsidRPr="004517A7" w:rsidRDefault="003E1D9F" w:rsidP="003E1D9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120E7731" w14:textId="77777777" w:rsidR="003E1D9F" w:rsidRPr="004517A7" w:rsidRDefault="003E1D9F" w:rsidP="003E1D9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FF5A5B" w14:textId="77777777" w:rsidR="003E1D9F" w:rsidRPr="00D9656C" w:rsidRDefault="003E1D9F" w:rsidP="003E1D9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5FD50051" w14:textId="77777777" w:rsidR="00EB1969" w:rsidRDefault="00EB1969" w:rsidP="00793D71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1E2590">
        <w:rPr>
          <w:rFonts w:ascii="Angsana New" w:hAnsi="Angsana New" w:hint="cs"/>
          <w:sz w:val="28"/>
          <w:cs/>
        </w:rPr>
        <w:t>กลุ่มบริษัทมีเงินฝากธนาคารที่ติดภาระค้ำประกันเป็นเงินฝากธนาคารของบริษัทย่อยได้นำไปเป็นหลักทรัพย์ค้ำประกัน</w:t>
      </w:r>
      <w:r>
        <w:rPr>
          <w:rFonts w:ascii="Angsana New" w:hAnsi="Angsana New" w:hint="cs"/>
          <w:sz w:val="28"/>
          <w:cs/>
        </w:rPr>
        <w:t xml:space="preserve">  </w:t>
      </w:r>
      <w:r w:rsidRPr="001E2590">
        <w:rPr>
          <w:rFonts w:ascii="Angsana New" w:hAnsi="Angsana New" w:hint="cs"/>
          <w:sz w:val="28"/>
          <w:cs/>
        </w:rPr>
        <w:t>วงเงินสินเชื่อและหนังสือค้ำประกันธนาคารที่จะครบกำหนดภายใน</w:t>
      </w:r>
      <w:r w:rsidRPr="001E2590">
        <w:rPr>
          <w:rFonts w:ascii="Angsana New" w:hAnsi="Angsana New"/>
          <w:sz w:val="28"/>
          <w:cs/>
        </w:rPr>
        <w:t xml:space="preserve"> </w:t>
      </w:r>
      <w:r w:rsidRPr="001E2590">
        <w:rPr>
          <w:rFonts w:ascii="Angsana New" w:hAnsi="Angsana New"/>
          <w:sz w:val="28"/>
        </w:rPr>
        <w:t xml:space="preserve">1 </w:t>
      </w:r>
      <w:r w:rsidRPr="001E2590">
        <w:rPr>
          <w:rFonts w:ascii="Angsana New" w:hAnsi="Angsana New" w:hint="cs"/>
          <w:sz w:val="28"/>
          <w:cs/>
        </w:rPr>
        <w:t>ปี</w:t>
      </w:r>
    </w:p>
    <w:p w14:paraId="45F3BBE9" w14:textId="77777777" w:rsidR="0068101F" w:rsidRDefault="0068101F" w:rsidP="00EB1969">
      <w:pPr>
        <w:pStyle w:val="ListParagraph"/>
        <w:spacing w:before="240" w:line="240" w:lineRule="atLeast"/>
        <w:ind w:left="360"/>
        <w:rPr>
          <w:rFonts w:ascii="Angsana New" w:hAnsi="Angsana New"/>
          <w:sz w:val="28"/>
        </w:rPr>
      </w:pPr>
    </w:p>
    <w:p w14:paraId="756E88AC" w14:textId="77777777" w:rsidR="0068101F" w:rsidRDefault="0068101F" w:rsidP="00EB1969">
      <w:pPr>
        <w:pStyle w:val="ListParagraph"/>
        <w:spacing w:before="240" w:line="240" w:lineRule="atLeast"/>
        <w:ind w:left="360"/>
        <w:rPr>
          <w:rFonts w:ascii="Angsana New" w:hAnsi="Angsana New"/>
          <w:sz w:val="28"/>
          <w:cs/>
        </w:rPr>
      </w:pPr>
    </w:p>
    <w:p w14:paraId="7EA9D4ED" w14:textId="77777777" w:rsidR="0068101F" w:rsidRDefault="0068101F" w:rsidP="00EB1969">
      <w:pPr>
        <w:pStyle w:val="ListParagraph"/>
        <w:spacing w:before="240" w:line="240" w:lineRule="atLeast"/>
        <w:ind w:left="360"/>
        <w:rPr>
          <w:rFonts w:ascii="Angsana New" w:hAnsi="Angsana New"/>
          <w:sz w:val="28"/>
        </w:rPr>
      </w:pPr>
    </w:p>
    <w:p w14:paraId="3079604E" w14:textId="77777777" w:rsidR="0068101F" w:rsidRDefault="0068101F" w:rsidP="00EB1969">
      <w:pPr>
        <w:pStyle w:val="ListParagraph"/>
        <w:spacing w:before="240" w:line="240" w:lineRule="atLeast"/>
        <w:ind w:left="360"/>
        <w:rPr>
          <w:rFonts w:ascii="Angsana New" w:hAnsi="Angsana New"/>
          <w:sz w:val="28"/>
        </w:rPr>
      </w:pPr>
    </w:p>
    <w:p w14:paraId="5F7E565C" w14:textId="77777777" w:rsidR="0068101F" w:rsidRDefault="0068101F" w:rsidP="00EB1969">
      <w:pPr>
        <w:pStyle w:val="ListParagraph"/>
        <w:spacing w:before="240" w:line="240" w:lineRule="atLeast"/>
        <w:ind w:left="360"/>
        <w:rPr>
          <w:rFonts w:ascii="Angsana New" w:hAnsi="Angsana New"/>
          <w:sz w:val="28"/>
        </w:rPr>
      </w:pPr>
    </w:p>
    <w:p w14:paraId="7A7F77A9" w14:textId="6B0753D2" w:rsidR="00B80C53" w:rsidRPr="00B2045E" w:rsidRDefault="00B80C53" w:rsidP="00954C7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 w:rsidRPr="00B2045E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06D618B1" w14:textId="0CD50241" w:rsidR="00C60A1D" w:rsidRPr="00A15844" w:rsidRDefault="00B80C53" w:rsidP="004C2AC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8"/>
          <w:sz w:val="28"/>
        </w:rPr>
      </w:pPr>
      <w:r w:rsidRPr="00A15844">
        <w:rPr>
          <w:rFonts w:asciiTheme="majorBidi" w:hAnsiTheme="majorBidi" w:cstheme="majorBidi"/>
          <w:color w:val="000000"/>
          <w:spacing w:val="-8"/>
          <w:sz w:val="28"/>
          <w:cs/>
        </w:rPr>
        <w:t>สินทรัพย์ทางการเงินไม่หมุนเวียนอื่น ณ วันที่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 xml:space="preserve"> 3</w:t>
      </w:r>
      <w:r w:rsidR="00E34290" w:rsidRPr="00A15844">
        <w:rPr>
          <w:rFonts w:asciiTheme="majorBidi" w:hAnsiTheme="majorBidi" w:cstheme="majorBidi"/>
          <w:color w:val="000000"/>
          <w:spacing w:val="-8"/>
          <w:sz w:val="28"/>
        </w:rPr>
        <w:t>0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="00E65E91">
        <w:rPr>
          <w:rFonts w:asciiTheme="majorBidi" w:hAnsiTheme="majorBidi" w:cstheme="majorBidi" w:hint="cs"/>
          <w:color w:val="000000"/>
          <w:spacing w:val="-8"/>
          <w:sz w:val="28"/>
          <w:cs/>
        </w:rPr>
        <w:t>กันย</w:t>
      </w:r>
      <w:r w:rsidR="00825F60" w:rsidRPr="00A15844">
        <w:rPr>
          <w:rFonts w:asciiTheme="majorBidi" w:hAnsiTheme="majorBidi" w:cstheme="majorBidi" w:hint="cs"/>
          <w:color w:val="000000"/>
          <w:spacing w:val="-8"/>
          <w:sz w:val="28"/>
          <w:cs/>
        </w:rPr>
        <w:t xml:space="preserve">ายน 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>256</w:t>
      </w:r>
      <w:r w:rsidR="00B2045E" w:rsidRPr="00A15844">
        <w:rPr>
          <w:rFonts w:asciiTheme="majorBidi" w:hAnsiTheme="majorBidi" w:cstheme="majorBidi"/>
          <w:color w:val="000000"/>
          <w:spacing w:val="-8"/>
          <w:sz w:val="28"/>
        </w:rPr>
        <w:t>7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Pr="00A15844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และวันที่ 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 xml:space="preserve">31 </w:t>
      </w:r>
      <w:r w:rsidRPr="00A15844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ธันวาคม 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>256</w:t>
      </w:r>
      <w:r w:rsidR="00B2045E" w:rsidRPr="00A15844">
        <w:rPr>
          <w:rFonts w:asciiTheme="majorBidi" w:hAnsiTheme="majorBidi" w:cstheme="majorBidi"/>
          <w:color w:val="000000"/>
          <w:spacing w:val="-8"/>
          <w:sz w:val="28"/>
        </w:rPr>
        <w:t>6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Pr="00A15844">
        <w:rPr>
          <w:rFonts w:asciiTheme="majorBidi" w:hAnsiTheme="majorBidi" w:cstheme="majorBidi"/>
          <w:color w:val="000000"/>
          <w:spacing w:val="-8"/>
          <w:sz w:val="28"/>
          <w:cs/>
        </w:rPr>
        <w:t>มีดังนี้</w:t>
      </w:r>
      <w:r w:rsidR="002B0BD0" w:rsidRPr="00A15844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="002B0BD0" w:rsidRPr="00A15844">
        <w:rPr>
          <w:rFonts w:asciiTheme="majorBidi" w:hAnsiTheme="majorBidi" w:cstheme="majorBidi" w:hint="cs"/>
          <w:color w:val="000000"/>
          <w:spacing w:val="-8"/>
          <w:sz w:val="28"/>
          <w:cs/>
        </w:rPr>
        <w:t>(งบการเงินเฉพาะกิจการ</w:t>
      </w:r>
      <w:r w:rsidR="002B0BD0" w:rsidRPr="00A15844">
        <w:rPr>
          <w:rFonts w:asciiTheme="majorBidi" w:hAnsiTheme="majorBidi" w:cstheme="majorBidi"/>
          <w:color w:val="000000"/>
          <w:spacing w:val="-8"/>
          <w:sz w:val="28"/>
        </w:rPr>
        <w:t>:</w:t>
      </w:r>
      <w:r w:rsidR="002B0BD0" w:rsidRPr="00A15844">
        <w:rPr>
          <w:rFonts w:asciiTheme="majorBidi" w:hAnsiTheme="majorBidi" w:cstheme="majorBidi" w:hint="cs"/>
          <w:color w:val="000000"/>
          <w:spacing w:val="-8"/>
          <w:sz w:val="28"/>
          <w:cs/>
        </w:rPr>
        <w:t xml:space="preserve"> ไม่มี)</w:t>
      </w:r>
    </w:p>
    <w:tbl>
      <w:tblPr>
        <w:tblW w:w="911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990"/>
        <w:gridCol w:w="90"/>
        <w:gridCol w:w="990"/>
        <w:gridCol w:w="90"/>
        <w:gridCol w:w="988"/>
        <w:gridCol w:w="92"/>
        <w:gridCol w:w="1029"/>
        <w:gridCol w:w="60"/>
        <w:gridCol w:w="954"/>
        <w:gridCol w:w="59"/>
        <w:gridCol w:w="985"/>
      </w:tblGrid>
      <w:tr w:rsidR="00296CC5" w:rsidRPr="00B118B0" w14:paraId="2A71C430" w14:textId="77777777" w:rsidTr="004162B1">
        <w:trPr>
          <w:trHeight w:val="270"/>
        </w:trPr>
        <w:tc>
          <w:tcPr>
            <w:tcW w:w="2700" w:type="dxa"/>
            <w:vAlign w:val="bottom"/>
          </w:tcPr>
          <w:p w14:paraId="017EBFEE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bookmarkStart w:id="4" w:name="_Hlk139891864"/>
          </w:p>
        </w:tc>
        <w:tc>
          <w:tcPr>
            <w:tcW w:w="90" w:type="dxa"/>
          </w:tcPr>
          <w:p w14:paraId="7695AC67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703EC4B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8CEED0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vAlign w:val="bottom"/>
          </w:tcPr>
          <w:p w14:paraId="65B254D0" w14:textId="77777777" w:rsidR="00296CC5" w:rsidRPr="00B118B0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056C92B2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98" w:type="dxa"/>
            <w:gridSpan w:val="3"/>
            <w:vAlign w:val="bottom"/>
          </w:tcPr>
          <w:p w14:paraId="3144760E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96CC5" w:rsidRPr="00B118B0" w14:paraId="77A0369B" w14:textId="77777777" w:rsidTr="004162B1">
        <w:trPr>
          <w:trHeight w:val="270"/>
        </w:trPr>
        <w:tc>
          <w:tcPr>
            <w:tcW w:w="2700" w:type="dxa"/>
            <w:vAlign w:val="bottom"/>
          </w:tcPr>
          <w:p w14:paraId="69803BC1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7813E8A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27" w:type="dxa"/>
            <w:gridSpan w:val="11"/>
            <w:tcBorders>
              <w:bottom w:val="single" w:sz="4" w:space="0" w:color="auto"/>
            </w:tcBorders>
            <w:vAlign w:val="bottom"/>
          </w:tcPr>
          <w:p w14:paraId="344935C3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96CC5" w:rsidRPr="00B118B0" w14:paraId="1F0DF207" w14:textId="77777777" w:rsidTr="004162B1">
        <w:trPr>
          <w:trHeight w:val="207"/>
        </w:trPr>
        <w:tc>
          <w:tcPr>
            <w:tcW w:w="2700" w:type="dxa"/>
            <w:vAlign w:val="bottom"/>
          </w:tcPr>
          <w:p w14:paraId="585BBE0F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2973910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FF12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396A0A5D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C6DCC" w14:textId="77777777" w:rsidR="00296CC5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41AD070C" w14:textId="77777777" w:rsidR="00296CC5" w:rsidRPr="00B118B0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60" w:type="dxa"/>
            <w:tcBorders>
              <w:top w:val="single" w:sz="4" w:space="0" w:color="auto"/>
            </w:tcBorders>
          </w:tcPr>
          <w:p w14:paraId="25F42C54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56B9C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E34290" w:rsidRPr="00B118B0" w14:paraId="32C011FE" w14:textId="77777777" w:rsidTr="004162B1">
        <w:tc>
          <w:tcPr>
            <w:tcW w:w="2700" w:type="dxa"/>
            <w:vAlign w:val="bottom"/>
          </w:tcPr>
          <w:p w14:paraId="750AAC6A" w14:textId="77777777" w:rsidR="00E34290" w:rsidRPr="00B118B0" w:rsidRDefault="00E34290" w:rsidP="00E34290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5854F5A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41F873" w14:textId="499556BB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 w:rsidR="00E65E9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E53BEE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38DF5E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74DE050B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474666B" w14:textId="0F22AE9A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 w:rsidR="00E65E9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089CE3F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41BA0347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60" w:type="dxa"/>
          </w:tcPr>
          <w:p w14:paraId="181CA412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DCF0D59" w14:textId="7EF359D9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 w:rsidR="00E65E9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59" w:type="dxa"/>
            <w:tcBorders>
              <w:top w:val="single" w:sz="4" w:space="0" w:color="auto"/>
            </w:tcBorders>
          </w:tcPr>
          <w:p w14:paraId="2B3FDBC3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4BDE85CE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E34290" w:rsidRPr="00B118B0" w14:paraId="1DA31323" w14:textId="77777777" w:rsidTr="004162B1"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0D7F152B" w14:textId="77777777" w:rsidR="00E34290" w:rsidRPr="00B118B0" w:rsidRDefault="00E34290" w:rsidP="00E34290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F5BC891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2A5A7C" w14:textId="52D0C992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B1969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76DE31E4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2CF8C8" w14:textId="13443CA8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B196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6950DB5C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DFC35EE" w14:textId="4B73CB11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B1969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2" w:type="dxa"/>
          </w:tcPr>
          <w:p w14:paraId="2FADDFAD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3C6ABF1F" w14:textId="6006DA99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B196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60" w:type="dxa"/>
          </w:tcPr>
          <w:p w14:paraId="6632E8D8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A1B857A" w14:textId="6B3EFD58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B1969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59" w:type="dxa"/>
          </w:tcPr>
          <w:p w14:paraId="1CDC7F73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212285B" w14:textId="640752BA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B196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B224F4" w:rsidRPr="00B118B0" w14:paraId="0358D8FE" w14:textId="77777777" w:rsidTr="000A6C64">
        <w:tc>
          <w:tcPr>
            <w:tcW w:w="2700" w:type="dxa"/>
          </w:tcPr>
          <w:p w14:paraId="1421E4A8" w14:textId="77777777" w:rsidR="00B224F4" w:rsidRPr="00B118B0" w:rsidRDefault="00B224F4" w:rsidP="00B224F4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734DCAAF" w14:textId="77777777" w:rsidR="00B224F4" w:rsidRPr="00B118B0" w:rsidRDefault="00B224F4" w:rsidP="00B224F4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658A9F" w14:textId="482D3BEB" w:rsidR="00B224F4" w:rsidRPr="00D9159E" w:rsidRDefault="00B224F4" w:rsidP="00B224F4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90" w:type="dxa"/>
            <w:shd w:val="clear" w:color="auto" w:fill="auto"/>
          </w:tcPr>
          <w:p w14:paraId="7483B0BA" w14:textId="77777777" w:rsidR="00B224F4" w:rsidRPr="00D9159E" w:rsidRDefault="00B224F4" w:rsidP="00B224F4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FCDE5" w14:textId="77777777" w:rsidR="00B224F4" w:rsidRPr="00D9159E" w:rsidRDefault="00B224F4" w:rsidP="00B224F4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90" w:type="dxa"/>
          </w:tcPr>
          <w:p w14:paraId="0E2AD3FD" w14:textId="77777777" w:rsidR="00B224F4" w:rsidRPr="00D9159E" w:rsidRDefault="00B224F4" w:rsidP="00B224F4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C1345E3" w14:textId="2DB6146B" w:rsidR="00B224F4" w:rsidRPr="00D9159E" w:rsidRDefault="00B224F4" w:rsidP="00B224F4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92" w:type="dxa"/>
          </w:tcPr>
          <w:p w14:paraId="2A6CD90D" w14:textId="77777777" w:rsidR="00B224F4" w:rsidRPr="00D9159E" w:rsidRDefault="00B224F4" w:rsidP="00B224F4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CCF9B6B" w14:textId="77777777" w:rsidR="00B224F4" w:rsidRPr="00D9159E" w:rsidRDefault="00B224F4" w:rsidP="00B224F4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1.22</w:t>
            </w:r>
          </w:p>
        </w:tc>
        <w:tc>
          <w:tcPr>
            <w:tcW w:w="60" w:type="dxa"/>
          </w:tcPr>
          <w:p w14:paraId="338A2D97" w14:textId="77777777" w:rsidR="00B224F4" w:rsidRPr="00D9159E" w:rsidRDefault="00B224F4" w:rsidP="00B224F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vAlign w:val="bottom"/>
          </w:tcPr>
          <w:p w14:paraId="5703CBE7" w14:textId="360B8E46" w:rsidR="00B224F4" w:rsidRPr="00D9159E" w:rsidRDefault="00B224F4" w:rsidP="00B224F4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31,941</w:t>
            </w:r>
          </w:p>
        </w:tc>
        <w:tc>
          <w:tcPr>
            <w:tcW w:w="59" w:type="dxa"/>
          </w:tcPr>
          <w:p w14:paraId="47B232C9" w14:textId="77777777" w:rsidR="00B224F4" w:rsidRPr="00D9159E" w:rsidRDefault="00B224F4" w:rsidP="00B224F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1A532901" w14:textId="5419A80A" w:rsidR="00B224F4" w:rsidRPr="00D9159E" w:rsidRDefault="00B224F4" w:rsidP="00B224F4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31,941</w:t>
            </w:r>
          </w:p>
        </w:tc>
      </w:tr>
      <w:tr w:rsidR="00B224F4" w:rsidRPr="00B118B0" w14:paraId="096FA847" w14:textId="77777777" w:rsidTr="000A6C64">
        <w:tc>
          <w:tcPr>
            <w:tcW w:w="2700" w:type="dxa"/>
          </w:tcPr>
          <w:p w14:paraId="028942A6" w14:textId="77777777" w:rsidR="00B224F4" w:rsidRPr="00B118B0" w:rsidRDefault="00B224F4" w:rsidP="00B224F4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66CE7A86" w14:textId="77777777" w:rsidR="00B224F4" w:rsidRPr="00B118B0" w:rsidRDefault="00B224F4" w:rsidP="00B224F4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3F4492" w14:textId="77777777" w:rsidR="00B224F4" w:rsidRPr="00D9159E" w:rsidRDefault="00B224F4" w:rsidP="00B224F4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8365003" w14:textId="77777777" w:rsidR="00B224F4" w:rsidRPr="00D9159E" w:rsidRDefault="00B224F4" w:rsidP="00B224F4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A834B2" w14:textId="77777777" w:rsidR="00B224F4" w:rsidRPr="00D9159E" w:rsidRDefault="00B224F4" w:rsidP="00B224F4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DFA4D95" w14:textId="77777777" w:rsidR="00B224F4" w:rsidRPr="00D9159E" w:rsidRDefault="00B224F4" w:rsidP="00B224F4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67F1A75" w14:textId="77777777" w:rsidR="00B224F4" w:rsidRPr="00D9159E" w:rsidRDefault="00B224F4" w:rsidP="00B224F4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</w:tcPr>
          <w:p w14:paraId="7526BF5C" w14:textId="77777777" w:rsidR="00B224F4" w:rsidRPr="00D9159E" w:rsidRDefault="00B224F4" w:rsidP="00B224F4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6A8829D9" w14:textId="77777777" w:rsidR="00B224F4" w:rsidRPr="00D9159E" w:rsidRDefault="00B224F4" w:rsidP="00B224F4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04BA6CBC" w14:textId="77777777" w:rsidR="00B224F4" w:rsidRPr="00D9159E" w:rsidRDefault="00B224F4" w:rsidP="00B224F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EEA2848" w14:textId="745DED91" w:rsidR="00B224F4" w:rsidRPr="00D9159E" w:rsidRDefault="00B224F4" w:rsidP="00B224F4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09FD">
              <w:rPr>
                <w:rFonts w:asciiTheme="majorBidi" w:hAnsiTheme="majorBidi" w:cstheme="majorBidi"/>
                <w:b/>
                <w:bCs/>
                <w:sz w:val="28"/>
              </w:rPr>
              <w:t>31,941</w:t>
            </w:r>
          </w:p>
        </w:tc>
        <w:tc>
          <w:tcPr>
            <w:tcW w:w="59" w:type="dxa"/>
          </w:tcPr>
          <w:p w14:paraId="78185700" w14:textId="77777777" w:rsidR="00B224F4" w:rsidRPr="00D9159E" w:rsidRDefault="00B224F4" w:rsidP="00B224F4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58CE9D26" w14:textId="5CF285F7" w:rsidR="00B224F4" w:rsidRPr="007B09FD" w:rsidRDefault="00B224F4" w:rsidP="00B224F4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09FD">
              <w:rPr>
                <w:rFonts w:asciiTheme="majorBidi" w:hAnsiTheme="majorBidi" w:cstheme="majorBidi"/>
                <w:b/>
                <w:bCs/>
                <w:sz w:val="28"/>
              </w:rPr>
              <w:t>31,941</w:t>
            </w:r>
          </w:p>
        </w:tc>
      </w:tr>
    </w:tbl>
    <w:bookmarkEnd w:id="4"/>
    <w:p w14:paraId="46D54AC5" w14:textId="28F7D204" w:rsidR="00372506" w:rsidRPr="00954C77" w:rsidRDefault="007C19C3" w:rsidP="00954C7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954C77">
        <w:rPr>
          <w:rFonts w:asciiTheme="majorBidi" w:hAnsiTheme="majorBidi" w:cstheme="majorBidi" w:hint="cs"/>
          <w:b/>
          <w:bCs/>
          <w:sz w:val="28"/>
          <w:cs/>
        </w:rPr>
        <w:t>เงินฝากธนาคารที่มีภาระค้ำประกัน</w:t>
      </w:r>
    </w:p>
    <w:p w14:paraId="479365A7" w14:textId="0D25F7E1" w:rsidR="00FF326B" w:rsidRPr="001C00CC" w:rsidRDefault="00FF326B" w:rsidP="00FF326B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1C00CC">
        <w:rPr>
          <w:rFonts w:ascii="Angsana New" w:hAnsi="Angsana New" w:hint="cs"/>
          <w:color w:val="000000"/>
          <w:spacing w:val="-2"/>
          <w:sz w:val="28"/>
          <w:cs/>
        </w:rPr>
        <w:t>เงินฝากธนาคารที่มีภาระค้ำประกัน</w:t>
      </w:r>
      <w:r w:rsidRPr="001C00C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="006D2C8C">
        <w:rPr>
          <w:rFonts w:ascii="Angsana New" w:hAnsi="Angsana New"/>
          <w:color w:val="000000"/>
          <w:spacing w:val="-2"/>
          <w:sz w:val="28"/>
          <w:lang w:val="en-GB"/>
        </w:rPr>
        <w:t xml:space="preserve">30 </w:t>
      </w:r>
      <w:r w:rsidR="00E21B6F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กันย</w:t>
      </w:r>
      <w:r w:rsidR="006D2C8C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ายน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AD1C6D">
        <w:rPr>
          <w:rFonts w:ascii="Angsana New" w:hAnsi="Angsana New"/>
          <w:color w:val="000000"/>
          <w:spacing w:val="-2"/>
          <w:sz w:val="28"/>
        </w:rPr>
        <w:t>7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และ</w:t>
      </w:r>
      <w:r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D0146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5D014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5D0146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AD1C6D">
        <w:rPr>
          <w:rFonts w:ascii="Angsana New" w:hAnsi="Angsana New"/>
          <w:color w:val="000000"/>
          <w:spacing w:val="-2"/>
          <w:sz w:val="28"/>
          <w:lang w:val="en-GB"/>
        </w:rPr>
        <w:t>6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 w:hint="cs"/>
          <w:sz w:val="28"/>
          <w:cs/>
        </w:rPr>
        <w:t>มีดังนี้</w:t>
      </w:r>
    </w:p>
    <w:tbl>
      <w:tblPr>
        <w:tblW w:w="917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9"/>
        <w:gridCol w:w="981"/>
        <w:gridCol w:w="99"/>
        <w:gridCol w:w="990"/>
        <w:gridCol w:w="71"/>
        <w:gridCol w:w="991"/>
        <w:gridCol w:w="100"/>
        <w:gridCol w:w="1016"/>
        <w:gridCol w:w="81"/>
        <w:gridCol w:w="999"/>
        <w:gridCol w:w="63"/>
        <w:gridCol w:w="983"/>
      </w:tblGrid>
      <w:tr w:rsidR="006D2C8C" w:rsidRPr="004517A7" w14:paraId="5AA6FBA6" w14:textId="77777777" w:rsidTr="00543A14">
        <w:trPr>
          <w:trHeight w:val="70"/>
        </w:trPr>
        <w:tc>
          <w:tcPr>
            <w:tcW w:w="2799" w:type="dxa"/>
            <w:vAlign w:val="bottom"/>
          </w:tcPr>
          <w:p w14:paraId="56164590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F7781ED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" w:type="dxa"/>
          </w:tcPr>
          <w:p w14:paraId="16C0280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7" w:type="dxa"/>
            <w:gridSpan w:val="3"/>
            <w:vAlign w:val="bottom"/>
          </w:tcPr>
          <w:p w14:paraId="64CD7B73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dxa"/>
          </w:tcPr>
          <w:p w14:paraId="3A05C6DD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45" w:type="dxa"/>
            <w:gridSpan w:val="3"/>
            <w:vAlign w:val="bottom"/>
          </w:tcPr>
          <w:p w14:paraId="0AAAEF32" w14:textId="77777777" w:rsidR="006D2C8C" w:rsidRPr="004517A7" w:rsidRDefault="006D2C8C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6D2C8C" w:rsidRPr="004517A7" w14:paraId="3AB9278D" w14:textId="77777777" w:rsidTr="00543A14">
        <w:trPr>
          <w:trHeight w:val="70"/>
        </w:trPr>
        <w:tc>
          <w:tcPr>
            <w:tcW w:w="2799" w:type="dxa"/>
            <w:vAlign w:val="bottom"/>
          </w:tcPr>
          <w:p w14:paraId="5310E8C5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4ABEA2C2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1" w:type="dxa"/>
          </w:tcPr>
          <w:p w14:paraId="0E76DA7A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7" w:type="dxa"/>
            <w:gridSpan w:val="3"/>
            <w:tcBorders>
              <w:bottom w:val="single" w:sz="4" w:space="0" w:color="auto"/>
            </w:tcBorders>
            <w:vAlign w:val="bottom"/>
          </w:tcPr>
          <w:p w14:paraId="00A82050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4CEC540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45" w:type="dxa"/>
            <w:gridSpan w:val="3"/>
            <w:tcBorders>
              <w:bottom w:val="single" w:sz="4" w:space="0" w:color="auto"/>
            </w:tcBorders>
            <w:vAlign w:val="bottom"/>
          </w:tcPr>
          <w:p w14:paraId="2161A9BB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71DA0" w:rsidRPr="004517A7" w14:paraId="08FE9DCB" w14:textId="77777777" w:rsidTr="00B71DA0">
        <w:trPr>
          <w:trHeight w:val="70"/>
        </w:trPr>
        <w:tc>
          <w:tcPr>
            <w:tcW w:w="2799" w:type="dxa"/>
            <w:vAlign w:val="bottom"/>
          </w:tcPr>
          <w:p w14:paraId="6C2F2409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678668F9" w14:textId="7B666AC0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="00E21B6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9" w:type="dxa"/>
          </w:tcPr>
          <w:p w14:paraId="2A761477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EFBE450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1" w:type="dxa"/>
            <w:tcBorders>
              <w:left w:val="nil"/>
            </w:tcBorders>
          </w:tcPr>
          <w:p w14:paraId="707284A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459338B" w14:textId="718DEA74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="00E21B6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100" w:type="dxa"/>
          </w:tcPr>
          <w:p w14:paraId="1D1B5302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3C4C42C7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4AA97F8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2F94F078" w14:textId="342EB931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="00E21B6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63" w:type="dxa"/>
          </w:tcPr>
          <w:p w14:paraId="7FD9EA3B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65FBD3F0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B71DA0" w:rsidRPr="004517A7" w14:paraId="63D23C96" w14:textId="77777777" w:rsidTr="00B71DA0">
        <w:trPr>
          <w:trHeight w:val="70"/>
        </w:trPr>
        <w:tc>
          <w:tcPr>
            <w:tcW w:w="2799" w:type="dxa"/>
            <w:vAlign w:val="bottom"/>
          </w:tcPr>
          <w:p w14:paraId="2AF83509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F176E44" w14:textId="7D76B0EA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1733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9" w:type="dxa"/>
          </w:tcPr>
          <w:p w14:paraId="10EDF1EF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671F64" w14:textId="76A953C9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1733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71" w:type="dxa"/>
            <w:tcBorders>
              <w:left w:val="nil"/>
            </w:tcBorders>
          </w:tcPr>
          <w:p w14:paraId="762BF054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EAFBEC7" w14:textId="7B2283FC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1733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00" w:type="dxa"/>
          </w:tcPr>
          <w:p w14:paraId="0736A04E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5B072CD" w14:textId="7024F2F5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1733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81" w:type="dxa"/>
          </w:tcPr>
          <w:p w14:paraId="6D311197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E7CB602" w14:textId="3E3F687B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1733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63" w:type="dxa"/>
          </w:tcPr>
          <w:p w14:paraId="615F30C8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1BDF627E" w14:textId="63AA403C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1733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CC2829" w:rsidRPr="004517A7" w14:paraId="0F7B8A30" w14:textId="77777777" w:rsidTr="00B71DA0">
        <w:tc>
          <w:tcPr>
            <w:tcW w:w="2799" w:type="dxa"/>
          </w:tcPr>
          <w:p w14:paraId="136B24E8" w14:textId="77777777" w:rsidR="00CC2829" w:rsidRPr="004517A7" w:rsidRDefault="00CC2829" w:rsidP="00CC282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197E4D">
              <w:rPr>
                <w:rFonts w:asciiTheme="majorBidi" w:hAnsiTheme="majorBidi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386AA" w14:textId="3A84B415" w:rsidR="00CC2829" w:rsidRPr="004517A7" w:rsidRDefault="00CC2829" w:rsidP="00CC282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0.50</w:t>
            </w:r>
          </w:p>
        </w:tc>
        <w:tc>
          <w:tcPr>
            <w:tcW w:w="99" w:type="dxa"/>
            <w:vAlign w:val="bottom"/>
          </w:tcPr>
          <w:p w14:paraId="3B01EBF1" w14:textId="77777777" w:rsidR="00CC2829" w:rsidRPr="004517A7" w:rsidRDefault="00CC2829" w:rsidP="00CC28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561A1" w14:textId="63F20900" w:rsidR="00CC2829" w:rsidRPr="004517A7" w:rsidRDefault="00CC2829" w:rsidP="00CC282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0.50</w:t>
            </w:r>
          </w:p>
        </w:tc>
        <w:tc>
          <w:tcPr>
            <w:tcW w:w="71" w:type="dxa"/>
            <w:vAlign w:val="bottom"/>
          </w:tcPr>
          <w:p w14:paraId="563F389A" w14:textId="77777777" w:rsidR="00CC2829" w:rsidRPr="004517A7" w:rsidRDefault="00CC2829" w:rsidP="00CC2829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B40FD" w14:textId="0F514D33" w:rsidR="00CC2829" w:rsidRPr="004517A7" w:rsidRDefault="00CC2829" w:rsidP="00CC282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100" w:type="dxa"/>
            <w:vAlign w:val="bottom"/>
          </w:tcPr>
          <w:p w14:paraId="77A909F7" w14:textId="77777777" w:rsidR="00CC2829" w:rsidRPr="004517A7" w:rsidRDefault="00CC2829" w:rsidP="00CC2829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043B0" w14:textId="18945919" w:rsidR="00CC2829" w:rsidRPr="004517A7" w:rsidRDefault="00CC2829" w:rsidP="00CC282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81" w:type="dxa"/>
            <w:vAlign w:val="bottom"/>
          </w:tcPr>
          <w:p w14:paraId="5E61939F" w14:textId="77777777" w:rsidR="00CC2829" w:rsidRPr="004517A7" w:rsidRDefault="00CC2829" w:rsidP="00CC2829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2F0C" w14:textId="7EE97690" w:rsidR="00CC2829" w:rsidRPr="004517A7" w:rsidRDefault="00CC2829" w:rsidP="00CC282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63" w:type="dxa"/>
            <w:vAlign w:val="bottom"/>
          </w:tcPr>
          <w:p w14:paraId="3E3EDBF7" w14:textId="77777777" w:rsidR="00CC2829" w:rsidRPr="004517A7" w:rsidRDefault="00CC2829" w:rsidP="00CC2829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96F32" w14:textId="0383DFDF" w:rsidR="00CC2829" w:rsidRPr="004517A7" w:rsidRDefault="00CC2829" w:rsidP="00CC282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CC2829" w:rsidRPr="004517A7" w14:paraId="5FA13693" w14:textId="77777777" w:rsidTr="00B71DA0">
        <w:tc>
          <w:tcPr>
            <w:tcW w:w="2799" w:type="dxa"/>
            <w:vAlign w:val="bottom"/>
          </w:tcPr>
          <w:p w14:paraId="11710FAF" w14:textId="77777777" w:rsidR="00CC2829" w:rsidRPr="004517A7" w:rsidRDefault="00CC2829" w:rsidP="00CC282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973618D" w14:textId="77777777" w:rsidR="00CC2829" w:rsidRPr="004517A7" w:rsidRDefault="00CC2829" w:rsidP="00CC282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" w:type="dxa"/>
          </w:tcPr>
          <w:p w14:paraId="1A7221D0" w14:textId="77777777" w:rsidR="00CC2829" w:rsidRPr="004517A7" w:rsidRDefault="00CC2829" w:rsidP="00CC282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7D5E5" w14:textId="77777777" w:rsidR="00CC2829" w:rsidRPr="004517A7" w:rsidRDefault="00CC2829" w:rsidP="00CC282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" w:type="dxa"/>
          </w:tcPr>
          <w:p w14:paraId="212587E9" w14:textId="77777777" w:rsidR="00CC2829" w:rsidRPr="004517A7" w:rsidRDefault="00CC2829" w:rsidP="00CC282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BC7B1" w14:textId="3D0B4B02" w:rsidR="00CC2829" w:rsidRPr="004517A7" w:rsidRDefault="00CC2829" w:rsidP="00CC282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830</w:t>
            </w:r>
          </w:p>
        </w:tc>
        <w:tc>
          <w:tcPr>
            <w:tcW w:w="100" w:type="dxa"/>
            <w:shd w:val="clear" w:color="auto" w:fill="auto"/>
          </w:tcPr>
          <w:p w14:paraId="0588A72C" w14:textId="77777777" w:rsidR="00CC2829" w:rsidRPr="004517A7" w:rsidRDefault="00CC2829" w:rsidP="00CC282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1FC9A" w14:textId="1B981AB7" w:rsidR="00CC2829" w:rsidRPr="004517A7" w:rsidRDefault="00CC2829" w:rsidP="00CC282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830</w:t>
            </w:r>
          </w:p>
        </w:tc>
        <w:tc>
          <w:tcPr>
            <w:tcW w:w="81" w:type="dxa"/>
          </w:tcPr>
          <w:p w14:paraId="23C493F0" w14:textId="77777777" w:rsidR="00CC2829" w:rsidRPr="004517A7" w:rsidRDefault="00CC2829" w:rsidP="00CC282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188E" w14:textId="5D766387" w:rsidR="00CC2829" w:rsidRPr="004517A7" w:rsidRDefault="00CC2829" w:rsidP="00CC282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63" w:type="dxa"/>
          </w:tcPr>
          <w:p w14:paraId="18F6EC89" w14:textId="77777777" w:rsidR="00CC2829" w:rsidRPr="004517A7" w:rsidRDefault="00CC2829" w:rsidP="00CC282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53DCFB4A" w14:textId="50F1FC0F" w:rsidR="00CC2829" w:rsidRPr="004517A7" w:rsidRDefault="00CC2829" w:rsidP="00CC282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</w:tr>
    </w:tbl>
    <w:p w14:paraId="78138702" w14:textId="111FB636" w:rsidR="00226319" w:rsidRDefault="00226319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1E2590">
        <w:rPr>
          <w:rFonts w:ascii="Angsana New" w:hAnsi="Angsana New" w:hint="cs"/>
          <w:sz w:val="28"/>
          <w:cs/>
        </w:rPr>
        <w:t>กลุ่มบริษัทมีเงินฝากธนาคารที่ติดภาระค้ำประกันเป็นเงินฝากประจำธนาคารของบริษัทย่อยได้นำไปเป็นหลักทรัพย์</w:t>
      </w:r>
      <w:r w:rsidR="00AE512F">
        <w:rPr>
          <w:rFonts w:ascii="Angsana New" w:hAnsi="Angsana New" w:hint="cs"/>
          <w:sz w:val="28"/>
          <w:cs/>
        </w:rPr>
        <w:t xml:space="preserve">             </w:t>
      </w:r>
      <w:r w:rsidRPr="001E2590">
        <w:rPr>
          <w:rFonts w:ascii="Angsana New" w:hAnsi="Angsana New" w:hint="cs"/>
          <w:sz w:val="28"/>
          <w:cs/>
        </w:rPr>
        <w:t>ค้ำประกันวงเงินสินเชื่อและหนังสือค้ำประกันธนาคารที่</w:t>
      </w:r>
      <w:r w:rsidR="00F03997">
        <w:rPr>
          <w:rFonts w:ascii="Angsana New" w:hAnsi="Angsana New" w:hint="cs"/>
          <w:sz w:val="28"/>
          <w:cs/>
        </w:rPr>
        <w:t>เกิน</w:t>
      </w:r>
      <w:r w:rsidRPr="001E2590">
        <w:rPr>
          <w:rFonts w:ascii="Angsana New" w:hAnsi="Angsana New"/>
          <w:sz w:val="28"/>
          <w:cs/>
        </w:rPr>
        <w:t xml:space="preserve"> </w:t>
      </w:r>
      <w:r w:rsidRPr="001E2590">
        <w:rPr>
          <w:rFonts w:ascii="Angsana New" w:hAnsi="Angsana New"/>
          <w:sz w:val="28"/>
        </w:rPr>
        <w:t xml:space="preserve">1 </w:t>
      </w:r>
      <w:r w:rsidRPr="001E2590">
        <w:rPr>
          <w:rFonts w:ascii="Angsana New" w:hAnsi="Angsana New" w:hint="cs"/>
          <w:sz w:val="28"/>
          <w:cs/>
        </w:rPr>
        <w:t>ปี</w:t>
      </w:r>
      <w:r w:rsidRPr="001E2590">
        <w:rPr>
          <w:rFonts w:ascii="Angsana New" w:hAnsi="Angsana New"/>
          <w:sz w:val="28"/>
          <w:cs/>
        </w:rPr>
        <w:t xml:space="preserve"> </w:t>
      </w:r>
      <w:r w:rsidR="002F5AC2">
        <w:rPr>
          <w:rFonts w:ascii="Angsana New" w:hAnsi="Angsana New"/>
          <w:sz w:val="28"/>
        </w:rPr>
        <w:t>(</w:t>
      </w:r>
      <w:r w:rsidR="002F5AC2">
        <w:rPr>
          <w:rFonts w:ascii="Angsana New" w:hAnsi="Angsana New" w:hint="cs"/>
          <w:sz w:val="28"/>
          <w:cs/>
        </w:rPr>
        <w:t xml:space="preserve">ดูหมายเหตุข้อ </w:t>
      </w:r>
      <w:r w:rsidR="0093675C">
        <w:rPr>
          <w:rFonts w:ascii="Angsana New" w:hAnsi="Angsana New"/>
          <w:sz w:val="28"/>
        </w:rPr>
        <w:t>30.</w:t>
      </w:r>
      <w:r w:rsidR="00BE4167">
        <w:rPr>
          <w:rFonts w:ascii="Angsana New" w:hAnsi="Angsana New"/>
          <w:sz w:val="28"/>
        </w:rPr>
        <w:t>3.1</w:t>
      </w:r>
      <w:r w:rsidR="002F5AC2">
        <w:rPr>
          <w:rFonts w:ascii="Angsana New" w:hAnsi="Angsana New"/>
          <w:sz w:val="28"/>
        </w:rPr>
        <w:t>)</w:t>
      </w:r>
    </w:p>
    <w:p w14:paraId="3749ECA0" w14:textId="77777777" w:rsidR="00566B80" w:rsidRDefault="00566B80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7DB23957" w14:textId="77777777" w:rsidR="00566B80" w:rsidRDefault="00566B80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1D53F904" w14:textId="77777777" w:rsidR="00566B80" w:rsidRDefault="00566B80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353037B6" w14:textId="77777777" w:rsidR="00566B80" w:rsidRDefault="00566B80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50B8677A" w14:textId="77777777" w:rsidR="00566B80" w:rsidRDefault="00566B80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3DD45C27" w14:textId="77777777" w:rsidR="00801AED" w:rsidRDefault="00801AED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1A468BFE" w14:textId="07AD3391" w:rsidR="002B0A44" w:rsidRPr="002B0A44" w:rsidRDefault="00C96992" w:rsidP="00954C7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</w:p>
    <w:p w14:paraId="092B0BFC" w14:textId="3E85F594" w:rsidR="00C96992" w:rsidRPr="006C72D6" w:rsidRDefault="00C96992" w:rsidP="006C72D6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6C72D6">
        <w:rPr>
          <w:rFonts w:ascii="Angsana New" w:hAnsi="Angsana New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="00C56EB1" w:rsidRPr="006C72D6">
        <w:rPr>
          <w:rFonts w:ascii="Angsana New" w:hAnsi="Angsana New"/>
          <w:color w:val="000000"/>
          <w:spacing w:val="-2"/>
          <w:sz w:val="28"/>
        </w:rPr>
        <w:t>3</w:t>
      </w:r>
      <w:r w:rsidR="00707A60" w:rsidRPr="006C72D6">
        <w:rPr>
          <w:rFonts w:ascii="Angsana New" w:hAnsi="Angsana New"/>
          <w:color w:val="000000"/>
          <w:spacing w:val="-2"/>
          <w:sz w:val="28"/>
        </w:rPr>
        <w:t>0</w:t>
      </w:r>
      <w:r w:rsidR="00C56EB1"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="00E55610">
        <w:rPr>
          <w:rFonts w:ascii="Angsana New" w:hAnsi="Angsana New" w:hint="cs"/>
          <w:color w:val="000000"/>
          <w:spacing w:val="-2"/>
          <w:sz w:val="28"/>
          <w:cs/>
        </w:rPr>
        <w:t>กันย</w:t>
      </w:r>
      <w:r w:rsidR="00707A60" w:rsidRPr="006C72D6">
        <w:rPr>
          <w:rFonts w:ascii="Angsana New" w:hAnsi="Angsana New" w:hint="cs"/>
          <w:color w:val="000000"/>
          <w:spacing w:val="-2"/>
          <w:sz w:val="28"/>
          <w:cs/>
        </w:rPr>
        <w:t xml:space="preserve">ายน </w:t>
      </w:r>
      <w:r w:rsidRPr="006C72D6">
        <w:rPr>
          <w:rFonts w:ascii="Angsana New" w:hAnsi="Angsana New"/>
          <w:color w:val="000000"/>
          <w:spacing w:val="-2"/>
          <w:sz w:val="28"/>
        </w:rPr>
        <w:t>256</w:t>
      </w:r>
      <w:r w:rsidR="00722C37" w:rsidRPr="006C72D6">
        <w:rPr>
          <w:rFonts w:ascii="Angsana New" w:hAnsi="Angsana New"/>
          <w:color w:val="000000"/>
          <w:spacing w:val="-2"/>
          <w:sz w:val="28"/>
        </w:rPr>
        <w:t>7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6C72D6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6C72D6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6C72D6">
        <w:rPr>
          <w:rFonts w:ascii="Angsana New" w:hAnsi="Angsana New"/>
          <w:color w:val="000000"/>
          <w:spacing w:val="-2"/>
          <w:sz w:val="28"/>
        </w:rPr>
        <w:t>256</w:t>
      </w:r>
      <w:r w:rsidR="00722C37" w:rsidRPr="006C72D6">
        <w:rPr>
          <w:rFonts w:ascii="Angsana New" w:hAnsi="Angsana New"/>
          <w:color w:val="000000"/>
          <w:spacing w:val="-2"/>
          <w:sz w:val="28"/>
        </w:rPr>
        <w:t>6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6C72D6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96992" w:rsidRPr="00A73DBA" w14:paraId="287BFB6A" w14:textId="77777777" w:rsidTr="00BF039F">
        <w:trPr>
          <w:trHeight w:val="198"/>
        </w:trPr>
        <w:tc>
          <w:tcPr>
            <w:tcW w:w="9180" w:type="dxa"/>
            <w:gridSpan w:val="13"/>
            <w:vAlign w:val="bottom"/>
          </w:tcPr>
          <w:p w14:paraId="537772CD" w14:textId="77777777" w:rsidR="00C96992" w:rsidRPr="00A73DBA" w:rsidRDefault="00C96992" w:rsidP="00BF039F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96992" w:rsidRPr="00A73DBA" w14:paraId="72876394" w14:textId="77777777" w:rsidTr="002B0A44">
        <w:tc>
          <w:tcPr>
            <w:tcW w:w="2610" w:type="dxa"/>
            <w:vAlign w:val="bottom"/>
          </w:tcPr>
          <w:p w14:paraId="3768DC49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D7C0FF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0C13E6BC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96992" w:rsidRPr="00A73DBA" w14:paraId="6FBCF87D" w14:textId="77777777" w:rsidTr="004D7B17">
        <w:tc>
          <w:tcPr>
            <w:tcW w:w="2610" w:type="dxa"/>
            <w:vAlign w:val="bottom"/>
          </w:tcPr>
          <w:p w14:paraId="4F042830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D86AA5A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4A1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A0119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3EC4" w14:textId="77777777" w:rsidR="002C1131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C38D22E" w14:textId="51CBE544" w:rsidR="00C96992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73DB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E40E18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9153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0E777D" w:rsidRPr="00A73DBA" w14:paraId="6228D120" w14:textId="77777777" w:rsidTr="002B0A44">
        <w:trPr>
          <w:trHeight w:val="368"/>
        </w:trPr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AE46010" w14:textId="1B2BE43E" w:rsidR="000E777D" w:rsidRPr="00A73DBA" w:rsidRDefault="00F41573" w:rsidP="00BA651A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664626D8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09A9D" w14:textId="52CF0A1F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07A60" w:rsidRPr="00A73DBA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="004D3B61"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E5561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="00707A60"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ายน</w:t>
            </w:r>
          </w:p>
          <w:p w14:paraId="2C4D0EED" w14:textId="3AB42948" w:rsidR="00F41573" w:rsidRPr="00A73DBA" w:rsidRDefault="00F41573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722C37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23426780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E59826" w14:textId="77777777" w:rsidR="007454A9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45896554" w14:textId="194BC46E" w:rsidR="000E777D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722C3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43011A76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0FDA2" w14:textId="396A0A5B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E5561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ายน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722C37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4FEEDE62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2A88C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19D627BA" w14:textId="3849A50D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D7B1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47BEC10B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009EDB" w14:textId="20EC8175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E5561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ายน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256</w:t>
            </w:r>
            <w:r w:rsidR="00722C37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7</w:t>
            </w:r>
          </w:p>
        </w:tc>
        <w:tc>
          <w:tcPr>
            <w:tcW w:w="90" w:type="dxa"/>
          </w:tcPr>
          <w:p w14:paraId="3EDB2BE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0C69E9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7930DA04" w14:textId="2E7AEFAA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D7B1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300A89" w:rsidRPr="00A73DBA" w14:paraId="41D9C016" w14:textId="77777777" w:rsidTr="002C28C2">
        <w:tc>
          <w:tcPr>
            <w:tcW w:w="2610" w:type="dxa"/>
            <w:tcBorders>
              <w:top w:val="single" w:sz="4" w:space="0" w:color="auto"/>
            </w:tcBorders>
          </w:tcPr>
          <w:p w14:paraId="6179FF21" w14:textId="3403A286" w:rsidR="00300A89" w:rsidRPr="00A73DBA" w:rsidRDefault="00300A89" w:rsidP="00300A89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03D792B" w14:textId="77777777" w:rsidR="00300A89" w:rsidRPr="00A73DBA" w:rsidRDefault="00300A89" w:rsidP="00300A8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5E3AD6" w14:textId="6C0CB08D" w:rsidR="00300A89" w:rsidRPr="00A73DBA" w:rsidRDefault="00300A89" w:rsidP="00300A8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47042A3D" w14:textId="77777777" w:rsidR="00300A89" w:rsidRPr="00A73DBA" w:rsidRDefault="00300A89" w:rsidP="00300A8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D541CD" w14:textId="5AB12E64" w:rsidR="00300A89" w:rsidRPr="00A73DBA" w:rsidRDefault="00300A89" w:rsidP="00300A8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614A0E91" w14:textId="77777777" w:rsidR="00300A89" w:rsidRPr="00A73DBA" w:rsidRDefault="00300A89" w:rsidP="00300A8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1DBA3F" w14:textId="1C97E27C" w:rsidR="00300A89" w:rsidRPr="00A73DBA" w:rsidRDefault="00300A89" w:rsidP="00300A89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C7F0078" w14:textId="77777777" w:rsidR="00300A89" w:rsidRPr="00A73DBA" w:rsidRDefault="00300A89" w:rsidP="00300A8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41BF8E" w14:textId="4459680E" w:rsidR="00300A89" w:rsidRPr="00A73DBA" w:rsidRDefault="00300A89" w:rsidP="00300A89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85E7AC3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984BF4" w14:textId="6F74E3A4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550,000</w:t>
            </w:r>
          </w:p>
        </w:tc>
        <w:tc>
          <w:tcPr>
            <w:tcW w:w="90" w:type="dxa"/>
          </w:tcPr>
          <w:p w14:paraId="2CA6A390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DD8F93" w14:textId="1748FCF9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550,000</w:t>
            </w:r>
          </w:p>
        </w:tc>
      </w:tr>
      <w:tr w:rsidR="00300A89" w:rsidRPr="00A73DBA" w14:paraId="79AE5106" w14:textId="77777777" w:rsidTr="002B0A44">
        <w:trPr>
          <w:trHeight w:val="234"/>
        </w:trPr>
        <w:tc>
          <w:tcPr>
            <w:tcW w:w="2610" w:type="dxa"/>
          </w:tcPr>
          <w:p w14:paraId="59AAE2FC" w14:textId="3A5E64D4" w:rsidR="00300A89" w:rsidRPr="00A73DBA" w:rsidRDefault="00300A89" w:rsidP="00300A89">
            <w:pPr>
              <w:ind w:left="267" w:right="-108" w:hanging="267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</w:t>
            </w:r>
            <w:r w:rsidRPr="00A73DBA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0BD2B2F8" w14:textId="77777777" w:rsidR="00300A89" w:rsidRPr="00A73DBA" w:rsidRDefault="00300A89" w:rsidP="00300A8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88A45" w14:textId="3DDE0D9B" w:rsidR="00300A89" w:rsidRPr="00A73DBA" w:rsidRDefault="00300A89" w:rsidP="00300A8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D390F" w14:textId="77777777" w:rsidR="00300A89" w:rsidRPr="00A73DBA" w:rsidRDefault="00300A89" w:rsidP="00300A8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2AC92" w14:textId="70C2B8D1" w:rsidR="00300A89" w:rsidRPr="00A73DBA" w:rsidRDefault="00300A89" w:rsidP="00300A8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F338C0" w14:textId="77777777" w:rsidR="00300A89" w:rsidRPr="00A73DBA" w:rsidRDefault="00300A89" w:rsidP="00300A8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5042E" w14:textId="09D86D64" w:rsidR="00300A89" w:rsidRPr="00A73DBA" w:rsidRDefault="00300A89" w:rsidP="00300A89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0E17E0" w14:textId="77777777" w:rsidR="00300A89" w:rsidRPr="00A73DBA" w:rsidRDefault="00300A89" w:rsidP="00300A8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6CAF0" w14:textId="6A42F640" w:rsidR="00300A89" w:rsidRPr="00A73DBA" w:rsidRDefault="00300A89" w:rsidP="00300A89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941581" w14:textId="77777777" w:rsidR="00300A89" w:rsidRPr="00A73DBA" w:rsidRDefault="00300A89" w:rsidP="00300A8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9D82B" w14:textId="724E0C5A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5FB6CF72" w14:textId="77777777" w:rsidR="00300A89" w:rsidRPr="00A73DBA" w:rsidRDefault="00300A89" w:rsidP="00300A8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4142DA" w14:textId="19ED958E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249,999</w:t>
            </w:r>
          </w:p>
        </w:tc>
      </w:tr>
      <w:tr w:rsidR="00300A89" w:rsidRPr="00A73DBA" w14:paraId="278AE329" w14:textId="77777777" w:rsidTr="002B0A44">
        <w:trPr>
          <w:trHeight w:val="234"/>
        </w:trPr>
        <w:tc>
          <w:tcPr>
            <w:tcW w:w="2610" w:type="dxa"/>
          </w:tcPr>
          <w:p w14:paraId="2F675D5A" w14:textId="397430FB" w:rsidR="00300A89" w:rsidRPr="00A73DBA" w:rsidRDefault="00300A89" w:rsidP="00300A89">
            <w:pPr>
              <w:ind w:left="267" w:right="-108" w:hanging="252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B750E27" w14:textId="77777777" w:rsidR="00300A89" w:rsidRPr="00A73DBA" w:rsidRDefault="00300A89" w:rsidP="00300A8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CBA72" w14:textId="0ABCBADE" w:rsidR="00300A89" w:rsidRPr="00A73DBA" w:rsidRDefault="00300A89" w:rsidP="00300A8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97DCF" w14:textId="77777777" w:rsidR="00300A89" w:rsidRPr="00A73DBA" w:rsidRDefault="00300A89" w:rsidP="00300A8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C323D" w14:textId="1FECD2EE" w:rsidR="00300A89" w:rsidRPr="00A73DBA" w:rsidRDefault="00300A89" w:rsidP="00300A8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FFEF0" w14:textId="77777777" w:rsidR="00300A89" w:rsidRPr="00A73DBA" w:rsidRDefault="00300A89" w:rsidP="00300A8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4208B" w14:textId="4EE94D99" w:rsidR="00300A89" w:rsidRPr="00A73DBA" w:rsidRDefault="00300A89" w:rsidP="00300A89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56.48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148CB" w14:textId="77777777" w:rsidR="00300A89" w:rsidRPr="00A73DBA" w:rsidRDefault="00300A89" w:rsidP="00300A8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2547C" w14:textId="350AF385" w:rsidR="00300A89" w:rsidRPr="00A73DBA" w:rsidRDefault="00300A89" w:rsidP="00300A89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56.48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FF07E" w14:textId="77777777" w:rsidR="00300A89" w:rsidRPr="00A73DBA" w:rsidRDefault="00300A89" w:rsidP="00300A8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9C446" w14:textId="373CC99D" w:rsidR="00300A89" w:rsidRPr="00A73DBA" w:rsidRDefault="00300A89" w:rsidP="00300A89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86,964</w:t>
            </w:r>
          </w:p>
        </w:tc>
        <w:tc>
          <w:tcPr>
            <w:tcW w:w="90" w:type="dxa"/>
            <w:vAlign w:val="bottom"/>
          </w:tcPr>
          <w:p w14:paraId="7E6B9B99" w14:textId="77777777" w:rsidR="00300A89" w:rsidRPr="00A73DBA" w:rsidRDefault="00300A89" w:rsidP="00300A8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3D4BA0" w14:textId="71D22559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86,964</w:t>
            </w:r>
          </w:p>
        </w:tc>
      </w:tr>
      <w:tr w:rsidR="00300A89" w:rsidRPr="00A73DBA" w14:paraId="5AC6AA09" w14:textId="77777777" w:rsidTr="00613A3D">
        <w:trPr>
          <w:trHeight w:val="234"/>
        </w:trPr>
        <w:tc>
          <w:tcPr>
            <w:tcW w:w="2610" w:type="dxa"/>
          </w:tcPr>
          <w:p w14:paraId="163971EB" w14:textId="2E4EFC00" w:rsidR="00300A89" w:rsidRPr="00A73DBA" w:rsidRDefault="00300A89" w:rsidP="00300A89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4D3F111" w14:textId="77777777" w:rsidR="00300A89" w:rsidRPr="00A73DBA" w:rsidRDefault="00300A89" w:rsidP="00300A8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3ED35" w14:textId="05599C09" w:rsidR="00300A89" w:rsidRPr="00A73DBA" w:rsidRDefault="00300A89" w:rsidP="00300A8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A3FEC25" w14:textId="77777777" w:rsidR="00300A89" w:rsidRPr="00A73DBA" w:rsidRDefault="00300A89" w:rsidP="00300A8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34088" w14:textId="40492B53" w:rsidR="00300A89" w:rsidRPr="00A73DBA" w:rsidRDefault="00300A89" w:rsidP="00300A8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1DF42E6" w14:textId="77777777" w:rsidR="00300A89" w:rsidRPr="00A73DBA" w:rsidRDefault="00300A89" w:rsidP="00300A8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1652D1" w14:textId="6752D03B" w:rsidR="00300A89" w:rsidRPr="00A73DBA" w:rsidRDefault="00300A89" w:rsidP="00300A89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73D218" w14:textId="77777777" w:rsidR="00300A89" w:rsidRPr="00A73DBA" w:rsidRDefault="00300A89" w:rsidP="00300A8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4FEF70" w14:textId="5B2CC8E4" w:rsidR="00300A89" w:rsidRPr="00A73DBA" w:rsidRDefault="00300A89" w:rsidP="00300A89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FA153F5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1EC7A7" w14:textId="320F5BAF" w:rsidR="00300A89" w:rsidRPr="00A73DBA" w:rsidRDefault="00300A89" w:rsidP="00300A89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</w:tcPr>
          <w:p w14:paraId="66DE46DB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8511CB1" w14:textId="7A8A474E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300A89" w:rsidRPr="00A73DBA" w14:paraId="520B7CA5" w14:textId="77777777" w:rsidTr="00613A3D">
        <w:trPr>
          <w:trHeight w:val="234"/>
        </w:trPr>
        <w:tc>
          <w:tcPr>
            <w:tcW w:w="2610" w:type="dxa"/>
          </w:tcPr>
          <w:p w14:paraId="31B06C11" w14:textId="03100978" w:rsidR="00300A89" w:rsidRPr="00A73DBA" w:rsidRDefault="00300A89" w:rsidP="00300A89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A73DBA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82EA6CF" w14:textId="77777777" w:rsidR="00300A89" w:rsidRPr="00A73DBA" w:rsidRDefault="00300A89" w:rsidP="00300A89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23CDA" w14:textId="59C3C063" w:rsidR="00300A89" w:rsidRPr="00A73DBA" w:rsidRDefault="00300A89" w:rsidP="00300A8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06A52F05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0992A9" w14:textId="46D4B0AC" w:rsidR="00300A89" w:rsidRPr="00A73DBA" w:rsidRDefault="00300A89" w:rsidP="00300A8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2C4C0795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B9CB7" w14:textId="6F0B459E" w:rsidR="00300A89" w:rsidRPr="00A73DBA" w:rsidRDefault="00300A89" w:rsidP="00300A89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68.54</w:t>
            </w:r>
          </w:p>
        </w:tc>
        <w:tc>
          <w:tcPr>
            <w:tcW w:w="90" w:type="dxa"/>
          </w:tcPr>
          <w:p w14:paraId="4D482485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DEEE3" w14:textId="57C00CD8" w:rsidR="00300A89" w:rsidRPr="00A73DBA" w:rsidRDefault="00300A89" w:rsidP="00300A89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68.54</w:t>
            </w:r>
          </w:p>
        </w:tc>
        <w:tc>
          <w:tcPr>
            <w:tcW w:w="90" w:type="dxa"/>
          </w:tcPr>
          <w:p w14:paraId="22B25BE0" w14:textId="77777777" w:rsidR="00300A89" w:rsidRPr="00A73DBA" w:rsidRDefault="00300A89" w:rsidP="00300A89">
            <w:pPr>
              <w:tabs>
                <w:tab w:val="decimal" w:pos="882"/>
              </w:tabs>
              <w:ind w:left="-719" w:right="183" w:hanging="36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B58F2" w14:textId="123D25A3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1,124,146</w:t>
            </w:r>
          </w:p>
        </w:tc>
        <w:tc>
          <w:tcPr>
            <w:tcW w:w="90" w:type="dxa"/>
          </w:tcPr>
          <w:p w14:paraId="2A101B13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EB759A" w14:textId="60F468F3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1,124,146</w:t>
            </w:r>
          </w:p>
        </w:tc>
      </w:tr>
      <w:tr w:rsidR="00300A89" w:rsidRPr="00A73DBA" w14:paraId="70A2EF44" w14:textId="77777777" w:rsidTr="00613A3D">
        <w:trPr>
          <w:trHeight w:val="234"/>
        </w:trPr>
        <w:tc>
          <w:tcPr>
            <w:tcW w:w="2610" w:type="dxa"/>
          </w:tcPr>
          <w:p w14:paraId="5624EDB3" w14:textId="7715179A" w:rsidR="00300A89" w:rsidRPr="00A73DBA" w:rsidRDefault="00300A89" w:rsidP="00300A89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1BFD90C" w14:textId="77777777" w:rsidR="00300A89" w:rsidRPr="00A73DBA" w:rsidRDefault="00300A89" w:rsidP="00300A89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68637" w14:textId="77777777" w:rsidR="00300A89" w:rsidRPr="00A73DBA" w:rsidRDefault="00300A89" w:rsidP="00300A8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787B230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CBBCD8" w14:textId="77777777" w:rsidR="00300A89" w:rsidRPr="00A73DBA" w:rsidRDefault="00300A89" w:rsidP="00300A8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188967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C1393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67E277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7D702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B03128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5AA5AB" w14:textId="4ED9A89E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2,061,109</w:t>
            </w:r>
          </w:p>
        </w:tc>
        <w:tc>
          <w:tcPr>
            <w:tcW w:w="90" w:type="dxa"/>
          </w:tcPr>
          <w:p w14:paraId="61927EAA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22F07" w14:textId="74695051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2,061,109</w:t>
            </w:r>
          </w:p>
        </w:tc>
      </w:tr>
      <w:tr w:rsidR="00300A89" w:rsidRPr="00A73DBA" w14:paraId="3833D885" w14:textId="77777777" w:rsidTr="00613A3D">
        <w:tc>
          <w:tcPr>
            <w:tcW w:w="2610" w:type="dxa"/>
          </w:tcPr>
          <w:p w14:paraId="35C1E7BC" w14:textId="09124033" w:rsidR="00300A89" w:rsidRPr="00A73DBA" w:rsidRDefault="00300A89" w:rsidP="00300A89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F0B9D">
              <w:rPr>
                <w:rFonts w:asciiTheme="majorBidi" w:hAnsiTheme="majorBidi" w:cstheme="majorBidi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E3DDA7" w14:textId="77777777" w:rsidR="00300A89" w:rsidRPr="00A73DBA" w:rsidRDefault="00300A89" w:rsidP="00300A89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B3F03" w14:textId="77777777" w:rsidR="00300A89" w:rsidRPr="00A73DBA" w:rsidRDefault="00300A89" w:rsidP="00300A8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6D2CEF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1944F" w14:textId="77777777" w:rsidR="00300A89" w:rsidRPr="00A73DBA" w:rsidRDefault="00300A89" w:rsidP="00300A8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983591D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E9322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5F8B3F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DA828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4D8F02E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82F30B" w14:textId="0F269D67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(198,583)</w:t>
            </w:r>
          </w:p>
        </w:tc>
        <w:tc>
          <w:tcPr>
            <w:tcW w:w="90" w:type="dxa"/>
          </w:tcPr>
          <w:p w14:paraId="27B2E123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3C406" w14:textId="05D0D24F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(198,583)</w:t>
            </w:r>
          </w:p>
        </w:tc>
      </w:tr>
      <w:tr w:rsidR="00300A89" w:rsidRPr="00B118B0" w14:paraId="6CECA454" w14:textId="77777777" w:rsidTr="00613A3D">
        <w:trPr>
          <w:trHeight w:val="234"/>
        </w:trPr>
        <w:tc>
          <w:tcPr>
            <w:tcW w:w="2610" w:type="dxa"/>
          </w:tcPr>
          <w:p w14:paraId="380644F4" w14:textId="4DDADBB3" w:rsidR="00300A89" w:rsidRPr="00A73DBA" w:rsidRDefault="00300A89" w:rsidP="00300A89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Pr="00A73DB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39007ED" w14:textId="77777777" w:rsidR="00300A89" w:rsidRPr="00A73DBA" w:rsidRDefault="00300A89" w:rsidP="00300A89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CED49" w14:textId="77777777" w:rsidR="00300A89" w:rsidRPr="00A73DBA" w:rsidRDefault="00300A89" w:rsidP="00300A8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477C95B" w14:textId="77777777" w:rsidR="00300A89" w:rsidRPr="00A73DBA" w:rsidRDefault="00300A89" w:rsidP="00300A89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49EF8" w14:textId="77777777" w:rsidR="00300A89" w:rsidRPr="00A73DBA" w:rsidRDefault="00300A89" w:rsidP="00300A8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F03740D" w14:textId="77777777" w:rsidR="00300A89" w:rsidRPr="00A73DBA" w:rsidRDefault="00300A89" w:rsidP="00300A8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D60A" w14:textId="77777777" w:rsidR="00300A89" w:rsidRPr="00A73DBA" w:rsidRDefault="00300A89" w:rsidP="00300A8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2B03C5" w14:textId="77777777" w:rsidR="00300A89" w:rsidRPr="00A73DBA" w:rsidRDefault="00300A89" w:rsidP="00300A8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C50A5" w14:textId="77777777" w:rsidR="00300A89" w:rsidRPr="00A73DBA" w:rsidRDefault="00300A89" w:rsidP="00300A8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EE86A1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FD3A3" w14:textId="57713063" w:rsidR="00300A89" w:rsidRPr="00A73DBA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1,862,526</w:t>
            </w:r>
          </w:p>
        </w:tc>
        <w:tc>
          <w:tcPr>
            <w:tcW w:w="90" w:type="dxa"/>
          </w:tcPr>
          <w:p w14:paraId="6E56E582" w14:textId="77777777" w:rsidR="00300A89" w:rsidRPr="00A73DBA" w:rsidRDefault="00300A89" w:rsidP="00300A8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AFAF81" w14:textId="032AA07F" w:rsidR="00300A89" w:rsidRPr="00B118B0" w:rsidRDefault="00300A89" w:rsidP="00300A8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1,862,526</w:t>
            </w:r>
          </w:p>
        </w:tc>
      </w:tr>
    </w:tbl>
    <w:p w14:paraId="336C7ACB" w14:textId="77777777" w:rsidR="00A16D4A" w:rsidRDefault="00A16D4A" w:rsidP="00A16D4A">
      <w:pPr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F01ED51" w14:textId="015FB59E" w:rsidR="008925B9" w:rsidRDefault="002D4A7C" w:rsidP="00126461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  <w:sectPr w:rsidR="008925B9" w:rsidSect="00627964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850" w:left="1440" w:header="864" w:footer="576" w:gutter="0"/>
          <w:paperSrc w:first="7" w:other="7"/>
          <w:pgNumType w:start="13"/>
          <w:cols w:space="720"/>
          <w:docGrid w:linePitch="326"/>
        </w:sectPr>
      </w:pPr>
      <w:r w:rsidRPr="002D4A7C">
        <w:rPr>
          <w:rFonts w:ascii="Angsana New" w:hAnsi="Angsana New" w:hint="cs"/>
          <w:color w:val="000000"/>
          <w:spacing w:val="-2"/>
          <w:sz w:val="28"/>
          <w:cs/>
        </w:rPr>
        <w:t>เมื่อวันที่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24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กุมภาพันธ์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2566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ที่ประชุมคณะกรรมการบริหาร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ครั้งที่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2/2566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ของ</w:t>
      </w:r>
      <w:r w:rsidR="00042DD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บริษัท ออลล์ เอ็นเนอร์ยี่ แอนด์ ยูทิลิตี้ จำกัด </w:t>
      </w:r>
      <w:r w:rsidR="00042DD8" w:rsidRPr="00126461">
        <w:rPr>
          <w:rFonts w:asciiTheme="majorBidi" w:hAnsiTheme="majorBidi" w:cstheme="majorBidi" w:hint="cs"/>
          <w:color w:val="000000"/>
          <w:spacing w:val="3"/>
          <w:sz w:val="28"/>
          <w:cs/>
        </w:rPr>
        <w:t>(มหาชน)</w:t>
      </w:r>
      <w:r w:rsidR="00042DD8" w:rsidRPr="00F542B5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(เดิมชื่อ </w:t>
      </w:r>
      <w:r w:rsidR="000971E7" w:rsidRPr="00F542B5">
        <w:rPr>
          <w:rFonts w:asciiTheme="majorBidi" w:hAnsiTheme="majorBidi" w:cstheme="majorBidi" w:hint="cs"/>
          <w:color w:val="000000"/>
          <w:spacing w:val="-4"/>
          <w:sz w:val="28"/>
          <w:cs/>
        </w:rPr>
        <w:t>“</w:t>
      </w:r>
      <w:r w:rsidR="00042DD8" w:rsidRPr="00F542B5">
        <w:rPr>
          <w:rFonts w:asciiTheme="majorBidi" w:hAnsiTheme="majorBidi" w:cstheme="majorBidi"/>
          <w:color w:val="000000"/>
          <w:spacing w:val="-4"/>
          <w:sz w:val="28"/>
          <w:cs/>
        </w:rPr>
        <w:t>บริษัท เซเว่น ยูทิลิตี้ส์ แอนด์ พาวเวอร์ จำกัด (มหาชน)</w:t>
      </w:r>
      <w:r w:rsidR="000971E7" w:rsidRPr="00F542B5">
        <w:rPr>
          <w:rFonts w:asciiTheme="majorBidi" w:hAnsiTheme="majorBidi" w:cstheme="majorBidi" w:hint="cs"/>
          <w:color w:val="000000"/>
          <w:spacing w:val="-4"/>
          <w:sz w:val="28"/>
          <w:cs/>
        </w:rPr>
        <w:t>”</w:t>
      </w:r>
      <w:r w:rsidR="00042DD8" w:rsidRPr="00F542B5">
        <w:rPr>
          <w:rFonts w:asciiTheme="majorBidi" w:hAnsiTheme="majorBidi" w:cstheme="majorBidi" w:hint="cs"/>
          <w:color w:val="000000"/>
          <w:spacing w:val="-4"/>
          <w:sz w:val="28"/>
          <w:cs/>
        </w:rPr>
        <w:t>)</w:t>
      </w:r>
      <w:r w:rsidRPr="00F542B5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Pr="00F542B5">
        <w:rPr>
          <w:rFonts w:ascii="Angsana New" w:hAnsi="Angsana New" w:hint="cs"/>
          <w:color w:val="000000"/>
          <w:spacing w:val="-4"/>
          <w:sz w:val="28"/>
          <w:cs/>
        </w:rPr>
        <w:t>ได้มีมติอนุมัติการซื้อหุ้นบริษัท</w:t>
      </w:r>
      <w:r w:rsidRPr="00F542B5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Pr="00F542B5">
        <w:rPr>
          <w:rFonts w:ascii="Angsana New" w:hAnsi="Angsana New" w:hint="cs"/>
          <w:color w:val="000000"/>
          <w:spacing w:val="-4"/>
          <w:sz w:val="28"/>
          <w:cs/>
        </w:rPr>
        <w:t>แซม</w:t>
      </w:r>
      <w:r w:rsidRPr="00F542B5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Pr="00F542B5">
        <w:rPr>
          <w:rFonts w:ascii="Angsana New" w:hAnsi="Angsana New" w:hint="cs"/>
          <w:color w:val="000000"/>
          <w:spacing w:val="-4"/>
          <w:sz w:val="28"/>
          <w:cs/>
        </w:rPr>
        <w:t>วอเตอร์</w:t>
      </w:r>
      <w:r w:rsidR="00F542B5">
        <w:rPr>
          <w:rFonts w:ascii="Angsana New" w:hAnsi="Angsana New" w:hint="cs"/>
          <w:color w:val="000000"/>
          <w:spacing w:val="-4"/>
          <w:sz w:val="28"/>
          <w:cs/>
        </w:rPr>
        <w:t xml:space="preserve">    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ซัพพลาย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จำนวน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59,998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หุ้น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มูลค่า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5,219,826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บาท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คิดเป็นสัดส่วนร้อยละ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5.48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ของทุนจดทะเบียน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บริษัท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แซม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วอเตอร์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ซัพพลาย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</w:p>
    <w:p w14:paraId="38A96B3C" w14:textId="79C0C106" w:rsidR="00D07FE2" w:rsidRPr="008A684B" w:rsidRDefault="00D07FE2" w:rsidP="0062350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A684B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</w:p>
    <w:p w14:paraId="5683B104" w14:textId="3B8F382C" w:rsidR="00D07FE2" w:rsidRPr="00B118B0" w:rsidRDefault="00E43EB8" w:rsidP="005B4635">
      <w:pPr>
        <w:tabs>
          <w:tab w:val="left" w:pos="0"/>
          <w:tab w:val="left" w:pos="360"/>
          <w:tab w:val="left" w:pos="45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bookmarkStart w:id="6" w:name="_Hlk70878118"/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B3771E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5A65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5A65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มีดังนี้</w:t>
      </w:r>
    </w:p>
    <w:bookmarkEnd w:id="6"/>
    <w:tbl>
      <w:tblPr>
        <w:tblW w:w="4951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9"/>
        <w:gridCol w:w="2937"/>
        <w:gridCol w:w="904"/>
        <w:gridCol w:w="90"/>
        <w:gridCol w:w="866"/>
        <w:gridCol w:w="176"/>
        <w:gridCol w:w="869"/>
        <w:gridCol w:w="176"/>
        <w:gridCol w:w="866"/>
        <w:gridCol w:w="176"/>
        <w:gridCol w:w="860"/>
        <w:gridCol w:w="176"/>
        <w:gridCol w:w="869"/>
        <w:gridCol w:w="176"/>
        <w:gridCol w:w="456"/>
        <w:gridCol w:w="35"/>
        <w:gridCol w:w="459"/>
        <w:gridCol w:w="176"/>
        <w:gridCol w:w="113"/>
        <w:gridCol w:w="20"/>
        <w:gridCol w:w="733"/>
        <w:gridCol w:w="176"/>
        <w:gridCol w:w="849"/>
      </w:tblGrid>
      <w:tr w:rsidR="005B4635" w:rsidRPr="00A73DBA" w14:paraId="4C78DCBD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152AC69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2511440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26CA594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3D18E619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F4023E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AAF0294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0702CCB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40" w:type="pct"/>
            <w:gridSpan w:val="6"/>
          </w:tcPr>
          <w:p w14:paraId="117395D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483665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59" w:type="pct"/>
          </w:tcPr>
          <w:p w14:paraId="5F5B79A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0" w:type="pct"/>
            <w:gridSpan w:val="2"/>
          </w:tcPr>
          <w:p w14:paraId="53563DDA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2E8FB3A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59EBF73E" w14:textId="77777777" w:rsidR="00D07FE2" w:rsidRPr="00A73DBA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A73DBA" w14:paraId="1ADBC9CC" w14:textId="77777777" w:rsidTr="005C7D95">
        <w:trPr>
          <w:trHeight w:val="144"/>
        </w:trPr>
        <w:tc>
          <w:tcPr>
            <w:tcW w:w="789" w:type="pct"/>
            <w:vAlign w:val="bottom"/>
          </w:tcPr>
          <w:p w14:paraId="53B928FC" w14:textId="77777777" w:rsidR="00310407" w:rsidRPr="00A73DBA" w:rsidRDefault="00310407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01661BB9" w14:textId="77777777" w:rsidR="00310407" w:rsidRPr="00A73DBA" w:rsidRDefault="00310407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 w:val="restart"/>
          </w:tcPr>
          <w:p w14:paraId="45424952" w14:textId="77777777" w:rsidR="00310407" w:rsidRPr="00A73DBA" w:rsidRDefault="00310407" w:rsidP="00A11E9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B03A2B6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585EFD7" w14:textId="1D8E2AA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</w:t>
            </w:r>
          </w:p>
        </w:tc>
        <w:tc>
          <w:tcPr>
            <w:tcW w:w="61" w:type="pct"/>
          </w:tcPr>
          <w:p w14:paraId="2E4EEF23" w14:textId="77777777" w:rsidR="00310407" w:rsidRPr="00A73DBA" w:rsidRDefault="00310407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26" w:type="pct"/>
            <w:gridSpan w:val="15"/>
          </w:tcPr>
          <w:p w14:paraId="10C619E3" w14:textId="77777777" w:rsidR="00310407" w:rsidRPr="00A73DBA" w:rsidRDefault="00310407" w:rsidP="00A11E9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B4635" w:rsidRPr="00A73DBA" w14:paraId="2B4B8E19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7CD950A7" w14:textId="77777777" w:rsidR="00D07FE2" w:rsidRPr="00A73DBA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37F803B1" w14:textId="77777777" w:rsidR="00D07FE2" w:rsidRPr="00A73DBA" w:rsidRDefault="00D07FE2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/>
          </w:tcPr>
          <w:p w14:paraId="40B25BDE" w14:textId="77777777" w:rsidR="00D07FE2" w:rsidRPr="00A73DBA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57B20D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2FA71BF0" w14:textId="72071877" w:rsidR="00D07FE2" w:rsidRPr="00A73DBA" w:rsidRDefault="001039E1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ความ</w:t>
            </w:r>
            <w:r w:rsidR="00D07FE2"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="00D07FE2"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D07FE2"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="00D07FE2"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1" w:type="pct"/>
          </w:tcPr>
          <w:p w14:paraId="38E7A57F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29C4D4C7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1" w:type="pct"/>
          </w:tcPr>
          <w:p w14:paraId="7F238F63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91" w:type="pct"/>
            <w:gridSpan w:val="5"/>
            <w:vAlign w:val="bottom"/>
          </w:tcPr>
          <w:p w14:paraId="1240B28B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1" w:type="pct"/>
          </w:tcPr>
          <w:p w14:paraId="570E2F6C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55" w:type="pct"/>
            <w:gridSpan w:val="5"/>
          </w:tcPr>
          <w:p w14:paraId="563E3386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5B4635" w:rsidRPr="00A73DBA" w14:paraId="7462D9A8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C971693" w14:textId="77777777" w:rsidR="00D07FE2" w:rsidRPr="00A73DBA" w:rsidRDefault="00D07FE2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1B49AF71" w14:textId="77777777" w:rsidR="00D07FE2" w:rsidRPr="00A73DBA" w:rsidRDefault="00D07FE2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74DC31B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1" w:type="pct"/>
          </w:tcPr>
          <w:p w14:paraId="3E6BB450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4F12685" w14:textId="7452C331" w:rsidR="00D07FE2" w:rsidRPr="00A73DBA" w:rsidRDefault="00455108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</w:t>
            </w:r>
            <w:r w:rsidR="005A264A"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B3771E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</w:t>
            </w:r>
            <w:r w:rsidR="005A264A"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ายน</w:t>
            </w:r>
          </w:p>
        </w:tc>
        <w:tc>
          <w:tcPr>
            <w:tcW w:w="61" w:type="pct"/>
          </w:tcPr>
          <w:p w14:paraId="725FA4C4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A40D4FC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0437A30A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7661CA" w14:textId="0BFFC826" w:rsidR="00D07FE2" w:rsidRPr="00A73DBA" w:rsidRDefault="005A264A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B3771E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ายน</w:t>
            </w:r>
          </w:p>
        </w:tc>
        <w:tc>
          <w:tcPr>
            <w:tcW w:w="61" w:type="pct"/>
          </w:tcPr>
          <w:p w14:paraId="0992743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98" w:type="pct"/>
            <w:vAlign w:val="bottom"/>
          </w:tcPr>
          <w:p w14:paraId="52809EF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2B6067A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C74D19A" w14:textId="5FA8CEF9" w:rsidR="00D07FE2" w:rsidRPr="00A73DBA" w:rsidRDefault="005A264A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B3771E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ายน</w:t>
            </w:r>
          </w:p>
        </w:tc>
        <w:tc>
          <w:tcPr>
            <w:tcW w:w="61" w:type="pct"/>
          </w:tcPr>
          <w:p w14:paraId="1899BE50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5998B3D" w14:textId="0F7E5C4C" w:rsidR="00D07FE2" w:rsidRPr="00A73DBA" w:rsidRDefault="00D07FE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D66DB"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5E7F7C79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649CCA3" w14:textId="7A27E7E8" w:rsidR="00D07FE2" w:rsidRPr="00A73DBA" w:rsidRDefault="005A264A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B3771E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ายน</w:t>
            </w:r>
          </w:p>
        </w:tc>
        <w:tc>
          <w:tcPr>
            <w:tcW w:w="61" w:type="pct"/>
          </w:tcPr>
          <w:p w14:paraId="383C7B2E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34E781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8E5D23" w:rsidRPr="00A73DBA" w14:paraId="3D73C24F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F44FC2C" w14:textId="77777777" w:rsidR="008E5D23" w:rsidRPr="00A73DBA" w:rsidRDefault="008E5D23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17" w:type="pct"/>
          </w:tcPr>
          <w:p w14:paraId="648ACB05" w14:textId="77777777" w:rsidR="008E5D23" w:rsidRPr="00A73DBA" w:rsidRDefault="008E5D23" w:rsidP="00363E7B">
            <w:pPr>
              <w:pBdr>
                <w:bottom w:val="single" w:sz="4" w:space="1" w:color="auto"/>
              </w:pBdr>
              <w:ind w:left="114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13" w:type="pct"/>
          </w:tcPr>
          <w:p w14:paraId="3B9B7102" w14:textId="77777777" w:rsidR="008E5D23" w:rsidRPr="00A73DBA" w:rsidRDefault="008E5D23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1" w:type="pct"/>
          </w:tcPr>
          <w:p w14:paraId="554B2CAC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FFD9F3F" w14:textId="79E7DE4B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363EE1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61" w:type="pct"/>
          </w:tcPr>
          <w:p w14:paraId="7FD308C7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E04B2C7" w14:textId="1781592E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F50CB8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754B592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6A722D9" w14:textId="26F5D3F6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D45A65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61" w:type="pct"/>
          </w:tcPr>
          <w:p w14:paraId="34F0D359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15E8C21E" w14:textId="65B5E717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C529DE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1D6BC90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B0ABF25" w14:textId="34612543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D45A65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61" w:type="pct"/>
          </w:tcPr>
          <w:p w14:paraId="7653C67B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06F246F0" w14:textId="609611EE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C529DE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1798082F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3E7E9FE2" w14:textId="14F8988F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D45A65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61" w:type="pct"/>
          </w:tcPr>
          <w:p w14:paraId="1AC86C68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5F39A51" w14:textId="16529071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367E85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</w:tr>
      <w:tr w:rsidR="000C337F" w:rsidRPr="00A73DBA" w14:paraId="55B23A21" w14:textId="77777777" w:rsidTr="0023237F">
        <w:trPr>
          <w:trHeight w:val="342"/>
        </w:trPr>
        <w:tc>
          <w:tcPr>
            <w:tcW w:w="789" w:type="pct"/>
          </w:tcPr>
          <w:p w14:paraId="19ECC5F3" w14:textId="77777777" w:rsidR="000C337F" w:rsidRPr="00A73DBA" w:rsidRDefault="000C337F" w:rsidP="000C337F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1017" w:type="pct"/>
          </w:tcPr>
          <w:p w14:paraId="2B72CB87" w14:textId="65A1DCF0" w:rsidR="000C337F" w:rsidRPr="00A73DBA" w:rsidRDefault="000C337F" w:rsidP="000C337F">
            <w:pPr>
              <w:ind w:left="11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13" w:type="pct"/>
            <w:vAlign w:val="bottom"/>
          </w:tcPr>
          <w:p w14:paraId="6DF6C21F" w14:textId="77777777" w:rsidR="000C337F" w:rsidRPr="00A73DBA" w:rsidRDefault="000C337F" w:rsidP="000C337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2E82156D" w14:textId="77777777" w:rsidR="000C337F" w:rsidRPr="00A73DBA" w:rsidRDefault="000C337F" w:rsidP="000C337F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F7CBB4E" w14:textId="6CE139E8" w:rsidR="000C337F" w:rsidRPr="00A73DBA" w:rsidRDefault="000C337F" w:rsidP="000C337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7F2A8ED3" w14:textId="77777777" w:rsidR="000C337F" w:rsidRPr="00A73DBA" w:rsidRDefault="000C337F" w:rsidP="000C337F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1EB63FA6" w14:textId="6CDC2F7B" w:rsidR="000C337F" w:rsidRPr="00A73DBA" w:rsidRDefault="000C337F" w:rsidP="000C337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50B474AF" w14:textId="77777777" w:rsidR="000C337F" w:rsidRPr="00A73DBA" w:rsidRDefault="000C337F" w:rsidP="000C337F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5ED2BF3" w14:textId="724E270F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6BBE2F7" w14:textId="77777777" w:rsidR="000C337F" w:rsidRPr="00A73DBA" w:rsidRDefault="000C337F" w:rsidP="000C337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FF07D4" w14:textId="783D029F" w:rsidR="000C337F" w:rsidRPr="00A73DBA" w:rsidRDefault="000C337F" w:rsidP="000C337F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2DC31A5" w14:textId="77777777" w:rsidR="000C337F" w:rsidRPr="00A73DBA" w:rsidRDefault="000C337F" w:rsidP="000C337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4697AC8" w14:textId="205DFF0D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981D74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5FAEB9F7" w14:textId="569588C3" w:rsidR="000C337F" w:rsidRPr="00A73DBA" w:rsidRDefault="000C337F" w:rsidP="000C337F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2115DE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950B706" w14:textId="60BF3144" w:rsidR="000C337F" w:rsidRPr="00622019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9,564</w:t>
            </w:r>
          </w:p>
        </w:tc>
        <w:tc>
          <w:tcPr>
            <w:tcW w:w="61" w:type="pct"/>
            <w:vAlign w:val="bottom"/>
          </w:tcPr>
          <w:p w14:paraId="788A1EB1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5C8715F" w14:textId="25BC5820" w:rsidR="000C337F" w:rsidRPr="00A73DBA" w:rsidRDefault="000C337F" w:rsidP="000C337F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10,981</w:t>
            </w:r>
          </w:p>
        </w:tc>
      </w:tr>
      <w:tr w:rsidR="000C337F" w:rsidRPr="00A73DBA" w14:paraId="45681D6B" w14:textId="77777777" w:rsidTr="0023237F">
        <w:trPr>
          <w:trHeight w:val="414"/>
        </w:trPr>
        <w:tc>
          <w:tcPr>
            <w:tcW w:w="789" w:type="pct"/>
          </w:tcPr>
          <w:p w14:paraId="316CDE0E" w14:textId="77777777" w:rsidR="000C337F" w:rsidRPr="00A73DBA" w:rsidRDefault="000C337F" w:rsidP="000C337F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8F7F4D" w14:textId="77777777" w:rsidR="000C337F" w:rsidRPr="00A73DBA" w:rsidRDefault="000C337F" w:rsidP="000C337F">
            <w:pPr>
              <w:ind w:left="180" w:right="-486" w:firstLine="117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017" w:type="pct"/>
          </w:tcPr>
          <w:p w14:paraId="7D79380C" w14:textId="7E2579A1" w:rsidR="000C337F" w:rsidRPr="00A73DBA" w:rsidRDefault="000C337F" w:rsidP="000C337F">
            <w:pPr>
              <w:ind w:left="384" w:right="-68" w:hanging="27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ๆ</w:t>
            </w:r>
          </w:p>
          <w:p w14:paraId="741379FF" w14:textId="3B6DC707" w:rsidR="000C337F" w:rsidRPr="00A73DBA" w:rsidRDefault="000C337F" w:rsidP="000C337F">
            <w:pPr>
              <w:ind w:left="38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ที่เกี่ยวข้องกับเกมส์วีอาร์</w:t>
            </w:r>
          </w:p>
        </w:tc>
        <w:tc>
          <w:tcPr>
            <w:tcW w:w="313" w:type="pct"/>
            <w:vAlign w:val="bottom"/>
          </w:tcPr>
          <w:p w14:paraId="2A3C215A" w14:textId="77777777" w:rsidR="000C337F" w:rsidRPr="00A73DBA" w:rsidRDefault="000C337F" w:rsidP="000C337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FD83AF5" w14:textId="77777777" w:rsidR="000C337F" w:rsidRPr="00A73DBA" w:rsidRDefault="000C337F" w:rsidP="000C337F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55AAADD" w14:textId="17776721" w:rsidR="000C337F" w:rsidRPr="00A73DBA" w:rsidRDefault="000C337F" w:rsidP="000C337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  <w:vAlign w:val="bottom"/>
          </w:tcPr>
          <w:p w14:paraId="02599C4F" w14:textId="77777777" w:rsidR="000C337F" w:rsidRPr="00A73DBA" w:rsidRDefault="000C337F" w:rsidP="000C337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2CE22C5" w14:textId="388D32B2" w:rsidR="000C337F" w:rsidRPr="00A73DBA" w:rsidRDefault="000C337F" w:rsidP="000C337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</w:tcPr>
          <w:p w14:paraId="7918AF84" w14:textId="77777777" w:rsidR="000C337F" w:rsidRPr="00A73DBA" w:rsidRDefault="000C337F" w:rsidP="000C337F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3124487" w14:textId="3B3D57FF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EDBC656" w14:textId="77777777" w:rsidR="000C337F" w:rsidRPr="00A73DBA" w:rsidRDefault="000C337F" w:rsidP="000C337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0549C2C" w14:textId="60EE7B56" w:rsidR="000C337F" w:rsidRPr="00A73DBA" w:rsidRDefault="000C337F" w:rsidP="000C337F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08F8100A" w14:textId="77777777" w:rsidR="000C337F" w:rsidRPr="00A73DBA" w:rsidRDefault="000C337F" w:rsidP="000C337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F8C111F" w14:textId="510E5915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B79A2A9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74620369" w14:textId="1010C0B7" w:rsidR="000C337F" w:rsidRPr="00A73DBA" w:rsidRDefault="000C337F" w:rsidP="000C337F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6F29C110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2FE06EA3" w14:textId="085FF1B8" w:rsidR="000C337F" w:rsidRPr="00622019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50012560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703BCA0" w14:textId="61DF326E" w:rsidR="000C337F" w:rsidRPr="00A73DBA" w:rsidRDefault="000C337F" w:rsidP="000C337F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0C337F" w:rsidRPr="00A73DBA" w14:paraId="48E79FCA" w14:textId="77777777" w:rsidTr="0023237F">
        <w:trPr>
          <w:trHeight w:val="414"/>
        </w:trPr>
        <w:tc>
          <w:tcPr>
            <w:tcW w:w="789" w:type="pct"/>
          </w:tcPr>
          <w:p w14:paraId="78A0618B" w14:textId="77777777" w:rsidR="000C337F" w:rsidRPr="00A73DBA" w:rsidRDefault="000C337F" w:rsidP="000C337F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กรุงไทย แลนด์</w:t>
            </w:r>
          </w:p>
          <w:p w14:paraId="54B54F3F" w14:textId="3CD7BCD0" w:rsidR="000C337F" w:rsidRPr="00A73DBA" w:rsidRDefault="000C337F" w:rsidP="000C337F">
            <w:pPr>
              <w:ind w:left="177" w:right="-486" w:firstLine="129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ดีวีลอปเม้นท์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17" w:type="pct"/>
          </w:tcPr>
          <w:p w14:paraId="4AAE0D76" w14:textId="54DE080D" w:rsidR="000C337F" w:rsidRPr="00A73DBA" w:rsidRDefault="000C337F" w:rsidP="000C337F">
            <w:pPr>
              <w:tabs>
                <w:tab w:val="left" w:pos="393"/>
              </w:tabs>
              <w:ind w:left="141" w:right="-68" w:hanging="6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zCs w:val="24"/>
                <w:cs/>
              </w:rPr>
              <w:t>ประกอบกิจการ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ให้บริการพื้นที่</w:t>
            </w:r>
            <w:r>
              <w:rPr>
                <w:rFonts w:asciiTheme="majorBidi" w:hAnsiTheme="majorBidi" w:cstheme="majorBidi"/>
                <w:szCs w:val="24"/>
              </w:rPr>
              <w:br/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  </w:t>
            </w:r>
            <w:r w:rsidRPr="006A3DE9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แบบรวม</w:t>
            </w:r>
          </w:p>
        </w:tc>
        <w:tc>
          <w:tcPr>
            <w:tcW w:w="313" w:type="pct"/>
            <w:vAlign w:val="bottom"/>
          </w:tcPr>
          <w:p w14:paraId="12473F16" w14:textId="3B336238" w:rsidR="000C337F" w:rsidRPr="00A73DBA" w:rsidRDefault="000C337F" w:rsidP="000C337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24BF2F4" w14:textId="77777777" w:rsidR="000C337F" w:rsidRPr="00A73DBA" w:rsidRDefault="000C337F" w:rsidP="000C337F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6B44AD0" w14:textId="5ABC1B8D" w:rsidR="000C337F" w:rsidRPr="00A73DBA" w:rsidRDefault="000C337F" w:rsidP="000C337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  <w:vAlign w:val="bottom"/>
          </w:tcPr>
          <w:p w14:paraId="0DA6F50B" w14:textId="77777777" w:rsidR="000C337F" w:rsidRPr="00A73DBA" w:rsidRDefault="000C337F" w:rsidP="000C337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913548D" w14:textId="47A7C7BC" w:rsidR="000C337F" w:rsidRPr="00A73DBA" w:rsidRDefault="000C337F" w:rsidP="000C337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</w:tcPr>
          <w:p w14:paraId="559F8FD8" w14:textId="77777777" w:rsidR="000C337F" w:rsidRPr="00A73DBA" w:rsidRDefault="000C337F" w:rsidP="000C337F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5E3D83" w14:textId="3B65A8EE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B6AC7F1" w14:textId="77777777" w:rsidR="000C337F" w:rsidRPr="00A73DBA" w:rsidRDefault="000C337F" w:rsidP="000C337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A856454" w14:textId="3814C153" w:rsidR="000C337F" w:rsidRPr="00A73DBA" w:rsidRDefault="000C337F" w:rsidP="000C337F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A66ED6A" w14:textId="77777777" w:rsidR="000C337F" w:rsidRPr="00A73DBA" w:rsidRDefault="000C337F" w:rsidP="000C337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9AEE1F0" w14:textId="2E7C5FC9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151E7348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C394262" w14:textId="2925C197" w:rsidR="000C337F" w:rsidRPr="00A73DBA" w:rsidRDefault="000C337F" w:rsidP="000C337F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4BB49067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914A159" w14:textId="3DC2E834" w:rsidR="000C337F" w:rsidRPr="00622019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305,563</w:t>
            </w:r>
          </w:p>
        </w:tc>
        <w:tc>
          <w:tcPr>
            <w:tcW w:w="61" w:type="pct"/>
            <w:vAlign w:val="bottom"/>
          </w:tcPr>
          <w:p w14:paraId="577EBCAE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341947E3" w14:textId="4173A0C9" w:rsidR="000C337F" w:rsidRPr="00A73DBA" w:rsidRDefault="000C337F" w:rsidP="000C337F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318,507</w:t>
            </w:r>
          </w:p>
        </w:tc>
      </w:tr>
      <w:tr w:rsidR="000C337F" w:rsidRPr="00A73DBA" w14:paraId="55CF7A59" w14:textId="77777777" w:rsidTr="0023237F">
        <w:trPr>
          <w:trHeight w:val="144"/>
        </w:trPr>
        <w:tc>
          <w:tcPr>
            <w:tcW w:w="789" w:type="pct"/>
          </w:tcPr>
          <w:p w14:paraId="56C5EEB2" w14:textId="77777777" w:rsidR="000C337F" w:rsidRPr="00A73DBA" w:rsidRDefault="000C337F" w:rsidP="000C337F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017" w:type="pct"/>
            <w:vAlign w:val="bottom"/>
          </w:tcPr>
          <w:p w14:paraId="02630BCB" w14:textId="77777777" w:rsidR="000C337F" w:rsidRPr="00A73DBA" w:rsidRDefault="000C337F" w:rsidP="000C337F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CC81827" w14:textId="77777777" w:rsidR="000C337F" w:rsidRPr="00A73DBA" w:rsidRDefault="000C337F" w:rsidP="000C337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3536CDC" w14:textId="77777777" w:rsidR="000C337F" w:rsidRPr="00A73DBA" w:rsidRDefault="000C337F" w:rsidP="000C337F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</w:tcPr>
          <w:p w14:paraId="0283F27E" w14:textId="77777777" w:rsidR="000C337F" w:rsidRPr="00A73DBA" w:rsidRDefault="000C337F" w:rsidP="000C337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1AFA7297" w14:textId="77777777" w:rsidR="000C337F" w:rsidRPr="00A73DBA" w:rsidRDefault="000C337F" w:rsidP="000C337F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50AC1C8" w14:textId="77777777" w:rsidR="000C337F" w:rsidRPr="00A73DBA" w:rsidRDefault="000C337F" w:rsidP="000C337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8B8E59B" w14:textId="77777777" w:rsidR="000C337F" w:rsidRPr="00A73DBA" w:rsidRDefault="000C337F" w:rsidP="000C337F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84D3DE1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64BC105" w14:textId="77777777" w:rsidR="000C337F" w:rsidRPr="00A73DBA" w:rsidRDefault="000C337F" w:rsidP="000C337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3338C651" w14:textId="77777777" w:rsidR="000C337F" w:rsidRPr="00A73DBA" w:rsidRDefault="000C337F" w:rsidP="000C337F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41CE1AD" w14:textId="77777777" w:rsidR="000C337F" w:rsidRPr="00A73DBA" w:rsidRDefault="000C337F" w:rsidP="000C337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030A71EF" w14:textId="74735DBC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42C18742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</w:tcBorders>
            <w:vAlign w:val="bottom"/>
          </w:tcPr>
          <w:p w14:paraId="156ED9FB" w14:textId="66097333" w:rsidR="000C337F" w:rsidRPr="00A73DBA" w:rsidRDefault="000C337F" w:rsidP="000C337F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58AD24FC" w14:textId="77777777" w:rsidR="000C337F" w:rsidRPr="00A73DBA" w:rsidRDefault="000C337F" w:rsidP="000C337F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</w:tcBorders>
            <w:vAlign w:val="bottom"/>
          </w:tcPr>
          <w:p w14:paraId="0570B73C" w14:textId="5B064849" w:rsidR="000C337F" w:rsidRPr="00622019" w:rsidRDefault="000C337F" w:rsidP="000C337F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315,127</w:t>
            </w:r>
          </w:p>
        </w:tc>
        <w:tc>
          <w:tcPr>
            <w:tcW w:w="61" w:type="pct"/>
            <w:vAlign w:val="bottom"/>
          </w:tcPr>
          <w:p w14:paraId="50322A8C" w14:textId="77777777" w:rsidR="000C337F" w:rsidRPr="00A73DBA" w:rsidRDefault="000C337F" w:rsidP="000C337F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2E14" w14:textId="7C545826" w:rsidR="000C337F" w:rsidRPr="00A73DBA" w:rsidRDefault="000C337F" w:rsidP="000C337F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329,488</w:t>
            </w:r>
          </w:p>
        </w:tc>
      </w:tr>
      <w:tr w:rsidR="000C337F" w:rsidRPr="00A73DBA" w14:paraId="23CDA4FB" w14:textId="77777777" w:rsidTr="00D037F1">
        <w:trPr>
          <w:trHeight w:val="144"/>
        </w:trPr>
        <w:tc>
          <w:tcPr>
            <w:tcW w:w="789" w:type="pct"/>
          </w:tcPr>
          <w:p w14:paraId="1395944F" w14:textId="7DAEBA9E" w:rsidR="000C337F" w:rsidRPr="00A73DBA" w:rsidRDefault="000C337F" w:rsidP="000C337F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F73C9C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17" w:type="pct"/>
            <w:vAlign w:val="bottom"/>
          </w:tcPr>
          <w:p w14:paraId="6C67445B" w14:textId="77777777" w:rsidR="000C337F" w:rsidRPr="00A73DBA" w:rsidRDefault="000C337F" w:rsidP="000C337F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50B656F6" w14:textId="77777777" w:rsidR="000C337F" w:rsidRPr="00A73DBA" w:rsidRDefault="000C337F" w:rsidP="000C337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7E32F79A" w14:textId="77777777" w:rsidR="000C337F" w:rsidRPr="00A73DBA" w:rsidRDefault="000C337F" w:rsidP="000C337F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00" w:type="pct"/>
          </w:tcPr>
          <w:p w14:paraId="0451BFCB" w14:textId="77777777" w:rsidR="000C337F" w:rsidRPr="00A73DBA" w:rsidRDefault="000C337F" w:rsidP="000C337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4F377123" w14:textId="77777777" w:rsidR="000C337F" w:rsidRPr="00A73DBA" w:rsidRDefault="000C337F" w:rsidP="000C337F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CFC33DE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125E918F" w14:textId="77777777" w:rsidR="000C337F" w:rsidRPr="00A73DBA" w:rsidRDefault="000C337F" w:rsidP="000C337F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5102E07B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66ABE19" w14:textId="77777777" w:rsidR="000C337F" w:rsidRPr="00A73DBA" w:rsidRDefault="000C337F" w:rsidP="000C337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80BC91A" w14:textId="77777777" w:rsidR="000C337F" w:rsidRPr="00A73DBA" w:rsidRDefault="000C337F" w:rsidP="000C337F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772EECBE" w14:textId="77777777" w:rsidR="000C337F" w:rsidRPr="00A73DBA" w:rsidRDefault="000C337F" w:rsidP="000C337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14:paraId="5E3D306E" w14:textId="08DFEC96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6C77CC17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bottom w:val="single" w:sz="4" w:space="0" w:color="auto"/>
            </w:tcBorders>
            <w:vAlign w:val="bottom"/>
          </w:tcPr>
          <w:p w14:paraId="4ADD9048" w14:textId="634A9986" w:rsidR="000C337F" w:rsidRPr="00A73DBA" w:rsidRDefault="000C337F" w:rsidP="000C337F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30F4F2CC" w14:textId="77777777" w:rsidR="000C337F" w:rsidRPr="00A73DBA" w:rsidRDefault="000C337F" w:rsidP="000C337F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bottom w:val="single" w:sz="4" w:space="0" w:color="auto"/>
            </w:tcBorders>
            <w:vAlign w:val="bottom"/>
          </w:tcPr>
          <w:p w14:paraId="40135161" w14:textId="44235BD0" w:rsidR="000C337F" w:rsidRPr="00622019" w:rsidRDefault="000C337F" w:rsidP="000C337F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4025C4D7" w14:textId="77777777" w:rsidR="000C337F" w:rsidRPr="00A73DBA" w:rsidRDefault="000C337F" w:rsidP="000C337F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D3457" w14:textId="434C76D9" w:rsidR="000C337F" w:rsidRPr="00A73DBA" w:rsidRDefault="000C337F" w:rsidP="000C337F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0C337F" w:rsidRPr="00B118B0" w14:paraId="2F0DFF7E" w14:textId="77777777" w:rsidTr="00E67503">
        <w:trPr>
          <w:trHeight w:val="144"/>
        </w:trPr>
        <w:tc>
          <w:tcPr>
            <w:tcW w:w="789" w:type="pct"/>
          </w:tcPr>
          <w:p w14:paraId="233EED94" w14:textId="215E9597" w:rsidR="000C337F" w:rsidRPr="00A73DBA" w:rsidRDefault="000C337F" w:rsidP="000C337F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รวม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017" w:type="pct"/>
          </w:tcPr>
          <w:p w14:paraId="402D09AD" w14:textId="77777777" w:rsidR="000C337F" w:rsidRPr="00A73DBA" w:rsidRDefault="000C337F" w:rsidP="000C337F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Align w:val="bottom"/>
          </w:tcPr>
          <w:p w14:paraId="1AD9138F" w14:textId="77777777" w:rsidR="000C337F" w:rsidRPr="00A73DBA" w:rsidRDefault="000C337F" w:rsidP="000C337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4D00308" w14:textId="77777777" w:rsidR="000C337F" w:rsidRPr="00A73DBA" w:rsidRDefault="000C337F" w:rsidP="000C337F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B111896" w14:textId="77777777" w:rsidR="000C337F" w:rsidRPr="00A73DBA" w:rsidRDefault="000C337F" w:rsidP="000C337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9E8DB54" w14:textId="77777777" w:rsidR="000C337F" w:rsidRPr="00A73DBA" w:rsidRDefault="000C337F" w:rsidP="000C337F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532FF21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7072781E" w14:textId="77777777" w:rsidR="000C337F" w:rsidRPr="00A73DBA" w:rsidRDefault="000C337F" w:rsidP="000C337F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7276FCA6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9C75FEB" w14:textId="77777777" w:rsidR="000C337F" w:rsidRPr="00A73DBA" w:rsidRDefault="000C337F" w:rsidP="000C337F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B79EB3" w14:textId="77777777" w:rsidR="000C337F" w:rsidRPr="00A73DBA" w:rsidRDefault="000C337F" w:rsidP="000C337F">
            <w:pPr>
              <w:ind w:left="-200" w:right="8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F501B2F" w14:textId="77777777" w:rsidR="000C337F" w:rsidRPr="00A73DBA" w:rsidRDefault="000C337F" w:rsidP="000C337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FB1F7" w14:textId="1183F091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53CB2D0B" w14:textId="77777777" w:rsidR="000C337F" w:rsidRPr="00A73DBA" w:rsidRDefault="000C337F" w:rsidP="000C337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BD072" w14:textId="08E6D782" w:rsidR="000C337F" w:rsidRPr="00A73DBA" w:rsidRDefault="000C337F" w:rsidP="000C337F">
            <w:pPr>
              <w:ind w:left="37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72C869E5" w14:textId="77777777" w:rsidR="000C337F" w:rsidRPr="00A73DBA" w:rsidRDefault="000C337F" w:rsidP="000C337F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37725" w14:textId="6DE9C3AF" w:rsidR="000C337F" w:rsidRPr="00622019" w:rsidRDefault="000C337F" w:rsidP="000C337F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315,127</w:t>
            </w:r>
          </w:p>
        </w:tc>
        <w:tc>
          <w:tcPr>
            <w:tcW w:w="61" w:type="pct"/>
            <w:vAlign w:val="bottom"/>
          </w:tcPr>
          <w:p w14:paraId="6D4E9124" w14:textId="77777777" w:rsidR="000C337F" w:rsidRPr="00A73DBA" w:rsidRDefault="000C337F" w:rsidP="000C337F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315F3" w14:textId="0C6E70A2" w:rsidR="000C337F" w:rsidRPr="003C4734" w:rsidRDefault="000C337F" w:rsidP="000C337F">
            <w:pPr>
              <w:ind w:left="-200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329,488</w:t>
            </w:r>
          </w:p>
        </w:tc>
      </w:tr>
    </w:tbl>
    <w:p w14:paraId="47E9023C" w14:textId="0D3C143A" w:rsidR="00FE25AA" w:rsidRPr="00E36FC8" w:rsidRDefault="00FE25AA" w:rsidP="00FE25AA">
      <w:pPr>
        <w:pStyle w:val="ListParagraph"/>
        <w:tabs>
          <w:tab w:val="left" w:pos="360"/>
        </w:tabs>
        <w:spacing w:line="240" w:lineRule="atLeast"/>
        <w:ind w:left="450"/>
        <w:rPr>
          <w:rFonts w:asciiTheme="majorBidi" w:hAnsiTheme="majorBidi" w:cstheme="majorBidi"/>
          <w:sz w:val="28"/>
        </w:rPr>
        <w:sectPr w:rsidR="00FE25AA" w:rsidRPr="00E36FC8" w:rsidSect="0019698B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64" w:bottom="1022" w:left="990" w:header="864" w:footer="432" w:gutter="0"/>
          <w:pgNumType w:start="36"/>
          <w:cols w:space="720"/>
          <w:docGrid w:linePitch="326"/>
        </w:sectPr>
      </w:pPr>
    </w:p>
    <w:tbl>
      <w:tblPr>
        <w:tblW w:w="5019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2855"/>
        <w:gridCol w:w="1174"/>
        <w:gridCol w:w="124"/>
        <w:gridCol w:w="1235"/>
        <w:gridCol w:w="133"/>
        <w:gridCol w:w="1203"/>
        <w:gridCol w:w="133"/>
        <w:gridCol w:w="1191"/>
        <w:gridCol w:w="133"/>
        <w:gridCol w:w="1200"/>
        <w:gridCol w:w="133"/>
        <w:gridCol w:w="1191"/>
        <w:gridCol w:w="136"/>
        <w:gridCol w:w="1197"/>
      </w:tblGrid>
      <w:tr w:rsidR="007E5154" w:rsidRPr="00A73DBA" w14:paraId="5AAF62C8" w14:textId="77777777" w:rsidTr="00E13E54">
        <w:trPr>
          <w:trHeight w:val="144"/>
        </w:trPr>
        <w:tc>
          <w:tcPr>
            <w:tcW w:w="837" w:type="pct"/>
            <w:vAlign w:val="bottom"/>
          </w:tcPr>
          <w:p w14:paraId="4BCA97B4" w14:textId="77777777" w:rsidR="007E5154" w:rsidRPr="005B37CB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7" w:type="pct"/>
          </w:tcPr>
          <w:p w14:paraId="362AABC2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6" w:type="pct"/>
          </w:tcPr>
          <w:p w14:paraId="1E0C0360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4DEA41CE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9" w:type="pct"/>
            <w:gridSpan w:val="3"/>
            <w:vAlign w:val="bottom"/>
          </w:tcPr>
          <w:p w14:paraId="2EEB6410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176A86B1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12" w:type="pct"/>
          </w:tcPr>
          <w:p w14:paraId="6CBDF5B6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380" w:type="pct"/>
            <w:gridSpan w:val="6"/>
          </w:tcPr>
          <w:p w14:paraId="4E8836E9" w14:textId="77777777" w:rsidR="007E5154" w:rsidRPr="00A73DBA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7E5154" w:rsidRPr="00A73DBA" w14:paraId="177263FA" w14:textId="77777777" w:rsidTr="00E13E54">
        <w:trPr>
          <w:trHeight w:val="144"/>
        </w:trPr>
        <w:tc>
          <w:tcPr>
            <w:tcW w:w="837" w:type="pct"/>
            <w:vAlign w:val="bottom"/>
          </w:tcPr>
          <w:p w14:paraId="156D8034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7" w:type="pct"/>
          </w:tcPr>
          <w:p w14:paraId="24DC13CC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6" w:type="pct"/>
            <w:vMerge w:val="restart"/>
          </w:tcPr>
          <w:p w14:paraId="29F048D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0226F76A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9" w:type="pct"/>
            <w:gridSpan w:val="3"/>
            <w:vAlign w:val="bottom"/>
          </w:tcPr>
          <w:p w14:paraId="2BEE3D6E" w14:textId="29832F7A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</w:t>
            </w:r>
          </w:p>
        </w:tc>
        <w:tc>
          <w:tcPr>
            <w:tcW w:w="46" w:type="pct"/>
          </w:tcPr>
          <w:p w14:paraId="6DB766F9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92" w:type="pct"/>
            <w:gridSpan w:val="7"/>
            <w:vAlign w:val="bottom"/>
          </w:tcPr>
          <w:p w14:paraId="2FF6504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5154" w:rsidRPr="00A73DBA" w14:paraId="42211BC6" w14:textId="77777777" w:rsidTr="00E13E54">
        <w:trPr>
          <w:trHeight w:val="144"/>
        </w:trPr>
        <w:tc>
          <w:tcPr>
            <w:tcW w:w="837" w:type="pct"/>
            <w:vAlign w:val="bottom"/>
          </w:tcPr>
          <w:p w14:paraId="1A72196E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7" w:type="pct"/>
          </w:tcPr>
          <w:p w14:paraId="26465FDD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6" w:type="pct"/>
            <w:vMerge/>
          </w:tcPr>
          <w:p w14:paraId="74D85F0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2BC25CCC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9" w:type="pct"/>
            <w:gridSpan w:val="3"/>
            <w:vAlign w:val="bottom"/>
          </w:tcPr>
          <w:p w14:paraId="5A6EBC13" w14:textId="28C12DD1" w:rsidR="007E5154" w:rsidRPr="00A73DBA" w:rsidRDefault="00183C22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ความ</w:t>
            </w:r>
            <w:r w:rsidR="007E5154"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="007E5154"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E5154"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="007E5154"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6" w:type="pct"/>
          </w:tcPr>
          <w:p w14:paraId="6532070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3" w:type="pct"/>
            <w:gridSpan w:val="3"/>
            <w:vAlign w:val="bottom"/>
          </w:tcPr>
          <w:p w14:paraId="4B45A257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6" w:type="pct"/>
          </w:tcPr>
          <w:p w14:paraId="4971BFEB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3" w:type="pct"/>
            <w:gridSpan w:val="3"/>
            <w:vAlign w:val="bottom"/>
          </w:tcPr>
          <w:p w14:paraId="2BDC6BD2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</w:tr>
      <w:tr w:rsidR="001D1AAA" w:rsidRPr="00A73DBA" w14:paraId="048013A2" w14:textId="77777777" w:rsidTr="00E13E54">
        <w:trPr>
          <w:trHeight w:val="144"/>
        </w:trPr>
        <w:tc>
          <w:tcPr>
            <w:tcW w:w="837" w:type="pct"/>
            <w:vAlign w:val="bottom"/>
          </w:tcPr>
          <w:p w14:paraId="0B335586" w14:textId="77777777" w:rsidR="007E5154" w:rsidRPr="00A73DBA" w:rsidRDefault="007E5154" w:rsidP="00613A3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7" w:type="pct"/>
          </w:tcPr>
          <w:p w14:paraId="4B6499F2" w14:textId="77777777" w:rsidR="007E5154" w:rsidRPr="00A73DBA" w:rsidRDefault="007E5154" w:rsidP="00613A3D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6" w:type="pct"/>
          </w:tcPr>
          <w:p w14:paraId="6D72AF74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3" w:type="pct"/>
          </w:tcPr>
          <w:p w14:paraId="63C1ED7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  <w:vAlign w:val="bottom"/>
          </w:tcPr>
          <w:p w14:paraId="21C0305F" w14:textId="5AB455A8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C64A1"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B3771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7C64A1" w:rsidRPr="00A73D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46" w:type="pct"/>
          </w:tcPr>
          <w:p w14:paraId="650C7830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  <w:vAlign w:val="bottom"/>
          </w:tcPr>
          <w:p w14:paraId="2A6BB4D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6" w:type="pct"/>
          </w:tcPr>
          <w:p w14:paraId="01044E3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1D38F50A" w14:textId="2BFF64E1" w:rsidR="007E5154" w:rsidRPr="00A73DBA" w:rsidRDefault="007C64A1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B3771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46" w:type="pct"/>
          </w:tcPr>
          <w:p w14:paraId="2D1D337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5" w:type="pct"/>
            <w:vAlign w:val="bottom"/>
          </w:tcPr>
          <w:p w14:paraId="544B1482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6" w:type="pct"/>
          </w:tcPr>
          <w:p w14:paraId="5F5EA5F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4D12CC80" w14:textId="4707880B" w:rsidR="007E5154" w:rsidRPr="00A73DBA" w:rsidRDefault="007C64A1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B3771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47" w:type="pct"/>
          </w:tcPr>
          <w:p w14:paraId="653C326C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516756F7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1D1AAA" w:rsidRPr="00A73DBA" w14:paraId="35E709C7" w14:textId="77777777" w:rsidTr="00E13E54">
        <w:trPr>
          <w:trHeight w:val="144"/>
        </w:trPr>
        <w:tc>
          <w:tcPr>
            <w:tcW w:w="837" w:type="pct"/>
            <w:vAlign w:val="bottom"/>
          </w:tcPr>
          <w:p w14:paraId="407DCF6B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987" w:type="pct"/>
          </w:tcPr>
          <w:p w14:paraId="358B2419" w14:textId="77777777" w:rsidR="007E5154" w:rsidRPr="00A73DBA" w:rsidRDefault="007E5154" w:rsidP="006071E7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406" w:type="pct"/>
          </w:tcPr>
          <w:p w14:paraId="35F49FF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3" w:type="pct"/>
          </w:tcPr>
          <w:p w14:paraId="04A961C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  <w:vAlign w:val="bottom"/>
          </w:tcPr>
          <w:p w14:paraId="7118FF15" w14:textId="33EAC899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A5E12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46" w:type="pct"/>
          </w:tcPr>
          <w:p w14:paraId="66FEC921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  <w:vAlign w:val="bottom"/>
          </w:tcPr>
          <w:p w14:paraId="5776E49B" w14:textId="4764CBD8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A5E12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6" w:type="pct"/>
          </w:tcPr>
          <w:p w14:paraId="072D048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65143A76" w14:textId="1E2DF94D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A5E12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46" w:type="pct"/>
          </w:tcPr>
          <w:p w14:paraId="5413A54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10B83132" w14:textId="52B8AEB2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55153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6" w:type="pct"/>
          </w:tcPr>
          <w:p w14:paraId="0543F893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1BA3D5BA" w14:textId="1F2A4F30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A5E12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47" w:type="pct"/>
          </w:tcPr>
          <w:p w14:paraId="774B0E7E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1577F462" w14:textId="4E99D04C" w:rsidR="007E5154" w:rsidRPr="00A73DBA" w:rsidRDefault="007E5154" w:rsidP="00613A3D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617C14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E81917" w:rsidRPr="00A73DBA" w14:paraId="6F7E855C" w14:textId="77777777" w:rsidTr="00E13E54">
        <w:trPr>
          <w:trHeight w:val="234"/>
        </w:trPr>
        <w:tc>
          <w:tcPr>
            <w:tcW w:w="837" w:type="pct"/>
          </w:tcPr>
          <w:p w14:paraId="6645C3A4" w14:textId="4DBAAE5F" w:rsidR="00E81917" w:rsidRPr="00A73DBA" w:rsidRDefault="00E81917" w:rsidP="00E81917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87" w:type="pct"/>
          </w:tcPr>
          <w:p w14:paraId="1D6F465E" w14:textId="77777777" w:rsidR="00E81917" w:rsidRPr="00A73DBA" w:rsidRDefault="00E81917" w:rsidP="00E81917">
            <w:pPr>
              <w:ind w:left="304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โรงสีและโรงเลื่อย</w:t>
            </w:r>
          </w:p>
        </w:tc>
        <w:tc>
          <w:tcPr>
            <w:tcW w:w="406" w:type="pct"/>
            <w:vAlign w:val="bottom"/>
          </w:tcPr>
          <w:p w14:paraId="50EB4B2E" w14:textId="77777777" w:rsidR="00E81917" w:rsidRPr="00A73DBA" w:rsidRDefault="00E81917" w:rsidP="00E8191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6DB0050A" w14:textId="77777777" w:rsidR="00E81917" w:rsidRPr="00A73DBA" w:rsidRDefault="00E81917" w:rsidP="00E81917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  <w:vAlign w:val="bottom"/>
          </w:tcPr>
          <w:p w14:paraId="14BE4EF7" w14:textId="67E1A149" w:rsidR="00E81917" w:rsidRPr="00A73DBA" w:rsidRDefault="00E81917" w:rsidP="00E81917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6" w:type="pct"/>
            <w:vAlign w:val="bottom"/>
          </w:tcPr>
          <w:p w14:paraId="63E816CC" w14:textId="77777777" w:rsidR="00E81917" w:rsidRPr="00A73DBA" w:rsidRDefault="00E81917" w:rsidP="00E81917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  <w:vAlign w:val="bottom"/>
          </w:tcPr>
          <w:p w14:paraId="59BF6B5F" w14:textId="2A7956F6" w:rsidR="00E81917" w:rsidRPr="00A73DBA" w:rsidRDefault="00E81917" w:rsidP="00E81917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6" w:type="pct"/>
            <w:vAlign w:val="bottom"/>
          </w:tcPr>
          <w:p w14:paraId="1F86FE7F" w14:textId="77777777" w:rsidR="00E81917" w:rsidRPr="00A73DBA" w:rsidRDefault="00E81917" w:rsidP="00E8191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18DDFF98" w14:textId="029F9254" w:rsidR="00E81917" w:rsidRPr="00A73DBA" w:rsidRDefault="00E81917" w:rsidP="00E8191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6" w:type="pct"/>
            <w:vAlign w:val="bottom"/>
          </w:tcPr>
          <w:p w14:paraId="17A31934" w14:textId="77777777" w:rsidR="00E81917" w:rsidRPr="00A73DBA" w:rsidRDefault="00E81917" w:rsidP="00E8191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670A8F18" w14:textId="10527B0C" w:rsidR="00E81917" w:rsidRPr="00A73DBA" w:rsidRDefault="00E81917" w:rsidP="00E81917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6" w:type="pct"/>
            <w:vAlign w:val="bottom"/>
          </w:tcPr>
          <w:p w14:paraId="1B207632" w14:textId="77777777" w:rsidR="00E81917" w:rsidRPr="00A73DBA" w:rsidRDefault="00E81917" w:rsidP="00E8191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2" w:type="pct"/>
            <w:vAlign w:val="bottom"/>
          </w:tcPr>
          <w:p w14:paraId="476313E9" w14:textId="6D04AEAE" w:rsidR="00E81917" w:rsidRPr="00A73DBA" w:rsidRDefault="00E81917" w:rsidP="00E81917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3EFFB0E1" w14:textId="77777777" w:rsidR="00E81917" w:rsidRPr="00A73DBA" w:rsidRDefault="00E81917" w:rsidP="00E81917">
            <w:pPr>
              <w:tabs>
                <w:tab w:val="decimal" w:pos="71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72317C68" w14:textId="5221B0E1" w:rsidR="00E81917" w:rsidRPr="00A73DBA" w:rsidRDefault="00E81917" w:rsidP="00E81917">
            <w:pPr>
              <w:ind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</w:tr>
      <w:tr w:rsidR="00E81917" w:rsidRPr="00A73DBA" w14:paraId="0D57A1A7" w14:textId="77777777" w:rsidTr="00E13E54">
        <w:trPr>
          <w:trHeight w:val="144"/>
        </w:trPr>
        <w:tc>
          <w:tcPr>
            <w:tcW w:w="837" w:type="pct"/>
          </w:tcPr>
          <w:p w14:paraId="17CDA573" w14:textId="626F6873" w:rsidR="00E81917" w:rsidRPr="00A73DBA" w:rsidRDefault="00E81917" w:rsidP="00E81917">
            <w:pPr>
              <w:ind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ซิสเต็ม แอนด์ ซอฟท์แวร์ </w:t>
            </w:r>
          </w:p>
          <w:p w14:paraId="04F44C93" w14:textId="2117A74D" w:rsidR="00E81917" w:rsidRPr="006124A1" w:rsidRDefault="00E81917" w:rsidP="00E81917">
            <w:pPr>
              <w:ind w:left="180" w:right="-486" w:firstLine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เซอร์วิสเซส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987" w:type="pct"/>
          </w:tcPr>
          <w:p w14:paraId="3FBC3B6C" w14:textId="15B0F7B2" w:rsidR="00E81917" w:rsidRPr="00A73DBA" w:rsidRDefault="00E81917" w:rsidP="00E81917">
            <w:pPr>
              <w:ind w:left="304" w:hanging="200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ๆ</w:t>
            </w:r>
          </w:p>
          <w:p w14:paraId="10C9F922" w14:textId="567B7018" w:rsidR="00E81917" w:rsidRPr="00A73DBA" w:rsidRDefault="00E81917" w:rsidP="00E81917">
            <w:pPr>
              <w:ind w:left="3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ที่เกี่ยวข้องกับเกมวีอาร์</w:t>
            </w:r>
          </w:p>
        </w:tc>
        <w:tc>
          <w:tcPr>
            <w:tcW w:w="406" w:type="pct"/>
            <w:vAlign w:val="bottom"/>
          </w:tcPr>
          <w:p w14:paraId="2F673584" w14:textId="77777777" w:rsidR="00E81917" w:rsidRPr="00A73DBA" w:rsidRDefault="00E81917" w:rsidP="00E8191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257CCA38" w14:textId="77777777" w:rsidR="00E81917" w:rsidRPr="00A73DBA" w:rsidRDefault="00E81917" w:rsidP="00E81917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  <w:vAlign w:val="bottom"/>
          </w:tcPr>
          <w:p w14:paraId="3F6681D6" w14:textId="55F55B23" w:rsidR="00E81917" w:rsidRPr="00A73DBA" w:rsidRDefault="00E81917" w:rsidP="00E8191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6" w:type="pct"/>
            <w:vAlign w:val="bottom"/>
          </w:tcPr>
          <w:p w14:paraId="5A8FD11F" w14:textId="77777777" w:rsidR="00E81917" w:rsidRPr="00A73DBA" w:rsidRDefault="00E81917" w:rsidP="00E81917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  <w:vAlign w:val="bottom"/>
          </w:tcPr>
          <w:p w14:paraId="5A567F0E" w14:textId="749AE93A" w:rsidR="00E81917" w:rsidRPr="00A73DBA" w:rsidRDefault="00E81917" w:rsidP="00E81917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6" w:type="pct"/>
          </w:tcPr>
          <w:p w14:paraId="43553266" w14:textId="77777777" w:rsidR="00E81917" w:rsidRPr="00A73DBA" w:rsidRDefault="00E81917" w:rsidP="00E81917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367B45A0" w14:textId="3EBD5D0F" w:rsidR="00E81917" w:rsidRPr="00A73DBA" w:rsidRDefault="00E81917" w:rsidP="00E8191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6" w:type="pct"/>
            <w:vAlign w:val="bottom"/>
          </w:tcPr>
          <w:p w14:paraId="322AEB69" w14:textId="77777777" w:rsidR="00E81917" w:rsidRPr="00A73DBA" w:rsidRDefault="00E81917" w:rsidP="00E8191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3395DE48" w14:textId="10BA1AF8" w:rsidR="00E81917" w:rsidRPr="00A73DBA" w:rsidRDefault="00E81917" w:rsidP="00E81917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6" w:type="pct"/>
            <w:vAlign w:val="bottom"/>
          </w:tcPr>
          <w:p w14:paraId="177D4068" w14:textId="77777777" w:rsidR="00E81917" w:rsidRPr="00A73DBA" w:rsidRDefault="00E81917" w:rsidP="00E81917">
            <w:pPr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3B1C9DDD" w14:textId="67AE3C39" w:rsidR="00E81917" w:rsidRPr="00A73DBA" w:rsidRDefault="00E81917" w:rsidP="00E81917">
            <w:pPr>
              <w:ind w:left="39"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53E0F715" w14:textId="77777777" w:rsidR="00E81917" w:rsidRPr="00A73DBA" w:rsidRDefault="00E81917" w:rsidP="00E81917">
            <w:pPr>
              <w:ind w:left="39"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7873CBA0" w14:textId="10D1529D" w:rsidR="00E81917" w:rsidRPr="00A73DBA" w:rsidRDefault="00E81917" w:rsidP="00E81917">
            <w:pPr>
              <w:ind w:left="39"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</w:tr>
      <w:tr w:rsidR="00E81917" w:rsidRPr="00A73DBA" w14:paraId="058BB88A" w14:textId="77777777" w:rsidTr="00E13E54">
        <w:trPr>
          <w:trHeight w:val="144"/>
        </w:trPr>
        <w:tc>
          <w:tcPr>
            <w:tcW w:w="837" w:type="pct"/>
          </w:tcPr>
          <w:p w14:paraId="75E14620" w14:textId="77777777" w:rsidR="00E81917" w:rsidRPr="00A73DBA" w:rsidRDefault="00E81917" w:rsidP="00E81917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987" w:type="pct"/>
            <w:vAlign w:val="bottom"/>
          </w:tcPr>
          <w:p w14:paraId="5E4C3E3F" w14:textId="77777777" w:rsidR="00E81917" w:rsidRPr="00A73DBA" w:rsidRDefault="00E81917" w:rsidP="00E8191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6" w:type="pct"/>
          </w:tcPr>
          <w:p w14:paraId="2DFCE435" w14:textId="77777777" w:rsidR="00E81917" w:rsidRPr="00A73DBA" w:rsidRDefault="00E81917" w:rsidP="00E8191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59CB9F9E" w14:textId="77777777" w:rsidR="00E81917" w:rsidRPr="00A73DBA" w:rsidRDefault="00E81917" w:rsidP="00E8191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</w:tcPr>
          <w:p w14:paraId="73B74C7C" w14:textId="77777777" w:rsidR="00E81917" w:rsidRPr="00A73DBA" w:rsidRDefault="00E81917" w:rsidP="00E8191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59FE13F3" w14:textId="77777777" w:rsidR="00E81917" w:rsidRPr="00A73DBA" w:rsidRDefault="00E81917" w:rsidP="00E8191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</w:tcPr>
          <w:p w14:paraId="0350487E" w14:textId="77777777" w:rsidR="00E81917" w:rsidRPr="00A73DBA" w:rsidRDefault="00E81917" w:rsidP="00E8191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39F9BCE0" w14:textId="77777777" w:rsidR="00E81917" w:rsidRPr="00A73DBA" w:rsidRDefault="00E81917" w:rsidP="00E8191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3CCFB292" w14:textId="77777777" w:rsidR="00E81917" w:rsidRPr="00A73DBA" w:rsidRDefault="00E81917" w:rsidP="00E8191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070269AD" w14:textId="77777777" w:rsidR="00E81917" w:rsidRPr="00A73DBA" w:rsidRDefault="00E81917" w:rsidP="00E81917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</w:tcPr>
          <w:p w14:paraId="029CD523" w14:textId="77777777" w:rsidR="00E81917" w:rsidRPr="00A73DBA" w:rsidRDefault="00E81917" w:rsidP="00E81917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55A95789" w14:textId="77777777" w:rsidR="00E81917" w:rsidRPr="00A73DBA" w:rsidRDefault="00E81917" w:rsidP="00E81917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5C9008F9" w14:textId="2F81CCFE" w:rsidR="00E81917" w:rsidRPr="00A73DBA" w:rsidRDefault="00E81917" w:rsidP="00E81917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  <w:tc>
          <w:tcPr>
            <w:tcW w:w="47" w:type="pct"/>
            <w:vAlign w:val="bottom"/>
          </w:tcPr>
          <w:p w14:paraId="1CB52003" w14:textId="77777777" w:rsidR="00E81917" w:rsidRPr="00A73DBA" w:rsidRDefault="00E81917" w:rsidP="00E81917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6B99C79D" w14:textId="42CBF2A4" w:rsidR="00E81917" w:rsidRPr="00A73DBA" w:rsidRDefault="00E81917" w:rsidP="00E81917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</w:tr>
      <w:tr w:rsidR="00E81917" w:rsidRPr="00A73DBA" w14:paraId="763E454B" w14:textId="77777777" w:rsidTr="00D037F1">
        <w:trPr>
          <w:trHeight w:val="144"/>
        </w:trPr>
        <w:tc>
          <w:tcPr>
            <w:tcW w:w="1824" w:type="pct"/>
            <w:gridSpan w:val="2"/>
          </w:tcPr>
          <w:p w14:paraId="5C334C30" w14:textId="433ACB80" w:rsidR="00E81917" w:rsidRPr="00A73DBA" w:rsidRDefault="00E81917" w:rsidP="00E81917">
            <w:pPr>
              <w:tabs>
                <w:tab w:val="left" w:pos="369"/>
              </w:tabs>
              <w:ind w:left="108" w:right="-68" w:hanging="9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CE01C3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406" w:type="pct"/>
          </w:tcPr>
          <w:p w14:paraId="36FEC746" w14:textId="77777777" w:rsidR="00E81917" w:rsidRPr="00A73DBA" w:rsidRDefault="00E81917" w:rsidP="00E8191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672F893E" w14:textId="77777777" w:rsidR="00E81917" w:rsidRPr="00A73DBA" w:rsidRDefault="00E81917" w:rsidP="00E8191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</w:tcPr>
          <w:p w14:paraId="25B0EDEF" w14:textId="77777777" w:rsidR="00E81917" w:rsidRPr="00A73DBA" w:rsidRDefault="00E81917" w:rsidP="00E8191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0FA4BE92" w14:textId="77777777" w:rsidR="00E81917" w:rsidRPr="00A73DBA" w:rsidRDefault="00E81917" w:rsidP="00E8191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</w:tcPr>
          <w:p w14:paraId="3E2FAB39" w14:textId="77777777" w:rsidR="00E81917" w:rsidRPr="00A73DBA" w:rsidRDefault="00E81917" w:rsidP="00E8191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45C88EC9" w14:textId="77777777" w:rsidR="00E81917" w:rsidRPr="00A73DBA" w:rsidRDefault="00E81917" w:rsidP="00E8191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3A1A9022" w14:textId="77777777" w:rsidR="00E81917" w:rsidRPr="00A73DBA" w:rsidRDefault="00E81917" w:rsidP="00E8191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28183D66" w14:textId="77777777" w:rsidR="00E81917" w:rsidRPr="00A73DBA" w:rsidRDefault="00E81917" w:rsidP="00E81917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</w:tcPr>
          <w:p w14:paraId="44F82BC0" w14:textId="77777777" w:rsidR="00E81917" w:rsidRPr="00A73DBA" w:rsidRDefault="00E81917" w:rsidP="00E81917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6" w:type="pct"/>
            <w:vAlign w:val="bottom"/>
          </w:tcPr>
          <w:p w14:paraId="7FB33957" w14:textId="77777777" w:rsidR="00E81917" w:rsidRPr="00A73DBA" w:rsidRDefault="00E81917" w:rsidP="00E81917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19ABC195" w14:textId="146C3F77" w:rsidR="00E81917" w:rsidRPr="00A73DBA" w:rsidRDefault="00E81917" w:rsidP="00E81917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47" w:type="pct"/>
            <w:vAlign w:val="bottom"/>
          </w:tcPr>
          <w:p w14:paraId="6D2E3815" w14:textId="77777777" w:rsidR="00E81917" w:rsidRPr="00A73DBA" w:rsidRDefault="00E81917" w:rsidP="00E81917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212A7E5C" w14:textId="77777777" w:rsidR="00E81917" w:rsidRPr="00A73DBA" w:rsidRDefault="00E81917" w:rsidP="00E81917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</w:tr>
      <w:tr w:rsidR="00E81917" w:rsidRPr="005B37CB" w14:paraId="207A29AF" w14:textId="77777777" w:rsidTr="00E13E54">
        <w:trPr>
          <w:trHeight w:val="144"/>
        </w:trPr>
        <w:tc>
          <w:tcPr>
            <w:tcW w:w="1824" w:type="pct"/>
            <w:gridSpan w:val="2"/>
          </w:tcPr>
          <w:p w14:paraId="4DF53F16" w14:textId="3CE9858F" w:rsidR="00E81917" w:rsidRPr="00A73DBA" w:rsidRDefault="00E81917" w:rsidP="00E81917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406" w:type="pct"/>
          </w:tcPr>
          <w:p w14:paraId="54821E1C" w14:textId="77777777" w:rsidR="00E81917" w:rsidRPr="00A73DBA" w:rsidRDefault="00E81917" w:rsidP="00E8191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1ECA0053" w14:textId="77777777" w:rsidR="00E81917" w:rsidRPr="00A73DBA" w:rsidRDefault="00E81917" w:rsidP="00E8191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</w:tcPr>
          <w:p w14:paraId="467B360F" w14:textId="77777777" w:rsidR="00E81917" w:rsidRPr="00A73DBA" w:rsidRDefault="00E81917" w:rsidP="00E8191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7FD5C958" w14:textId="77777777" w:rsidR="00E81917" w:rsidRPr="00A73DBA" w:rsidRDefault="00E81917" w:rsidP="00E8191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</w:tcPr>
          <w:p w14:paraId="479A2463" w14:textId="77777777" w:rsidR="00E81917" w:rsidRPr="00A73DBA" w:rsidRDefault="00E81917" w:rsidP="00E8191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7F72C7B2" w14:textId="77777777" w:rsidR="00E81917" w:rsidRPr="00A73DBA" w:rsidRDefault="00E81917" w:rsidP="00E8191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716400C8" w14:textId="77777777" w:rsidR="00E81917" w:rsidRPr="00A73DBA" w:rsidRDefault="00E81917" w:rsidP="00E8191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247EE215" w14:textId="77777777" w:rsidR="00E81917" w:rsidRPr="00A73DBA" w:rsidRDefault="00E81917" w:rsidP="00E81917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</w:tcPr>
          <w:p w14:paraId="32B408FC" w14:textId="77777777" w:rsidR="00E81917" w:rsidRPr="00A73DBA" w:rsidRDefault="00E81917" w:rsidP="00E81917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3FC97EB8" w14:textId="77777777" w:rsidR="00E81917" w:rsidRPr="00A73DBA" w:rsidRDefault="00E81917" w:rsidP="00E81917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2426" w14:textId="6F3CB2FE" w:rsidR="00E81917" w:rsidRPr="00B21462" w:rsidRDefault="00E81917" w:rsidP="00E81917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4FEA8E56" w14:textId="77777777" w:rsidR="00E81917" w:rsidRPr="00A73DBA" w:rsidRDefault="00E81917" w:rsidP="00E81917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34C7C" w14:textId="77777777" w:rsidR="00E81917" w:rsidRPr="005B37CB" w:rsidRDefault="00E81917" w:rsidP="00E81917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7F9B6C99" w14:textId="77777777" w:rsidR="002F02EB" w:rsidRDefault="002F02EB" w:rsidP="008A684B">
      <w:pPr>
        <w:tabs>
          <w:tab w:val="left" w:pos="90"/>
          <w:tab w:val="left" w:pos="630"/>
        </w:tabs>
        <w:spacing w:before="240" w:line="240" w:lineRule="atLeast"/>
        <w:rPr>
          <w:rFonts w:asciiTheme="majorBidi" w:hAnsiTheme="majorBidi" w:cstheme="majorBidi"/>
          <w:b/>
          <w:bCs/>
          <w:sz w:val="28"/>
          <w:cs/>
          <w:lang w:val="en-GB"/>
        </w:rPr>
        <w:sectPr w:rsidR="002F02EB" w:rsidSect="0019698B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29" w:left="990" w:header="864" w:footer="432" w:gutter="0"/>
          <w:pgNumType w:start="37"/>
          <w:cols w:space="720"/>
          <w:docGrid w:linePitch="326"/>
        </w:sectPr>
      </w:pPr>
    </w:p>
    <w:p w14:paraId="470C9CFB" w14:textId="07448D6C" w:rsidR="0038576C" w:rsidRPr="00623506" w:rsidRDefault="0038576C" w:rsidP="00623506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A11019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</w:p>
    <w:p w14:paraId="49EF3621" w14:textId="7A05FA25" w:rsidR="0038576C" w:rsidRPr="004E4C42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</w:t>
      </w:r>
      <w:r w:rsidR="00EA4FFE">
        <w:rPr>
          <w:rFonts w:asciiTheme="majorBidi" w:hAnsiTheme="majorBidi" w:cstheme="majorBidi" w:hint="cs"/>
          <w:sz w:val="28"/>
          <w:cs/>
          <w:lang w:val="en-GB"/>
        </w:rPr>
        <w:t>รอบระยะเวลา</w:t>
      </w:r>
      <w:r w:rsidR="00B3771E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="00694FAD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 w:rsidR="000D047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149B7"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B3771E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24432">
        <w:rPr>
          <w:rFonts w:asciiTheme="majorBidi" w:hAnsiTheme="majorBidi" w:cstheme="majorBidi"/>
          <w:color w:val="000000"/>
          <w:spacing w:val="-2"/>
          <w:sz w:val="28"/>
        </w:rPr>
        <w:t xml:space="preserve">7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24432">
        <w:rPr>
          <w:rFonts w:asciiTheme="majorBidi" w:hAnsiTheme="majorBidi" w:cstheme="majorBidi"/>
          <w:color w:val="000000"/>
          <w:spacing w:val="-2"/>
          <w:sz w:val="28"/>
        </w:rPr>
        <w:t xml:space="preserve">6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06491" w14:paraId="5F686EB3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8FC6DDF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0FF4B5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A2B7E6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DD7B1" w14:textId="77777777" w:rsidR="0038576C" w:rsidRPr="00806491" w:rsidRDefault="0038576C" w:rsidP="00A11E99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6491">
              <w:rPr>
                <w:rFonts w:asciiTheme="majorBidi" w:hAnsiTheme="majorBidi" w:cstheme="majorBidi"/>
                <w:sz w:val="28"/>
              </w:rPr>
              <w:t>: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06491" w14:paraId="4FB2C29B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446BBB38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3FA2649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9BC1A4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60ABF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A406F" w:rsidRPr="00806491" w14:paraId="3A8792CD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17E088E8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0E288" w14:textId="00A2A705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3</w:t>
            </w:r>
            <w:r w:rsidR="003B758F" w:rsidRPr="00806491">
              <w:rPr>
                <w:rFonts w:asciiTheme="majorBidi" w:hAnsiTheme="majorBidi" w:cstheme="majorBidi"/>
                <w:sz w:val="28"/>
              </w:rPr>
              <w:t>0</w:t>
            </w:r>
            <w:r w:rsidRPr="0080649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B3771E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3B758F" w:rsidRPr="00806491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F425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11C4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F9EC1E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141BC" w14:textId="0386C234" w:rsidR="004A406F" w:rsidRPr="00806491" w:rsidRDefault="003B758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30</w:t>
            </w:r>
            <w:r w:rsidRPr="0080649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B3771E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B3771E" w:rsidRPr="00806491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3B770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1445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A406F" w:rsidRPr="00806491" w14:paraId="26C657AA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E178A2D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CDA07" w14:textId="46AA9E4D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62443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35E53E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DF818" w14:textId="64C3945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62443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7F7384B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2BB6" w14:textId="7063C24B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39703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4714A6A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B3893" w14:textId="380539EA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397E0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01562" w:rsidRPr="00806491" w14:paraId="3BE282EE" w14:textId="77777777">
        <w:trPr>
          <w:trHeight w:val="20"/>
        </w:trPr>
        <w:tc>
          <w:tcPr>
            <w:tcW w:w="4230" w:type="dxa"/>
          </w:tcPr>
          <w:p w14:paraId="0576548B" w14:textId="4B4A5AAE" w:rsidR="00E01562" w:rsidRPr="00806491" w:rsidRDefault="00E01562" w:rsidP="00E01562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</w:t>
            </w:r>
            <w:r w:rsidR="00EA4FF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EA4FFE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60FCC" w14:textId="242CF08B" w:rsidR="00E01562" w:rsidRPr="00806491" w:rsidRDefault="00B43A34" w:rsidP="00E01562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707E">
              <w:rPr>
                <w:rFonts w:asciiTheme="majorBidi" w:hAnsiTheme="majorBidi" w:cstheme="majorBidi"/>
                <w:sz w:val="28"/>
                <w:szCs w:val="28"/>
              </w:rPr>
              <w:t>,540,535</w:t>
            </w:r>
          </w:p>
        </w:tc>
        <w:tc>
          <w:tcPr>
            <w:tcW w:w="90" w:type="dxa"/>
          </w:tcPr>
          <w:p w14:paraId="42E8BA89" w14:textId="77777777" w:rsidR="00E01562" w:rsidRPr="00806491" w:rsidRDefault="00E01562" w:rsidP="00E01562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8E0CC" w14:textId="32917FC5" w:rsidR="00E01562" w:rsidRPr="00806491" w:rsidRDefault="00E01562" w:rsidP="00E0156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5F5">
              <w:rPr>
                <w:rFonts w:asciiTheme="majorBidi" w:hAnsiTheme="majorBidi" w:cstheme="majorBidi" w:hint="eastAsia"/>
                <w:sz w:val="28"/>
                <w:szCs w:val="28"/>
              </w:rPr>
              <w:t>1,606,645</w:t>
            </w:r>
          </w:p>
        </w:tc>
        <w:tc>
          <w:tcPr>
            <w:tcW w:w="90" w:type="dxa"/>
            <w:shd w:val="clear" w:color="auto" w:fill="auto"/>
          </w:tcPr>
          <w:p w14:paraId="07E4F9CF" w14:textId="77777777" w:rsidR="00E01562" w:rsidRPr="00806491" w:rsidRDefault="00E01562" w:rsidP="00E01562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02BE0" w14:textId="42B557EE" w:rsidR="00E01562" w:rsidRPr="00806491" w:rsidRDefault="00BA5C10" w:rsidP="00E0156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90" w:type="dxa"/>
            <w:shd w:val="clear" w:color="auto" w:fill="auto"/>
          </w:tcPr>
          <w:p w14:paraId="7CB01A9F" w14:textId="77777777" w:rsidR="00E01562" w:rsidRPr="00806491" w:rsidRDefault="00E01562" w:rsidP="00E01562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FA357C" w14:textId="1E817FBB" w:rsidR="00E01562" w:rsidRPr="00806491" w:rsidRDefault="00E01562" w:rsidP="00E0156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47FE">
              <w:rPr>
                <w:rFonts w:asciiTheme="majorBidi" w:hAnsiTheme="majorBidi" w:hint="eastAsia"/>
                <w:sz w:val="28"/>
                <w:szCs w:val="28"/>
                <w:cs/>
              </w:rPr>
              <w:t xml:space="preserve">  302   </w:t>
            </w:r>
          </w:p>
        </w:tc>
      </w:tr>
      <w:tr w:rsidR="00990DA5" w:rsidRPr="00806491" w14:paraId="5415A13D" w14:textId="77777777" w:rsidTr="00A11E99">
        <w:trPr>
          <w:trHeight w:val="20"/>
        </w:trPr>
        <w:tc>
          <w:tcPr>
            <w:tcW w:w="4230" w:type="dxa"/>
          </w:tcPr>
          <w:p w14:paraId="69D26621" w14:textId="3AE58E1E" w:rsidR="00990DA5" w:rsidRPr="00990DA5" w:rsidRDefault="00990DA5" w:rsidP="00420ECC">
            <w:pPr>
              <w:pStyle w:val="BodyText2"/>
              <w:tabs>
                <w:tab w:val="left" w:pos="360"/>
                <w:tab w:val="left" w:pos="558"/>
                <w:tab w:val="left" w:pos="670"/>
              </w:tabs>
              <w:spacing w:after="0" w:line="240" w:lineRule="auto"/>
              <w:ind w:left="243" w:right="-4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DA5"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เพิ่ม</w:t>
            </w:r>
            <w:r w:rsidRPr="00990DA5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 </w:t>
            </w:r>
            <w:r w:rsidRPr="00990DA5">
              <w:rPr>
                <w:rFonts w:asciiTheme="majorBidi" w:eastAsia="MS Mincho" w:hAnsiTheme="majorBidi"/>
                <w:sz w:val="28"/>
                <w:szCs w:val="28"/>
                <w:cs/>
              </w:rPr>
              <w:t>ซื้อ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ระหว่าง</w:t>
            </w:r>
            <w:r w:rsidR="00EA4FF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EA4FFE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4F4E0" w14:textId="3C010063" w:rsidR="00990DA5" w:rsidRPr="00806491" w:rsidRDefault="003F707E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14,978</w:t>
            </w:r>
          </w:p>
        </w:tc>
        <w:tc>
          <w:tcPr>
            <w:tcW w:w="90" w:type="dxa"/>
          </w:tcPr>
          <w:p w14:paraId="1E531D01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6ADA" w14:textId="22670F4B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5F5">
              <w:rPr>
                <w:rFonts w:asciiTheme="majorBidi" w:hAnsiTheme="majorBidi" w:cstheme="majorBidi" w:hint="eastAsia"/>
                <w:sz w:val="28"/>
                <w:szCs w:val="28"/>
              </w:rPr>
              <w:t>12,565</w:t>
            </w:r>
          </w:p>
        </w:tc>
        <w:tc>
          <w:tcPr>
            <w:tcW w:w="90" w:type="dxa"/>
            <w:shd w:val="clear" w:color="auto" w:fill="auto"/>
          </w:tcPr>
          <w:p w14:paraId="26EC35F1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DE250F" w14:textId="5E80F37C" w:rsidR="00990DA5" w:rsidRPr="00806491" w:rsidRDefault="00BA5C10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90" w:type="dxa"/>
            <w:shd w:val="clear" w:color="auto" w:fill="auto"/>
          </w:tcPr>
          <w:p w14:paraId="3B40875E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EF99" w14:textId="55CD22CC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38</w:t>
            </w:r>
          </w:p>
        </w:tc>
      </w:tr>
      <w:tr w:rsidR="00990DA5" w:rsidRPr="00806491" w14:paraId="7C350833" w14:textId="77777777" w:rsidTr="00A11E99">
        <w:trPr>
          <w:trHeight w:val="20"/>
        </w:trPr>
        <w:tc>
          <w:tcPr>
            <w:tcW w:w="4230" w:type="dxa"/>
          </w:tcPr>
          <w:p w14:paraId="3515A010" w14:textId="4D8DAC89" w:rsidR="00990DA5" w:rsidRPr="00806491" w:rsidRDefault="00990DA5" w:rsidP="00990DA5">
            <w:pPr>
              <w:pStyle w:val="BodyText2"/>
              <w:spacing w:after="0" w:line="240" w:lineRule="auto"/>
              <w:ind w:left="288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53BE" w14:textId="02904B1A" w:rsidR="00990DA5" w:rsidRPr="00806491" w:rsidRDefault="003F707E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43,673</w:t>
            </w:r>
          </w:p>
        </w:tc>
        <w:tc>
          <w:tcPr>
            <w:tcW w:w="90" w:type="dxa"/>
          </w:tcPr>
          <w:p w14:paraId="365B4FE7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52D61" w14:textId="4D3E81EF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5F5">
              <w:rPr>
                <w:rFonts w:asciiTheme="majorBidi" w:hAnsiTheme="majorBidi" w:cstheme="majorBidi"/>
                <w:sz w:val="28"/>
              </w:rPr>
              <w:t>85,820</w:t>
            </w:r>
          </w:p>
        </w:tc>
        <w:tc>
          <w:tcPr>
            <w:tcW w:w="90" w:type="dxa"/>
            <w:shd w:val="clear" w:color="auto" w:fill="auto"/>
          </w:tcPr>
          <w:p w14:paraId="0F7AC1A0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62D35D" w14:textId="5400E939" w:rsidR="00990DA5" w:rsidRPr="00806491" w:rsidRDefault="00BA5C10" w:rsidP="00990DA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90" w:type="dxa"/>
            <w:shd w:val="clear" w:color="auto" w:fill="auto"/>
          </w:tcPr>
          <w:p w14:paraId="3153987D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0DB711" w14:textId="193F55BF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90DA5" w:rsidRPr="00806491" w14:paraId="76255A92" w14:textId="77777777">
        <w:trPr>
          <w:trHeight w:val="20"/>
        </w:trPr>
        <w:tc>
          <w:tcPr>
            <w:tcW w:w="4230" w:type="dxa"/>
          </w:tcPr>
          <w:p w14:paraId="105FFF3B" w14:textId="016E25A4" w:rsidR="00990DA5" w:rsidRPr="00806491" w:rsidRDefault="00990DA5" w:rsidP="00990DA5">
            <w:pPr>
              <w:pStyle w:val="BodyText2"/>
              <w:spacing w:after="0" w:line="240" w:lineRule="auto"/>
              <w:ind w:left="288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CF4091" w14:textId="58F6111B" w:rsidR="00990DA5" w:rsidRDefault="003F707E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10,619</w:t>
            </w:r>
          </w:p>
        </w:tc>
        <w:tc>
          <w:tcPr>
            <w:tcW w:w="90" w:type="dxa"/>
          </w:tcPr>
          <w:p w14:paraId="22ECD51E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B89C96" w14:textId="720B991E" w:rsidR="00990DA5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24,385</w:t>
            </w:r>
          </w:p>
        </w:tc>
        <w:tc>
          <w:tcPr>
            <w:tcW w:w="90" w:type="dxa"/>
            <w:shd w:val="clear" w:color="auto" w:fill="auto"/>
          </w:tcPr>
          <w:p w14:paraId="2F5C2BA4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0303DF" w14:textId="048DC45A" w:rsidR="00990DA5" w:rsidRDefault="006912D1" w:rsidP="00990DA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4B88549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DE245A" w14:textId="2DC93F1A" w:rsidR="00990DA5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127</w:t>
            </w:r>
          </w:p>
        </w:tc>
      </w:tr>
      <w:tr w:rsidR="00990DA5" w:rsidRPr="00806491" w14:paraId="2C3379F1" w14:textId="77777777" w:rsidTr="00A11E99">
        <w:trPr>
          <w:trHeight w:val="20"/>
        </w:trPr>
        <w:tc>
          <w:tcPr>
            <w:tcW w:w="4230" w:type="dxa"/>
          </w:tcPr>
          <w:p w14:paraId="21D72198" w14:textId="34F6BA21" w:rsidR="00990DA5" w:rsidRPr="00806491" w:rsidRDefault="00990DA5" w:rsidP="00990DA5">
            <w:pPr>
              <w:pStyle w:val="BodyText2"/>
              <w:spacing w:after="0" w:line="240" w:lineRule="auto"/>
              <w:ind w:left="297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โอนกลับค่าเผื่อการลดลงของมูลค่า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30930B" w14:textId="72FB1CAF" w:rsidR="00990DA5" w:rsidRDefault="003F707E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385EA22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73EBBA" w14:textId="41FE184C" w:rsidR="00990DA5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1126FC17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A1B6B4" w14:textId="4DB27494" w:rsidR="00990DA5" w:rsidRDefault="006912D1" w:rsidP="00990DA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EAE1A6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DF5101" w14:textId="1C86A390" w:rsidR="00990DA5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0DA5" w:rsidRPr="00806491" w14:paraId="165CE82D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22BA1282" w14:textId="0465B341" w:rsidR="00990DA5" w:rsidRPr="00806491" w:rsidRDefault="00990DA5" w:rsidP="00420ECC">
            <w:pPr>
              <w:pStyle w:val="BodyText2"/>
              <w:tabs>
                <w:tab w:val="left" w:pos="540"/>
                <w:tab w:val="left" w:pos="567"/>
              </w:tabs>
              <w:spacing w:after="0" w:line="240" w:lineRule="auto"/>
              <w:ind w:left="87" w:right="-48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990DA5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</w:t>
            </w:r>
            <w:r w:rsidR="00420ECC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</w:t>
            </w:r>
            <w:r w:rsidR="00420ECC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ตัดจำหน่ายและจำหน่าย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ระหว่าง</w:t>
            </w:r>
            <w:r w:rsidR="00F742B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F742BD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4C178" w14:textId="73D4823C" w:rsidR="00990DA5" w:rsidRPr="00806491" w:rsidRDefault="003F707E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(2,17</w:t>
            </w:r>
            <w:r w:rsidR="00FC56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F5EF3EE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0DB6A" w14:textId="5BF99109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C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0F3FC5">
              <w:rPr>
                <w:rFonts w:ascii="Angsana New" w:hAnsi="Angsana New"/>
                <w:sz w:val="28"/>
                <w:szCs w:val="28"/>
              </w:rPr>
              <w:t>9</w:t>
            </w:r>
            <w:r w:rsidRPr="000F3FC5">
              <w:rPr>
                <w:rFonts w:ascii="Angsana New" w:hAnsi="Angsana New" w:hint="eastAsia"/>
                <w:sz w:val="28"/>
                <w:szCs w:val="28"/>
              </w:rPr>
              <w:t>,</w:t>
            </w:r>
            <w:r w:rsidRPr="000F3FC5">
              <w:rPr>
                <w:rFonts w:ascii="Angsana New" w:hAnsi="Angsana New"/>
                <w:sz w:val="28"/>
                <w:szCs w:val="28"/>
              </w:rPr>
              <w:t>773</w:t>
            </w:r>
            <w:r w:rsidRPr="000F3FC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AE1ED6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1F3D3" w14:textId="284BF713" w:rsidR="00990DA5" w:rsidRPr="00806491" w:rsidRDefault="006912D1" w:rsidP="00990DA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53B7B4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B23E5" w14:textId="757DE554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90DA5" w:rsidRPr="00806491" w14:paraId="6C8A0BCF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02054A1F" w14:textId="13292CDC" w:rsidR="00990DA5" w:rsidRPr="00806491" w:rsidRDefault="00944399" w:rsidP="00420ECC">
            <w:pPr>
              <w:pStyle w:val="BodyText2"/>
              <w:spacing w:after="0" w:line="240" w:lineRule="auto"/>
              <w:ind w:left="504" w:right="-48" w:firstLine="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4399">
              <w:rPr>
                <w:rFonts w:asciiTheme="majorBidi" w:hAnsiTheme="majorBidi" w:hint="cs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9350C" w14:textId="1F305131" w:rsidR="00990DA5" w:rsidRPr="00806491" w:rsidRDefault="0019174F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(43,673)</w:t>
            </w:r>
          </w:p>
        </w:tc>
        <w:tc>
          <w:tcPr>
            <w:tcW w:w="90" w:type="dxa"/>
          </w:tcPr>
          <w:p w14:paraId="3674C02A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CDB95" w14:textId="31949ACB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C5">
              <w:rPr>
                <w:rFonts w:asciiTheme="majorBidi" w:hAnsiTheme="majorBidi" w:cstheme="majorBidi"/>
                <w:sz w:val="28"/>
              </w:rPr>
              <w:t>(</w:t>
            </w:r>
            <w:r w:rsidRPr="00B325F5">
              <w:rPr>
                <w:rFonts w:asciiTheme="majorBidi" w:hAnsiTheme="majorBidi" w:cstheme="majorBidi"/>
                <w:sz w:val="28"/>
              </w:rPr>
              <w:t>85,820</w:t>
            </w:r>
            <w:r w:rsidRPr="000F3FC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80B22D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05A64" w14:textId="3AEF89C4" w:rsidR="00990DA5" w:rsidRPr="00806491" w:rsidRDefault="006912D1" w:rsidP="00990DA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90" w:type="dxa"/>
            <w:shd w:val="clear" w:color="auto" w:fill="auto"/>
          </w:tcPr>
          <w:p w14:paraId="5DD8737C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34EFC" w14:textId="4BDE3862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DA5" w:rsidRPr="00806491" w14:paraId="68B8CAEF" w14:textId="77777777" w:rsidTr="00613A3D">
        <w:trPr>
          <w:trHeight w:val="20"/>
        </w:trPr>
        <w:tc>
          <w:tcPr>
            <w:tcW w:w="4230" w:type="dxa"/>
          </w:tcPr>
          <w:p w14:paraId="587F98D0" w14:textId="5CB5FF42" w:rsidR="00990DA5" w:rsidRPr="00806491" w:rsidRDefault="00990DA5" w:rsidP="00420ECC">
            <w:pPr>
              <w:pStyle w:val="BodyText2"/>
              <w:spacing w:after="0" w:line="240" w:lineRule="auto"/>
              <w:ind w:left="447" w:right="-48" w:firstLine="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F742B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F742BD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4425" w14:textId="05FD32EE" w:rsidR="00990DA5" w:rsidRPr="00806491" w:rsidRDefault="0019174F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(68,69</w:t>
            </w:r>
            <w:r w:rsidR="00FC56D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B411E74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A07E8" w14:textId="6C6A6A57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5F5">
              <w:rPr>
                <w:rFonts w:asciiTheme="majorBidi" w:hAnsiTheme="majorBidi" w:cstheme="majorBidi" w:hint="eastAsia"/>
                <w:sz w:val="28"/>
                <w:szCs w:val="28"/>
              </w:rPr>
              <w:t>(93,710)</w:t>
            </w:r>
          </w:p>
        </w:tc>
        <w:tc>
          <w:tcPr>
            <w:tcW w:w="90" w:type="dxa"/>
            <w:shd w:val="clear" w:color="auto" w:fill="auto"/>
          </w:tcPr>
          <w:p w14:paraId="494E18DC" w14:textId="77777777" w:rsidR="00990DA5" w:rsidRPr="00806491" w:rsidRDefault="00990DA5" w:rsidP="00990DA5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1C97FF" w14:textId="31EE8E04" w:rsidR="00990DA5" w:rsidRPr="00806491" w:rsidRDefault="006912D1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93720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FFF6F0" w14:textId="77777777" w:rsidR="00990DA5" w:rsidRPr="00806491" w:rsidRDefault="00990DA5" w:rsidP="00990DA5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14534" w14:textId="7603DE2A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47FE">
              <w:rPr>
                <w:rFonts w:asciiTheme="majorBidi" w:hAnsiTheme="majorBidi" w:hint="eastAsia"/>
                <w:sz w:val="28"/>
                <w:szCs w:val="28"/>
                <w:cs/>
              </w:rPr>
              <w:t>(118)</w:t>
            </w:r>
          </w:p>
        </w:tc>
      </w:tr>
      <w:tr w:rsidR="00990DA5" w:rsidRPr="00806491" w14:paraId="49EF1304" w14:textId="77777777">
        <w:trPr>
          <w:trHeight w:val="20"/>
        </w:trPr>
        <w:tc>
          <w:tcPr>
            <w:tcW w:w="4230" w:type="dxa"/>
          </w:tcPr>
          <w:p w14:paraId="7CF82429" w14:textId="3191B375" w:rsidR="00990DA5" w:rsidRPr="00806491" w:rsidRDefault="00990DA5" w:rsidP="00990DA5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="004365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</w:t>
            </w:r>
            <w:r w:rsidR="00436598" w:rsidRPr="004365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รอบ</w:t>
            </w:r>
            <w:r w:rsidR="00436598" w:rsidRPr="004365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03D5E" w14:textId="10248299" w:rsidR="00990DA5" w:rsidRPr="00806491" w:rsidRDefault="0019174F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</w:t>
            </w:r>
            <w:r w:rsidR="008644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6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</w:t>
            </w:r>
          </w:p>
        </w:tc>
        <w:tc>
          <w:tcPr>
            <w:tcW w:w="90" w:type="dxa"/>
          </w:tcPr>
          <w:p w14:paraId="768F1E61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D6A45" w14:textId="12374A75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1,540,53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B32BCCC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1AEF5" w14:textId="318EEB4A" w:rsidR="00990DA5" w:rsidRPr="00806491" w:rsidRDefault="006912D1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EC79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E21C679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7BECA" w14:textId="72EA5C5B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298</w:t>
            </w:r>
          </w:p>
        </w:tc>
      </w:tr>
    </w:tbl>
    <w:p w14:paraId="727F8A61" w14:textId="77777777" w:rsidR="007063AA" w:rsidRDefault="007063AA" w:rsidP="007063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4B32491" w14:textId="4B3F1425" w:rsidR="0038576C" w:rsidRPr="007063AA" w:rsidRDefault="0038576C" w:rsidP="005D3A8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7063AA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</w:t>
      </w:r>
    </w:p>
    <w:p w14:paraId="378E9A47" w14:textId="03BA4A47" w:rsidR="0038576C" w:rsidRPr="00225716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รายการเปลี่ยนแปลงของบัญชีสินทรัพย์สิทธิการใช้สำหรับ</w:t>
      </w:r>
      <w:r w:rsidR="00436598">
        <w:rPr>
          <w:rFonts w:asciiTheme="majorBidi" w:hAnsiTheme="majorBidi" w:cstheme="majorBidi" w:hint="cs"/>
          <w:sz w:val="28"/>
          <w:cs/>
        </w:rPr>
        <w:t>รอบ</w:t>
      </w:r>
      <w:r w:rsidR="00436598" w:rsidRPr="00EA4FFE">
        <w:rPr>
          <w:rFonts w:asciiTheme="majorBidi" w:hAnsiTheme="majorBidi" w:cstheme="majorBidi" w:hint="cs"/>
          <w:sz w:val="28"/>
          <w:cs/>
          <w:lang w:val="en-GB"/>
        </w:rPr>
        <w:t>ระยะเวลา</w:t>
      </w:r>
      <w:r w:rsidR="00B3771E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3771E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01562">
        <w:rPr>
          <w:rFonts w:asciiTheme="majorBidi" w:hAnsiTheme="majorBidi" w:cstheme="majorBidi"/>
          <w:color w:val="000000"/>
          <w:spacing w:val="-2"/>
          <w:sz w:val="28"/>
        </w:rPr>
        <w:t xml:space="preserve">7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43659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สำหรับปีสิ้นสุด</w:t>
      </w:r>
      <w:r w:rsidR="005B6D7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01562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  <w:r w:rsidR="00AE699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9"/>
        <w:gridCol w:w="1169"/>
        <w:gridCol w:w="90"/>
        <w:gridCol w:w="1090"/>
        <w:gridCol w:w="90"/>
        <w:gridCol w:w="1163"/>
        <w:gridCol w:w="90"/>
        <w:gridCol w:w="1169"/>
      </w:tblGrid>
      <w:tr w:rsidR="0038576C" w:rsidRPr="00196B21" w14:paraId="2915B483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74C17A32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D79B94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C61FBB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0" w:type="dxa"/>
          </w:tcPr>
          <w:p w14:paraId="28BC063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047A8E0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2" w:type="dxa"/>
            <w:gridSpan w:val="3"/>
            <w:vAlign w:val="bottom"/>
          </w:tcPr>
          <w:p w14:paraId="682686F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               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322A2165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40BAD131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59F82934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19904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75680238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196B21" w14:paraId="335EAC98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154FEDB2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65E7C83" w14:textId="774FB6DC" w:rsidR="0038576C" w:rsidRPr="00196B21" w:rsidRDefault="00C149B7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E14F3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3B758F" w:rsidRPr="00196B21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90" w:type="dxa"/>
            <w:vMerge w:val="restart"/>
          </w:tcPr>
          <w:p w14:paraId="61DB85E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3DADDB38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51BFD26D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6F88CB1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vAlign w:val="bottom"/>
          </w:tcPr>
          <w:p w14:paraId="483A4E1F" w14:textId="18FFC3B4" w:rsidR="0038576C" w:rsidRPr="00196B21" w:rsidRDefault="003B758F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30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E14F3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Pr="00196B21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90" w:type="dxa"/>
            <w:vMerge w:val="restart"/>
          </w:tcPr>
          <w:p w14:paraId="7FD3E3B5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7ED39EE5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</w:tcPr>
          <w:p w14:paraId="1783B90C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289CAC3E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521015A4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E1B06EC" w14:textId="3D6021A2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57228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Merge/>
          </w:tcPr>
          <w:p w14:paraId="7DE57D79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680B80D1" w14:textId="6B877379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57228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1C59C77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B46E006" w14:textId="5C16D903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57228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Merge/>
          </w:tcPr>
          <w:p w14:paraId="290D2950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8F6A173" w14:textId="154213B2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FE46B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E46B0" w:rsidRPr="00196B21" w14:paraId="6AE9CC36" w14:textId="77777777" w:rsidTr="003D39A5">
        <w:trPr>
          <w:trHeight w:val="17"/>
        </w:trPr>
        <w:tc>
          <w:tcPr>
            <w:tcW w:w="4229" w:type="dxa"/>
          </w:tcPr>
          <w:p w14:paraId="1D889CEB" w14:textId="1F98647C" w:rsidR="00FE46B0" w:rsidRPr="00196B21" w:rsidRDefault="00FE46B0" w:rsidP="00FE46B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</w:t>
            </w:r>
            <w:r w:rsidR="004365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436598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8A769" w14:textId="31E03487" w:rsidR="00FE46B0" w:rsidRPr="00196B21" w:rsidRDefault="00673C64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130,251</w:t>
            </w:r>
          </w:p>
        </w:tc>
        <w:tc>
          <w:tcPr>
            <w:tcW w:w="90" w:type="dxa"/>
            <w:vAlign w:val="center"/>
          </w:tcPr>
          <w:p w14:paraId="0A3B17ED" w14:textId="77777777" w:rsidR="00FE46B0" w:rsidRPr="00196B21" w:rsidRDefault="00FE46B0" w:rsidP="00FE46B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center"/>
          </w:tcPr>
          <w:p w14:paraId="18119C18" w14:textId="21838AF0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247FE">
              <w:rPr>
                <w:rFonts w:asciiTheme="majorBidi" w:hAnsiTheme="majorBidi" w:hint="eastAsia"/>
                <w:sz w:val="28"/>
                <w:cs/>
              </w:rPr>
              <w:t>135</w:t>
            </w:r>
            <w:r w:rsidRPr="001247FE">
              <w:rPr>
                <w:rFonts w:asciiTheme="majorBidi" w:hAnsiTheme="majorBidi" w:cstheme="majorBidi" w:hint="eastAsia"/>
                <w:sz w:val="28"/>
              </w:rPr>
              <w:t>,</w:t>
            </w:r>
            <w:r w:rsidRPr="001247FE">
              <w:rPr>
                <w:rFonts w:asciiTheme="majorBidi" w:hAnsiTheme="majorBidi" w:hint="eastAsia"/>
                <w:sz w:val="28"/>
                <w:cs/>
              </w:rPr>
              <w:t>529</w:t>
            </w:r>
          </w:p>
        </w:tc>
        <w:tc>
          <w:tcPr>
            <w:tcW w:w="90" w:type="dxa"/>
            <w:vAlign w:val="center"/>
          </w:tcPr>
          <w:p w14:paraId="769DF2A6" w14:textId="77777777" w:rsidR="00FE46B0" w:rsidRPr="00196B21" w:rsidRDefault="00FE46B0" w:rsidP="00FE46B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472B168" w14:textId="71664986" w:rsidR="00FE46B0" w:rsidRPr="00196B21" w:rsidRDefault="00906486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4,714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CBA39" w14:textId="77777777" w:rsidR="00FE46B0" w:rsidRPr="00196B21" w:rsidRDefault="00FE46B0" w:rsidP="00FE46B0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F593" w14:textId="2BAC4DAB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40CD4">
              <w:rPr>
                <w:rFonts w:asciiTheme="majorBidi" w:hAnsiTheme="majorBidi" w:hint="eastAsia"/>
                <w:sz w:val="28"/>
                <w:cs/>
              </w:rPr>
              <w:t>1</w:t>
            </w:r>
            <w:r w:rsidRPr="00040CD4">
              <w:rPr>
                <w:rFonts w:asciiTheme="majorBidi" w:hAnsiTheme="majorBidi" w:cstheme="majorBidi" w:hint="eastAsia"/>
                <w:sz w:val="28"/>
              </w:rPr>
              <w:t>,</w:t>
            </w:r>
            <w:r w:rsidRPr="00040CD4">
              <w:rPr>
                <w:rFonts w:asciiTheme="majorBidi" w:hAnsiTheme="majorBidi" w:hint="eastAsia"/>
                <w:sz w:val="28"/>
                <w:cs/>
              </w:rPr>
              <w:t>134</w:t>
            </w:r>
          </w:p>
        </w:tc>
      </w:tr>
      <w:tr w:rsidR="00FE46B0" w:rsidRPr="00196B21" w14:paraId="08DBB5D2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18E001D9" w14:textId="321D3942" w:rsidR="00FE46B0" w:rsidRPr="00196B21" w:rsidRDefault="00A02238" w:rsidP="00FF1D7E">
            <w:pPr>
              <w:pStyle w:val="BodyText2"/>
              <w:tabs>
                <w:tab w:val="left" w:pos="408"/>
                <w:tab w:val="left" w:pos="558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90DA5"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เพิ่ม</w:t>
            </w:r>
            <w:r w:rsidRPr="00990DA5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4B3A70E" w14:textId="0D63C73E" w:rsidR="00FE46B0" w:rsidRPr="00196B21" w:rsidRDefault="00C8733A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5,129</w:t>
            </w:r>
          </w:p>
        </w:tc>
        <w:tc>
          <w:tcPr>
            <w:tcW w:w="90" w:type="dxa"/>
            <w:vAlign w:val="center"/>
          </w:tcPr>
          <w:p w14:paraId="5B1CAEBF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vAlign w:val="center"/>
          </w:tcPr>
          <w:p w14:paraId="7668B1B2" w14:textId="1811293E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6,184</w:t>
            </w:r>
          </w:p>
        </w:tc>
        <w:tc>
          <w:tcPr>
            <w:tcW w:w="90" w:type="dxa"/>
            <w:vAlign w:val="center"/>
          </w:tcPr>
          <w:p w14:paraId="2975F17A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2CBD99E2" w14:textId="7C1F948F" w:rsidR="00FE46B0" w:rsidRPr="00196B21" w:rsidRDefault="00906486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52E4D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278DE01E" w14:textId="1C74B062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E46B0" w:rsidRPr="00196B21" w14:paraId="7A2BCCA0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7C89AA23" w14:textId="3510912B" w:rsidR="00FE46B0" w:rsidRPr="00196B21" w:rsidRDefault="00FE46B0" w:rsidP="00A02238">
            <w:pPr>
              <w:pStyle w:val="BodyText2"/>
              <w:spacing w:after="0" w:line="240" w:lineRule="auto"/>
              <w:ind w:left="540" w:right="-48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850F574" w14:textId="511B4C8A" w:rsidR="00FE46B0" w:rsidRPr="00196B21" w:rsidRDefault="00673C64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055C6B">
              <w:rPr>
                <w:rFonts w:asciiTheme="majorBidi" w:hAnsiTheme="majorBidi" w:cstheme="majorBidi"/>
                <w:sz w:val="28"/>
              </w:rPr>
              <w:t>3</w:t>
            </w:r>
            <w:r w:rsidR="00F96C02">
              <w:rPr>
                <w:rFonts w:asciiTheme="majorBidi" w:hAnsiTheme="majorBidi" w:cstheme="majorBidi"/>
                <w:sz w:val="28"/>
              </w:rPr>
              <w:t>,</w:t>
            </w:r>
            <w:r w:rsidR="00055C6B">
              <w:rPr>
                <w:rFonts w:asciiTheme="majorBidi" w:hAnsiTheme="majorBidi" w:cstheme="majorBidi"/>
                <w:sz w:val="28"/>
              </w:rPr>
              <w:t>424</w:t>
            </w:r>
          </w:p>
        </w:tc>
        <w:tc>
          <w:tcPr>
            <w:tcW w:w="90" w:type="dxa"/>
            <w:vAlign w:val="center"/>
          </w:tcPr>
          <w:p w14:paraId="64E53CFA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vAlign w:val="center"/>
          </w:tcPr>
          <w:p w14:paraId="49613ADB" w14:textId="6050A814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90" w:type="dxa"/>
            <w:vAlign w:val="center"/>
          </w:tcPr>
          <w:p w14:paraId="321BBCF3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6D2C8480" w14:textId="663D1B96" w:rsidR="00FE46B0" w:rsidRPr="00196B21" w:rsidRDefault="00906486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E4149D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4BF7BD73" w14:textId="56C7F3E2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E46B0" w:rsidRPr="00196B21" w14:paraId="0B68C69F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5E99EC02" w14:textId="1D63AB4D" w:rsidR="00FE46B0" w:rsidRPr="00196B21" w:rsidRDefault="00FE46B0" w:rsidP="00A02238">
            <w:pPr>
              <w:pStyle w:val="BodyText2"/>
              <w:spacing w:after="0" w:line="240" w:lineRule="auto"/>
              <w:ind w:left="531" w:right="-48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B1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1FFF8AB" w14:textId="51A1E799" w:rsidR="00FE46B0" w:rsidRPr="00196B21" w:rsidRDefault="00673C64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3F3A032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</w:tcPr>
          <w:p w14:paraId="14558378" w14:textId="52AB9DB2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90" w:type="dxa"/>
            <w:vAlign w:val="center"/>
          </w:tcPr>
          <w:p w14:paraId="2FA15C40" w14:textId="65256D90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5C5CCBEE" w14:textId="2BA9EA5E" w:rsidR="00FE46B0" w:rsidRPr="00196B21" w:rsidRDefault="00B94826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084AA4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2C2465F9" w14:textId="7A2B0489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E46B0" w:rsidRPr="00196B21" w14:paraId="18BE3979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63CC7C4D" w14:textId="29E42339" w:rsidR="00FE46B0" w:rsidRPr="00196B21" w:rsidRDefault="00FE46B0" w:rsidP="00A02238">
            <w:pPr>
              <w:pStyle w:val="BodyText2"/>
              <w:spacing w:after="0" w:line="240" w:lineRule="auto"/>
              <w:ind w:left="531" w:right="-48" w:hanging="9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F65B1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6C975A8" w14:textId="4B3EB02C" w:rsidR="00FE46B0" w:rsidRDefault="00673C64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9B38625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</w:tcPr>
          <w:p w14:paraId="272E2AA9" w14:textId="1CCDA2B0" w:rsidR="00FE46B0" w:rsidRPr="0023669E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</w:t>
            </w:r>
            <w:r w:rsidRPr="00A93528">
              <w:rPr>
                <w:rFonts w:asciiTheme="majorBidi" w:hAnsiTheme="majorBidi" w:cstheme="majorBidi"/>
                <w:sz w:val="28"/>
              </w:rPr>
              <w:t>44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31275A7B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4DC6E64B" w14:textId="3090D18B" w:rsidR="00FE46B0" w:rsidRDefault="00B94826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7D9B45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07BA7F9C" w14:textId="5F5A00FE" w:rsidR="00FE46B0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4,447</w:t>
            </w:r>
          </w:p>
        </w:tc>
      </w:tr>
      <w:tr w:rsidR="00FE46B0" w:rsidRPr="00196B21" w14:paraId="4085EE76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65E9715A" w14:textId="06ED8F40" w:rsidR="00FE46B0" w:rsidRPr="00196B21" w:rsidRDefault="00FF1D7E" w:rsidP="00F65B1B">
            <w:pPr>
              <w:pStyle w:val="BodyText2"/>
              <w:tabs>
                <w:tab w:val="left" w:pos="432"/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990DA5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ตัดจำหน่ายและจำหน่ายระหว่าง</w:t>
            </w:r>
            <w:r w:rsidR="004365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436598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7AE79A3" w14:textId="394DF73B" w:rsidR="00FE46B0" w:rsidRPr="00196B21" w:rsidRDefault="00906486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B7D4A4B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vAlign w:val="center"/>
          </w:tcPr>
          <w:p w14:paraId="6097DE2F" w14:textId="12D55A2C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3F46A7">
              <w:rPr>
                <w:rFonts w:asciiTheme="majorBidi" w:hAnsiTheme="majorBidi" w:cstheme="majorBidi" w:hint="cs"/>
                <w:sz w:val="28"/>
                <w:cs/>
              </w:rPr>
              <w:t>167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D33A118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00B7DE67" w14:textId="3EC3A095" w:rsidR="00FE46B0" w:rsidRPr="00196B21" w:rsidRDefault="00B94826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BD03D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13D07E32" w14:textId="5ABCAECB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F46A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E46B0" w:rsidRPr="00196B21" w14:paraId="48DE4191" w14:textId="77777777">
        <w:trPr>
          <w:trHeight w:val="17"/>
        </w:trPr>
        <w:tc>
          <w:tcPr>
            <w:tcW w:w="4229" w:type="dxa"/>
            <w:vAlign w:val="bottom"/>
          </w:tcPr>
          <w:p w14:paraId="6D1A0017" w14:textId="47B17F15" w:rsidR="00FE46B0" w:rsidRPr="00196B21" w:rsidRDefault="00FE46B0" w:rsidP="00FF1D7E">
            <w:pPr>
              <w:pStyle w:val="BodyText2"/>
              <w:spacing w:after="0" w:line="240" w:lineRule="auto"/>
              <w:ind w:left="531" w:right="-48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B1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4365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436598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9826500" w14:textId="1585306C" w:rsidR="00FE46B0" w:rsidRPr="00196B21" w:rsidRDefault="00906486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F96C02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F96C02">
              <w:rPr>
                <w:rFonts w:asciiTheme="majorBidi" w:hAnsiTheme="majorBidi" w:cstheme="majorBidi"/>
                <w:sz w:val="28"/>
              </w:rPr>
              <w:t>875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A69612E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77C1F3AE" w14:textId="425ABC7A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E126F">
              <w:rPr>
                <w:rFonts w:asciiTheme="majorBidi" w:hAnsiTheme="majorBidi" w:hint="eastAsia"/>
                <w:sz w:val="28"/>
                <w:cs/>
              </w:rPr>
              <w:t>(15</w:t>
            </w:r>
            <w:r w:rsidRPr="00CE126F">
              <w:rPr>
                <w:rFonts w:asciiTheme="majorBidi" w:hAnsiTheme="majorBidi" w:cstheme="majorBidi" w:hint="eastAsia"/>
                <w:sz w:val="28"/>
              </w:rPr>
              <w:t>,</w:t>
            </w:r>
            <w:r w:rsidRPr="00CE126F">
              <w:rPr>
                <w:rFonts w:asciiTheme="majorBidi" w:hAnsiTheme="majorBidi" w:hint="eastAsia"/>
                <w:sz w:val="28"/>
                <w:cs/>
              </w:rPr>
              <w:t>956)</w:t>
            </w:r>
          </w:p>
        </w:tc>
        <w:tc>
          <w:tcPr>
            <w:tcW w:w="90" w:type="dxa"/>
            <w:vAlign w:val="center"/>
          </w:tcPr>
          <w:p w14:paraId="66AE4F79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482BB923" w14:textId="5AD59572" w:rsidR="00FE46B0" w:rsidRPr="00196B21" w:rsidRDefault="00B94826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(4,174)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6A47EF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8567BF6" w14:textId="437D321D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(867)</w:t>
            </w:r>
          </w:p>
        </w:tc>
      </w:tr>
      <w:tr w:rsidR="00FE46B0" w:rsidRPr="00196B21" w14:paraId="36D4CED1" w14:textId="77777777">
        <w:trPr>
          <w:trHeight w:val="17"/>
        </w:trPr>
        <w:tc>
          <w:tcPr>
            <w:tcW w:w="4229" w:type="dxa"/>
          </w:tcPr>
          <w:p w14:paraId="1186302B" w14:textId="7610B171" w:rsidR="00FE46B0" w:rsidRPr="00196B21" w:rsidRDefault="00FE46B0" w:rsidP="00FE46B0">
            <w:pPr>
              <w:pStyle w:val="BodyText2"/>
              <w:spacing w:after="0" w:line="240" w:lineRule="auto"/>
              <w:ind w:left="-3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มูลค่าสุทธิ</w:t>
            </w:r>
            <w:r w:rsidRPr="00196B21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ตามบัญชี</w:t>
            </w:r>
            <w:r w:rsidR="004365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</w:t>
            </w:r>
            <w:r w:rsidR="00436598" w:rsidRPr="004365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รอบ</w:t>
            </w:r>
            <w:r w:rsidR="00436598" w:rsidRPr="004365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A8F3" w14:textId="76F726D5" w:rsidR="00FE46B0" w:rsidRPr="00196B21" w:rsidRDefault="00906486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F96C02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055C6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A46176">
              <w:rPr>
                <w:rFonts w:asciiTheme="majorBidi" w:hAnsiTheme="majorBidi" w:cstheme="majorBidi"/>
                <w:b/>
                <w:bCs/>
                <w:sz w:val="28"/>
              </w:rPr>
              <w:t>929</w:t>
            </w:r>
          </w:p>
        </w:tc>
        <w:tc>
          <w:tcPr>
            <w:tcW w:w="90" w:type="dxa"/>
          </w:tcPr>
          <w:p w14:paraId="6F486F7B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48E9AF87" w14:textId="6F440362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130,251</w:t>
            </w:r>
          </w:p>
        </w:tc>
        <w:tc>
          <w:tcPr>
            <w:tcW w:w="90" w:type="dxa"/>
          </w:tcPr>
          <w:p w14:paraId="47FFB2F9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3781C7A2" w14:textId="46957C8E" w:rsidR="00FE46B0" w:rsidRPr="00196B21" w:rsidRDefault="00B94826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13,964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D46F24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87106" w14:textId="33EEC3B9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4,714</w:t>
            </w:r>
          </w:p>
        </w:tc>
      </w:tr>
    </w:tbl>
    <w:p w14:paraId="534F7909" w14:textId="7CE0068B" w:rsidR="0038576C" w:rsidRPr="00B118B0" w:rsidRDefault="0038576C" w:rsidP="005D3A8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สิทธิการเช่า</w:t>
      </w:r>
    </w:p>
    <w:p w14:paraId="4BF843D8" w14:textId="4B27C6D4" w:rsidR="00320173" w:rsidRPr="00320173" w:rsidRDefault="00320173" w:rsidP="00986F18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</w:t>
      </w:r>
      <w:r w:rsidRPr="00320173">
        <w:rPr>
          <w:rFonts w:asciiTheme="majorBidi" w:hAnsiTheme="majorBidi" w:cstheme="majorBidi" w:hint="cs"/>
          <w:color w:val="000000"/>
          <w:spacing w:val="-2"/>
          <w:sz w:val="28"/>
          <w:cs/>
        </w:rPr>
        <w:t>บัญชี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สิทธิการเช่าสำหรับ</w:t>
      </w:r>
      <w:r w:rsidR="00591F64">
        <w:rPr>
          <w:rFonts w:asciiTheme="majorBidi" w:hAnsiTheme="majorBidi" w:cstheme="majorBidi" w:hint="cs"/>
          <w:sz w:val="28"/>
          <w:cs/>
        </w:rPr>
        <w:t>รอบ</w:t>
      </w:r>
      <w:r w:rsidR="00591F64" w:rsidRPr="00EA4FFE">
        <w:rPr>
          <w:rFonts w:asciiTheme="majorBidi" w:hAnsiTheme="majorBidi" w:cstheme="majorBidi" w:hint="cs"/>
          <w:sz w:val="28"/>
          <w:cs/>
          <w:lang w:val="en-GB"/>
        </w:rPr>
        <w:t>ระยะเวลา</w:t>
      </w:r>
      <w:r w:rsidR="007E14F3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 3</w:t>
      </w:r>
      <w:r w:rsidR="009058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E14F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90588F">
        <w:rPr>
          <w:rFonts w:asciiTheme="majorBidi" w:hAnsiTheme="majorBidi" w:cstheme="majorBidi" w:hint="cs"/>
          <w:color w:val="000000"/>
          <w:spacing w:val="-2"/>
          <w:sz w:val="28"/>
          <w:cs/>
        </w:rPr>
        <w:t>ายน</w:t>
      </w:r>
      <w:r w:rsidRPr="0032017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210B6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</w:t>
      </w:r>
      <w:r w:rsidR="00A16D4A">
        <w:rPr>
          <w:rFonts w:asciiTheme="majorBidi" w:hAnsiTheme="majorBidi" w:cstheme="majorBidi"/>
          <w:color w:val="000000"/>
          <w:spacing w:val="-2"/>
          <w:sz w:val="28"/>
        </w:rPr>
        <w:t xml:space="preserve">    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210B6">
        <w:rPr>
          <w:rFonts w:asciiTheme="majorBidi" w:hAnsiTheme="majorBidi" w:cstheme="majorBidi"/>
          <w:color w:val="000000"/>
          <w:spacing w:val="-2"/>
          <w:sz w:val="28"/>
        </w:rPr>
        <w:t xml:space="preserve">6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  <w:r w:rsidR="000402B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9217FA">
        <w:rPr>
          <w:rFonts w:ascii="Angsana New" w:hAnsi="Angsana New" w:hint="cs"/>
          <w:color w:val="000000"/>
          <w:spacing w:val="-6"/>
          <w:sz w:val="28"/>
          <w:cs/>
        </w:rPr>
        <w:t>(งบการเงินเฉพาะกิจการ</w:t>
      </w:r>
      <w:r w:rsidR="009217FA">
        <w:rPr>
          <w:rFonts w:ascii="Angsana New" w:hAnsi="Angsana New"/>
          <w:color w:val="000000"/>
          <w:spacing w:val="-6"/>
          <w:sz w:val="28"/>
        </w:rPr>
        <w:t xml:space="preserve">: </w:t>
      </w:r>
      <w:r w:rsidR="009217FA">
        <w:rPr>
          <w:rFonts w:ascii="Angsana New" w:hAnsi="Angsana New" w:hint="cs"/>
          <w:color w:val="000000"/>
          <w:spacing w:val="-6"/>
          <w:sz w:val="28"/>
          <w:cs/>
        </w:rPr>
        <w:t>ไม่มี)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86"/>
        <w:gridCol w:w="1084"/>
        <w:gridCol w:w="86"/>
        <w:gridCol w:w="1219"/>
        <w:gridCol w:w="87"/>
        <w:gridCol w:w="1218"/>
      </w:tblGrid>
      <w:tr w:rsidR="0038576C" w:rsidRPr="00196B21" w14:paraId="12933B73" w14:textId="77777777" w:rsidTr="0048113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DCF379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54F4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70682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AECA" w14:textId="77777777" w:rsidR="0038576C" w:rsidRPr="00196B21" w:rsidRDefault="0038576C" w:rsidP="00A11E99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5EABCEF5" w14:textId="77777777" w:rsidTr="00D61BB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5C69DE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6413E" w14:textId="2D6847B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11A7F6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56A4C" w14:textId="385E04F0" w:rsidR="0038576C" w:rsidRPr="0017654E" w:rsidRDefault="002C3405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8576C" w:rsidRPr="00196B21" w14:paraId="1BB714A6" w14:textId="77777777" w:rsidTr="00D61BB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2F75AF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6489" w14:textId="1007615A" w:rsidR="0038576C" w:rsidRPr="00196B21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797AAD2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145A" w14:textId="14941572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6A74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F575" w14:textId="776871BC" w:rsidR="0038576C" w:rsidRPr="002C3405" w:rsidRDefault="00455108" w:rsidP="00F463C5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C340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3B758F" w:rsidRPr="002C340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C340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6328D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3B758F" w:rsidRPr="002C3405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8DA" w14:textId="77777777" w:rsidR="0038576C" w:rsidRPr="002C3405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1A1C1" w14:textId="77777777" w:rsidR="0038576C" w:rsidRPr="002C3405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C340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C340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613B4803" w14:textId="77777777" w:rsidTr="00D61BB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9FEC3C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A205" w14:textId="3E94DD5B" w:rsidR="0038576C" w:rsidRPr="00196B21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28D0F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39DD" w14:textId="062E703F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2A9CB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F29E" w14:textId="45B58710" w:rsidR="0038576C" w:rsidRPr="002C3405" w:rsidRDefault="0038576C" w:rsidP="00F463C5">
            <w:pPr>
              <w:ind w:left="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2C3405">
              <w:rPr>
                <w:rFonts w:asciiTheme="majorBidi" w:hAnsiTheme="majorBidi" w:cstheme="majorBidi"/>
                <w:sz w:val="28"/>
              </w:rPr>
              <w:t>256</w:t>
            </w:r>
            <w:r w:rsidR="00E210B6" w:rsidRPr="002C340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7CA84F3" w14:textId="77777777" w:rsidR="0038576C" w:rsidRPr="002C3405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00D1" w14:textId="32A12CFF" w:rsidR="0038576C" w:rsidRPr="002C3405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C3405">
              <w:rPr>
                <w:rFonts w:asciiTheme="majorBidi" w:hAnsiTheme="majorBidi" w:cstheme="majorBidi"/>
                <w:sz w:val="28"/>
              </w:rPr>
              <w:t>256</w:t>
            </w:r>
            <w:r w:rsidR="00CE0209" w:rsidRPr="002C3405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C3405" w:rsidRPr="00196B21" w14:paraId="4DAAE643" w14:textId="77777777" w:rsidTr="00D61BB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467F1F" w14:textId="1226EC73" w:rsidR="002C3405" w:rsidRPr="00196B21" w:rsidRDefault="002C3405" w:rsidP="002C3405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</w:t>
            </w:r>
            <w:r w:rsidR="00591F64" w:rsidRPr="00591F6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591F64" w:rsidRPr="00591F6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878E8C" w14:textId="0E78EA9D" w:rsidR="002C3405" w:rsidRPr="00ED6D91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52E0" w14:textId="77777777" w:rsidR="002C3405" w:rsidRPr="00ED6D91" w:rsidRDefault="002C3405" w:rsidP="002C34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C0FD3" w14:textId="6FFCB5EF" w:rsidR="002C3405" w:rsidRPr="00ED6D91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7F12F" w14:textId="77777777" w:rsidR="002C3405" w:rsidRPr="00ED6D91" w:rsidRDefault="002C3405" w:rsidP="002C340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889D" w14:textId="7F821881" w:rsidR="002C3405" w:rsidRPr="002C3405" w:rsidRDefault="009F595F" w:rsidP="002C340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61,802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661E8A4" w14:textId="77777777" w:rsidR="002C3405" w:rsidRPr="002C3405" w:rsidRDefault="002C3405" w:rsidP="002C3405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6D449" w14:textId="653D9707" w:rsidR="002C3405" w:rsidRPr="002C3405" w:rsidRDefault="002C3405" w:rsidP="002C3405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2C3405">
              <w:rPr>
                <w:rFonts w:asciiTheme="majorBidi" w:hAnsiTheme="majorBidi" w:cstheme="majorBidi"/>
                <w:sz w:val="28"/>
                <w:cs/>
              </w:rPr>
              <w:t>64</w:t>
            </w:r>
            <w:r w:rsidRPr="002C3405">
              <w:rPr>
                <w:rFonts w:asciiTheme="majorBidi" w:hAnsiTheme="majorBidi" w:cstheme="majorBidi"/>
                <w:sz w:val="28"/>
              </w:rPr>
              <w:t>,393</w:t>
            </w:r>
          </w:p>
        </w:tc>
      </w:tr>
      <w:tr w:rsidR="002C3405" w:rsidRPr="00196B21" w14:paraId="1B493245" w14:textId="77777777" w:rsidTr="00D61BB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75956B" w14:textId="40677BE8" w:rsidR="002C3405" w:rsidRPr="00591F64" w:rsidRDefault="002C3405" w:rsidP="00903610">
            <w:pPr>
              <w:pStyle w:val="Heading5"/>
              <w:keepNext w:val="0"/>
              <w:tabs>
                <w:tab w:val="left" w:pos="567"/>
                <w:tab w:val="left" w:pos="660"/>
              </w:tabs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D0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90361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90361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="00903610" w:rsidRPr="0090361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90361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  <w:r w:rsidRPr="0090361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สำหรับ</w:t>
            </w:r>
            <w:r w:rsidR="00591F64" w:rsidRPr="00591F6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591F64" w:rsidRPr="00591F6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21F10" w14:textId="0F83202C" w:rsidR="002C3405" w:rsidRPr="00ED6D91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F96" w14:textId="77777777" w:rsidR="002C3405" w:rsidRPr="00ED6D91" w:rsidRDefault="002C3405" w:rsidP="002C34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5CEDE" w14:textId="456AA1D3" w:rsidR="002C3405" w:rsidRPr="00ED6D91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DD82A" w14:textId="77777777" w:rsidR="002C3405" w:rsidRPr="00ED6D91" w:rsidRDefault="002C3405" w:rsidP="002C340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AA1F8" w14:textId="19B63691" w:rsidR="002C3405" w:rsidRPr="002C3405" w:rsidRDefault="009F595F" w:rsidP="002C340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(1,987)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5A4715A" w14:textId="77777777" w:rsidR="002C3405" w:rsidRPr="002C3405" w:rsidRDefault="002C3405" w:rsidP="002C3405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</w:tcPr>
          <w:p w14:paraId="309D3D66" w14:textId="7F26D1BD" w:rsidR="002C3405" w:rsidRPr="002C3405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3405">
              <w:rPr>
                <w:rFonts w:asciiTheme="majorBidi" w:hAnsiTheme="majorBidi" w:cstheme="majorBidi"/>
                <w:sz w:val="28"/>
              </w:rPr>
              <w:t>(2,591)</w:t>
            </w:r>
          </w:p>
        </w:tc>
      </w:tr>
      <w:tr w:rsidR="002C3405" w:rsidRPr="00196B21" w14:paraId="38329ACB" w14:textId="77777777" w:rsidTr="00D61BB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1A4E17" w14:textId="5C4684DC" w:rsidR="002C3405" w:rsidRPr="00196B21" w:rsidRDefault="002C3405" w:rsidP="002C3405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="00591F64" w:rsidRPr="00591F6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สิ้นรอบ</w:t>
            </w:r>
            <w:r w:rsidR="00591F64" w:rsidRPr="00591F6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2BE12" w14:textId="3475E17F" w:rsidR="002C3405" w:rsidRPr="00ED6D91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BB" w14:textId="77777777" w:rsidR="002C3405" w:rsidRPr="00ED6D91" w:rsidRDefault="002C3405" w:rsidP="002C3405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4AF75" w14:textId="26CEEDC7" w:rsidR="002C3405" w:rsidRPr="00ED6D91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FC0201" w14:textId="77777777" w:rsidR="002C3405" w:rsidRPr="00ED6D91" w:rsidRDefault="002C3405" w:rsidP="002C3405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E5CCC8" w14:textId="4BFB2D01" w:rsidR="002C3405" w:rsidRPr="002C3405" w:rsidRDefault="003E6E9A" w:rsidP="002C340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59,815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DEE0E91" w14:textId="77777777" w:rsidR="002C3405" w:rsidRPr="002C3405" w:rsidRDefault="002C3405" w:rsidP="002C3405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8" w:type="dxa"/>
            <w:tcBorders>
              <w:left w:val="nil"/>
              <w:bottom w:val="double" w:sz="4" w:space="0" w:color="auto"/>
              <w:right w:val="nil"/>
            </w:tcBorders>
          </w:tcPr>
          <w:p w14:paraId="00B19876" w14:textId="053E3467" w:rsidR="002C3405" w:rsidRPr="002C3405" w:rsidRDefault="002C3405" w:rsidP="002C3405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3405">
              <w:rPr>
                <w:rFonts w:asciiTheme="majorBidi" w:hAnsiTheme="majorBidi" w:cstheme="majorBidi"/>
                <w:b/>
                <w:bCs/>
                <w:sz w:val="28"/>
              </w:rPr>
              <w:t>61,802</w:t>
            </w:r>
          </w:p>
        </w:tc>
      </w:tr>
    </w:tbl>
    <w:p w14:paraId="6494FDA6" w14:textId="77777777" w:rsidR="00A85F42" w:rsidRDefault="00A85F42" w:rsidP="00A85F4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46D13AC7" w14:textId="34829878" w:rsidR="0038576C" w:rsidRPr="005D3A8B" w:rsidRDefault="0038576C" w:rsidP="005D3A8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A85F42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p w14:paraId="63C8ACBF" w14:textId="269FA0E5" w:rsidR="0038576C" w:rsidRPr="00834EC4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</w:t>
      </w:r>
      <w:r w:rsidR="00434F03">
        <w:rPr>
          <w:rFonts w:asciiTheme="majorBidi" w:hAnsiTheme="majorBidi" w:cstheme="majorBidi" w:hint="cs"/>
          <w:sz w:val="28"/>
          <w:cs/>
        </w:rPr>
        <w:t>รอบ</w:t>
      </w:r>
      <w:r w:rsidR="00434F03" w:rsidRPr="00EA4FFE">
        <w:rPr>
          <w:rFonts w:asciiTheme="majorBidi" w:hAnsiTheme="majorBidi" w:cstheme="majorBidi" w:hint="cs"/>
          <w:sz w:val="28"/>
          <w:cs/>
          <w:lang w:val="en-GB"/>
        </w:rPr>
        <w:t>ระยะเวลา</w:t>
      </w:r>
      <w:r w:rsidR="00F34DA5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F34DA5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60A3A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60A3A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34EC4" w14:paraId="6A445042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834EC4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834EC4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34EC4">
              <w:rPr>
                <w:rFonts w:asciiTheme="majorBidi" w:hAnsiTheme="majorBidi" w:cstheme="majorBidi"/>
                <w:sz w:val="28"/>
              </w:rPr>
              <w:t>:</w:t>
            </w:r>
            <w:r w:rsidRPr="00834EC4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34EC4" w14:paraId="4A812643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98741A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834EC4" w14:paraId="30DDB612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13ABAF11" w:rsidR="0038576C" w:rsidRPr="0098741A" w:rsidRDefault="00455108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34DA5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51E4E8B4" w:rsidR="0038576C" w:rsidRPr="0098741A" w:rsidRDefault="009F1AE8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34DA5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834EC4" w14:paraId="35334A30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76D168DA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80260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6DD9D515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80260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5F436C68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80260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5351982A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E60A3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60A3A" w:rsidRPr="00834EC4" w14:paraId="0D3CA2CF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1DBC9D2E" w:rsidR="00E60A3A" w:rsidRPr="0098741A" w:rsidRDefault="00E60A3A" w:rsidP="00E60A3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BF0E6" w14:textId="6EA11BC5" w:rsidR="00E60A3A" w:rsidRPr="0098741A" w:rsidRDefault="00A9412C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5540E4">
              <w:rPr>
                <w:rFonts w:asciiTheme="majorBidi" w:hAnsiTheme="majorBidi" w:cstheme="majorBidi"/>
                <w:sz w:val="28"/>
              </w:rPr>
              <w:t>,363,132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E60A3A" w:rsidRPr="0098741A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29850688" w:rsidR="00E60A3A" w:rsidRPr="00505FC3" w:rsidRDefault="00E60A3A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040CD4">
              <w:rPr>
                <w:rFonts w:asciiTheme="majorBidi" w:hAnsiTheme="majorBidi" w:cstheme="majorBidi" w:hint="eastAsia"/>
                <w:sz w:val="28"/>
              </w:rPr>
              <w:t>1,413,934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A0414" w14:textId="77777777" w:rsidR="00E60A3A" w:rsidRPr="00505FC3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EB2EAF" w14:textId="54649185" w:rsidR="00E60A3A" w:rsidRPr="00505FC3" w:rsidRDefault="00875D74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ACAFC" w14:textId="77777777" w:rsidR="00E60A3A" w:rsidRPr="00505FC3" w:rsidRDefault="00E60A3A" w:rsidP="00E60A3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A1676" w14:textId="41B94B09" w:rsidR="00E60A3A" w:rsidRPr="00505FC3" w:rsidRDefault="00E60A3A" w:rsidP="00E60A3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874</w:t>
            </w:r>
          </w:p>
        </w:tc>
      </w:tr>
      <w:tr w:rsidR="00E60A3A" w:rsidRPr="00834EC4" w14:paraId="028D5C52" w14:textId="77777777" w:rsidTr="00434F03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2218E413" w:rsidR="00E60A3A" w:rsidRPr="00F82DFD" w:rsidRDefault="00F82DFD" w:rsidP="00F82DFD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F82DFD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82DFD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F82DFD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F82DFD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  <w:cs/>
              </w:rPr>
              <w:t>ซื้อ</w:t>
            </w:r>
            <w:r w:rsidRPr="00F82DFD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cs/>
              </w:rPr>
              <w:t>ระหว่าง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785DA24D" w:rsidR="00E60A3A" w:rsidRPr="008F5C3B" w:rsidRDefault="005540E4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12,263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E60A3A" w:rsidRPr="008F5C3B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29411BCF" w:rsidR="00E60A3A" w:rsidRPr="008F5C3B" w:rsidRDefault="00E60A3A" w:rsidP="00E60A3A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497480">
              <w:rPr>
                <w:rFonts w:asciiTheme="majorBidi" w:hAnsiTheme="majorBidi" w:cstheme="majorBidi" w:hint="eastAsia"/>
                <w:sz w:val="28"/>
              </w:rPr>
              <w:t>28,565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6785C" w14:textId="77777777" w:rsidR="00E60A3A" w:rsidRPr="008F5C3B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23BC" w14:textId="312F86FD" w:rsidR="00E60A3A" w:rsidRPr="0098741A" w:rsidRDefault="00875D74" w:rsidP="00E60A3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BB39E" w14:textId="77777777" w:rsidR="00E60A3A" w:rsidRPr="0098741A" w:rsidRDefault="00E60A3A" w:rsidP="00E60A3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A9D0" w14:textId="6447E921" w:rsidR="00E60A3A" w:rsidRPr="0098741A" w:rsidRDefault="00E60A3A" w:rsidP="00E60A3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E60A3A" w:rsidRPr="00834EC4" w14:paraId="40A9A9E3" w14:textId="77777777" w:rsidTr="00434F03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2D70C6B" w14:textId="41D7DBA8" w:rsidR="00E60A3A" w:rsidRPr="008F5C3B" w:rsidRDefault="00DB4DE8" w:rsidP="00F82DFD">
            <w:pPr>
              <w:pStyle w:val="Heading5"/>
              <w:keepNext w:val="0"/>
              <w:tabs>
                <w:tab w:val="left" w:pos="570"/>
              </w:tabs>
              <w:spacing w:line="240" w:lineRule="auto"/>
              <w:ind w:left="-3" w:right="58" w:firstLine="0"/>
              <w:jc w:val="both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</w:t>
            </w:r>
            <w:r w:rsidR="00E60A3A" w:rsidRPr="00211EB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46239" w14:textId="78069DCE" w:rsidR="00E60A3A" w:rsidRDefault="005540E4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9207E" w14:textId="77777777" w:rsidR="00E60A3A" w:rsidRPr="008F5C3B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037F3" w14:textId="41D496A9" w:rsidR="00E60A3A" w:rsidRPr="00626C0C" w:rsidRDefault="00E60A3A" w:rsidP="00E60A3A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8F2545" w14:textId="77777777" w:rsidR="00E60A3A" w:rsidRPr="008F5C3B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5802F" w14:textId="608C55A3" w:rsidR="00E60A3A" w:rsidRDefault="00875D74" w:rsidP="00E60A3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8D27" w14:textId="77777777" w:rsidR="00E60A3A" w:rsidRPr="0098741A" w:rsidRDefault="00E60A3A" w:rsidP="00E60A3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D13B" w14:textId="35C78A01" w:rsidR="00E60A3A" w:rsidRPr="00626C0C" w:rsidRDefault="00E60A3A" w:rsidP="00E60A3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E60A3A" w:rsidRPr="00834EC4" w14:paraId="43674864" w14:textId="77777777" w:rsidTr="00434F03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E28F310" w14:textId="1A4F9809" w:rsidR="00E60A3A" w:rsidRPr="008F5C3B" w:rsidRDefault="00DB4DE8" w:rsidP="00E60A3A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</w:t>
            </w:r>
            <w:r w:rsidR="00E60A3A" w:rsidRPr="001B6AE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57BF" w14:textId="3EDC5D42" w:rsidR="00E60A3A" w:rsidRDefault="005540E4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174C" w14:textId="77777777" w:rsidR="00E60A3A" w:rsidRPr="008F5C3B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AA170" w14:textId="13A4AFA8" w:rsidR="00E60A3A" w:rsidRPr="00626C0C" w:rsidRDefault="00E60A3A" w:rsidP="00E60A3A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7035EE" w14:textId="77777777" w:rsidR="00E60A3A" w:rsidRPr="008F5C3B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1C932" w14:textId="02BE462E" w:rsidR="00E60A3A" w:rsidRDefault="00875D74" w:rsidP="00E60A3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2065EC" w14:textId="77777777" w:rsidR="00E60A3A" w:rsidRPr="0098741A" w:rsidRDefault="00E60A3A" w:rsidP="00E60A3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D1CC" w14:textId="43061B3C" w:rsidR="00E60A3A" w:rsidRPr="00626C0C" w:rsidRDefault="00E60A3A" w:rsidP="00E60A3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D4670B">
              <w:rPr>
                <w:rFonts w:asciiTheme="majorBidi" w:hAnsiTheme="majorBidi" w:hint="eastAsia"/>
                <w:sz w:val="28"/>
                <w:cs/>
              </w:rPr>
              <w:t>16</w:t>
            </w:r>
            <w:r>
              <w:rPr>
                <w:rFonts w:asciiTheme="majorBidi" w:hAnsiTheme="majorBidi"/>
                <w:sz w:val="28"/>
              </w:rPr>
              <w:t>7</w:t>
            </w:r>
          </w:p>
        </w:tc>
      </w:tr>
      <w:tr w:rsidR="00E60A3A" w:rsidRPr="00834EC4" w14:paraId="0696003C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C326F9" w14:textId="12778452" w:rsidR="00E60A3A" w:rsidRPr="0098741A" w:rsidRDefault="00E60A3A" w:rsidP="00903610">
            <w:pPr>
              <w:pStyle w:val="Heading5"/>
              <w:keepNext w:val="0"/>
              <w:tabs>
                <w:tab w:val="left" w:pos="531"/>
              </w:tabs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7E7FF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="0090361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03610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ตัดจำหน่ายระหว่าง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0EDA" w14:textId="03DA6118" w:rsidR="00E60A3A" w:rsidRPr="0098741A" w:rsidRDefault="005540E4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(3,53</w:t>
            </w:r>
            <w:r w:rsidR="00B3007A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865A" w14:textId="77777777" w:rsidR="00E60A3A" w:rsidRPr="0098741A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1DA4" w14:textId="2C88B289" w:rsidR="00E60A3A" w:rsidRPr="0098741A" w:rsidRDefault="00E60A3A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370C6">
              <w:rPr>
                <w:rFonts w:asciiTheme="majorBidi" w:hAnsiTheme="majorBidi" w:hint="cs"/>
                <w:sz w:val="28"/>
                <w:cs/>
              </w:rPr>
              <w:t>(</w:t>
            </w:r>
            <w:r w:rsidRPr="004370C6">
              <w:rPr>
                <w:rFonts w:asciiTheme="majorBidi" w:hAnsiTheme="majorBidi"/>
                <w:sz w:val="28"/>
              </w:rPr>
              <w:t>4</w:t>
            </w:r>
            <w:r w:rsidRPr="004370C6">
              <w:rPr>
                <w:rFonts w:asciiTheme="majorBidi" w:hAnsiTheme="majorBidi" w:cstheme="majorBidi" w:hint="eastAsia"/>
                <w:sz w:val="28"/>
              </w:rPr>
              <w:t>,</w:t>
            </w:r>
            <w:r w:rsidRPr="004370C6">
              <w:rPr>
                <w:rFonts w:asciiTheme="majorBidi" w:hAnsiTheme="majorBidi"/>
                <w:sz w:val="28"/>
              </w:rPr>
              <w:t>146</w:t>
            </w:r>
            <w:r w:rsidRPr="004370C6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DC245" w14:textId="77777777" w:rsidR="00E60A3A" w:rsidRPr="0098741A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928E" w14:textId="5896FEC5" w:rsidR="00E60A3A" w:rsidRPr="0098741A" w:rsidRDefault="00875D74" w:rsidP="00E60A3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D21FB" w14:textId="77777777" w:rsidR="00E60A3A" w:rsidRPr="0098741A" w:rsidRDefault="00E60A3A" w:rsidP="00E60A3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4D9690" w14:textId="761D53DE" w:rsidR="00E60A3A" w:rsidRPr="0098741A" w:rsidRDefault="00E60A3A" w:rsidP="00E60A3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D70B3C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60A3A" w:rsidRPr="00834EC4" w14:paraId="49B8CE77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5A10E6" w14:textId="69EBC2CF" w:rsidR="00E60A3A" w:rsidRPr="0098741A" w:rsidRDefault="00463348" w:rsidP="00903610">
            <w:pPr>
              <w:pStyle w:val="Heading5"/>
              <w:keepNext w:val="0"/>
              <w:spacing w:line="240" w:lineRule="auto"/>
              <w:ind w:left="567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463348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โอนออก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72C7C" w14:textId="33FDF2B2" w:rsidR="00E60A3A" w:rsidRPr="0098741A" w:rsidRDefault="00E54E4E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5E4D" w14:textId="77777777" w:rsidR="00E60A3A" w:rsidRPr="0098741A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86DDC" w14:textId="1335EFBD" w:rsidR="00E60A3A" w:rsidRPr="000A5F00" w:rsidRDefault="00E60A3A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4B927A" w14:textId="77777777" w:rsidR="00E60A3A" w:rsidRPr="0098741A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F07F8" w14:textId="782621BB" w:rsidR="00E60A3A" w:rsidRPr="0098741A" w:rsidRDefault="00E54E4E" w:rsidP="00E60A3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(119)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219109" w14:textId="77777777" w:rsidR="00E60A3A" w:rsidRPr="0098741A" w:rsidRDefault="00E60A3A" w:rsidP="00E60A3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C5B4DF" w14:textId="5E2763C2" w:rsidR="00E60A3A" w:rsidRPr="000A5F00" w:rsidRDefault="00E60A3A" w:rsidP="00E60A3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0A3A" w:rsidRPr="00834EC4" w14:paraId="616CB7E2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629E9CE1" w:rsidR="00E60A3A" w:rsidRPr="0098741A" w:rsidRDefault="00E60A3A" w:rsidP="00903610">
            <w:pPr>
              <w:pStyle w:val="Heading5"/>
              <w:keepNext w:val="0"/>
              <w:spacing w:line="240" w:lineRule="auto"/>
              <w:ind w:left="567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E3BF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ค่าตัดจำหน่ายสำหรับ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8B04" w14:textId="793BA1C4" w:rsidR="00E60A3A" w:rsidRPr="0098741A" w:rsidRDefault="005540E4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(51,97</w:t>
            </w:r>
            <w:r w:rsidR="00B3007A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EF4C" w14:textId="77777777" w:rsidR="00E60A3A" w:rsidRPr="0098741A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0999" w14:textId="48E7F708" w:rsidR="00E60A3A" w:rsidRPr="0098741A" w:rsidRDefault="00E60A3A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15F00">
              <w:rPr>
                <w:rFonts w:asciiTheme="majorBidi" w:hAnsiTheme="majorBidi" w:cstheme="majorBidi" w:hint="eastAsia"/>
                <w:sz w:val="28"/>
              </w:rPr>
              <w:t>(75,478)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B6D93E" w14:textId="77777777" w:rsidR="00E60A3A" w:rsidRPr="0098741A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9153C" w14:textId="549BD330" w:rsidR="00E60A3A" w:rsidRPr="0098741A" w:rsidRDefault="00E54E4E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</w:t>
            </w:r>
            <w:r w:rsidR="00D60107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0866B" w14:textId="77777777" w:rsidR="00E60A3A" w:rsidRPr="0098741A" w:rsidRDefault="00E60A3A" w:rsidP="00E60A3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1BF18" w14:textId="115C60B8" w:rsidR="00E60A3A" w:rsidRPr="0098741A" w:rsidRDefault="00E60A3A" w:rsidP="00E60A3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</w:t>
            </w:r>
            <w:r>
              <w:rPr>
                <w:rFonts w:asciiTheme="majorBidi" w:hAnsiTheme="majorBidi" w:cstheme="majorBidi"/>
                <w:sz w:val="28"/>
              </w:rPr>
              <w:t>48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E60A3A" w:rsidRPr="00CB239F" w14:paraId="491ED8C5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23C28074" w:rsidR="00E60A3A" w:rsidRPr="0098741A" w:rsidRDefault="00E60A3A" w:rsidP="00E60A3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="00434F03" w:rsidRPr="00591F6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สิ้นรอบ</w:t>
            </w:r>
            <w:r w:rsidR="00434F03" w:rsidRPr="00591F6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43724883" w:rsidR="00E60A3A" w:rsidRPr="0098741A" w:rsidRDefault="00C92EA9" w:rsidP="00E60A3A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1,319,92</w:t>
            </w:r>
            <w:r w:rsidR="0029725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E60A3A" w:rsidRPr="0098741A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AE98C6" w14:textId="4DE697CA" w:rsidR="00E60A3A" w:rsidRPr="0098741A" w:rsidRDefault="00E60A3A" w:rsidP="00E60A3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1,363,132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7BAC6" w14:textId="77777777" w:rsidR="00E60A3A" w:rsidRPr="0098741A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5204353F" w:rsidR="00E60A3A" w:rsidRPr="0098741A" w:rsidRDefault="00E54E4E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77</w:t>
            </w:r>
            <w:r w:rsidR="00D60107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71EC" w14:textId="77777777" w:rsidR="00E60A3A" w:rsidRPr="0098741A" w:rsidRDefault="00E60A3A" w:rsidP="00E60A3A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9A85055" w14:textId="6A998606" w:rsidR="00E60A3A" w:rsidRPr="0098741A" w:rsidRDefault="00E60A3A" w:rsidP="00E60A3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893</w:t>
            </w:r>
          </w:p>
        </w:tc>
      </w:tr>
    </w:tbl>
    <w:p w14:paraId="0ACD2FF2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88D4DCD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6A38C41E" w14:textId="77777777" w:rsidR="00845757" w:rsidRDefault="00845757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1000236" w14:textId="77777777" w:rsidR="00F11F5B" w:rsidRDefault="00F11F5B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6198E1C0" w14:textId="77777777" w:rsidR="00133ED7" w:rsidRPr="005D3A8B" w:rsidRDefault="00601B05" w:rsidP="005D3A8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เงินเบิกเกินบัญชี</w:t>
      </w:r>
      <w:r w:rsidRPr="00B118B0">
        <w:rPr>
          <w:rFonts w:asciiTheme="majorBidi" w:hAnsiTheme="majorBidi" w:cstheme="majorBidi"/>
          <w:b/>
          <w:bCs/>
          <w:sz w:val="28"/>
          <w:cs/>
        </w:rPr>
        <w:t>จากสถาบันการเงิน</w:t>
      </w:r>
      <w:r w:rsidR="00133ED7">
        <w:rPr>
          <w:rFonts w:asciiTheme="majorBidi" w:hAnsiTheme="majorBidi" w:cstheme="majorBidi" w:hint="cs"/>
          <w:b/>
          <w:bCs/>
          <w:sz w:val="28"/>
          <w:cs/>
        </w:rPr>
        <w:t xml:space="preserve">                                                                                                                                </w:t>
      </w:r>
    </w:p>
    <w:p w14:paraId="35564126" w14:textId="622AF6E9" w:rsidR="00F53166" w:rsidRPr="00045AA7" w:rsidRDefault="00DF6342" w:rsidP="00B62358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sz w:val="28"/>
        </w:rPr>
      </w:pPr>
      <w:r w:rsidRPr="00045AA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เงินเบิกเกินบัญชีจากสถาบันการเงิน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045AA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 w:rsidRPr="00045AA7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E5637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9F1AE8" w:rsidRPr="00045AA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8248A" w:rsidRPr="00045AA7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8248A" w:rsidRPr="00045AA7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B118B0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B118B0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B118B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B118B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1F09E226" w:rsidR="00871CEC" w:rsidRPr="00B118B0" w:rsidRDefault="00FF5743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0E563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31A9D485" w:rsidR="00871CEC" w:rsidRPr="00B118B0" w:rsidRDefault="009F1AE8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0E563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</w:t>
            </w:r>
            <w:r w:rsidR="00F1126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ย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268F0E0A" w:rsidR="00871CEC" w:rsidRPr="00B118B0" w:rsidRDefault="009F1AE8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1126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B118B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48A3F7A2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8248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28B7D629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573D00D6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8248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2FF32581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8248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643B5451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7FDA0E94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8248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</w:tcPr>
          <w:p w14:paraId="768D0B1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10A03145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2393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7F0330E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4059F0E0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2393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C0EA1" w:rsidRPr="00B118B0" w14:paraId="7DFAEF16" w14:textId="77777777" w:rsidTr="00EF57E4">
        <w:tc>
          <w:tcPr>
            <w:tcW w:w="2340" w:type="dxa"/>
          </w:tcPr>
          <w:p w14:paraId="60FC4899" w14:textId="77777777" w:rsidR="007C0EA1" w:rsidRDefault="007C0EA1" w:rsidP="007C0EA1">
            <w:pPr>
              <w:ind w:right="-108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เบิกเกินบัญชี</w:t>
            </w:r>
          </w:p>
          <w:p w14:paraId="570FC8F8" w14:textId="1FCFAAF0" w:rsidR="007C0EA1" w:rsidRPr="00B118B0" w:rsidRDefault="007C0EA1" w:rsidP="007C0EA1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     </w:t>
            </w: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3F20B70" w14:textId="77777777" w:rsidR="007C0EA1" w:rsidRDefault="007C0EA1" w:rsidP="007C0E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1768AFE" w14:textId="5D902276" w:rsidR="007C0EA1" w:rsidRPr="000B1C34" w:rsidRDefault="007C0EA1" w:rsidP="007C0EA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7.55</w:t>
            </w:r>
          </w:p>
        </w:tc>
        <w:tc>
          <w:tcPr>
            <w:tcW w:w="72" w:type="dxa"/>
          </w:tcPr>
          <w:p w14:paraId="1C7C0F32" w14:textId="77777777" w:rsidR="007C0EA1" w:rsidRPr="00B118B0" w:rsidRDefault="007C0EA1" w:rsidP="007C0E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F70639" w14:textId="77777777" w:rsidR="007C0EA1" w:rsidRDefault="007C0EA1" w:rsidP="007C0E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50B8B83" w14:textId="1CF332F8" w:rsidR="007C0EA1" w:rsidRPr="00B118B0" w:rsidRDefault="007C0EA1" w:rsidP="007C0EA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10E225B1" w14:textId="77777777" w:rsidR="007C0EA1" w:rsidRPr="00B118B0" w:rsidRDefault="007C0EA1" w:rsidP="007C0EA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3CA2752F" w14:textId="77777777" w:rsidR="007C0EA1" w:rsidRDefault="007C0EA1" w:rsidP="007C0E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39AC23E" w14:textId="4CDCACC6" w:rsidR="007C0EA1" w:rsidRPr="00FB223D" w:rsidRDefault="00291CE2" w:rsidP="007C0E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72" w:type="dxa"/>
          </w:tcPr>
          <w:p w14:paraId="2F5AD67A" w14:textId="77777777" w:rsidR="007C0EA1" w:rsidRDefault="007C0EA1" w:rsidP="007C0EA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719C5B14" w14:textId="77777777" w:rsidR="007C0EA1" w:rsidRPr="00B118B0" w:rsidRDefault="007C0EA1" w:rsidP="007C0EA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A00F61E" w14:textId="77777777" w:rsidR="007C0EA1" w:rsidRDefault="007C0EA1" w:rsidP="007C0E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C936B3D" w14:textId="4AE2CDE0" w:rsidR="007C0EA1" w:rsidRPr="00B118B0" w:rsidRDefault="007C0EA1" w:rsidP="007C0E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3D068847" w14:textId="77777777" w:rsidR="007C0EA1" w:rsidRPr="00B118B0" w:rsidRDefault="007C0EA1" w:rsidP="007C0EA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31E1633" w14:textId="77777777" w:rsidR="007C0EA1" w:rsidRDefault="007C0EA1" w:rsidP="007C0E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937B4F5" w14:textId="344642D3" w:rsidR="007C0EA1" w:rsidRPr="00B118B0" w:rsidRDefault="007C0EA1" w:rsidP="007C0EA1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3C24AEC" w14:textId="77777777" w:rsidR="007C0EA1" w:rsidRPr="00B118B0" w:rsidRDefault="007C0EA1" w:rsidP="007C0EA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4CA3301" w14:textId="77777777" w:rsidR="007C0EA1" w:rsidRDefault="007C0EA1" w:rsidP="007C0EA1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368DB90" w14:textId="11EEE4BF" w:rsidR="007C0EA1" w:rsidRPr="00B118B0" w:rsidRDefault="007C0EA1" w:rsidP="007C0EA1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C0EA1" w:rsidRPr="00B118B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7C0EA1" w:rsidRPr="00B118B0" w:rsidRDefault="007C0EA1" w:rsidP="007C0EA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7C0EA1" w:rsidRPr="00B118B0" w:rsidRDefault="007C0EA1" w:rsidP="007C0EA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7C0EA1" w:rsidRPr="00B118B0" w:rsidRDefault="007C0EA1" w:rsidP="007C0EA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7C0EA1" w:rsidRPr="00B118B0" w:rsidRDefault="007C0EA1" w:rsidP="007C0EA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7C0EA1" w:rsidRPr="00B118B0" w:rsidRDefault="007C0EA1" w:rsidP="007C0EA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5FC80930" w:rsidR="007C0EA1" w:rsidRPr="00FB223D" w:rsidRDefault="00291CE2" w:rsidP="007C0E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7C0EA1" w:rsidRPr="00440DFB" w:rsidRDefault="007C0EA1" w:rsidP="007C0EA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5D15EE5E" w:rsidR="007C0EA1" w:rsidRPr="00440DFB" w:rsidRDefault="007C0EA1" w:rsidP="007C0E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7C0EA1" w:rsidRPr="00B118B0" w:rsidRDefault="007C0EA1" w:rsidP="007C0EA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067E5726" w:rsidR="007C0EA1" w:rsidRPr="005D6A56" w:rsidRDefault="007C0EA1" w:rsidP="007C0EA1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7C0EA1" w:rsidRPr="00B118B0" w:rsidRDefault="007C0EA1" w:rsidP="007C0EA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75AE64A6" w:rsidR="007C0EA1" w:rsidRPr="00B118B0" w:rsidRDefault="007C0EA1" w:rsidP="007C0EA1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C8689E8" w14:textId="52971F70" w:rsidR="00F53166" w:rsidRPr="00B118B0" w:rsidRDefault="009E4C64" w:rsidP="005D3A8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22770091" w14:textId="0DBC107D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F11267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A6A0C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163DE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B118B0" w14:paraId="1D1762AA" w14:textId="77777777" w:rsidTr="00374DCA">
        <w:trPr>
          <w:trHeight w:val="323"/>
          <w:tblHeader/>
        </w:trPr>
        <w:tc>
          <w:tcPr>
            <w:tcW w:w="4680" w:type="dxa"/>
          </w:tcPr>
          <w:p w14:paraId="400359C4" w14:textId="77777777" w:rsidR="00871CEC" w:rsidRPr="00B118B0" w:rsidRDefault="00871C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B118B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31299595" w14:textId="77777777" w:rsidTr="00374DCA">
        <w:trPr>
          <w:trHeight w:val="323"/>
          <w:tblHeader/>
        </w:trPr>
        <w:tc>
          <w:tcPr>
            <w:tcW w:w="4680" w:type="dxa"/>
          </w:tcPr>
          <w:p w14:paraId="259672F6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21101C2" w14:textId="77777777" w:rsidTr="00374DCA">
        <w:trPr>
          <w:trHeight w:val="309"/>
          <w:tblHeader/>
        </w:trPr>
        <w:tc>
          <w:tcPr>
            <w:tcW w:w="4680" w:type="dxa"/>
          </w:tcPr>
          <w:p w14:paraId="3AD7EAE4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495DE851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1126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64E02402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1126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B118B0" w14:paraId="0E8F6FCE" w14:textId="77777777" w:rsidTr="00374DCA">
        <w:trPr>
          <w:trHeight w:val="336"/>
          <w:tblHeader/>
        </w:trPr>
        <w:tc>
          <w:tcPr>
            <w:tcW w:w="4680" w:type="dxa"/>
          </w:tcPr>
          <w:p w14:paraId="7A20CA6C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0C42F005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A74BE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2D55FF58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523DDCA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A74BE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8" w:type="dxa"/>
          </w:tcPr>
          <w:p w14:paraId="01C55674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3A8E2CD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CB5B0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0894CA93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161AEE7A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CB5B05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A68A1" w:rsidRPr="00B118B0" w14:paraId="4A0924B2" w14:textId="77777777" w:rsidTr="00374DCA">
        <w:trPr>
          <w:trHeight w:val="323"/>
        </w:trPr>
        <w:tc>
          <w:tcPr>
            <w:tcW w:w="4680" w:type="dxa"/>
          </w:tcPr>
          <w:p w14:paraId="4C4F24F1" w14:textId="023B227A" w:rsidR="00BA68A1" w:rsidRPr="004E25B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0CCDE044" w:rsidR="00BA68A1" w:rsidRPr="00ED6D91" w:rsidRDefault="00C405E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</w:t>
            </w:r>
            <w:r w:rsidR="00B476CE">
              <w:rPr>
                <w:rFonts w:asciiTheme="majorBidi" w:hAnsiTheme="majorBidi" w:cstheme="majorBidi"/>
                <w:sz w:val="28"/>
              </w:rPr>
              <w:t>7</w:t>
            </w:r>
            <w:r w:rsidR="008240C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8" w:type="dxa"/>
          </w:tcPr>
          <w:p w14:paraId="36597325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27B3016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2,444</w:t>
            </w:r>
          </w:p>
        </w:tc>
        <w:tc>
          <w:tcPr>
            <w:tcW w:w="88" w:type="dxa"/>
          </w:tcPr>
          <w:p w14:paraId="15BC6BCD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35C11AFE" w:rsidR="00BA68A1" w:rsidRPr="00ED6D91" w:rsidRDefault="001D13DF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624BEFF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A5644B2" w14:textId="3BF7EAB1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-</w:t>
            </w:r>
          </w:p>
        </w:tc>
      </w:tr>
      <w:tr w:rsidR="00BA68A1" w:rsidRPr="00B118B0" w14:paraId="561E3113" w14:textId="77777777" w:rsidTr="00374DCA">
        <w:trPr>
          <w:trHeight w:val="309"/>
        </w:trPr>
        <w:tc>
          <w:tcPr>
            <w:tcW w:w="4680" w:type="dxa"/>
          </w:tcPr>
          <w:p w14:paraId="038EB26E" w14:textId="4C796310" w:rsidR="00BA68A1" w:rsidRPr="004E25B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3B96890D" w:rsidR="00BA68A1" w:rsidRPr="00ED6D91" w:rsidRDefault="00C405E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16,387</w:t>
            </w:r>
          </w:p>
        </w:tc>
        <w:tc>
          <w:tcPr>
            <w:tcW w:w="88" w:type="dxa"/>
          </w:tcPr>
          <w:p w14:paraId="4FA18E52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35EFAC84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47,629</w:t>
            </w:r>
          </w:p>
        </w:tc>
        <w:tc>
          <w:tcPr>
            <w:tcW w:w="88" w:type="dxa"/>
          </w:tcPr>
          <w:p w14:paraId="08C8600D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4C354209" w:rsidR="00BA68A1" w:rsidRPr="00ED6D91" w:rsidRDefault="001D13DF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2D1A9F5B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0C43C36" w14:textId="0100B3AC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-</w:t>
            </w:r>
          </w:p>
        </w:tc>
      </w:tr>
      <w:tr w:rsidR="00BA68A1" w:rsidRPr="00B118B0" w14:paraId="6AA0E1CE" w14:textId="77777777" w:rsidTr="00374DCA">
        <w:trPr>
          <w:trHeight w:val="323"/>
        </w:trPr>
        <w:tc>
          <w:tcPr>
            <w:tcW w:w="4680" w:type="dxa"/>
          </w:tcPr>
          <w:p w14:paraId="70A3353C" w14:textId="6C9C57E9" w:rsidR="00BA68A1" w:rsidRPr="004E25B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E6BCE"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0B8CFD09" w14:textId="3710AF81" w:rsidR="00BA68A1" w:rsidRPr="00ED6D91" w:rsidRDefault="008240C3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173</w:t>
            </w:r>
          </w:p>
        </w:tc>
        <w:tc>
          <w:tcPr>
            <w:tcW w:w="88" w:type="dxa"/>
          </w:tcPr>
          <w:p w14:paraId="52521638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6CB40AD0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1D9A30C2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4F58A99A" w:rsidR="00BA68A1" w:rsidRPr="00ED6D91" w:rsidRDefault="001D13DF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464C859D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DD8CDFD" w14:textId="08C9AF90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</w:tr>
      <w:tr w:rsidR="00BA68A1" w:rsidRPr="00B118B0" w14:paraId="31D5BABE" w14:textId="77777777" w:rsidTr="00374DCA">
        <w:trPr>
          <w:trHeight w:val="323"/>
        </w:trPr>
        <w:tc>
          <w:tcPr>
            <w:tcW w:w="4680" w:type="dxa"/>
          </w:tcPr>
          <w:p w14:paraId="4D61A589" w14:textId="032E8CC4" w:rsidR="00BA68A1" w:rsidRPr="004E25B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</w:t>
            </w:r>
            <w:r w:rsidR="00414D0A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185801" w14:textId="37DB0A65" w:rsidR="00BA68A1" w:rsidRDefault="00C405E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</w:t>
            </w:r>
            <w:r w:rsidR="008240C3">
              <w:rPr>
                <w:rFonts w:asciiTheme="majorBidi" w:hAnsiTheme="majorBidi" w:cstheme="majorBidi"/>
                <w:sz w:val="28"/>
              </w:rPr>
              <w:t>007</w:t>
            </w:r>
          </w:p>
        </w:tc>
        <w:tc>
          <w:tcPr>
            <w:tcW w:w="88" w:type="dxa"/>
          </w:tcPr>
          <w:p w14:paraId="5EF4F308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61C5D7C" w14:textId="520FBFFA" w:rsidR="00BA68A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11,176</w:t>
            </w:r>
          </w:p>
        </w:tc>
        <w:tc>
          <w:tcPr>
            <w:tcW w:w="88" w:type="dxa"/>
          </w:tcPr>
          <w:p w14:paraId="393B473F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22916A0" w14:textId="67609B97" w:rsidR="00BA68A1" w:rsidRDefault="001D13DF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1,277</w:t>
            </w:r>
          </w:p>
        </w:tc>
        <w:tc>
          <w:tcPr>
            <w:tcW w:w="88" w:type="dxa"/>
          </w:tcPr>
          <w:p w14:paraId="6D55D0B0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1033E49B" w14:textId="3C60CFF6" w:rsidR="00BA68A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,621</w:t>
            </w:r>
          </w:p>
        </w:tc>
      </w:tr>
      <w:tr w:rsidR="00BA68A1" w:rsidRPr="00B118B0" w14:paraId="3D371658" w14:textId="77777777">
        <w:trPr>
          <w:trHeight w:val="323"/>
        </w:trPr>
        <w:tc>
          <w:tcPr>
            <w:tcW w:w="4680" w:type="dxa"/>
          </w:tcPr>
          <w:p w14:paraId="4162A9A4" w14:textId="3415A212" w:rsidR="00BA68A1" w:rsidRDefault="00BA68A1" w:rsidP="00BA68A1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>
              <w:rPr>
                <w:rFonts w:asciiTheme="majorBidi" w:hAnsiTheme="majorBidi" w:cstheme="majorBidi"/>
                <w:sz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1AE57259" w14:textId="0112CC51" w:rsidR="00BA68A1" w:rsidRPr="004E25B1" w:rsidRDefault="00BA68A1" w:rsidP="00BA68A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4E25B1">
              <w:rPr>
                <w:rFonts w:asciiTheme="majorBidi" w:hAnsiTheme="majorBidi" w:cstheme="majorBidi"/>
                <w:sz w:val="28"/>
              </w:rPr>
              <w:t>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38622859" w14:textId="77777777" w:rsidR="00BA68A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12B977E" w14:textId="4FA194E9" w:rsidR="00C405E0" w:rsidRPr="00ED6D91" w:rsidRDefault="007A0409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8240C3">
              <w:rPr>
                <w:rFonts w:asciiTheme="majorBidi" w:hAnsiTheme="majorBidi" w:cstheme="majorBidi"/>
                <w:sz w:val="28"/>
              </w:rPr>
              <w:t>877</w:t>
            </w:r>
          </w:p>
        </w:tc>
        <w:tc>
          <w:tcPr>
            <w:tcW w:w="88" w:type="dxa"/>
          </w:tcPr>
          <w:p w14:paraId="7EA92F26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825EE01" w14:textId="05C993C2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8" w:type="dxa"/>
          </w:tcPr>
          <w:p w14:paraId="4F17A2B3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0D2C883" w14:textId="77777777" w:rsidR="00AE4B80" w:rsidRDefault="00AE4B8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24FE14" w14:textId="5163150B" w:rsidR="00B90E4E" w:rsidRPr="00ED6D91" w:rsidRDefault="00B90E4E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14E2BD67" w14:textId="77777777" w:rsidR="00BA68A1" w:rsidRPr="00ED6D91" w:rsidRDefault="00BA68A1" w:rsidP="00BA68A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D545AFB" w14:textId="2F5EB23D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68A1" w:rsidRPr="00B118B0" w14:paraId="514A43F7" w14:textId="77777777" w:rsidTr="00374DCA">
        <w:trPr>
          <w:trHeight w:val="323"/>
        </w:trPr>
        <w:tc>
          <w:tcPr>
            <w:tcW w:w="4680" w:type="dxa"/>
          </w:tcPr>
          <w:p w14:paraId="431FF9F3" w14:textId="099B6207" w:rsidR="00BA68A1" w:rsidRPr="004E25B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0798F622" w:rsidR="00BA68A1" w:rsidRPr="00ED6D91" w:rsidRDefault="007A0409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8240C3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1130E7">
              <w:rPr>
                <w:rFonts w:asciiTheme="majorBidi" w:hAnsiTheme="majorBidi" w:cstheme="majorBidi"/>
                <w:sz w:val="28"/>
              </w:rPr>
              <w:t>43</w:t>
            </w:r>
            <w:r w:rsidR="00D04D9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8" w:type="dxa"/>
          </w:tcPr>
          <w:p w14:paraId="12C15540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3536AC06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17,594</w:t>
            </w:r>
          </w:p>
        </w:tc>
        <w:tc>
          <w:tcPr>
            <w:tcW w:w="88" w:type="dxa"/>
          </w:tcPr>
          <w:p w14:paraId="3A6D51B2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12D33890" w:rsidR="00BA68A1" w:rsidRPr="00ED6D91" w:rsidRDefault="008240C3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1,140</w:t>
            </w:r>
          </w:p>
        </w:tc>
        <w:tc>
          <w:tcPr>
            <w:tcW w:w="88" w:type="dxa"/>
          </w:tcPr>
          <w:p w14:paraId="155E7336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E76B04C" w14:textId="1CC16DD9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2,850</w:t>
            </w:r>
          </w:p>
        </w:tc>
      </w:tr>
      <w:tr w:rsidR="00BA68A1" w:rsidRPr="00B118B0" w14:paraId="0E266B10" w14:textId="77777777">
        <w:trPr>
          <w:trHeight w:val="323"/>
        </w:trPr>
        <w:tc>
          <w:tcPr>
            <w:tcW w:w="4680" w:type="dxa"/>
          </w:tcPr>
          <w:p w14:paraId="2A68F685" w14:textId="5B3431A2" w:rsidR="00BA68A1" w:rsidRPr="004E25B1" w:rsidRDefault="00BA68A1" w:rsidP="002B636B">
            <w:pPr>
              <w:ind w:left="234" w:right="-18" w:hanging="22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7021CF"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</w:t>
            </w:r>
            <w:r w:rsidR="002B636B">
              <w:rPr>
                <w:rFonts w:asciiTheme="majorBidi" w:hAnsiTheme="majorBidi" w:cstheme="majorBidi"/>
                <w:sz w:val="28"/>
                <w:cs/>
              </w:rPr>
              <w:br/>
            </w:r>
            <w:r w:rsidRPr="004E25B1">
              <w:rPr>
                <w:rFonts w:asciiTheme="majorBidi" w:hAnsiTheme="majorBidi" w:cstheme="majorBidi"/>
                <w:sz w:val="28"/>
              </w:rPr>
              <w:t>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49E467B9" w14:textId="77777777" w:rsidR="00BA68A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3CA4298" w14:textId="6DD2489F" w:rsidR="007A0409" w:rsidRPr="00ED6D91" w:rsidRDefault="001130E7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11,448</w:t>
            </w:r>
          </w:p>
        </w:tc>
        <w:tc>
          <w:tcPr>
            <w:tcW w:w="88" w:type="dxa"/>
          </w:tcPr>
          <w:p w14:paraId="24F8BC5E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AE59E15" w14:textId="6EDD86DF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10,084</w:t>
            </w:r>
          </w:p>
        </w:tc>
        <w:tc>
          <w:tcPr>
            <w:tcW w:w="88" w:type="dxa"/>
          </w:tcPr>
          <w:p w14:paraId="4430F8B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9262DAE" w14:textId="77777777" w:rsidR="00BA68A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51BFECB" w14:textId="09FA716A" w:rsidR="00443AAC" w:rsidRPr="00ED6D91" w:rsidRDefault="0051180D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10,963</w:t>
            </w:r>
          </w:p>
        </w:tc>
        <w:tc>
          <w:tcPr>
            <w:tcW w:w="88" w:type="dxa"/>
          </w:tcPr>
          <w:p w14:paraId="7EC10BE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62A88D40" w14:textId="6977A3F7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10,722</w:t>
            </w:r>
          </w:p>
        </w:tc>
      </w:tr>
      <w:tr w:rsidR="00BA68A1" w:rsidRPr="00B118B0" w14:paraId="4E2BF948" w14:textId="77777777" w:rsidTr="00374DCA">
        <w:trPr>
          <w:trHeight w:val="323"/>
        </w:trPr>
        <w:tc>
          <w:tcPr>
            <w:tcW w:w="4680" w:type="dxa"/>
          </w:tcPr>
          <w:p w14:paraId="5DC94CAD" w14:textId="07544C20" w:rsidR="00BA68A1" w:rsidRPr="00ED6D9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</w:t>
            </w:r>
            <w:r w:rsidR="006A6486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บุคคล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1DBDD4BC" w:rsidR="00BA68A1" w:rsidRPr="00ED6D91" w:rsidRDefault="001130E7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4260B1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186</w:t>
            </w:r>
          </w:p>
        </w:tc>
        <w:tc>
          <w:tcPr>
            <w:tcW w:w="88" w:type="dxa"/>
          </w:tcPr>
          <w:p w14:paraId="225CF7DB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6D070EE3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1,702</w:t>
            </w:r>
          </w:p>
        </w:tc>
        <w:tc>
          <w:tcPr>
            <w:tcW w:w="88" w:type="dxa"/>
          </w:tcPr>
          <w:p w14:paraId="45A2D459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67DDB0C5" w:rsidR="00BA68A1" w:rsidRPr="00ED6D91" w:rsidRDefault="0051180D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183407EF" w14:textId="77777777" w:rsidR="00BA68A1" w:rsidRPr="00ED6D91" w:rsidRDefault="00BA68A1" w:rsidP="00BA68A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681920C" w14:textId="27CEB79A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68A1" w:rsidRPr="00B118B0" w14:paraId="62F65026" w14:textId="77777777" w:rsidTr="00374DCA">
        <w:trPr>
          <w:trHeight w:val="323"/>
        </w:trPr>
        <w:tc>
          <w:tcPr>
            <w:tcW w:w="4680" w:type="dxa"/>
          </w:tcPr>
          <w:p w14:paraId="06387AD5" w14:textId="5C4E9C43" w:rsidR="00BA68A1" w:rsidRPr="00ED6D9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รายได้รับล่วงหน้า </w:t>
            </w:r>
            <w:r w:rsidR="001A58D1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 ค่าเช่าที่ดิน</w:t>
            </w:r>
          </w:p>
        </w:tc>
        <w:tc>
          <w:tcPr>
            <w:tcW w:w="1013" w:type="dxa"/>
            <w:shd w:val="clear" w:color="auto" w:fill="auto"/>
          </w:tcPr>
          <w:p w14:paraId="3FCCE817" w14:textId="106D81B8" w:rsidR="00BA68A1" w:rsidRPr="00ED6D91" w:rsidRDefault="004260B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1,568</w:t>
            </w:r>
          </w:p>
        </w:tc>
        <w:tc>
          <w:tcPr>
            <w:tcW w:w="88" w:type="dxa"/>
          </w:tcPr>
          <w:p w14:paraId="32F0825D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FC5F29D" w14:textId="3309F9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1,630</w:t>
            </w:r>
          </w:p>
        </w:tc>
        <w:tc>
          <w:tcPr>
            <w:tcW w:w="88" w:type="dxa"/>
          </w:tcPr>
          <w:p w14:paraId="77F96027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4EAA052" w14:textId="3ED3576C" w:rsidR="00BA68A1" w:rsidRPr="00ED6D91" w:rsidRDefault="0051180D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8152FD9" w14:textId="77777777" w:rsidR="00BA68A1" w:rsidRPr="00ED6D91" w:rsidRDefault="00BA68A1" w:rsidP="00BA68A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FD96B4D" w14:textId="31509567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68A1" w:rsidRPr="00B118B0" w14:paraId="58FACD8A" w14:textId="77777777" w:rsidTr="00374DCA">
        <w:trPr>
          <w:trHeight w:val="323"/>
        </w:trPr>
        <w:tc>
          <w:tcPr>
            <w:tcW w:w="4680" w:type="dxa"/>
          </w:tcPr>
          <w:p w14:paraId="3F449AA2" w14:textId="0AFC73AC" w:rsidR="00BA68A1" w:rsidRPr="00ED6D91" w:rsidRDefault="00BA68A1" w:rsidP="00291082">
            <w:pPr>
              <w:ind w:right="-18" w:hanging="3"/>
              <w:jc w:val="thaiDistribute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5ED0E32" w14:textId="53AD6876" w:rsidR="00BA68A1" w:rsidRPr="004260B1" w:rsidRDefault="004260B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260B1">
              <w:rPr>
                <w:rFonts w:asciiTheme="majorBidi" w:hAnsiTheme="majorBidi" w:cstheme="majorBidi"/>
                <w:sz w:val="28"/>
              </w:rPr>
              <w:t>5,207</w:t>
            </w:r>
          </w:p>
        </w:tc>
        <w:tc>
          <w:tcPr>
            <w:tcW w:w="88" w:type="dxa"/>
            <w:vAlign w:val="bottom"/>
          </w:tcPr>
          <w:p w14:paraId="324669B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2531568" w14:textId="375D54CB" w:rsidR="00BA68A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,207</w:t>
            </w:r>
          </w:p>
        </w:tc>
        <w:tc>
          <w:tcPr>
            <w:tcW w:w="88" w:type="dxa"/>
            <w:vAlign w:val="bottom"/>
          </w:tcPr>
          <w:p w14:paraId="586914E4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2534E10" w14:textId="4CCDAC9D" w:rsidR="00BA68A1" w:rsidRPr="00ED6D91" w:rsidRDefault="0051180D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60E6907B" w14:textId="77777777" w:rsidR="00BA68A1" w:rsidRPr="00ED6D91" w:rsidRDefault="00BA68A1" w:rsidP="00BA68A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0841A244" w14:textId="0787C284" w:rsidR="00BA68A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68A1" w:rsidRPr="00B118B0" w14:paraId="0E485C3F" w14:textId="77777777" w:rsidTr="00374DCA">
        <w:trPr>
          <w:trHeight w:val="323"/>
        </w:trPr>
        <w:tc>
          <w:tcPr>
            <w:tcW w:w="4680" w:type="dxa"/>
            <w:vAlign w:val="bottom"/>
          </w:tcPr>
          <w:p w14:paraId="5FA9BDC8" w14:textId="77777777" w:rsidR="00BA68A1" w:rsidRPr="00ED6D9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0E9F4E0A" w:rsidR="00BA68A1" w:rsidRPr="004260B1" w:rsidRDefault="004260B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260B1">
              <w:rPr>
                <w:rFonts w:asciiTheme="majorBidi" w:hAnsiTheme="majorBidi" w:cstheme="majorBidi"/>
                <w:sz w:val="28"/>
              </w:rPr>
              <w:t>6,5</w:t>
            </w:r>
            <w:r w:rsidR="00891CC1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88" w:type="dxa"/>
          </w:tcPr>
          <w:p w14:paraId="428C096D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6FD4C323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9,129</w:t>
            </w:r>
          </w:p>
        </w:tc>
        <w:tc>
          <w:tcPr>
            <w:tcW w:w="88" w:type="dxa"/>
          </w:tcPr>
          <w:p w14:paraId="3915FC4B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1604FF17" w:rsidR="00BA68A1" w:rsidRPr="00ED6D91" w:rsidRDefault="0051180D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280</w:t>
            </w:r>
          </w:p>
        </w:tc>
        <w:tc>
          <w:tcPr>
            <w:tcW w:w="88" w:type="dxa"/>
          </w:tcPr>
          <w:p w14:paraId="6756BC3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2A144D9A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288</w:t>
            </w:r>
          </w:p>
        </w:tc>
      </w:tr>
      <w:tr w:rsidR="00BA68A1" w:rsidRPr="00B118B0" w14:paraId="733B3F64" w14:textId="77777777" w:rsidTr="00374DCA">
        <w:trPr>
          <w:trHeight w:val="323"/>
        </w:trPr>
        <w:tc>
          <w:tcPr>
            <w:tcW w:w="4680" w:type="dxa"/>
          </w:tcPr>
          <w:p w14:paraId="3E8712D7" w14:textId="091266D0" w:rsidR="00BA68A1" w:rsidRPr="00ED6D9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4DA2" w14:textId="593D23A2" w:rsidR="00BA68A1" w:rsidRPr="00ED6D91" w:rsidRDefault="003E4D09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75,5</w:t>
            </w:r>
            <w:r w:rsidR="00F33791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3F7DB9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88" w:type="dxa"/>
          </w:tcPr>
          <w:p w14:paraId="4B8EB1B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0492CF80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107,745</w:t>
            </w:r>
          </w:p>
        </w:tc>
        <w:tc>
          <w:tcPr>
            <w:tcW w:w="88" w:type="dxa"/>
          </w:tcPr>
          <w:p w14:paraId="41C9869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16A5" w14:textId="15EA87E5" w:rsidR="00BA68A1" w:rsidRPr="00ED6D91" w:rsidRDefault="0051180D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13,660</w:t>
            </w:r>
          </w:p>
        </w:tc>
        <w:tc>
          <w:tcPr>
            <w:tcW w:w="88" w:type="dxa"/>
          </w:tcPr>
          <w:p w14:paraId="3AD9D1F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4133381D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15,485</w:t>
            </w:r>
          </w:p>
        </w:tc>
      </w:tr>
    </w:tbl>
    <w:p w14:paraId="389C3FFC" w14:textId="77777777" w:rsidR="003340D8" w:rsidRPr="003340D8" w:rsidRDefault="003340D8" w:rsidP="003340D8">
      <w:p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</w:p>
    <w:p w14:paraId="4E4AC425" w14:textId="77777777" w:rsidR="003340D8" w:rsidRDefault="003340D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A3F2FC0" w14:textId="5D4F8268" w:rsidR="00F53166" w:rsidRPr="00B118B0" w:rsidRDefault="003357E6" w:rsidP="0028068A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</w:p>
    <w:p w14:paraId="2AD8607A" w14:textId="7108EFAD" w:rsidR="00F53166" w:rsidRPr="00D36A76" w:rsidRDefault="009E4C64" w:rsidP="007B3281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966548">
        <w:rPr>
          <w:rFonts w:asciiTheme="majorBidi" w:hAnsiTheme="majorBidi" w:cstheme="majorBidi"/>
          <w:color w:val="000000"/>
          <w:sz w:val="28"/>
          <w:cs/>
        </w:rPr>
        <w:t>เงินกู้ยืมระยะยาวจากสถาบันการเงิน</w:t>
      </w:r>
      <w:r w:rsidRPr="00966548">
        <w:rPr>
          <w:rFonts w:asciiTheme="majorBidi" w:hAnsiTheme="majorBidi" w:cstheme="majorBidi"/>
          <w:color w:val="000000"/>
          <w:sz w:val="28"/>
        </w:rPr>
        <w:t xml:space="preserve"> </w:t>
      </w:r>
      <w:r w:rsidRPr="00966548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="00FF5743" w:rsidRPr="00966548">
        <w:rPr>
          <w:rFonts w:asciiTheme="majorBidi" w:hAnsiTheme="majorBidi" w:cstheme="majorBidi"/>
          <w:color w:val="000000"/>
          <w:sz w:val="28"/>
        </w:rPr>
        <w:t>3</w:t>
      </w:r>
      <w:r w:rsidR="009F1AE8" w:rsidRPr="00966548">
        <w:rPr>
          <w:rFonts w:asciiTheme="majorBidi" w:hAnsiTheme="majorBidi" w:cstheme="majorBidi"/>
          <w:color w:val="000000"/>
          <w:sz w:val="28"/>
        </w:rPr>
        <w:t>0</w:t>
      </w:r>
      <w:r w:rsidR="00FF5743" w:rsidRPr="00966548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F11267">
        <w:rPr>
          <w:rFonts w:asciiTheme="majorBidi" w:hAnsiTheme="majorBidi" w:cstheme="majorBidi" w:hint="cs"/>
          <w:color w:val="000000"/>
          <w:sz w:val="28"/>
          <w:cs/>
        </w:rPr>
        <w:t>กันย</w:t>
      </w:r>
      <w:r w:rsidR="009F1AE8" w:rsidRPr="00966548">
        <w:rPr>
          <w:rFonts w:asciiTheme="majorBidi" w:hAnsiTheme="majorBidi" w:cstheme="majorBidi" w:hint="cs"/>
          <w:color w:val="000000"/>
          <w:sz w:val="28"/>
          <w:cs/>
        </w:rPr>
        <w:t xml:space="preserve">ายน </w:t>
      </w:r>
      <w:r w:rsidRPr="00966548">
        <w:rPr>
          <w:rFonts w:asciiTheme="majorBidi" w:hAnsiTheme="majorBidi" w:cstheme="majorBidi"/>
          <w:color w:val="000000"/>
          <w:sz w:val="28"/>
        </w:rPr>
        <w:t>256</w:t>
      </w:r>
      <w:r w:rsidR="00D84C8A" w:rsidRPr="00966548">
        <w:rPr>
          <w:rFonts w:asciiTheme="majorBidi" w:hAnsiTheme="majorBidi" w:cstheme="majorBidi"/>
          <w:color w:val="000000"/>
          <w:sz w:val="28"/>
        </w:rPr>
        <w:t>7</w:t>
      </w:r>
      <w:r w:rsidRPr="00966548">
        <w:rPr>
          <w:rFonts w:asciiTheme="majorBidi" w:hAnsiTheme="majorBidi" w:cstheme="majorBidi"/>
          <w:color w:val="000000"/>
          <w:sz w:val="28"/>
        </w:rPr>
        <w:t xml:space="preserve"> </w:t>
      </w:r>
      <w:r w:rsidRPr="00966548">
        <w:rPr>
          <w:rFonts w:asciiTheme="majorBidi" w:hAnsiTheme="majorBidi" w:cstheme="majorBidi"/>
          <w:color w:val="000000"/>
          <w:sz w:val="28"/>
          <w:cs/>
        </w:rPr>
        <w:t xml:space="preserve">และวันที่ </w:t>
      </w:r>
      <w:r w:rsidRPr="00966548">
        <w:rPr>
          <w:rFonts w:asciiTheme="majorBidi" w:hAnsiTheme="majorBidi" w:cstheme="majorBidi"/>
          <w:color w:val="000000"/>
          <w:sz w:val="28"/>
        </w:rPr>
        <w:t>31</w:t>
      </w:r>
      <w:r w:rsidRPr="00966548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966548">
        <w:rPr>
          <w:rFonts w:asciiTheme="majorBidi" w:hAnsiTheme="majorBidi" w:cstheme="majorBidi"/>
          <w:color w:val="000000"/>
          <w:sz w:val="28"/>
        </w:rPr>
        <w:t>256</w:t>
      </w:r>
      <w:r w:rsidR="00D84C8A" w:rsidRPr="00966548">
        <w:rPr>
          <w:rFonts w:asciiTheme="majorBidi" w:hAnsiTheme="majorBidi" w:cstheme="majorBidi"/>
          <w:color w:val="000000"/>
          <w:sz w:val="28"/>
        </w:rPr>
        <w:t>6</w:t>
      </w:r>
      <w:r w:rsidRPr="00966548">
        <w:rPr>
          <w:rFonts w:asciiTheme="majorBidi" w:hAnsiTheme="majorBidi" w:cstheme="majorBidi"/>
          <w:color w:val="000000"/>
          <w:sz w:val="28"/>
          <w:cs/>
        </w:rPr>
        <w:t xml:space="preserve"> ประกอบด้วย</w:t>
      </w:r>
      <w:r w:rsidR="00D36A76" w:rsidRPr="00966548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D36A76">
        <w:rPr>
          <w:rFonts w:asciiTheme="majorBidi" w:hAnsiTheme="majorBidi" w:cstheme="majorBidi"/>
          <w:color w:val="000000"/>
          <w:sz w:val="28"/>
        </w:rPr>
        <w:t>(</w:t>
      </w:r>
      <w:r w:rsidRPr="00D36A76">
        <w:rPr>
          <w:rFonts w:asciiTheme="majorBidi" w:hAnsiTheme="majorBidi" w:cstheme="majorBidi"/>
          <w:color w:val="000000"/>
          <w:sz w:val="28"/>
          <w:cs/>
        </w:rPr>
        <w:t>งบการเงิน</w:t>
      </w:r>
      <w:r w:rsidR="001B3AAC">
        <w:rPr>
          <w:rFonts w:asciiTheme="majorBidi" w:hAnsiTheme="majorBidi" w:cstheme="majorBidi" w:hint="cs"/>
          <w:color w:val="000000"/>
          <w:sz w:val="28"/>
          <w:cs/>
        </w:rPr>
        <w:t xml:space="preserve">      </w:t>
      </w:r>
      <w:r w:rsidRPr="00D36A76">
        <w:rPr>
          <w:rFonts w:asciiTheme="majorBidi" w:hAnsiTheme="majorBidi" w:cstheme="majorBidi"/>
          <w:color w:val="000000"/>
          <w:sz w:val="28"/>
          <w:cs/>
        </w:rPr>
        <w:t>เฉพาะกิจการ</w:t>
      </w:r>
      <w:r w:rsidRPr="00D36A76">
        <w:rPr>
          <w:rFonts w:asciiTheme="majorBidi" w:hAnsiTheme="majorBidi" w:cstheme="majorBidi"/>
          <w:color w:val="000000"/>
          <w:sz w:val="28"/>
        </w:rPr>
        <w:t xml:space="preserve">: </w:t>
      </w:r>
      <w:r w:rsidRPr="00D36A76">
        <w:rPr>
          <w:rFonts w:asciiTheme="majorBidi" w:hAnsiTheme="majorBidi" w:cstheme="majorBidi"/>
          <w:color w:val="000000"/>
          <w:sz w:val="28"/>
          <w:cs/>
        </w:rPr>
        <w:t>ไม่มี</w:t>
      </w:r>
      <w:r w:rsidRPr="00D36A76">
        <w:rPr>
          <w:rFonts w:asciiTheme="majorBidi" w:hAnsiTheme="majorBidi" w:cstheme="majorBidi"/>
          <w:color w:val="000000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B118B0" w14:paraId="7987878D" w14:textId="77777777" w:rsidTr="00B37563">
        <w:trPr>
          <w:trHeight w:val="20"/>
        </w:trPr>
        <w:tc>
          <w:tcPr>
            <w:tcW w:w="6300" w:type="dxa"/>
          </w:tcPr>
          <w:p w14:paraId="28879A51" w14:textId="77777777" w:rsidR="003357E6" w:rsidRPr="00B118B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B118B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6BF68BFA" w14:textId="77777777" w:rsidTr="00B37563">
        <w:trPr>
          <w:trHeight w:val="20"/>
        </w:trPr>
        <w:tc>
          <w:tcPr>
            <w:tcW w:w="6300" w:type="dxa"/>
          </w:tcPr>
          <w:p w14:paraId="5ABF5C2C" w14:textId="77777777" w:rsidR="00F53166" w:rsidRPr="00B118B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B118B0" w14:paraId="02FB649F" w14:textId="77777777" w:rsidTr="00B37563">
        <w:trPr>
          <w:trHeight w:val="20"/>
        </w:trPr>
        <w:tc>
          <w:tcPr>
            <w:tcW w:w="6300" w:type="dxa"/>
          </w:tcPr>
          <w:p w14:paraId="6BA8308F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6010B4A1" w:rsidR="00F53166" w:rsidRPr="00B118B0" w:rsidRDefault="00FF574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1126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86" w:type="dxa"/>
          </w:tcPr>
          <w:p w14:paraId="537EDF5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26D40D4" w14:textId="77777777" w:rsidTr="00B37563">
        <w:trPr>
          <w:trHeight w:val="20"/>
        </w:trPr>
        <w:tc>
          <w:tcPr>
            <w:tcW w:w="6300" w:type="dxa"/>
          </w:tcPr>
          <w:p w14:paraId="7EA7CA01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53D47055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E53E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6" w:type="dxa"/>
          </w:tcPr>
          <w:p w14:paraId="4D7F25C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44008AA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E53E5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3F6385" w:rsidRPr="00B118B0" w14:paraId="0197D792" w14:textId="77777777" w:rsidTr="00B37563">
        <w:trPr>
          <w:trHeight w:val="20"/>
        </w:trPr>
        <w:tc>
          <w:tcPr>
            <w:tcW w:w="6300" w:type="dxa"/>
          </w:tcPr>
          <w:p w14:paraId="3FA38799" w14:textId="100BD085" w:rsidR="003F6385" w:rsidRPr="00B118B0" w:rsidRDefault="003F6385" w:rsidP="003F6385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5CEB44C5" w:rsidR="003F6385" w:rsidRPr="00B118B0" w:rsidRDefault="003F6385" w:rsidP="003F6385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36</w:t>
            </w: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707</w:t>
            </w:r>
          </w:p>
        </w:tc>
        <w:tc>
          <w:tcPr>
            <w:tcW w:w="86" w:type="dxa"/>
          </w:tcPr>
          <w:p w14:paraId="2567496A" w14:textId="77777777" w:rsidR="003F6385" w:rsidRPr="00B118B0" w:rsidRDefault="003F6385" w:rsidP="003F6385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332341AA" w:rsidR="003F6385" w:rsidRPr="00B118B0" w:rsidRDefault="003F6385" w:rsidP="003F6385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45,898</w:t>
            </w:r>
          </w:p>
        </w:tc>
      </w:tr>
      <w:tr w:rsidR="003F6385" w:rsidRPr="00B118B0" w14:paraId="5DEBF7F6" w14:textId="77777777" w:rsidTr="00613A3D">
        <w:trPr>
          <w:trHeight w:val="20"/>
        </w:trPr>
        <w:tc>
          <w:tcPr>
            <w:tcW w:w="6300" w:type="dxa"/>
          </w:tcPr>
          <w:p w14:paraId="5E82A7DE" w14:textId="51F57112" w:rsidR="003F6385" w:rsidRPr="00B118B0" w:rsidRDefault="003F6385" w:rsidP="003F6385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A617D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0257918A" w:rsidR="003F6385" w:rsidRPr="00B118B0" w:rsidRDefault="003F6385" w:rsidP="003F6385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</w:t>
            </w: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947</w:t>
            </w: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6BCEF66A" w14:textId="77777777" w:rsidR="003F6385" w:rsidRPr="00B118B0" w:rsidRDefault="003F6385" w:rsidP="003F6385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633C16" w14:textId="52CE091E" w:rsidR="003F6385" w:rsidRPr="00B118B0" w:rsidRDefault="003F6385" w:rsidP="003F6385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(15,348)</w:t>
            </w:r>
          </w:p>
        </w:tc>
      </w:tr>
      <w:tr w:rsidR="003F6385" w:rsidRPr="00B118B0" w14:paraId="1E07DDE7" w14:textId="77777777" w:rsidTr="00613A3D">
        <w:trPr>
          <w:trHeight w:val="20"/>
        </w:trPr>
        <w:tc>
          <w:tcPr>
            <w:tcW w:w="6300" w:type="dxa"/>
          </w:tcPr>
          <w:p w14:paraId="3CCC901A" w14:textId="347CC2C9" w:rsidR="003F6385" w:rsidRPr="00B118B0" w:rsidRDefault="003F6385" w:rsidP="003F6385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572C6721" w:rsidR="003F6385" w:rsidRPr="00B118B0" w:rsidRDefault="003F6385" w:rsidP="003F6385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26</w:t>
            </w: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760</w:t>
            </w:r>
          </w:p>
        </w:tc>
        <w:tc>
          <w:tcPr>
            <w:tcW w:w="86" w:type="dxa"/>
          </w:tcPr>
          <w:p w14:paraId="0DA35DE3" w14:textId="77777777" w:rsidR="003F6385" w:rsidRPr="00B118B0" w:rsidRDefault="003F6385" w:rsidP="003F6385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C03B5" w14:textId="5DA7CE09" w:rsidR="003F6385" w:rsidRPr="00B118B0" w:rsidRDefault="003F6385" w:rsidP="003F6385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30,550</w:t>
            </w:r>
          </w:p>
        </w:tc>
      </w:tr>
    </w:tbl>
    <w:p w14:paraId="4AD4CA8A" w14:textId="77777777" w:rsidR="00D26471" w:rsidRDefault="00D26471" w:rsidP="00E66EA3">
      <w:pPr>
        <w:overflowPunct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06965107" w14:textId="3FA23BFD" w:rsidR="00F65985" w:rsidRPr="00D36A76" w:rsidRDefault="002A4265" w:rsidP="00F65985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D36A76">
        <w:rPr>
          <w:rFonts w:asciiTheme="majorBidi" w:hAnsiTheme="majorBidi" w:cstheme="majorBidi"/>
          <w:color w:val="000000"/>
          <w:sz w:val="28"/>
          <w:cs/>
        </w:rPr>
        <w:t>การเปลี่ยนแปลงของบัญชีเงินกู้ยืมระยะยาว</w:t>
      </w:r>
      <w:r w:rsidRPr="00D36A76">
        <w:rPr>
          <w:rFonts w:asciiTheme="majorBidi" w:hAnsiTheme="majorBidi" w:cstheme="majorBidi" w:hint="cs"/>
          <w:color w:val="000000"/>
          <w:sz w:val="28"/>
          <w:cs/>
        </w:rPr>
        <w:t>จากสถาบันการเงิน</w:t>
      </w:r>
      <w:r w:rsidRPr="00D36A76">
        <w:rPr>
          <w:rFonts w:asciiTheme="majorBidi" w:hAnsiTheme="majorBidi" w:cstheme="majorBidi"/>
          <w:color w:val="000000"/>
          <w:sz w:val="28"/>
          <w:cs/>
        </w:rPr>
        <w:t>สำหรับ</w:t>
      </w:r>
      <w:r w:rsidR="007C3EE4">
        <w:rPr>
          <w:rFonts w:asciiTheme="majorBidi" w:hAnsiTheme="majorBidi" w:cstheme="majorBidi" w:hint="cs"/>
          <w:color w:val="000000"/>
          <w:sz w:val="28"/>
          <w:cs/>
        </w:rPr>
        <w:t>รอบระยะเวลา</w:t>
      </w:r>
      <w:r w:rsidR="00F11267">
        <w:rPr>
          <w:rFonts w:asciiTheme="majorBidi" w:hAnsiTheme="majorBidi" w:cstheme="majorBidi" w:hint="cs"/>
          <w:color w:val="000000"/>
          <w:sz w:val="28"/>
          <w:cs/>
        </w:rPr>
        <w:t>เก้า</w:t>
      </w:r>
      <w:r w:rsidR="00FB5FB7">
        <w:rPr>
          <w:rFonts w:asciiTheme="majorBidi" w:hAnsiTheme="majorBidi" w:cstheme="majorBidi" w:hint="cs"/>
          <w:color w:val="000000"/>
          <w:sz w:val="28"/>
          <w:cs/>
        </w:rPr>
        <w:t>เ</w:t>
      </w:r>
      <w:r w:rsidRPr="00D36A76">
        <w:rPr>
          <w:rFonts w:asciiTheme="majorBidi" w:hAnsiTheme="majorBidi" w:cstheme="majorBidi"/>
          <w:color w:val="000000"/>
          <w:sz w:val="28"/>
          <w:cs/>
        </w:rPr>
        <w:t xml:space="preserve">ดือนสิ้นสุดวันที่ </w:t>
      </w:r>
      <w:r w:rsidRPr="00D36A76">
        <w:rPr>
          <w:rFonts w:asciiTheme="majorBidi" w:hAnsiTheme="majorBidi" w:cstheme="majorBidi"/>
          <w:color w:val="000000"/>
          <w:sz w:val="28"/>
        </w:rPr>
        <w:t>3</w:t>
      </w:r>
      <w:r w:rsidR="009F1AE8" w:rsidRPr="00D36A76">
        <w:rPr>
          <w:rFonts w:asciiTheme="majorBidi" w:hAnsiTheme="majorBidi" w:cstheme="majorBidi"/>
          <w:color w:val="000000"/>
          <w:sz w:val="28"/>
        </w:rPr>
        <w:t>0</w:t>
      </w:r>
      <w:r w:rsidRPr="00D36A76">
        <w:rPr>
          <w:rFonts w:asciiTheme="majorBidi" w:hAnsiTheme="majorBidi" w:cstheme="majorBidi"/>
          <w:color w:val="000000"/>
          <w:sz w:val="28"/>
        </w:rPr>
        <w:t xml:space="preserve"> </w:t>
      </w:r>
      <w:r w:rsidR="00F11267">
        <w:rPr>
          <w:rFonts w:asciiTheme="majorBidi" w:hAnsiTheme="majorBidi" w:cstheme="majorBidi" w:hint="cs"/>
          <w:color w:val="000000"/>
          <w:sz w:val="28"/>
          <w:cs/>
        </w:rPr>
        <w:t>กันย</w:t>
      </w:r>
      <w:r w:rsidR="009F1AE8" w:rsidRPr="00D36A76">
        <w:rPr>
          <w:rFonts w:asciiTheme="majorBidi" w:hAnsiTheme="majorBidi" w:cstheme="majorBidi" w:hint="cs"/>
          <w:color w:val="000000"/>
          <w:sz w:val="28"/>
          <w:cs/>
        </w:rPr>
        <w:t xml:space="preserve">ายน </w:t>
      </w:r>
      <w:r w:rsidRPr="00D36A76">
        <w:rPr>
          <w:rFonts w:asciiTheme="majorBidi" w:hAnsiTheme="majorBidi" w:cstheme="majorBidi"/>
          <w:color w:val="000000"/>
          <w:sz w:val="28"/>
        </w:rPr>
        <w:t>256</w:t>
      </w:r>
      <w:r w:rsidR="00513B2E" w:rsidRPr="00D36A76">
        <w:rPr>
          <w:rFonts w:asciiTheme="majorBidi" w:hAnsiTheme="majorBidi" w:cstheme="majorBidi"/>
          <w:color w:val="000000"/>
          <w:sz w:val="28"/>
        </w:rPr>
        <w:t>7</w:t>
      </w:r>
      <w:r w:rsidR="009E1244" w:rsidRPr="00D36A76">
        <w:rPr>
          <w:rFonts w:asciiTheme="majorBidi" w:hAnsiTheme="majorBidi" w:cstheme="majorBidi"/>
          <w:color w:val="000000"/>
          <w:sz w:val="28"/>
        </w:rPr>
        <w:t xml:space="preserve"> </w:t>
      </w:r>
      <w:r w:rsidR="006F515E" w:rsidRPr="00D36A76">
        <w:rPr>
          <w:rFonts w:asciiTheme="majorBidi" w:hAnsiTheme="majorBidi" w:cstheme="majorBidi"/>
          <w:color w:val="000000"/>
          <w:sz w:val="28"/>
        </w:rPr>
        <w:t xml:space="preserve">      </w:t>
      </w:r>
      <w:r w:rsidRPr="00D36A76">
        <w:rPr>
          <w:rFonts w:asciiTheme="majorBidi" w:hAnsiTheme="majorBidi" w:cstheme="majorBidi"/>
          <w:color w:val="000000"/>
          <w:sz w:val="28"/>
          <w:cs/>
        </w:rPr>
        <w:t>และสำหรับปีสิ้นสุดวันที่</w:t>
      </w:r>
      <w:r w:rsidRPr="00D36A76">
        <w:rPr>
          <w:rFonts w:asciiTheme="majorBidi" w:hAnsiTheme="majorBidi" w:cstheme="majorBidi"/>
          <w:color w:val="000000"/>
          <w:sz w:val="28"/>
        </w:rPr>
        <w:t xml:space="preserve"> 31 </w:t>
      </w:r>
      <w:r w:rsidRPr="00D36A76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D36A76">
        <w:rPr>
          <w:rFonts w:asciiTheme="majorBidi" w:hAnsiTheme="majorBidi" w:cstheme="majorBidi"/>
          <w:color w:val="000000"/>
          <w:sz w:val="28"/>
        </w:rPr>
        <w:t>256</w:t>
      </w:r>
      <w:r w:rsidR="00513B2E" w:rsidRPr="00D36A76">
        <w:rPr>
          <w:rFonts w:asciiTheme="majorBidi" w:hAnsiTheme="majorBidi" w:cstheme="majorBidi"/>
          <w:color w:val="000000"/>
          <w:sz w:val="28"/>
        </w:rPr>
        <w:t>6</w:t>
      </w:r>
      <w:r w:rsidRPr="00D36A76">
        <w:rPr>
          <w:rFonts w:asciiTheme="majorBidi" w:hAnsiTheme="majorBidi" w:cstheme="majorBidi"/>
          <w:color w:val="000000"/>
          <w:sz w:val="28"/>
        </w:rPr>
        <w:t xml:space="preserve"> </w:t>
      </w:r>
      <w:r w:rsidRPr="00D36A76">
        <w:rPr>
          <w:rFonts w:asciiTheme="majorBidi" w:hAnsiTheme="majorBidi" w:cstheme="majorBidi"/>
          <w:color w:val="000000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F65985" w:rsidRPr="004517A7" w14:paraId="765369D9" w14:textId="77777777" w:rsidTr="000A2C4A">
        <w:tc>
          <w:tcPr>
            <w:tcW w:w="6300" w:type="dxa"/>
            <w:vAlign w:val="bottom"/>
          </w:tcPr>
          <w:p w14:paraId="37575A02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D24C2D6" w14:textId="77777777" w:rsidR="00F65985" w:rsidRPr="004517A7" w:rsidRDefault="00F65985" w:rsidP="00613A3D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F65985" w:rsidRPr="004517A7" w14:paraId="3EFA5B04" w14:textId="77777777" w:rsidTr="000A2C4A">
        <w:tc>
          <w:tcPr>
            <w:tcW w:w="6300" w:type="dxa"/>
            <w:vAlign w:val="bottom"/>
          </w:tcPr>
          <w:p w14:paraId="7910AF6D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026E3B5" w14:textId="77777777" w:rsidR="00F65985" w:rsidRPr="004517A7" w:rsidRDefault="00F65985" w:rsidP="00613A3D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65985" w:rsidRPr="004517A7" w14:paraId="422A8CBE" w14:textId="77777777" w:rsidTr="000A2C4A">
        <w:tc>
          <w:tcPr>
            <w:tcW w:w="6300" w:type="dxa"/>
            <w:vAlign w:val="bottom"/>
          </w:tcPr>
          <w:p w14:paraId="25826E23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C80BB6" w14:textId="2F0F9506" w:rsidR="00F65985" w:rsidRPr="004517A7" w:rsidRDefault="009F1AE8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="00F65985"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0250FC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75F42B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251885" w14:textId="42FB6982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65985" w:rsidRPr="004517A7" w14:paraId="11B7E37F" w14:textId="77777777" w:rsidTr="000A2C4A">
        <w:tc>
          <w:tcPr>
            <w:tcW w:w="6300" w:type="dxa"/>
            <w:vAlign w:val="bottom"/>
          </w:tcPr>
          <w:p w14:paraId="28E4114A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780A3D" w14:textId="5312C66A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4059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282DB581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98EC8D" w14:textId="23B8E59B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4059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62751C" w:rsidRPr="004517A7" w14:paraId="7E4E6D69" w14:textId="77777777" w:rsidTr="00613A3D">
        <w:tc>
          <w:tcPr>
            <w:tcW w:w="6300" w:type="dxa"/>
            <w:vAlign w:val="bottom"/>
          </w:tcPr>
          <w:p w14:paraId="75663A8C" w14:textId="03B45315" w:rsidR="0062751C" w:rsidRPr="004517A7" w:rsidRDefault="0062751C" w:rsidP="0062751C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</w:t>
            </w:r>
            <w:r w:rsidR="00107745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111C8" w14:textId="2245F3B0" w:rsidR="0062751C" w:rsidRPr="004517A7" w:rsidRDefault="000B57FF" w:rsidP="0062751C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B57FF">
              <w:rPr>
                <w:rFonts w:ascii="Angsana New" w:hAnsi="Angsana New" w:hint="eastAsia"/>
                <w:snapToGrid w:val="0"/>
                <w:sz w:val="28"/>
                <w:lang w:eastAsia="th-TH"/>
              </w:rPr>
              <w:t>45,898</w:t>
            </w:r>
          </w:p>
        </w:tc>
        <w:tc>
          <w:tcPr>
            <w:tcW w:w="90" w:type="dxa"/>
            <w:shd w:val="clear" w:color="auto" w:fill="auto"/>
          </w:tcPr>
          <w:p w14:paraId="6E74087C" w14:textId="77777777" w:rsidR="0062751C" w:rsidRPr="004517A7" w:rsidRDefault="0062751C" w:rsidP="0062751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66D5D" w14:textId="0620419B" w:rsidR="0062751C" w:rsidRPr="004517A7" w:rsidRDefault="0062751C" w:rsidP="0062751C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86,715</w:t>
            </w:r>
          </w:p>
        </w:tc>
      </w:tr>
      <w:tr w:rsidR="000B57FF" w:rsidRPr="004517A7" w14:paraId="488D8D3B" w14:textId="77777777" w:rsidTr="00613A3D">
        <w:tc>
          <w:tcPr>
            <w:tcW w:w="6300" w:type="dxa"/>
            <w:vAlign w:val="bottom"/>
          </w:tcPr>
          <w:p w14:paraId="21C85340" w14:textId="7FD35436" w:rsidR="000B57FF" w:rsidRPr="004517A7" w:rsidRDefault="000B57FF" w:rsidP="000B57F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u w:val="single"/>
                <w:cs/>
              </w:rPr>
              <w:t>เพิ่ม</w:t>
            </w:r>
            <w:r w:rsidRPr="00DA617D">
              <w:rPr>
                <w:rFonts w:ascii="Angsana New" w:hAnsi="Angsana New"/>
                <w:caps/>
                <w:sz w:val="28"/>
              </w:rPr>
              <w:t>: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</w:t>
            </w:r>
            <w:r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E8CB4" w14:textId="079E6CF6" w:rsidR="000B57FF" w:rsidRPr="004517A7" w:rsidRDefault="000B57FF" w:rsidP="000B57FF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D88FB0" w14:textId="77777777" w:rsidR="000B57FF" w:rsidRPr="004517A7" w:rsidRDefault="000B57FF" w:rsidP="000B57F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D128E" w14:textId="694BE2FC" w:rsidR="000B57FF" w:rsidRPr="004517A7" w:rsidRDefault="000B57FF" w:rsidP="000B57FF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5,000</w:t>
            </w:r>
          </w:p>
        </w:tc>
      </w:tr>
      <w:tr w:rsidR="000B57FF" w:rsidRPr="004517A7" w14:paraId="270F3567" w14:textId="77777777" w:rsidTr="00613A3D">
        <w:tc>
          <w:tcPr>
            <w:tcW w:w="6300" w:type="dxa"/>
            <w:vAlign w:val="bottom"/>
          </w:tcPr>
          <w:p w14:paraId="796FDA62" w14:textId="1E4B05F1" w:rsidR="000B57FF" w:rsidRPr="004517A7" w:rsidRDefault="000B57FF" w:rsidP="000B57F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DA617D">
              <w:rPr>
                <w:rFonts w:ascii="Angsana New" w:hAnsi="Angsana New"/>
                <w:caps/>
                <w:sz w:val="28"/>
              </w:rPr>
              <w:t>:</w:t>
            </w:r>
            <w:r>
              <w:rPr>
                <w:rFonts w:ascii="Angsana New" w:hAnsi="Angsana New"/>
                <w:caps/>
                <w:sz w:val="28"/>
              </w:rPr>
              <w:t xml:space="preserve"> </w:t>
            </w:r>
            <w:r w:rsidRPr="00D15E59">
              <w:rPr>
                <w:rFonts w:ascii="Angsana New" w:hAnsi="Angsana New"/>
                <w:caps/>
                <w:color w:val="FFFFFF" w:themeColor="background1"/>
                <w:sz w:val="28"/>
              </w:rPr>
              <w:t>.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</w:t>
            </w:r>
            <w:r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9EC85" w14:textId="696730F2" w:rsidR="000B57FF" w:rsidRPr="004517A7" w:rsidRDefault="000B57FF" w:rsidP="000B57FF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</w:t>
            </w: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191</w:t>
            </w: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937B2B" w14:textId="77777777" w:rsidR="000B57FF" w:rsidRPr="004517A7" w:rsidRDefault="000B57FF" w:rsidP="000B57F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8D3B9" w14:textId="533D7FFA" w:rsidR="000B57FF" w:rsidRPr="004517A7" w:rsidRDefault="000B57FF" w:rsidP="000B57FF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(45,817)</w:t>
            </w:r>
          </w:p>
        </w:tc>
      </w:tr>
      <w:tr w:rsidR="000B57FF" w:rsidRPr="004517A7" w14:paraId="2C794DEB" w14:textId="77777777" w:rsidTr="00613A3D">
        <w:tc>
          <w:tcPr>
            <w:tcW w:w="6300" w:type="dxa"/>
            <w:vAlign w:val="bottom"/>
          </w:tcPr>
          <w:p w14:paraId="0D80780E" w14:textId="4FA1E79F" w:rsidR="000B57FF" w:rsidRPr="004517A7" w:rsidRDefault="000B57FF" w:rsidP="000B57F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</w:t>
            </w:r>
            <w:r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สิ้</w:t>
            </w:r>
            <w:r w:rsidRPr="00107745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น</w:t>
            </w:r>
            <w:r w:rsidRPr="001077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A5714" w14:textId="5BD2B75C" w:rsidR="000B57FF" w:rsidRPr="004517A7" w:rsidRDefault="000B57FF" w:rsidP="000B57FF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36</w:t>
            </w: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707</w:t>
            </w:r>
          </w:p>
        </w:tc>
        <w:tc>
          <w:tcPr>
            <w:tcW w:w="90" w:type="dxa"/>
            <w:shd w:val="clear" w:color="auto" w:fill="auto"/>
          </w:tcPr>
          <w:p w14:paraId="1A3B5144" w14:textId="77777777" w:rsidR="000B57FF" w:rsidRPr="004517A7" w:rsidRDefault="000B57FF" w:rsidP="000B57F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95D9D" w14:textId="787E1EDF" w:rsidR="000B57FF" w:rsidRPr="004517A7" w:rsidRDefault="000B57FF" w:rsidP="000B57FF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45,898</w:t>
            </w:r>
          </w:p>
        </w:tc>
      </w:tr>
    </w:tbl>
    <w:p w14:paraId="4D288F65" w14:textId="77777777" w:rsidR="00214D39" w:rsidRDefault="00214D39" w:rsidP="009B6E3E">
      <w:pPr>
        <w:overflowPunct/>
        <w:textAlignment w:val="auto"/>
        <w:rPr>
          <w:rFonts w:asciiTheme="majorBidi" w:hAnsiTheme="majorBidi" w:cstheme="majorBidi"/>
          <w:sz w:val="28"/>
        </w:rPr>
      </w:pPr>
    </w:p>
    <w:p w14:paraId="663EE40A" w14:textId="56E5D316" w:rsidR="00B23B71" w:rsidRPr="00CC740F" w:rsidRDefault="009B6E3E" w:rsidP="0024387F">
      <w:pPr>
        <w:overflowPunct/>
        <w:ind w:left="360"/>
        <w:jc w:val="thaiDistribute"/>
        <w:textAlignment w:val="auto"/>
        <w:rPr>
          <w:rFonts w:asciiTheme="majorBidi" w:hAnsiTheme="majorBidi" w:cstheme="majorBidi"/>
          <w:color w:val="000000"/>
          <w:sz w:val="28"/>
        </w:rPr>
      </w:pPr>
      <w:r w:rsidRPr="00CC740F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="009C5643" w:rsidRPr="00CC740F">
        <w:rPr>
          <w:rFonts w:asciiTheme="majorBidi" w:hAnsiTheme="majorBidi" w:cstheme="majorBidi"/>
          <w:color w:val="000000"/>
          <w:sz w:val="28"/>
        </w:rPr>
        <w:t>3</w:t>
      </w:r>
      <w:r w:rsidR="00736C1C" w:rsidRPr="00CC740F">
        <w:rPr>
          <w:rFonts w:asciiTheme="majorBidi" w:hAnsiTheme="majorBidi" w:cstheme="majorBidi"/>
          <w:color w:val="000000"/>
          <w:sz w:val="28"/>
        </w:rPr>
        <w:t>0</w:t>
      </w:r>
      <w:r w:rsidRPr="00CC740F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0250FC">
        <w:rPr>
          <w:rFonts w:asciiTheme="majorBidi" w:hAnsiTheme="majorBidi" w:cstheme="majorBidi" w:hint="cs"/>
          <w:color w:val="000000"/>
          <w:sz w:val="28"/>
          <w:cs/>
        </w:rPr>
        <w:t>กันยา</w:t>
      </w:r>
      <w:r w:rsidR="00736C1C" w:rsidRPr="00CC740F">
        <w:rPr>
          <w:rFonts w:asciiTheme="majorBidi" w:hAnsiTheme="majorBidi" w:cstheme="majorBidi" w:hint="cs"/>
          <w:color w:val="000000"/>
          <w:sz w:val="28"/>
          <w:cs/>
        </w:rPr>
        <w:t>ยน</w:t>
      </w:r>
      <w:r w:rsidRPr="00CC740F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736C1C" w:rsidRPr="00CC740F">
        <w:rPr>
          <w:rFonts w:asciiTheme="majorBidi" w:hAnsiTheme="majorBidi" w:cstheme="majorBidi"/>
          <w:color w:val="000000"/>
          <w:sz w:val="28"/>
        </w:rPr>
        <w:t>2567</w:t>
      </w:r>
      <w:r w:rsidRPr="00CC740F">
        <w:rPr>
          <w:rFonts w:asciiTheme="majorBidi" w:hAnsiTheme="majorBidi" w:cstheme="majorBidi"/>
          <w:color w:val="000000"/>
          <w:sz w:val="28"/>
          <w:cs/>
        </w:rPr>
        <w:t xml:space="preserve"> บริษัทและกรรมการของกลุ่มบริษัทมีภาระผูกพันต่อธนาคารในการค</w:t>
      </w:r>
      <w:r w:rsidR="00214D39" w:rsidRPr="00CC740F">
        <w:rPr>
          <w:rFonts w:asciiTheme="majorBidi" w:hAnsiTheme="majorBidi" w:cstheme="majorBidi" w:hint="cs"/>
          <w:color w:val="000000"/>
          <w:sz w:val="28"/>
          <w:cs/>
        </w:rPr>
        <w:t>้ำ</w:t>
      </w:r>
      <w:r w:rsidRPr="00CC740F">
        <w:rPr>
          <w:rFonts w:asciiTheme="majorBidi" w:hAnsiTheme="majorBidi" w:cstheme="majorBidi"/>
          <w:color w:val="000000"/>
          <w:sz w:val="28"/>
          <w:cs/>
        </w:rPr>
        <w:t>ประกันสินเชื่อให้แก่</w:t>
      </w:r>
      <w:r w:rsidR="00D624AA" w:rsidRPr="00CC740F">
        <w:rPr>
          <w:rFonts w:asciiTheme="majorBidi" w:hAnsiTheme="majorBidi" w:cstheme="majorBidi" w:hint="cs"/>
          <w:color w:val="000000"/>
          <w:sz w:val="28"/>
          <w:cs/>
        </w:rPr>
        <w:t xml:space="preserve">    </w:t>
      </w:r>
      <w:r w:rsidRPr="00CC740F">
        <w:rPr>
          <w:rFonts w:asciiTheme="majorBidi" w:hAnsiTheme="majorBidi" w:cstheme="majorBidi"/>
          <w:color w:val="000000"/>
          <w:sz w:val="28"/>
          <w:cs/>
        </w:rPr>
        <w:t>บริษัท พระแสงกรีน พาวเวอร์ จ</w:t>
      </w:r>
      <w:r w:rsidR="00214D39" w:rsidRPr="00CC740F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CC740F">
        <w:rPr>
          <w:rFonts w:asciiTheme="majorBidi" w:hAnsiTheme="majorBidi" w:cstheme="majorBidi"/>
          <w:color w:val="000000"/>
          <w:sz w:val="28"/>
          <w:cs/>
        </w:rPr>
        <w:t>กัด และบริษัท สตาร์ แก๊ส จ</w:t>
      </w:r>
      <w:r w:rsidR="00214D39" w:rsidRPr="00CC740F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CC740F">
        <w:rPr>
          <w:rFonts w:asciiTheme="majorBidi" w:hAnsiTheme="majorBidi" w:cstheme="majorBidi"/>
          <w:color w:val="000000"/>
          <w:sz w:val="28"/>
          <w:cs/>
        </w:rPr>
        <w:t>กัด ซึ่งเป็นบริษัทย่อย</w:t>
      </w:r>
      <w:r w:rsidRPr="00793498">
        <w:rPr>
          <w:rFonts w:asciiTheme="majorBidi" w:hAnsiTheme="majorBidi" w:cstheme="majorBidi"/>
          <w:color w:val="000000"/>
          <w:sz w:val="28"/>
          <w:cs/>
        </w:rPr>
        <w:t>จ</w:t>
      </w:r>
      <w:r w:rsidR="00214D39" w:rsidRPr="00793498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793498">
        <w:rPr>
          <w:rFonts w:asciiTheme="majorBidi" w:hAnsiTheme="majorBidi" w:cstheme="majorBidi"/>
          <w:color w:val="000000"/>
          <w:sz w:val="28"/>
          <w:cs/>
        </w:rPr>
        <w:t xml:space="preserve">นวนเงินรวม </w:t>
      </w:r>
      <w:r w:rsidR="00793498" w:rsidRPr="00793498">
        <w:rPr>
          <w:rFonts w:asciiTheme="majorBidi" w:hAnsiTheme="majorBidi" w:cstheme="majorBidi"/>
          <w:color w:val="000000"/>
          <w:sz w:val="28"/>
        </w:rPr>
        <w:t>37</w:t>
      </w:r>
      <w:r w:rsidRPr="00793498">
        <w:rPr>
          <w:rFonts w:asciiTheme="majorBidi" w:hAnsiTheme="majorBidi" w:cstheme="majorBidi"/>
          <w:color w:val="000000"/>
          <w:sz w:val="28"/>
          <w:cs/>
        </w:rPr>
        <w:t xml:space="preserve"> ล้านบาท</w:t>
      </w:r>
      <w:r w:rsidR="00D624AA" w:rsidRPr="00793498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1A7D93" w:rsidRPr="00793498">
        <w:rPr>
          <w:rFonts w:asciiTheme="majorBidi" w:hAnsiTheme="majorBidi" w:cstheme="majorBidi" w:hint="cs"/>
          <w:color w:val="000000"/>
          <w:sz w:val="28"/>
          <w:cs/>
        </w:rPr>
        <w:t xml:space="preserve">                   </w:t>
      </w:r>
      <w:r w:rsidRPr="0022441B">
        <w:rPr>
          <w:rFonts w:asciiTheme="majorBidi" w:hAnsiTheme="majorBidi" w:cstheme="majorBidi"/>
          <w:color w:val="000000"/>
          <w:spacing w:val="2"/>
          <w:sz w:val="28"/>
          <w:cs/>
        </w:rPr>
        <w:t>(</w:t>
      </w:r>
      <w:r w:rsidR="00736C1C" w:rsidRPr="0022441B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22441B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</w:t>
      </w:r>
      <w:r w:rsidR="009E428D" w:rsidRPr="0022441B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</w:t>
      </w:r>
      <w:r w:rsidR="00736C1C" w:rsidRPr="0022441B">
        <w:rPr>
          <w:rFonts w:asciiTheme="majorBidi" w:hAnsiTheme="majorBidi" w:cstheme="majorBidi"/>
          <w:color w:val="000000"/>
          <w:spacing w:val="2"/>
          <w:sz w:val="28"/>
        </w:rPr>
        <w:t>2566</w:t>
      </w:r>
      <w:r w:rsidRPr="0022441B">
        <w:rPr>
          <w:rFonts w:asciiTheme="majorBidi" w:hAnsiTheme="majorBidi" w:cstheme="majorBidi"/>
          <w:color w:val="000000"/>
          <w:spacing w:val="2"/>
          <w:sz w:val="28"/>
        </w:rPr>
        <w:t xml:space="preserve">: </w:t>
      </w:r>
      <w:r w:rsidR="00214D39" w:rsidRPr="0022441B">
        <w:rPr>
          <w:rFonts w:asciiTheme="majorBidi" w:hAnsiTheme="majorBidi" w:cstheme="majorBidi" w:hint="cs"/>
          <w:color w:val="000000"/>
          <w:spacing w:val="2"/>
          <w:sz w:val="28"/>
          <w:cs/>
        </w:rPr>
        <w:t>จำ</w:t>
      </w:r>
      <w:r w:rsidRPr="0022441B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นวน </w:t>
      </w:r>
      <w:r w:rsidRPr="0022441B">
        <w:rPr>
          <w:rFonts w:asciiTheme="majorBidi" w:hAnsiTheme="majorBidi" w:cstheme="majorBidi"/>
          <w:color w:val="000000"/>
          <w:spacing w:val="2"/>
          <w:sz w:val="28"/>
        </w:rPr>
        <w:t>46</w:t>
      </w:r>
      <w:r w:rsidRPr="0022441B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ล้านบาท) โดยทั่วไปการค้</w:t>
      </w:r>
      <w:r w:rsidR="0064602A" w:rsidRPr="0022441B">
        <w:rPr>
          <w:rFonts w:asciiTheme="majorBidi" w:hAnsiTheme="majorBidi" w:cstheme="majorBidi" w:hint="cs"/>
          <w:color w:val="000000"/>
          <w:spacing w:val="2"/>
          <w:sz w:val="28"/>
          <w:cs/>
        </w:rPr>
        <w:t>ำ</w:t>
      </w:r>
      <w:r w:rsidRPr="0022441B">
        <w:rPr>
          <w:rFonts w:asciiTheme="majorBidi" w:hAnsiTheme="majorBidi" w:cstheme="majorBidi"/>
          <w:color w:val="000000"/>
          <w:spacing w:val="2"/>
          <w:sz w:val="28"/>
          <w:cs/>
        </w:rPr>
        <w:t>ประกันนี้มีผลผูกพันต่อผู้ค</w:t>
      </w:r>
      <w:r w:rsidR="00214D39" w:rsidRPr="0022441B">
        <w:rPr>
          <w:rFonts w:asciiTheme="majorBidi" w:hAnsiTheme="majorBidi" w:cstheme="majorBidi" w:hint="cs"/>
          <w:color w:val="000000"/>
          <w:spacing w:val="2"/>
          <w:sz w:val="28"/>
          <w:cs/>
        </w:rPr>
        <w:t>้</w:t>
      </w:r>
      <w:r w:rsidR="009E428D" w:rsidRPr="0022441B">
        <w:rPr>
          <w:rFonts w:asciiTheme="majorBidi" w:hAnsiTheme="majorBidi" w:cstheme="majorBidi" w:hint="cs"/>
          <w:color w:val="000000"/>
          <w:spacing w:val="2"/>
          <w:sz w:val="28"/>
          <w:cs/>
        </w:rPr>
        <w:t>ำ</w:t>
      </w:r>
      <w:r w:rsidRPr="0022441B">
        <w:rPr>
          <w:rFonts w:asciiTheme="majorBidi" w:hAnsiTheme="majorBidi" w:cstheme="majorBidi"/>
          <w:color w:val="000000"/>
          <w:spacing w:val="2"/>
          <w:sz w:val="28"/>
          <w:cs/>
        </w:rPr>
        <w:t>ประกันนานเท่าที่ภาระหนี้สิน</w:t>
      </w:r>
      <w:r w:rsidR="00447799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         </w:t>
      </w:r>
      <w:r w:rsidRPr="0022441B">
        <w:rPr>
          <w:rFonts w:asciiTheme="majorBidi" w:hAnsiTheme="majorBidi" w:cstheme="majorBidi"/>
          <w:color w:val="000000"/>
          <w:spacing w:val="2"/>
          <w:sz w:val="28"/>
          <w:cs/>
        </w:rPr>
        <w:t>ยังไม่ได้ช</w:t>
      </w:r>
      <w:r w:rsidR="009E428D" w:rsidRPr="0022441B">
        <w:rPr>
          <w:rFonts w:asciiTheme="majorBidi" w:hAnsiTheme="majorBidi" w:cstheme="majorBidi" w:hint="cs"/>
          <w:color w:val="000000"/>
          <w:spacing w:val="2"/>
          <w:sz w:val="28"/>
          <w:cs/>
        </w:rPr>
        <w:t>ำ</w:t>
      </w:r>
      <w:r w:rsidRPr="0022441B">
        <w:rPr>
          <w:rFonts w:asciiTheme="majorBidi" w:hAnsiTheme="majorBidi" w:cstheme="majorBidi"/>
          <w:color w:val="000000"/>
          <w:spacing w:val="2"/>
          <w:sz w:val="28"/>
          <w:cs/>
        </w:rPr>
        <w:t>ระโดยบริษัทผู้ได้รับการค</w:t>
      </w:r>
      <w:r w:rsidR="009E428D" w:rsidRPr="0022441B">
        <w:rPr>
          <w:rFonts w:asciiTheme="majorBidi" w:hAnsiTheme="majorBidi" w:cstheme="majorBidi" w:hint="cs"/>
          <w:color w:val="000000"/>
          <w:spacing w:val="2"/>
          <w:sz w:val="28"/>
          <w:cs/>
        </w:rPr>
        <w:t>้ำ</w:t>
      </w:r>
      <w:r w:rsidRPr="0022441B">
        <w:rPr>
          <w:rFonts w:asciiTheme="majorBidi" w:hAnsiTheme="majorBidi" w:cstheme="majorBidi"/>
          <w:color w:val="000000"/>
          <w:spacing w:val="2"/>
          <w:sz w:val="28"/>
          <w:cs/>
        </w:rPr>
        <w:t>ประกัน</w:t>
      </w:r>
    </w:p>
    <w:p w14:paraId="0D966AFA" w14:textId="77777777" w:rsidR="00B23B71" w:rsidRDefault="00B23B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6B4BE013" w14:textId="2389A536" w:rsidR="008B14DE" w:rsidRPr="00B118B0" w:rsidRDefault="009E4C64" w:rsidP="00F9298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</w:t>
      </w:r>
      <w:r w:rsidR="008B14DE"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และเงินกู้ยืมระยะยาว</w:t>
      </w:r>
    </w:p>
    <w:p w14:paraId="51E11F07" w14:textId="78EDA539" w:rsidR="00F53166" w:rsidRPr="00B118B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8177E6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250FC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E222C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E222C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90"/>
        <w:gridCol w:w="992"/>
        <w:gridCol w:w="92"/>
        <w:gridCol w:w="992"/>
        <w:gridCol w:w="91"/>
        <w:gridCol w:w="912"/>
        <w:gridCol w:w="90"/>
        <w:gridCol w:w="887"/>
        <w:gridCol w:w="90"/>
        <w:gridCol w:w="900"/>
        <w:gridCol w:w="90"/>
        <w:gridCol w:w="990"/>
      </w:tblGrid>
      <w:tr w:rsidR="005B4801" w:rsidRPr="00B118B0" w14:paraId="2E5791D0" w14:textId="77777777" w:rsidTr="007D764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B118B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7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8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B118B0" w:rsidRDefault="005B4801" w:rsidP="003D2F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bookmarkEnd w:id="7"/>
      <w:tr w:rsidR="00935E58" w:rsidRPr="00B118B0" w14:paraId="33E7C78B" w14:textId="77777777" w:rsidTr="007D764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956B7A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73EF7" w14:textId="3F54F956" w:rsidR="00935E58" w:rsidRPr="00B118B0" w:rsidRDefault="006B6D1F" w:rsidP="006B6D1F">
            <w:pPr>
              <w:tabs>
                <w:tab w:val="right" w:pos="7200"/>
                <w:tab w:val="right" w:pos="8540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="007D764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35E58" w:rsidRPr="00B118B0">
              <w:rPr>
                <w:rFonts w:asciiTheme="majorBidi" w:hAnsiTheme="majorBidi" w:cstheme="majorBidi"/>
                <w:sz w:val="28"/>
              </w:rPr>
              <w:t>(</w:t>
            </w:r>
            <w:r w:rsidR="00935E58"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="00935E58"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E1F69F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89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5E58" w:rsidRPr="00B118B0" w14:paraId="3706FE90" w14:textId="77777777" w:rsidTr="007D764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51FA0D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3DF56" w14:textId="6D40B9FD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0250FC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78FBB49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A7218" w14:textId="3F7481A6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456E0673" w:rsidR="00935E58" w:rsidRPr="00B118B0" w:rsidRDefault="000250FC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</w:tcBorders>
            <w:vAlign w:val="bottom"/>
          </w:tcPr>
          <w:p w14:paraId="2CD03ED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2196D1E1" w:rsidR="00935E58" w:rsidRPr="00B118B0" w:rsidRDefault="000250FC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35E58" w:rsidRPr="00B118B0" w14:paraId="725C859A" w14:textId="77777777" w:rsidTr="007D7647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935E58" w:rsidRPr="00B118B0" w:rsidRDefault="00935E58" w:rsidP="00935E58">
            <w:pPr>
              <w:ind w:right="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1048E6DC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E222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1FE7DB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3D101492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E222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9B49D0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007D1B93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E222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6A3A4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4EF9769C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3EF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758FEB46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E222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0E9C59E1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3EF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983493" w:rsidRPr="000F4E50" w14:paraId="7500DBC2" w14:textId="77777777" w:rsidTr="007D7647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408077FA" w14:textId="77777777" w:rsidR="00983493" w:rsidRPr="000F4E50" w:rsidRDefault="00983493" w:rsidP="00983493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0F4E5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  <w:p w14:paraId="79AF1353" w14:textId="2E9EC893" w:rsidR="00983493" w:rsidRPr="000F4E50" w:rsidRDefault="00983493" w:rsidP="00983493">
            <w:pPr>
              <w:ind w:left="358"/>
              <w:rPr>
                <w:rFonts w:asciiTheme="majorBidi" w:hAnsiTheme="majorBidi" w:cstheme="majorBidi"/>
                <w:sz w:val="28"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>(</w:t>
            </w:r>
            <w:r w:rsidRPr="000F4E5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F4E5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983493" w:rsidRPr="000F4E50" w:rsidRDefault="00983493" w:rsidP="009834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4D95F56B" w:rsidR="00983493" w:rsidRPr="000F4E50" w:rsidRDefault="00983493" w:rsidP="009834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 xml:space="preserve">0.075 </w:t>
            </w:r>
            <w:r w:rsidR="00106883">
              <w:rPr>
                <w:rFonts w:asciiTheme="majorBidi" w:hAnsiTheme="majorBidi" w:cstheme="majorBidi"/>
                <w:sz w:val="28"/>
              </w:rPr>
              <w:t>-</w:t>
            </w:r>
            <w:r w:rsidRPr="000F4E5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7.05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B76C6D" w14:textId="77777777" w:rsidR="00983493" w:rsidRPr="000F4E50" w:rsidRDefault="00983493" w:rsidP="009834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340694B1" w:rsidR="00983493" w:rsidRPr="000F4E50" w:rsidRDefault="00983493" w:rsidP="009834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>0.075 - 6.25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F192EE1" w14:textId="77777777" w:rsidR="00983493" w:rsidRPr="000F4E50" w:rsidRDefault="00983493" w:rsidP="00983493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4472F53A" w:rsidR="00983493" w:rsidRPr="000F4E50" w:rsidRDefault="002777AF" w:rsidP="00983493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2E9AF5" w14:textId="77777777" w:rsidR="00983493" w:rsidRPr="000F4E50" w:rsidRDefault="00983493" w:rsidP="00983493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311C" w14:textId="544816C8" w:rsidR="00983493" w:rsidRPr="000F4E50" w:rsidRDefault="00983493" w:rsidP="00983493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E01A5" w14:textId="77777777" w:rsidR="00983493" w:rsidRPr="000F4E50" w:rsidRDefault="00983493" w:rsidP="00983493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209B9" w14:textId="13283235" w:rsidR="00983493" w:rsidRPr="000F4E50" w:rsidRDefault="0050379F" w:rsidP="00983493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82,490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0747B4" w14:textId="77777777" w:rsidR="00983493" w:rsidRPr="000F4E50" w:rsidRDefault="00983493" w:rsidP="00983493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09B816" w14:textId="21F70883" w:rsidR="00983493" w:rsidRPr="000F4E50" w:rsidRDefault="00983493" w:rsidP="00983493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>81,990</w:t>
            </w:r>
          </w:p>
        </w:tc>
      </w:tr>
      <w:tr w:rsidR="0050379F" w:rsidRPr="00B118B0" w14:paraId="76CBE354" w14:textId="77777777" w:rsidTr="007D7647">
        <w:tc>
          <w:tcPr>
            <w:tcW w:w="2964" w:type="dxa"/>
            <w:tcBorders>
              <w:right w:val="nil"/>
            </w:tcBorders>
          </w:tcPr>
          <w:p w14:paraId="3D65EC1E" w14:textId="77777777" w:rsidR="0050379F" w:rsidRDefault="0050379F" w:rsidP="0050379F">
            <w:pPr>
              <w:ind w:hanging="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กรรมการของบริษัทย่อย</w:t>
            </w:r>
          </w:p>
          <w:p w14:paraId="4392AD9A" w14:textId="0A2007DA" w:rsidR="0050379F" w:rsidRPr="006D233B" w:rsidRDefault="0050379F" w:rsidP="0050379F">
            <w:pPr>
              <w:ind w:left="358"/>
              <w:rPr>
                <w:rFonts w:asciiTheme="majorBidi" w:hAnsiTheme="majorBidi" w:cstheme="majorBidi"/>
                <w:sz w:val="28"/>
                <w:cs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>(</w:t>
            </w:r>
            <w:r w:rsidRPr="000F4E5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F4E5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6D1ACC40" w14:textId="77777777" w:rsidR="0050379F" w:rsidRPr="00B118B0" w:rsidRDefault="0050379F" w:rsidP="005037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AB540" w14:textId="6E807FA7" w:rsidR="0050379F" w:rsidRPr="00657820" w:rsidRDefault="0050379F" w:rsidP="005037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3A837C8" w14:textId="77777777" w:rsidR="0050379F" w:rsidRPr="00B118B0" w:rsidRDefault="0050379F" w:rsidP="005037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0E434" w14:textId="782BC918" w:rsidR="0050379F" w:rsidRPr="00657820" w:rsidRDefault="0050379F" w:rsidP="005037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0EF4BC5" w14:textId="77777777" w:rsidR="0050379F" w:rsidRPr="00B118B0" w:rsidRDefault="0050379F" w:rsidP="0050379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ABD33" w14:textId="282A6865" w:rsidR="0050379F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  <w:r w:rsidRPr="0065782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79384E" w14:textId="77777777" w:rsidR="0050379F" w:rsidRPr="00B118B0" w:rsidRDefault="0050379F" w:rsidP="0050379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1B597" w14:textId="5C1DB613" w:rsidR="0050379F" w:rsidRPr="00657820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15056F9" w14:textId="77777777" w:rsidR="0050379F" w:rsidRPr="00B118B0" w:rsidRDefault="0050379F" w:rsidP="0050379F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53E43" w14:textId="0CFACC93" w:rsidR="0050379F" w:rsidRPr="00C123FD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9D265D4" w14:textId="77777777" w:rsidR="0050379F" w:rsidRPr="00B118B0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17997FE3" w14:textId="518D7419" w:rsidR="0050379F" w:rsidRPr="00657820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379F" w:rsidRPr="00B118B0" w14:paraId="10DFFBD6" w14:textId="77777777" w:rsidTr="007D7647">
        <w:tc>
          <w:tcPr>
            <w:tcW w:w="2964" w:type="dxa"/>
            <w:tcBorders>
              <w:right w:val="nil"/>
            </w:tcBorders>
          </w:tcPr>
          <w:p w14:paraId="5CD675CD" w14:textId="77777777" w:rsidR="0050379F" w:rsidRDefault="0050379F" w:rsidP="0050379F">
            <w:pPr>
              <w:ind w:hanging="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กรรมการของกิจการที่เกี่ยวข้องกัน</w:t>
            </w:r>
          </w:p>
          <w:p w14:paraId="7126877D" w14:textId="2A722F56" w:rsidR="0050379F" w:rsidRDefault="0050379F" w:rsidP="0050379F">
            <w:pPr>
              <w:ind w:left="358"/>
              <w:rPr>
                <w:rFonts w:asciiTheme="majorBidi" w:hAnsiTheme="majorBidi" w:cstheme="majorBidi"/>
                <w:sz w:val="28"/>
                <w:cs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>(</w:t>
            </w:r>
            <w:r w:rsidRPr="000F4E5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F4E5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6E28AB09" w14:textId="77777777" w:rsidR="0050379F" w:rsidRPr="00B118B0" w:rsidRDefault="0050379F" w:rsidP="005037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67660" w14:textId="5A363188" w:rsidR="0050379F" w:rsidRDefault="0050379F" w:rsidP="005037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9680F54" w14:textId="77777777" w:rsidR="0050379F" w:rsidRPr="00B118B0" w:rsidRDefault="0050379F" w:rsidP="005037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0C3D0" w14:textId="13C38442" w:rsidR="0050379F" w:rsidRDefault="0050379F" w:rsidP="0050379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3C04C22D" w14:textId="77777777" w:rsidR="0050379F" w:rsidRPr="00B118B0" w:rsidRDefault="0050379F" w:rsidP="0050379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A1A5B" w14:textId="415297DD" w:rsidR="0050379F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65,500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F1DF03" w14:textId="77777777" w:rsidR="0050379F" w:rsidRPr="00B118B0" w:rsidRDefault="0050379F" w:rsidP="0050379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55AA5" w14:textId="25ADF313" w:rsidR="0050379F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D733CA3" w14:textId="77777777" w:rsidR="0050379F" w:rsidRPr="00B118B0" w:rsidRDefault="0050379F" w:rsidP="0050379F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A2B1A" w14:textId="0C86DCBA" w:rsidR="0050379F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A84883E" w14:textId="77777777" w:rsidR="0050379F" w:rsidRPr="00B118B0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596B9FD8" w14:textId="0EAEF477" w:rsidR="0050379F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379F" w:rsidRPr="00B118B0" w14:paraId="0060FE84" w14:textId="77777777" w:rsidTr="005709B1">
        <w:tc>
          <w:tcPr>
            <w:tcW w:w="2964" w:type="dxa"/>
            <w:tcBorders>
              <w:right w:val="nil"/>
            </w:tcBorders>
          </w:tcPr>
          <w:p w14:paraId="16C4D823" w14:textId="77777777" w:rsidR="0050379F" w:rsidRPr="00B118B0" w:rsidRDefault="0050379F" w:rsidP="0050379F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50379F" w:rsidRPr="00B118B0" w:rsidRDefault="0050379F" w:rsidP="005037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38248EF" w14:textId="62F4C876" w:rsidR="0050379F" w:rsidRPr="00B118B0" w:rsidRDefault="0050379F" w:rsidP="0050379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4.00</w:t>
            </w:r>
            <w:r>
              <w:rPr>
                <w:rFonts w:asciiTheme="majorBidi" w:hAnsiTheme="majorBidi" w:cstheme="majorBidi"/>
                <w:sz w:val="28"/>
              </w:rPr>
              <w:t xml:space="preserve"> - 6.00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ED6A637" w14:textId="77777777" w:rsidR="0050379F" w:rsidRPr="00B118B0" w:rsidRDefault="0050379F" w:rsidP="0050379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8FEB3F5" w14:textId="27E00389" w:rsidR="0050379F" w:rsidRPr="00B118B0" w:rsidRDefault="0050379F" w:rsidP="0050379F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4.00</w:t>
            </w:r>
            <w:r>
              <w:rPr>
                <w:rFonts w:asciiTheme="majorBidi" w:hAnsiTheme="majorBidi" w:cstheme="majorBidi"/>
                <w:sz w:val="28"/>
              </w:rPr>
              <w:t xml:space="preserve"> - 6.00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4EDD1CF" w14:textId="77777777" w:rsidR="0050379F" w:rsidRPr="00B118B0" w:rsidRDefault="0050379F" w:rsidP="0050379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729D9" w14:textId="752677C0" w:rsidR="0050379F" w:rsidRPr="00B118B0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41,413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EC0207" w14:textId="77777777" w:rsidR="0050379F" w:rsidRPr="00B118B0" w:rsidRDefault="0050379F" w:rsidP="0050379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4DEE" w14:textId="266ECA41" w:rsidR="0050379F" w:rsidRPr="00B118B0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96,913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2BE395" w14:textId="77777777" w:rsidR="0050379F" w:rsidRPr="00B118B0" w:rsidRDefault="0050379F" w:rsidP="0050379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0EA3" w14:textId="2CCE7D53" w:rsidR="0050379F" w:rsidRPr="00B118B0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0F79C" w14:textId="77777777" w:rsidR="0050379F" w:rsidRPr="00B118B0" w:rsidRDefault="0050379F" w:rsidP="0050379F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849301" w14:textId="48015310" w:rsidR="0050379F" w:rsidRPr="00B118B0" w:rsidRDefault="0050379F" w:rsidP="0050379F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379F" w:rsidRPr="00B118B0" w14:paraId="2011AC17" w14:textId="77777777" w:rsidTr="007D7647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F73A2A" w14:textId="77777777" w:rsidR="0050379F" w:rsidRPr="00B118B0" w:rsidRDefault="0050379F" w:rsidP="0050379F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50379F" w:rsidRPr="00B118B0" w:rsidRDefault="0050379F" w:rsidP="0050379F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50379F" w:rsidRPr="00B118B0" w:rsidRDefault="0050379F" w:rsidP="0050379F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C463CE5" w14:textId="77777777" w:rsidR="0050379F" w:rsidRPr="00B118B0" w:rsidRDefault="0050379F" w:rsidP="0050379F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50379F" w:rsidRPr="00B118B0" w:rsidRDefault="0050379F" w:rsidP="0050379F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D298822" w14:textId="77777777" w:rsidR="0050379F" w:rsidRPr="00B118B0" w:rsidRDefault="0050379F" w:rsidP="0050379F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885AC" w14:textId="0B321BE8" w:rsidR="0050379F" w:rsidRPr="00B118B0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126,913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A17260" w14:textId="77777777" w:rsidR="0050379F" w:rsidRPr="00B118B0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A9131" w14:textId="7999B74B" w:rsidR="0050379F" w:rsidRPr="00B118B0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96,913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26D203" w14:textId="77777777" w:rsidR="0050379F" w:rsidRPr="00B118B0" w:rsidRDefault="0050379F" w:rsidP="0050379F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C5FBCD" w14:textId="1056DD02" w:rsidR="0050379F" w:rsidRPr="00B118B0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82,490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09489" w14:textId="77777777" w:rsidR="0050379F" w:rsidRPr="00B118B0" w:rsidRDefault="0050379F" w:rsidP="0050379F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94FDBD" w14:textId="20C8A3F5" w:rsidR="0050379F" w:rsidRPr="00B118B0" w:rsidRDefault="0050379F" w:rsidP="0050379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</w:tr>
      <w:tr w:rsidR="0050379F" w:rsidRPr="00B118B0" w14:paraId="4AC47628" w14:textId="77777777" w:rsidTr="007D764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35E126F" w14:textId="77777777" w:rsidR="0050379F" w:rsidRPr="00B118B0" w:rsidRDefault="0050379F" w:rsidP="0050379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616B9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8E59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1ABCFB0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673B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2C42989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8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7A4436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97A47C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8DECDB" w14:textId="77777777" w:rsidR="0050379F" w:rsidRPr="00B118B0" w:rsidRDefault="0050379F" w:rsidP="0050379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0379F" w:rsidRPr="00B118B0" w14:paraId="4D985DC7" w14:textId="77777777" w:rsidTr="007D764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0D25BD4" w14:textId="77777777" w:rsidR="0050379F" w:rsidRPr="00B118B0" w:rsidRDefault="0050379F" w:rsidP="0050379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9A1CA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B10E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B75246E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83B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0F6E915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8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8A8D0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119C3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644C1" w14:textId="77777777" w:rsidR="0050379F" w:rsidRPr="00B118B0" w:rsidRDefault="0050379F" w:rsidP="005037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0379F" w:rsidRPr="00B118B0" w14:paraId="0B37D2E6" w14:textId="77777777" w:rsidTr="007D764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695287F0" w14:textId="77777777" w:rsidR="0050379F" w:rsidRPr="00B118B0" w:rsidRDefault="0050379F" w:rsidP="0050379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5EA91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7121" w14:textId="1873671A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F24B829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89" w:type="dxa"/>
            <w:gridSpan w:val="3"/>
            <w:tcBorders>
              <w:left w:val="nil"/>
              <w:bottom w:val="single" w:sz="4" w:space="0" w:color="auto"/>
            </w:tcBorders>
          </w:tcPr>
          <w:p w14:paraId="2EB9C713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6F700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0E7F56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0379F" w:rsidRPr="00B118B0" w14:paraId="2842D77A" w14:textId="77777777" w:rsidTr="007D764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77A26E0F" w14:textId="77777777" w:rsidR="0050379F" w:rsidRPr="00B118B0" w:rsidRDefault="0050379F" w:rsidP="0050379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65319B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0CECC" w14:textId="42E2DAA4" w:rsidR="0050379F" w:rsidRPr="00B118B0" w:rsidRDefault="0050379F" w:rsidP="0050379F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1CAA2148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CE067" w14:textId="5238B5F3" w:rsidR="0050379F" w:rsidRPr="00B118B0" w:rsidRDefault="0050379F" w:rsidP="0050379F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AA981C5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3E43ECE" w14:textId="2BFDF184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A2F51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</w:tcBorders>
            <w:vAlign w:val="bottom"/>
          </w:tcPr>
          <w:p w14:paraId="5705FF08" w14:textId="1CC5F17F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15B01F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712636A" w14:textId="6D846D5C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C9E4A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7358" w14:textId="2F7D13CD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50379F" w:rsidRPr="00B118B0" w14:paraId="069E91D4" w14:textId="77777777" w:rsidTr="007D7647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13B5D" w14:textId="1276A915" w:rsidR="0050379F" w:rsidRPr="00B118B0" w:rsidRDefault="0050379F" w:rsidP="0050379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F22AB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1E9B0" w14:textId="39E4EA6D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82EF09D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16B2F" w14:textId="3B799424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C09D41A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A9DBE" w14:textId="20A34C59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279FC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AE8B0A" w14:textId="0830925D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18FE4F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10A52" w14:textId="7C3967E3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55BBA9" w14:textId="77777777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D345D" w14:textId="512C4749" w:rsidR="0050379F" w:rsidRPr="00B118B0" w:rsidRDefault="0050379F" w:rsidP="0050379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777AF" w:rsidRPr="00B118B0" w14:paraId="6AA71806" w14:textId="77777777" w:rsidTr="007D7647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4295E217" w14:textId="77777777" w:rsidR="002777AF" w:rsidRPr="00817809" w:rsidRDefault="002777AF" w:rsidP="002777AF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81780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817809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81780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 w:rsidRPr="00817809"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</w:p>
          <w:p w14:paraId="0C4D34C8" w14:textId="4CA52597" w:rsidR="002777AF" w:rsidRPr="00B118B0" w:rsidRDefault="002777AF" w:rsidP="002777AF">
            <w:pPr>
              <w:tabs>
                <w:tab w:val="left" w:pos="369"/>
              </w:tabs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81780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817809">
              <w:rPr>
                <w:rFonts w:asciiTheme="majorBidi" w:hAnsiTheme="majorBidi" w:cstheme="majorBidi"/>
                <w:sz w:val="28"/>
              </w:rPr>
              <w:t>(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817809">
              <w:rPr>
                <w:rFonts w:asciiTheme="majorBidi" w:hAnsiTheme="majorBidi" w:cstheme="majorBidi"/>
                <w:sz w:val="28"/>
              </w:rPr>
              <w:t>4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08EE8A11" w14:textId="77777777" w:rsidR="002777AF" w:rsidRPr="00B118B0" w:rsidRDefault="002777AF" w:rsidP="002777A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6480" w14:textId="0CD03940" w:rsidR="002777AF" w:rsidRPr="00B118B0" w:rsidRDefault="002777AF" w:rsidP="002777A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8A3506D" w14:textId="77777777" w:rsidR="002777AF" w:rsidRPr="00B118B0" w:rsidRDefault="002777AF" w:rsidP="002777A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13BD7" w14:textId="745C2AC0" w:rsidR="002777AF" w:rsidRPr="00B118B0" w:rsidRDefault="002777AF" w:rsidP="002777A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3718392" w14:textId="77777777" w:rsidR="002777AF" w:rsidRPr="00B118B0" w:rsidRDefault="002777AF" w:rsidP="002777A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13110" w14:textId="67115D49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91,453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53EF0D" w14:textId="77777777" w:rsidR="002777AF" w:rsidRPr="00B118B0" w:rsidRDefault="002777AF" w:rsidP="002777A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06C76C" w14:textId="07A6BF45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D2F37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1D642F" w14:textId="77777777" w:rsidR="002777AF" w:rsidRPr="00B118B0" w:rsidRDefault="002777AF" w:rsidP="002777A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932EC" w14:textId="38E35B6E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4434506" w14:textId="77777777" w:rsidR="002777AF" w:rsidRPr="00B118B0" w:rsidRDefault="002777AF" w:rsidP="002777AF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3BBE759" w14:textId="65F65FB5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777AF" w:rsidRPr="00B118B0" w14:paraId="5788FBAC" w14:textId="77777777" w:rsidTr="007D7647">
        <w:tc>
          <w:tcPr>
            <w:tcW w:w="2964" w:type="dxa"/>
            <w:tcBorders>
              <w:right w:val="nil"/>
            </w:tcBorders>
          </w:tcPr>
          <w:p w14:paraId="2CB72772" w14:textId="316D379C" w:rsidR="002777AF" w:rsidRDefault="002777AF" w:rsidP="002777AF">
            <w:pPr>
              <w:tabs>
                <w:tab w:val="left" w:pos="369"/>
              </w:tabs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E2965">
              <w:rPr>
                <w:rFonts w:asciiTheme="majorBidi" w:hAnsiTheme="majorBidi" w:cstheme="majorBidi"/>
                <w:sz w:val="28"/>
              </w:rPr>
              <w:t>:</w:t>
            </w:r>
            <w:r w:rsidRPr="006E296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  <w:p w14:paraId="572683AB" w14:textId="3EF65321" w:rsidR="002777AF" w:rsidRPr="00B118B0" w:rsidRDefault="002777AF" w:rsidP="002777AF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81780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817809">
              <w:rPr>
                <w:rFonts w:asciiTheme="majorBidi" w:hAnsiTheme="majorBidi" w:cstheme="majorBidi"/>
                <w:sz w:val="28"/>
              </w:rPr>
              <w:t>(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817809">
              <w:rPr>
                <w:rFonts w:asciiTheme="majorBidi" w:hAnsiTheme="majorBidi" w:cstheme="majorBidi"/>
                <w:sz w:val="28"/>
              </w:rPr>
              <w:t>4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7B9627CF" w14:textId="77777777" w:rsidR="002777AF" w:rsidRPr="00B118B0" w:rsidRDefault="002777AF" w:rsidP="002777A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23798" w14:textId="77777777" w:rsidR="002777AF" w:rsidRPr="00B118B0" w:rsidRDefault="002777AF" w:rsidP="002777A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09BA4C1" w14:textId="77777777" w:rsidR="002777AF" w:rsidRPr="00B118B0" w:rsidRDefault="002777AF" w:rsidP="002777A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2E1E" w14:textId="77777777" w:rsidR="002777AF" w:rsidRPr="00B118B0" w:rsidRDefault="002777AF" w:rsidP="002777A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45222F8" w14:textId="77777777" w:rsidR="002777AF" w:rsidRPr="00B118B0" w:rsidRDefault="002777AF" w:rsidP="002777A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6307" w14:textId="06A07BA9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(91,453)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7E2B4" w14:textId="77777777" w:rsidR="002777AF" w:rsidRPr="00B118B0" w:rsidRDefault="002777AF" w:rsidP="002777A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0E118" w14:textId="7BF6BEA6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D2F37">
              <w:rPr>
                <w:rFonts w:asciiTheme="majorBidi" w:hAnsiTheme="majorBidi" w:cstheme="majorBidi"/>
                <w:sz w:val="28"/>
              </w:rPr>
              <w:t>(144,053)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38170E" w14:textId="77777777" w:rsidR="002777AF" w:rsidRPr="00B118B0" w:rsidRDefault="002777AF" w:rsidP="002777A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95CE9" w14:textId="05375512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DCE34FC" w14:textId="77777777" w:rsidR="002777AF" w:rsidRPr="00B118B0" w:rsidRDefault="002777AF" w:rsidP="002777AF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3AD34EF6" w14:textId="369AB405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777AF" w:rsidRPr="00B118B0" w14:paraId="574E854E" w14:textId="77777777" w:rsidTr="007D7647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94AAD9" w14:textId="3D0B32D0" w:rsidR="002777AF" w:rsidRPr="00B118B0" w:rsidRDefault="002777AF" w:rsidP="002777AF">
            <w:pPr>
              <w:ind w:hanging="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6B4025" w14:textId="77777777" w:rsidR="002777AF" w:rsidRPr="00B118B0" w:rsidRDefault="002777AF" w:rsidP="002777AF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898D8" w14:textId="77777777" w:rsidR="002777AF" w:rsidRPr="00B118B0" w:rsidRDefault="002777AF" w:rsidP="002777AF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545C624C" w14:textId="77777777" w:rsidR="002777AF" w:rsidRPr="00B118B0" w:rsidRDefault="002777AF" w:rsidP="002777AF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3D08D" w14:textId="77777777" w:rsidR="002777AF" w:rsidRPr="00B118B0" w:rsidRDefault="002777AF" w:rsidP="002777AF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D4B45A" w14:textId="77777777" w:rsidR="002777AF" w:rsidRPr="00B118B0" w:rsidRDefault="002777AF" w:rsidP="002777AF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78F61" w14:textId="03602A79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2F3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E435EE" w14:textId="77777777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F5E66B" w14:textId="559A3833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2F3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5738E" w14:textId="77777777" w:rsidR="002777AF" w:rsidRPr="00B118B0" w:rsidRDefault="002777AF" w:rsidP="002777AF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F02E0" w14:textId="36C7394E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E219E" w14:textId="77777777" w:rsidR="002777AF" w:rsidRPr="00B118B0" w:rsidRDefault="002777AF" w:rsidP="002777AF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C86DC" w14:textId="15686CAD" w:rsidR="002777AF" w:rsidRPr="00B118B0" w:rsidRDefault="002777AF" w:rsidP="002777A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4D7AB33" w14:textId="73C2E845" w:rsidR="00043091" w:rsidRDefault="00043091" w:rsidP="003C473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</w:p>
    <w:p w14:paraId="17558F29" w14:textId="77777777" w:rsidR="00043091" w:rsidRDefault="000430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6FDE3145" w14:textId="5B14D4C4" w:rsidR="00F53166" w:rsidRPr="00D2689D" w:rsidRDefault="009E4C64" w:rsidP="00F9298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2689D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</w:t>
      </w:r>
      <w:r w:rsidR="003528DC" w:rsidRPr="00D2689D">
        <w:rPr>
          <w:rFonts w:asciiTheme="majorBidi" w:hAnsiTheme="majorBidi" w:cstheme="majorBidi"/>
          <w:b/>
          <w:bCs/>
          <w:sz w:val="28"/>
          <w:cs/>
        </w:rPr>
        <w:t>ไม่หมุนเวียนสำหรับ</w:t>
      </w:r>
      <w:r w:rsidRPr="00D2689D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6F860549" w14:textId="512E5F84" w:rsidR="00F53166" w:rsidRPr="00D2689D" w:rsidRDefault="009D4F4B" w:rsidP="00CA635A">
      <w:pPr>
        <w:spacing w:before="120" w:after="120"/>
        <w:ind w:left="342" w:hanging="342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044627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3F490F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.1</w:t>
      </w:r>
      <w:r w:rsidR="002A52F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3528DC" w:rsidRPr="00D2689D">
        <w:rPr>
          <w:rFonts w:asciiTheme="majorBidi" w:hAnsiTheme="majorBidi" w:cstheme="majorBidi"/>
          <w:sz w:val="28"/>
          <w:cs/>
        </w:rPr>
        <w:t>ไม่หมุนเวียนสำหรับ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B772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="002654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B54F0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43A6D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5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32"/>
        <w:gridCol w:w="90"/>
        <w:gridCol w:w="1170"/>
        <w:gridCol w:w="180"/>
        <w:gridCol w:w="1170"/>
        <w:gridCol w:w="90"/>
        <w:gridCol w:w="1170"/>
      </w:tblGrid>
      <w:tr w:rsidR="00862494" w:rsidRPr="00D2689D" w14:paraId="33C2621D" w14:textId="77777777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03849FAA" w:rsidR="00862494" w:rsidRPr="00D2689D" w:rsidRDefault="00862494" w:rsidP="008624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862494" w:rsidRPr="00D2689D" w14:paraId="3B2B7BF5" w14:textId="6FAF7FF1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067AE721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D2689D" w:rsidRDefault="00862494" w:rsidP="008624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20B1A" w:rsidRPr="00D2689D" w14:paraId="6999337E" w14:textId="77777777" w:rsidTr="002126BB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740DE39" w14:textId="75CAA51A" w:rsidR="00420B1A" w:rsidRPr="00D2689D" w:rsidRDefault="00C149B7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sz w:val="28"/>
              </w:rPr>
              <w:t>0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B7723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9F1AE8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9A93A" w14:textId="43386D0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45202" w14:textId="55F04814" w:rsidR="00420B1A" w:rsidRPr="00D2689D" w:rsidRDefault="009F1AE8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26036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5B357" w14:textId="78F5259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20B1A" w:rsidRPr="00D2689D" w14:paraId="218986ED" w14:textId="77777777" w:rsidTr="002126BB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4970D" w14:textId="66810A86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6D06E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A62B7" w14:textId="2B8EF02D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693DD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E70B5" w14:textId="2FFA6733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1C141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D86" w14:textId="2C78348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8854C1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4146B" w:rsidRPr="00D2689D" w14:paraId="34C04CF4" w14:textId="77777777" w:rsidTr="002126BB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213A9722" w:rsidR="00E4146B" w:rsidRPr="00563757" w:rsidRDefault="00E4146B" w:rsidP="00E4146B">
            <w:pPr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3753" w14:textId="3F35EE5D" w:rsidR="00E4146B" w:rsidRPr="00E4146B" w:rsidRDefault="00E4146B" w:rsidP="00E4146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E77" w14:textId="77777777" w:rsidR="00E4146B" w:rsidRPr="00E4146B" w:rsidRDefault="00E4146B" w:rsidP="00E4146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4F4BC" w14:textId="35094201" w:rsidR="00E4146B" w:rsidRPr="00E4146B" w:rsidRDefault="00E4146B" w:rsidP="00E4146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C8FE94" w14:textId="77777777" w:rsidR="00E4146B" w:rsidRPr="00E4146B" w:rsidRDefault="00E4146B" w:rsidP="00E4146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68AF" w14:textId="345ED474" w:rsidR="00E4146B" w:rsidRPr="00E4146B" w:rsidRDefault="00E4146B" w:rsidP="00E4146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60FA" w14:textId="77777777" w:rsidR="00E4146B" w:rsidRPr="00E4146B" w:rsidRDefault="00E4146B" w:rsidP="00E4146B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85FCA" w14:textId="5A136036" w:rsidR="00E4146B" w:rsidRPr="00E4146B" w:rsidRDefault="00E4146B" w:rsidP="00E4146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82C82" w:rsidRPr="00D2689D" w14:paraId="070A3905" w14:textId="77777777" w:rsidTr="000A6C6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29153" w14:textId="5934A7B0" w:rsidR="00E82C82" w:rsidRPr="00563757" w:rsidRDefault="00E82C82" w:rsidP="00E82C82">
            <w:pPr>
              <w:tabs>
                <w:tab w:val="left" w:pos="450"/>
                <w:tab w:val="left" w:pos="477"/>
              </w:tabs>
              <w:ind w:firstLine="153"/>
              <w:jc w:val="both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</w:rPr>
              <w:t xml:space="preserve">  </w:t>
            </w:r>
            <w:r w:rsidRPr="00563757">
              <w:rPr>
                <w:rFonts w:asciiTheme="majorBidi" w:hAnsiTheme="majorBidi" w:hint="cs"/>
                <w:sz w:val="28"/>
                <w:cs/>
              </w:rPr>
              <w:t>ผลประโยชน์พนักงานต้น</w:t>
            </w:r>
            <w:r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D0E02E9" w14:textId="1729ECBC" w:rsidR="00E82C82" w:rsidRDefault="00567327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="00E82C82" w:rsidRPr="0065782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924B61" w14:textId="77777777" w:rsidR="00E82C82" w:rsidRPr="00D2689D" w:rsidRDefault="00E82C82" w:rsidP="00E82C8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62C4EC" w14:textId="539943B2" w:rsidR="00E82C82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10,973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294ECE" w14:textId="77777777" w:rsidR="00E82C82" w:rsidRPr="00D2689D" w:rsidRDefault="00E82C82" w:rsidP="00E82C8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E9BD" w14:textId="2067DE9D" w:rsidR="00E82C82" w:rsidRDefault="00567327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E82C82" w:rsidRPr="0065782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D3B448" w14:textId="77777777" w:rsidR="00E82C82" w:rsidRPr="00D2689D" w:rsidRDefault="00E82C82" w:rsidP="00E82C82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DF9B" w14:textId="6684A878" w:rsidR="00E82C82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5,334</w:t>
            </w:r>
          </w:p>
        </w:tc>
      </w:tr>
      <w:tr w:rsidR="00E82C82" w:rsidRPr="00D2689D" w14:paraId="36A84245" w14:textId="77777777" w:rsidTr="000A6C6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69FC" w14:textId="6D3B3C92" w:rsidR="00E82C82" w:rsidRPr="00D2689D" w:rsidRDefault="00E82C82" w:rsidP="00E82C82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9C1DD" w14:textId="77777777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F028B" w14:textId="77777777" w:rsidR="00E82C82" w:rsidRPr="00D2689D" w:rsidRDefault="00E82C82" w:rsidP="00E82C8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5E5E" w14:textId="77777777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4E2E1D" w14:textId="77777777" w:rsidR="00E82C82" w:rsidRPr="00D2689D" w:rsidRDefault="00E82C82" w:rsidP="00E82C8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BF304" w14:textId="77777777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6AA30" w14:textId="77777777" w:rsidR="00E82C82" w:rsidRPr="00D2689D" w:rsidRDefault="00E82C82" w:rsidP="00E82C82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9CB9" w14:textId="77777777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82C82" w:rsidRPr="00D2689D" w14:paraId="21885733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13D5E" w14:textId="148FA993" w:rsidR="00E82C82" w:rsidRPr="00D2689D" w:rsidRDefault="00E82C82" w:rsidP="00E82C82">
            <w:pPr>
              <w:ind w:left="270" w:firstLine="207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62E" w14:textId="42F8B8F2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1,67</w:t>
            </w:r>
            <w:r w:rsidR="00567327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5CD1" w14:textId="77777777" w:rsidR="00E82C82" w:rsidRPr="00D2689D" w:rsidRDefault="00E82C82" w:rsidP="00E82C82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C146" w14:textId="209C07F7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44E" w14:textId="77777777" w:rsidR="00E82C82" w:rsidRPr="00D2689D" w:rsidRDefault="00E82C82" w:rsidP="00E82C8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7123" w14:textId="6890164E" w:rsidR="00E82C82" w:rsidRPr="00D2689D" w:rsidRDefault="00F7768C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1,010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2C86" w14:textId="77777777" w:rsidR="00E82C82" w:rsidRPr="00D2689D" w:rsidRDefault="00E82C82" w:rsidP="00E82C82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DE3C" w14:textId="4FEAD3D0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702</w:t>
            </w:r>
          </w:p>
        </w:tc>
      </w:tr>
      <w:tr w:rsidR="00E82C82" w:rsidRPr="00D2689D" w14:paraId="2CA639CB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2C7A9" w14:textId="196BBFBA" w:rsidR="00E82C82" w:rsidRPr="00D2689D" w:rsidRDefault="00E82C82" w:rsidP="00E82C82">
            <w:pPr>
              <w:ind w:left="270" w:firstLine="216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486E" w14:textId="50AC4D16" w:rsidR="00E82C82" w:rsidRPr="00D2689D" w:rsidRDefault="00567327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79FA" w14:textId="77777777" w:rsidR="00E82C82" w:rsidRPr="00D2689D" w:rsidRDefault="00E82C82" w:rsidP="00E82C82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59BD" w14:textId="62A7352A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9369" w14:textId="77777777" w:rsidR="00E82C82" w:rsidRPr="00D2689D" w:rsidRDefault="00E82C82" w:rsidP="00E82C8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DE6A" w14:textId="60225098" w:rsidR="00E82C82" w:rsidRPr="00D2689D" w:rsidRDefault="00F7768C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55FD" w14:textId="77777777" w:rsidR="00E82C82" w:rsidRPr="00D2689D" w:rsidRDefault="00E82C82" w:rsidP="00E82C82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7758" w14:textId="0F12852B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105</w:t>
            </w:r>
          </w:p>
        </w:tc>
      </w:tr>
      <w:tr w:rsidR="00E82C82" w:rsidRPr="00D2689D" w14:paraId="48F928A0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B6C2EB" w14:textId="77777777" w:rsidR="00E82C82" w:rsidRPr="00D2689D" w:rsidRDefault="00E82C82" w:rsidP="00E82C82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4A231FFF" w14:textId="62C39251" w:rsidR="00E82C82" w:rsidRPr="00D2689D" w:rsidRDefault="00E82C82" w:rsidP="00E82C82">
            <w:pPr>
              <w:ind w:left="477" w:right="88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(กำไร)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ขาดทุนจากการประมาณการ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ตามหลักคณิตศาสตร์ประกันภัย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FDA5" w14:textId="6A9CC5E5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FC7DB" w14:textId="77777777" w:rsidR="00E82C82" w:rsidRPr="00D2689D" w:rsidRDefault="00E82C82" w:rsidP="00E82C8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820E" w14:textId="4107FDB4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4B2B82" w14:textId="77777777" w:rsidR="00E82C82" w:rsidRPr="00D2689D" w:rsidRDefault="00E82C82" w:rsidP="00E82C8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61F0" w14:textId="048A19AF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E2798" w14:textId="77777777" w:rsidR="00E82C82" w:rsidRPr="00D2689D" w:rsidRDefault="00E82C82" w:rsidP="00E82C82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B794" w14:textId="674CB35E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7768C" w:rsidRPr="00D2689D" w14:paraId="26D956CD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4052DC" w14:textId="76062342" w:rsidR="00F7768C" w:rsidRDefault="00F7768C" w:rsidP="00F7768C">
            <w:pPr>
              <w:ind w:firstLine="477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ผลกระทบจากการเปลี่ยนแปลงสมมติฐาน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4DBF6FDF" w14:textId="23189374" w:rsidR="00F7768C" w:rsidRPr="00D2689D" w:rsidRDefault="00F7768C" w:rsidP="00F7768C">
            <w:pPr>
              <w:tabs>
                <w:tab w:val="left" w:pos="792"/>
              </w:tabs>
              <w:ind w:left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ด้านประชากรศาสตร์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39527" w14:textId="14253D38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EDDC87" w14:textId="77777777" w:rsidR="00F7768C" w:rsidRPr="00D2689D" w:rsidRDefault="00F7768C" w:rsidP="00F7768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1D4FA" w14:textId="43AF7AED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C43B8E" w14:textId="77777777" w:rsidR="00F7768C" w:rsidRPr="00D2689D" w:rsidRDefault="00F7768C" w:rsidP="00F7768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B463" w14:textId="3C322FD9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6E3931" w14:textId="77777777" w:rsidR="00F7768C" w:rsidRPr="00D2689D" w:rsidRDefault="00F7768C" w:rsidP="00F7768C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F721" w14:textId="548B7A97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7768C" w:rsidRPr="00D2689D" w14:paraId="169B60AB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E929B2" w14:textId="40F112D7" w:rsidR="00F7768C" w:rsidRDefault="00F7768C" w:rsidP="00F7768C">
            <w:pPr>
              <w:ind w:firstLine="486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ผลกระทบจากการเปลี่ยนแปลงสมมติฐาน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553D643F" w14:textId="17109209" w:rsidR="00F7768C" w:rsidRPr="00D2689D" w:rsidRDefault="00F7768C" w:rsidP="00F7768C">
            <w:pPr>
              <w:tabs>
                <w:tab w:val="left" w:pos="810"/>
              </w:tabs>
              <w:ind w:firstLine="4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ด้าน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9FB3" w14:textId="69AFF9FB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6A7590" w14:textId="77777777" w:rsidR="00F7768C" w:rsidRPr="00D2689D" w:rsidRDefault="00F7768C" w:rsidP="00F7768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DF7F" w14:textId="3E0BBACD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(1,079)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86B7DF" w14:textId="77777777" w:rsidR="00F7768C" w:rsidRPr="00D2689D" w:rsidRDefault="00F7768C" w:rsidP="00F7768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AA59" w14:textId="163FB5B6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BBE4FC" w14:textId="77777777" w:rsidR="00F7768C" w:rsidRPr="00D2689D" w:rsidRDefault="00F7768C" w:rsidP="00F7768C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A6B" w14:textId="05EAE700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(320)</w:t>
            </w:r>
          </w:p>
        </w:tc>
      </w:tr>
      <w:tr w:rsidR="00F7768C" w:rsidRPr="00D2689D" w14:paraId="5AE88EE8" w14:textId="77777777" w:rsidTr="00D1150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DC32A6" w14:textId="65525857" w:rsidR="00F7768C" w:rsidRPr="00D2689D" w:rsidRDefault="00F7768C" w:rsidP="00F7768C">
            <w:pPr>
              <w:tabs>
                <w:tab w:val="left" w:pos="486"/>
              </w:tabs>
              <w:ind w:firstLine="25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ผลกระทบจากการปรับปรุงค่าประสบการณ์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FD3E3" w14:textId="27D5AACD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C06D2D" w14:textId="77777777" w:rsidR="00F7768C" w:rsidRPr="00D2689D" w:rsidRDefault="00F7768C" w:rsidP="00F7768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93CA6" w14:textId="630A291B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(3,121)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089C52" w14:textId="77777777" w:rsidR="00F7768C" w:rsidRPr="00D2689D" w:rsidRDefault="00F7768C" w:rsidP="00F7768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1E4D6" w14:textId="778979BE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94A0B5" w14:textId="77777777" w:rsidR="00F7768C" w:rsidRPr="00D2689D" w:rsidRDefault="00F7768C" w:rsidP="00F7768C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63E15" w14:textId="1FAC8CF2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(2,866)</w:t>
            </w:r>
          </w:p>
        </w:tc>
      </w:tr>
      <w:tr w:rsidR="00F7768C" w:rsidRPr="00D2689D" w14:paraId="26201A36" w14:textId="77777777" w:rsidTr="005709B1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82D39" w14:textId="2C179596" w:rsidR="00F7768C" w:rsidRPr="00D2689D" w:rsidRDefault="00F7768C" w:rsidP="00F7768C">
            <w:pPr>
              <w:tabs>
                <w:tab w:val="left" w:pos="351"/>
                <w:tab w:val="left" w:pos="486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1C2442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5036F3">
              <w:rPr>
                <w:rFonts w:asciiTheme="majorBidi" w:hAnsiTheme="majorBidi"/>
                <w:sz w:val="28"/>
                <w:cs/>
              </w:rPr>
              <w:t xml:space="preserve">:  </w:t>
            </w:r>
            <w:r>
              <w:rPr>
                <w:rFonts w:asciiTheme="majorBidi" w:hAnsiTheme="majorBidi" w:hint="cs"/>
                <w:sz w:val="28"/>
                <w:cs/>
              </w:rPr>
              <w:t xml:space="preserve">  </w:t>
            </w:r>
            <w:r w:rsidRPr="005036F3">
              <w:rPr>
                <w:rFonts w:asciiTheme="majorBidi" w:hAnsiTheme="majorBidi" w:hint="cs"/>
                <w:sz w:val="28"/>
                <w:cs/>
              </w:rPr>
              <w:t>จ่ายผลประโยชน์</w:t>
            </w:r>
            <w:r w:rsidRPr="005036F3">
              <w:rPr>
                <w:rFonts w:asciiTheme="majorBidi" w:hAnsiTheme="majorBidi"/>
                <w:sz w:val="28"/>
                <w:cs/>
              </w:rPr>
              <w:tab/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BD886" w14:textId="49CF75E9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AE46F9" w14:textId="77777777" w:rsidR="00F7768C" w:rsidRPr="00D2689D" w:rsidRDefault="00F7768C" w:rsidP="00F7768C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5A470" w14:textId="4EE498B0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36F3">
              <w:rPr>
                <w:rFonts w:asciiTheme="majorBidi" w:hAnsiTheme="majorBidi"/>
                <w:sz w:val="28"/>
                <w:cs/>
              </w:rPr>
              <w:t>(</w:t>
            </w:r>
            <w:r w:rsidRPr="005036F3">
              <w:rPr>
                <w:rFonts w:asciiTheme="majorBidi" w:hAnsiTheme="majorBidi" w:cstheme="majorBidi"/>
                <w:sz w:val="28"/>
              </w:rPr>
              <w:t>425)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E21855" w14:textId="77777777" w:rsidR="00F7768C" w:rsidRPr="00D2689D" w:rsidRDefault="00F7768C" w:rsidP="00F7768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C3ED5" w14:textId="4258ADB2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9355EE" w14:textId="77777777" w:rsidR="00F7768C" w:rsidRPr="00D2689D" w:rsidRDefault="00F7768C" w:rsidP="00F7768C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48285" w14:textId="7806423F" w:rsidR="00F7768C" w:rsidRPr="00D2689D" w:rsidRDefault="00F7768C" w:rsidP="00F7768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82C82" w:rsidRPr="00D2689D" w14:paraId="2E013202" w14:textId="77777777" w:rsidTr="005709B1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42475" w14:textId="21F77A85" w:rsidR="00E82C82" w:rsidRDefault="00E82C82" w:rsidP="00E82C82">
            <w:pPr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061F8">
              <w:rPr>
                <w:rFonts w:asciiTheme="majorBidi" w:hAnsiTheme="majorBidi" w:hint="cs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76F26" w14:textId="77777777" w:rsidR="00E82C82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8FEC0F" w14:textId="77777777" w:rsidR="00E82C82" w:rsidRPr="00D2689D" w:rsidRDefault="00E82C82" w:rsidP="00E82C82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FBA76" w14:textId="77777777" w:rsidR="00E82C82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8137DA" w14:textId="77777777" w:rsidR="00E82C82" w:rsidRPr="00D2689D" w:rsidRDefault="00E82C82" w:rsidP="00E82C8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8911E" w14:textId="77777777" w:rsidR="00E82C82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F40D74" w14:textId="77777777" w:rsidR="00E82C82" w:rsidRPr="00D2689D" w:rsidRDefault="00E82C82" w:rsidP="00E82C82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50804" w14:textId="77777777" w:rsidR="00E82C82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82C82" w:rsidRPr="00F80137" w14:paraId="2256F9A0" w14:textId="77777777" w:rsidTr="005709B1">
        <w:trPr>
          <w:cantSplit/>
          <w:trHeight w:val="2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712F6" w14:textId="3818E670" w:rsidR="00E82C82" w:rsidRPr="00D2689D" w:rsidRDefault="00E82C82" w:rsidP="00E82C82">
            <w:pPr>
              <w:tabs>
                <w:tab w:val="left" w:pos="486"/>
              </w:tabs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    </w:t>
            </w:r>
            <w:r w:rsidRPr="00D2689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ผลประโยชน์ของพนักงาน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สิ้น</w:t>
            </w:r>
            <w:r w:rsidRPr="0094653A">
              <w:rPr>
                <w:rFonts w:ascii="Angsana New" w:hAnsi="Angsana New" w:hint="cs"/>
                <w:b/>
                <w:bCs/>
                <w:sz w:val="28"/>
                <w:cs/>
              </w:rPr>
              <w:t>รอบระยะเวลา</w:t>
            </w:r>
          </w:p>
        </w:tc>
        <w:tc>
          <w:tcPr>
            <w:tcW w:w="12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1F403C" w14:textId="73E1EAC6" w:rsidR="00E82C82" w:rsidRPr="00720AD6" w:rsidRDefault="00567327" w:rsidP="00E82C82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</w:t>
            </w:r>
            <w:r w:rsidR="00E82C82"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0019C" w14:textId="77777777" w:rsidR="00E82C82" w:rsidRPr="00D2689D" w:rsidRDefault="00E82C82" w:rsidP="00E82C82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7A7FE9" w14:textId="6A6DFBA0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8,746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89D6FF" w14:textId="77777777" w:rsidR="00E82C82" w:rsidRPr="00D2689D" w:rsidRDefault="00E82C82" w:rsidP="00E82C8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09EE2B" w14:textId="6C36C51C" w:rsidR="00E82C82" w:rsidRPr="00720AD6" w:rsidRDefault="00567327" w:rsidP="00E82C82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="00E82C82"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02D94A" w14:textId="77777777" w:rsidR="00E82C82" w:rsidRPr="00D2689D" w:rsidRDefault="00E82C82" w:rsidP="00E82C82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56B47E" w14:textId="5D3FEA1A" w:rsidR="00E82C82" w:rsidRPr="00D2689D" w:rsidRDefault="00E82C82" w:rsidP="00E82C8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2,955</w:t>
            </w:r>
          </w:p>
        </w:tc>
      </w:tr>
    </w:tbl>
    <w:p w14:paraId="14E2722A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459EA3C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569D094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C5A5B4A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D3F3204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D07BBCD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54C9C2A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CF67869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6135B36" w14:textId="71E93B4B" w:rsidR="00F53166" w:rsidRPr="005576B8" w:rsidRDefault="00742D7D" w:rsidP="00CA635A">
      <w:pPr>
        <w:spacing w:before="120" w:after="120"/>
        <w:ind w:left="714" w:hanging="714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lastRenderedPageBreak/>
        <w:t>2</w:t>
      </w:r>
      <w:r w:rsidR="00044627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D410C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กองทุนสำรองเลี้ยงชีพ</w:t>
      </w:r>
    </w:p>
    <w:p w14:paraId="256B86DB" w14:textId="7068ECF2" w:rsidR="00F53166" w:rsidRPr="003E08D3" w:rsidRDefault="009E4C64" w:rsidP="009B6014">
      <w:pPr>
        <w:spacing w:before="120" w:after="120"/>
        <w:ind w:left="369"/>
        <w:jc w:val="thaiDistribute"/>
        <w:rPr>
          <w:rFonts w:asciiTheme="majorBidi" w:hAnsiTheme="majorBidi" w:cstheme="majorBidi"/>
          <w:color w:val="000000"/>
          <w:spacing w:val="-6"/>
          <w:sz w:val="28"/>
        </w:rPr>
      </w:pPr>
      <w:r w:rsidRPr="003E08D3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3E08D3">
        <w:rPr>
          <w:rFonts w:asciiTheme="majorBidi" w:hAnsiTheme="majorBidi" w:cstheme="majorBidi"/>
          <w:color w:val="000000"/>
          <w:spacing w:val="-6"/>
          <w:sz w:val="28"/>
        </w:rPr>
        <w:t>2530</w:t>
      </w:r>
      <w:r w:rsidRPr="003E08D3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และพระราชบัญญัติกองทุนสำรองเลี้ยงชีพ</w:t>
      </w:r>
      <w:r w:rsidR="00D454A3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Pr="003E08D3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(ฉบับที่ </w:t>
      </w:r>
      <w:r w:rsidRPr="003E08D3">
        <w:rPr>
          <w:rFonts w:asciiTheme="majorBidi" w:hAnsiTheme="majorBidi" w:cstheme="majorBidi"/>
          <w:color w:val="000000"/>
          <w:spacing w:val="-6"/>
          <w:sz w:val="28"/>
        </w:rPr>
        <w:t>2</w:t>
      </w:r>
      <w:r w:rsidRPr="003E08D3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) พ.ศ. </w:t>
      </w:r>
      <w:r w:rsidRPr="003E08D3">
        <w:rPr>
          <w:rFonts w:asciiTheme="majorBidi" w:hAnsiTheme="majorBidi" w:cstheme="majorBidi"/>
          <w:color w:val="000000"/>
          <w:spacing w:val="-6"/>
          <w:sz w:val="28"/>
        </w:rPr>
        <w:t>2542</w:t>
      </w:r>
      <w:r w:rsidRPr="003E08D3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แล้ว</w:t>
      </w:r>
    </w:p>
    <w:p w14:paraId="6BCA7957" w14:textId="0CFA3437" w:rsidR="00F53166" w:rsidRPr="005576B8" w:rsidRDefault="009E4C64" w:rsidP="009B6014">
      <w:pPr>
        <w:spacing w:before="120" w:after="120"/>
        <w:ind w:left="369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5115C0" w:rsidRPr="0094653A">
        <w:rPr>
          <w:rFonts w:ascii="Angsana New" w:hAnsi="Angsana New" w:hint="cs"/>
          <w:sz w:val="28"/>
          <w:cs/>
        </w:rPr>
        <w:t>รอบระยะเวลา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สามเดือน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>และ</w:t>
      </w:r>
      <w:r w:rsidR="000030B9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>เดือน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="00303747" w:rsidRPr="005576B8">
        <w:rPr>
          <w:rFonts w:asciiTheme="majorBidi" w:hAnsiTheme="majorBidi" w:cstheme="majorBidi"/>
          <w:sz w:val="28"/>
          <w:lang w:val="en-GB"/>
        </w:rPr>
        <w:t xml:space="preserve"> </w:t>
      </w:r>
      <w:r w:rsidR="00303747" w:rsidRPr="005576B8">
        <w:rPr>
          <w:rFonts w:asciiTheme="majorBidi" w:hAnsiTheme="majorBidi" w:cstheme="majorBidi"/>
          <w:sz w:val="28"/>
        </w:rPr>
        <w:t>3</w:t>
      </w:r>
      <w:r w:rsidR="009F1AE8">
        <w:rPr>
          <w:rFonts w:asciiTheme="majorBidi" w:hAnsiTheme="majorBidi" w:cstheme="majorBidi"/>
          <w:sz w:val="28"/>
        </w:rPr>
        <w:t>0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0030B9">
        <w:rPr>
          <w:rFonts w:asciiTheme="majorBidi" w:hAnsiTheme="majorBidi" w:cstheme="majorBidi" w:hint="cs"/>
          <w:sz w:val="28"/>
          <w:cs/>
          <w:lang w:val="en-GB"/>
        </w:rPr>
        <w:t>กันย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 xml:space="preserve">ายน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36D0F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36D0F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</w:t>
      </w:r>
      <w:r w:rsidR="00ED0DF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ของบริษัท</w:t>
      </w:r>
      <w:r w:rsidR="00ED0DF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ซึ่งได้บันทึกเป็นค่าใช้จ่ายในงบ</w:t>
      </w:r>
      <w:r w:rsidR="005B4801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กำไรขาดทุนเบ็ดเสร็จ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6862E1" w:rsidRPr="005576B8" w14:paraId="78C16DC2" w14:textId="41957DF8" w:rsidTr="00D957A4">
        <w:trPr>
          <w:trHeight w:val="279"/>
        </w:trPr>
        <w:tc>
          <w:tcPr>
            <w:tcW w:w="9181" w:type="dxa"/>
            <w:gridSpan w:val="8"/>
          </w:tcPr>
          <w:p w14:paraId="1F0E5BF7" w14:textId="3A533B8B" w:rsidR="006862E1" w:rsidRPr="005576B8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5576B8" w14:paraId="33B99A61" w14:textId="04EACBD4" w:rsidTr="00D957A4">
        <w:trPr>
          <w:trHeight w:val="279"/>
        </w:trPr>
        <w:tc>
          <w:tcPr>
            <w:tcW w:w="3600" w:type="dxa"/>
          </w:tcPr>
          <w:p w14:paraId="0EA38BF6" w14:textId="77777777" w:rsidR="006862E1" w:rsidRPr="005576B8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DB1776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62E1" w:rsidRPr="005576B8" w14:paraId="71B9FCDD" w14:textId="3FAB534A" w:rsidTr="00D957A4">
        <w:trPr>
          <w:trHeight w:val="279"/>
        </w:trPr>
        <w:tc>
          <w:tcPr>
            <w:tcW w:w="3600" w:type="dxa"/>
          </w:tcPr>
          <w:p w14:paraId="2E0017E5" w14:textId="77777777" w:rsidR="006862E1" w:rsidRPr="005576B8" w:rsidRDefault="006862E1" w:rsidP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12E1D" w14:textId="26EEB6D7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36D0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2D210449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F7E7FA" w14:textId="5B648219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36D0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791620E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A627" w14:textId="71845EED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36D0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908AC6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AA701D8" w14:textId="61193D77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36D0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CA55D1" w:rsidRPr="00B118B0" w14:paraId="04BA49E2" w14:textId="77777777" w:rsidTr="009F5B5D">
        <w:trPr>
          <w:trHeight w:val="206"/>
        </w:trPr>
        <w:tc>
          <w:tcPr>
            <w:tcW w:w="3600" w:type="dxa"/>
          </w:tcPr>
          <w:p w14:paraId="0C6BA4F5" w14:textId="0870F328" w:rsidR="00CA55D1" w:rsidRPr="005576B8" w:rsidRDefault="00CA55D1" w:rsidP="00B04882">
            <w:pPr>
              <w:snapToGrid w:val="0"/>
              <w:ind w:left="333" w:right="-27" w:hanging="32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</w:t>
            </w:r>
            <w:r w:rsidR="003E0468">
              <w:rPr>
                <w:rFonts w:asciiTheme="majorBidi" w:hAnsiTheme="majorBidi" w:hint="cs"/>
                <w:sz w:val="28"/>
                <w:cs/>
              </w:rPr>
              <w:t>รอบระยะเวลา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สามเดือน</w:t>
            </w:r>
            <w:r w:rsidR="00B04882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                             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สิ้นสุดวันที่ </w:t>
            </w:r>
            <w:r w:rsidRPr="005576B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 w:rsidR="000030B9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A3FB2F" w14:textId="776466A8" w:rsidR="00CA55D1" w:rsidRPr="001E3747" w:rsidRDefault="00F7768C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228</w:t>
            </w:r>
          </w:p>
        </w:tc>
        <w:tc>
          <w:tcPr>
            <w:tcW w:w="90" w:type="dxa"/>
            <w:vAlign w:val="bottom"/>
          </w:tcPr>
          <w:p w14:paraId="65E80C0B" w14:textId="77777777" w:rsidR="00CA55D1" w:rsidRPr="005576B8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22F743" w14:textId="619C5047" w:rsidR="00CA55D1" w:rsidRPr="00AE2794" w:rsidRDefault="00E86B37" w:rsidP="009F5B5D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80" w:type="dxa"/>
            <w:vAlign w:val="bottom"/>
          </w:tcPr>
          <w:p w14:paraId="62748314" w14:textId="77777777" w:rsidR="00CA55D1" w:rsidRPr="005576B8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D589E2" w14:textId="59F761A4" w:rsidR="00CA55D1" w:rsidRPr="001E3747" w:rsidRDefault="00F7768C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90" w:type="dxa"/>
            <w:vAlign w:val="bottom"/>
          </w:tcPr>
          <w:p w14:paraId="5D1760FE" w14:textId="77777777" w:rsidR="00CA55D1" w:rsidRPr="005576B8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64F0CB76" w14:textId="144FA52F" w:rsidR="00CA55D1" w:rsidRPr="00AE2794" w:rsidRDefault="00E86B37" w:rsidP="009F5B5D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</w:t>
            </w:r>
          </w:p>
        </w:tc>
      </w:tr>
      <w:tr w:rsidR="00CA55D1" w:rsidRPr="00B118B0" w14:paraId="75352E24" w14:textId="77777777" w:rsidTr="009F5B5D">
        <w:trPr>
          <w:trHeight w:val="279"/>
        </w:trPr>
        <w:tc>
          <w:tcPr>
            <w:tcW w:w="3600" w:type="dxa"/>
          </w:tcPr>
          <w:p w14:paraId="3FB3E0EE" w14:textId="350492AA" w:rsidR="00CA55D1" w:rsidRPr="005576B8" w:rsidRDefault="00CA55D1" w:rsidP="00386BDC">
            <w:pPr>
              <w:snapToGrid w:val="0"/>
              <w:ind w:left="333" w:right="-27" w:hanging="333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</w:t>
            </w:r>
            <w:r w:rsidR="00386BDC">
              <w:rPr>
                <w:rFonts w:asciiTheme="majorBidi" w:hAnsiTheme="majorBidi" w:hint="cs"/>
                <w:sz w:val="28"/>
                <w:cs/>
              </w:rPr>
              <w:t>รอบระยะเวลา</w:t>
            </w:r>
            <w:r w:rsidR="000030B9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เก้า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  <w:r w:rsidR="00386BDC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                                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สิ้นสุดวันที่ </w:t>
            </w:r>
            <w:r w:rsidRPr="005576B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 w:rsidR="000030B9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ยน</w:t>
            </w:r>
          </w:p>
        </w:tc>
        <w:tc>
          <w:tcPr>
            <w:tcW w:w="1350" w:type="dxa"/>
            <w:vAlign w:val="bottom"/>
          </w:tcPr>
          <w:p w14:paraId="72C8D337" w14:textId="525853D2" w:rsidR="00CA55D1" w:rsidRPr="001E3747" w:rsidRDefault="00F7768C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730</w:t>
            </w:r>
          </w:p>
        </w:tc>
        <w:tc>
          <w:tcPr>
            <w:tcW w:w="90" w:type="dxa"/>
            <w:vAlign w:val="bottom"/>
          </w:tcPr>
          <w:p w14:paraId="1D5BCD22" w14:textId="77777777" w:rsidR="00CA55D1" w:rsidRPr="005576B8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D95768" w14:textId="3EE4FA62" w:rsidR="00CA55D1" w:rsidRDefault="00E86B37" w:rsidP="009F5B5D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763</w:t>
            </w:r>
          </w:p>
        </w:tc>
        <w:tc>
          <w:tcPr>
            <w:tcW w:w="180" w:type="dxa"/>
            <w:vAlign w:val="bottom"/>
          </w:tcPr>
          <w:p w14:paraId="5DFB2A9D" w14:textId="77777777" w:rsidR="00CA55D1" w:rsidRPr="005576B8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79EB037" w14:textId="2FBD3953" w:rsidR="00CA55D1" w:rsidRPr="001E3747" w:rsidRDefault="00F7768C" w:rsidP="009F5B5D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263</w:t>
            </w:r>
          </w:p>
        </w:tc>
        <w:tc>
          <w:tcPr>
            <w:tcW w:w="90" w:type="dxa"/>
            <w:vAlign w:val="bottom"/>
          </w:tcPr>
          <w:p w14:paraId="6DDAE606" w14:textId="77777777" w:rsidR="00CA55D1" w:rsidRPr="005576B8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vAlign w:val="bottom"/>
          </w:tcPr>
          <w:p w14:paraId="01B76F4A" w14:textId="0070CA41" w:rsidR="00CA55D1" w:rsidRDefault="00E86B37" w:rsidP="009F5B5D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313</w:t>
            </w:r>
          </w:p>
        </w:tc>
      </w:tr>
    </w:tbl>
    <w:p w14:paraId="707DEC10" w14:textId="65F1BDB0" w:rsidR="00E35841" w:rsidRDefault="00EA649F" w:rsidP="00F9298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F92987">
        <w:rPr>
          <w:rFonts w:asciiTheme="majorBidi" w:hAnsiTheme="majorBidi" w:cstheme="majorBidi" w:hint="cs"/>
          <w:b/>
          <w:bCs/>
          <w:sz w:val="28"/>
          <w:cs/>
        </w:rPr>
        <w:t>หนี้สินไม่หมุนเวียนอื่น</w:t>
      </w:r>
    </w:p>
    <w:p w14:paraId="77E8E205" w14:textId="520E4676" w:rsidR="007A13B5" w:rsidRDefault="00120596" w:rsidP="0012059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หนี้สินไม่หมุนเวียนอื่น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E86B37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2567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2566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ประกอบด้วย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2E4044" w:rsidRPr="005576B8" w14:paraId="7343DE55" w14:textId="77777777" w:rsidTr="000A6C64">
        <w:trPr>
          <w:trHeight w:val="279"/>
        </w:trPr>
        <w:tc>
          <w:tcPr>
            <w:tcW w:w="9181" w:type="dxa"/>
            <w:gridSpan w:val="8"/>
          </w:tcPr>
          <w:p w14:paraId="607E95C0" w14:textId="77777777" w:rsidR="002E4044" w:rsidRPr="005576B8" w:rsidRDefault="002E4044" w:rsidP="000A6C6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2E4044" w:rsidRPr="005576B8" w14:paraId="5C084DDC" w14:textId="77777777" w:rsidTr="000A6C64">
        <w:trPr>
          <w:trHeight w:val="279"/>
        </w:trPr>
        <w:tc>
          <w:tcPr>
            <w:tcW w:w="3600" w:type="dxa"/>
          </w:tcPr>
          <w:p w14:paraId="0DB55F30" w14:textId="77777777" w:rsidR="002E4044" w:rsidRPr="005576B8" w:rsidRDefault="002E4044" w:rsidP="000A6C64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211751B" w14:textId="77777777" w:rsidR="002E4044" w:rsidRPr="005576B8" w:rsidRDefault="002E4044" w:rsidP="000A6C64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2C636EA" w14:textId="77777777" w:rsidR="002E4044" w:rsidRPr="005576B8" w:rsidRDefault="002E4044" w:rsidP="000A6C64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3935B25C" w14:textId="77777777" w:rsidR="002E4044" w:rsidRPr="005576B8" w:rsidRDefault="002E4044" w:rsidP="000A6C64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E4044" w:rsidRPr="005576B8" w14:paraId="4851A416" w14:textId="77777777" w:rsidTr="000A6C64">
        <w:trPr>
          <w:trHeight w:val="279"/>
        </w:trPr>
        <w:tc>
          <w:tcPr>
            <w:tcW w:w="3600" w:type="dxa"/>
          </w:tcPr>
          <w:p w14:paraId="459FD3FA" w14:textId="77777777" w:rsidR="002E4044" w:rsidRPr="005576B8" w:rsidRDefault="002E4044" w:rsidP="000A6C64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93FC9B" w14:textId="28AE42AA" w:rsidR="002E4044" w:rsidRPr="005576B8" w:rsidRDefault="001E12EF" w:rsidP="000A6C64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86B37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  <w:r w:rsidR="002E4044" w:rsidRPr="005576B8">
              <w:rPr>
                <w:rFonts w:asciiTheme="majorBidi" w:hAnsiTheme="majorBidi" w:cstheme="majorBidi"/>
                <w:sz w:val="28"/>
              </w:rPr>
              <w:t>256</w:t>
            </w:r>
            <w:r w:rsidR="002E404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0B4E9789" w14:textId="77777777" w:rsidR="002E4044" w:rsidRPr="005576B8" w:rsidRDefault="002E4044" w:rsidP="000A6C6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181259" w14:textId="0DC3B76A" w:rsidR="002E4044" w:rsidRPr="005576B8" w:rsidRDefault="00BD7EA1" w:rsidP="000A6C64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="002E4044" w:rsidRPr="005576B8">
              <w:rPr>
                <w:rFonts w:asciiTheme="majorBidi" w:hAnsiTheme="majorBidi" w:cstheme="majorBidi"/>
                <w:sz w:val="28"/>
              </w:rPr>
              <w:t>256</w:t>
            </w:r>
            <w:r w:rsidR="002E404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7384C748" w14:textId="77777777" w:rsidR="002E4044" w:rsidRPr="005576B8" w:rsidRDefault="002E4044" w:rsidP="000A6C6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DE0506" w14:textId="01F75892" w:rsidR="002E4044" w:rsidRPr="005576B8" w:rsidRDefault="00BD7EA1" w:rsidP="000A6C64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86B37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2B73985D" w14:textId="77777777" w:rsidR="002E4044" w:rsidRPr="005576B8" w:rsidRDefault="002E4044" w:rsidP="000A6C6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CA8F1D1" w14:textId="4B8DBD7B" w:rsidR="002E4044" w:rsidRPr="005576B8" w:rsidRDefault="00BD7EA1" w:rsidP="000A6C64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E4044" w:rsidRPr="00B118B0" w14:paraId="7D423951" w14:textId="77777777" w:rsidTr="000A6C64">
        <w:trPr>
          <w:trHeight w:val="206"/>
        </w:trPr>
        <w:tc>
          <w:tcPr>
            <w:tcW w:w="3600" w:type="dxa"/>
          </w:tcPr>
          <w:p w14:paraId="7F10AC91" w14:textId="14636AC9" w:rsidR="002E4044" w:rsidRPr="002E4044" w:rsidRDefault="002E4044" w:rsidP="000A6C6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รายได้รับล่วงหน้า </w:t>
            </w:r>
            <w:r w:rsidR="00C76F99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ค่าเช่าที่ดิน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B928F1" w14:textId="17F4FC5F" w:rsidR="002E4044" w:rsidRPr="001E3747" w:rsidRDefault="009F2F2A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10,139</w:t>
            </w:r>
          </w:p>
        </w:tc>
        <w:tc>
          <w:tcPr>
            <w:tcW w:w="90" w:type="dxa"/>
          </w:tcPr>
          <w:p w14:paraId="03647F8B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7DB0BE" w14:textId="00D6F9A1" w:rsidR="002E4044" w:rsidRPr="00AE2794" w:rsidRDefault="0049449F" w:rsidP="000A6C64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11,124</w:t>
            </w:r>
          </w:p>
        </w:tc>
        <w:tc>
          <w:tcPr>
            <w:tcW w:w="180" w:type="dxa"/>
          </w:tcPr>
          <w:p w14:paraId="0DF23A2D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AE78F6" w14:textId="3CD84573" w:rsidR="002E4044" w:rsidRPr="001E3747" w:rsidRDefault="00BD0560" w:rsidP="006E2F8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60633A13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9B7DA65" w14:textId="0D5B9165" w:rsidR="002E4044" w:rsidRPr="00AE2794" w:rsidRDefault="0049449F" w:rsidP="000A6C64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E4044" w:rsidRPr="00B118B0" w14:paraId="5CC38EAB" w14:textId="77777777" w:rsidTr="00B03BE5">
        <w:trPr>
          <w:trHeight w:val="279"/>
        </w:trPr>
        <w:tc>
          <w:tcPr>
            <w:tcW w:w="3600" w:type="dxa"/>
          </w:tcPr>
          <w:p w14:paraId="709DD674" w14:textId="385011DF" w:rsidR="002E4044" w:rsidRPr="005576B8" w:rsidRDefault="002E4044" w:rsidP="000A6C6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ประมาณการหนี้สิน</w:t>
            </w:r>
            <w:r w:rsidR="00641F4E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ไม่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หมุนเวียนอื่น</w:t>
            </w:r>
          </w:p>
        </w:tc>
        <w:tc>
          <w:tcPr>
            <w:tcW w:w="1350" w:type="dxa"/>
          </w:tcPr>
          <w:p w14:paraId="72390E0F" w14:textId="1BCFD1DF" w:rsidR="002E4044" w:rsidRPr="001E3747" w:rsidRDefault="00BD0560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11,681</w:t>
            </w:r>
          </w:p>
        </w:tc>
        <w:tc>
          <w:tcPr>
            <w:tcW w:w="90" w:type="dxa"/>
          </w:tcPr>
          <w:p w14:paraId="11DD4146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01DDC97" w14:textId="5CB2BB77" w:rsidR="002E4044" w:rsidRDefault="0049449F" w:rsidP="000A6C64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15,586</w:t>
            </w:r>
          </w:p>
        </w:tc>
        <w:tc>
          <w:tcPr>
            <w:tcW w:w="180" w:type="dxa"/>
          </w:tcPr>
          <w:p w14:paraId="44A4759B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44092BF" w14:textId="4FED0F03" w:rsidR="002E4044" w:rsidRPr="001E3747" w:rsidRDefault="00BD0560" w:rsidP="000A6C64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6C4AA89D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</w:tcPr>
          <w:p w14:paraId="0733795D" w14:textId="0CE5924E" w:rsidR="002E4044" w:rsidRDefault="0049449F" w:rsidP="000A6C64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E4044" w:rsidRPr="00B118B0" w14:paraId="0F64206B" w14:textId="77777777" w:rsidTr="00B03BE5">
        <w:trPr>
          <w:trHeight w:val="279"/>
        </w:trPr>
        <w:tc>
          <w:tcPr>
            <w:tcW w:w="3600" w:type="dxa"/>
          </w:tcPr>
          <w:p w14:paraId="5CE30FE8" w14:textId="714D2888" w:rsidR="002E4044" w:rsidRPr="005576B8" w:rsidRDefault="00B03BE5" w:rsidP="000A6C6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E61971" w14:textId="028D809D" w:rsidR="002E4044" w:rsidRPr="001E3747" w:rsidRDefault="00BD0560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6,354</w:t>
            </w:r>
          </w:p>
        </w:tc>
        <w:tc>
          <w:tcPr>
            <w:tcW w:w="90" w:type="dxa"/>
          </w:tcPr>
          <w:p w14:paraId="4F6AB594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C4CB14" w14:textId="41CC55A7" w:rsidR="002E4044" w:rsidRPr="001E3747" w:rsidRDefault="0049449F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6,054</w:t>
            </w:r>
          </w:p>
        </w:tc>
        <w:tc>
          <w:tcPr>
            <w:tcW w:w="180" w:type="dxa"/>
          </w:tcPr>
          <w:p w14:paraId="57AF8FB6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2923F8" w14:textId="4BD469C0" w:rsidR="002E4044" w:rsidRPr="001E3747" w:rsidRDefault="00BD0560" w:rsidP="000A6C64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350</w:t>
            </w:r>
          </w:p>
        </w:tc>
        <w:tc>
          <w:tcPr>
            <w:tcW w:w="90" w:type="dxa"/>
          </w:tcPr>
          <w:p w14:paraId="16559552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C4E356A" w14:textId="1FCAAC67" w:rsidR="002E4044" w:rsidRDefault="0049449F" w:rsidP="000A6C64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275</w:t>
            </w:r>
          </w:p>
        </w:tc>
      </w:tr>
      <w:tr w:rsidR="002E4044" w:rsidRPr="00B118B0" w14:paraId="2E6EC6B5" w14:textId="77777777" w:rsidTr="00B03BE5">
        <w:trPr>
          <w:trHeight w:val="279"/>
        </w:trPr>
        <w:tc>
          <w:tcPr>
            <w:tcW w:w="3600" w:type="dxa"/>
          </w:tcPr>
          <w:p w14:paraId="6D1F956C" w14:textId="61C2F204" w:rsidR="002E4044" w:rsidRPr="00B03BE5" w:rsidRDefault="00B03BE5" w:rsidP="000A6C6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03BE5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รวมหนี้สินไม่หมุนเวียนอื่น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B432B0" w14:textId="4FEFC7FE" w:rsidR="002E4044" w:rsidRPr="0049449F" w:rsidRDefault="00BD0560" w:rsidP="000A6C64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28,174</w:t>
            </w:r>
          </w:p>
        </w:tc>
        <w:tc>
          <w:tcPr>
            <w:tcW w:w="90" w:type="dxa"/>
          </w:tcPr>
          <w:p w14:paraId="6F097DD9" w14:textId="77777777" w:rsidR="002E4044" w:rsidRPr="0049449F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2DEE08" w14:textId="61FB435B" w:rsidR="002E4044" w:rsidRPr="0049449F" w:rsidRDefault="0049449F" w:rsidP="000A6C64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9449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32,764</w:t>
            </w:r>
          </w:p>
        </w:tc>
        <w:tc>
          <w:tcPr>
            <w:tcW w:w="180" w:type="dxa"/>
          </w:tcPr>
          <w:p w14:paraId="2F11A105" w14:textId="77777777" w:rsidR="002E4044" w:rsidRPr="0049449F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5AF6CF" w14:textId="5F649B79" w:rsidR="002E4044" w:rsidRPr="0049449F" w:rsidRDefault="00BD0560" w:rsidP="000A6C64">
            <w:pPr>
              <w:ind w:right="88" w:hanging="1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350</w:t>
            </w:r>
          </w:p>
        </w:tc>
        <w:tc>
          <w:tcPr>
            <w:tcW w:w="90" w:type="dxa"/>
          </w:tcPr>
          <w:p w14:paraId="06BB53AC" w14:textId="77777777" w:rsidR="002E4044" w:rsidRPr="0049449F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B85933F" w14:textId="708666A4" w:rsidR="002E4044" w:rsidRPr="0049449F" w:rsidRDefault="0049449F" w:rsidP="000A6C64">
            <w:pPr>
              <w:ind w:right="88" w:hanging="1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9449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275</w:t>
            </w:r>
          </w:p>
        </w:tc>
      </w:tr>
    </w:tbl>
    <w:p w14:paraId="58C03358" w14:textId="77777777" w:rsidR="002E4044" w:rsidRDefault="002E4044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58C76F53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7617F593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59BB208B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716B22C4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425A9000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3C08D3D2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2311CCE5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57A163B2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28CB7CEA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5BDE9451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0C2083F6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1C088CEB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181CF96B" w14:textId="3D0ACAD6" w:rsidR="006C5376" w:rsidRPr="007A4103" w:rsidRDefault="006C5376" w:rsidP="007A410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A4103">
        <w:rPr>
          <w:rFonts w:asciiTheme="majorBidi" w:hAnsiTheme="majorBidi" w:cstheme="majorBidi" w:hint="cs"/>
          <w:b/>
          <w:bCs/>
          <w:sz w:val="28"/>
          <w:cs/>
        </w:rPr>
        <w:lastRenderedPageBreak/>
        <w:t>ส่วนต่ำจากการออกหุ้นสามัญใหม่ในมูลค่าที่สูงกว่ามูลค่ายุติธรรม</w:t>
      </w:r>
    </w:p>
    <w:p w14:paraId="3611F7E9" w14:textId="3E1B7AFC" w:rsidR="009331C4" w:rsidRPr="00980233" w:rsidRDefault="006C5376" w:rsidP="000C1DAF">
      <w:pPr>
        <w:pStyle w:val="ListParagraph"/>
        <w:spacing w:before="240"/>
        <w:ind w:left="360"/>
        <w:jc w:val="thaiDistribute"/>
        <w:rPr>
          <w:rFonts w:asciiTheme="majorBidi" w:hAnsiTheme="majorBidi"/>
          <w:sz w:val="20"/>
          <w:szCs w:val="20"/>
        </w:rPr>
      </w:pPr>
      <w:r w:rsidRPr="008E220D">
        <w:rPr>
          <w:rFonts w:asciiTheme="majorBidi" w:hAnsiTheme="majorBidi" w:hint="cs"/>
          <w:sz w:val="28"/>
          <w:cs/>
        </w:rPr>
        <w:t>ผลต่างของมูลค่ายุติธรรม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และมูลค่าที่เสนอขายของหุ้นสามัญของบริษัทเกิดจากการที่บริษัทเข้าซื้อเงินลงทุนในบริษัท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สตาร์แก๊ส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และบริษัทย่อย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และได้ออกและเสนอขายหุ้นสามัญเพิ่มทุนของบริษัทให้แก่บุคคลในวงจำกัด</w:t>
      </w:r>
      <w:r w:rsidRPr="008E220D">
        <w:rPr>
          <w:rFonts w:asciiTheme="majorBidi" w:hAnsiTheme="majorBidi"/>
          <w:sz w:val="28"/>
          <w:cs/>
        </w:rPr>
        <w:t xml:space="preserve"> (</w:t>
      </w:r>
      <w:r w:rsidRPr="008E220D">
        <w:rPr>
          <w:rFonts w:asciiTheme="majorBidi" w:hAnsiTheme="majorBidi" w:hint="cs"/>
          <w:sz w:val="28"/>
          <w:cs/>
        </w:rPr>
        <w:t>ซึ่งเป็นนักลงทุนที่เป็น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Strategic Investors </w:t>
      </w:r>
      <w:r w:rsidRPr="008E220D">
        <w:rPr>
          <w:rFonts w:asciiTheme="majorBidi" w:hAnsiTheme="majorBidi" w:hint="cs"/>
          <w:sz w:val="28"/>
          <w:cs/>
        </w:rPr>
        <w:t>ที่นอกจากมีศักยภาพด้านเงินลงทุน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แล้วยังมีประสบการณ์ความรู้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ความชำนาญในธุรกิจการจัดจำหน่าย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LPG </w:t>
      </w:r>
      <w:r w:rsidRPr="008E220D">
        <w:rPr>
          <w:rFonts w:asciiTheme="majorBidi" w:hAnsiTheme="majorBidi" w:hint="cs"/>
          <w:sz w:val="28"/>
          <w:cs/>
        </w:rPr>
        <w:t>และมีธุรกิจที่เกี่ยวข้องกับ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LPG) </w:t>
      </w:r>
      <w:r w:rsidRPr="008E220D">
        <w:rPr>
          <w:rFonts w:asciiTheme="majorBidi" w:hAnsiTheme="majorBidi" w:hint="cs"/>
          <w:sz w:val="28"/>
          <w:cs/>
        </w:rPr>
        <w:t>ในราคาเสนอขายที่สูงกว่ามูลค่ายุติธรรมของหุ้นสามัญของบริษัท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ณ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วันซื้อ</w:t>
      </w:r>
      <w:r w:rsidR="00C85D43">
        <w:rPr>
          <w:rFonts w:asciiTheme="majorBidi" w:hAnsiTheme="majorBidi" w:hint="cs"/>
          <w:sz w:val="28"/>
          <w:cs/>
        </w:rPr>
        <w:t xml:space="preserve">  </w:t>
      </w:r>
      <w:r w:rsidRPr="008E220D">
        <w:rPr>
          <w:rFonts w:asciiTheme="majorBidi" w:hAnsiTheme="majorBidi" w:hint="cs"/>
          <w:sz w:val="28"/>
          <w:cs/>
        </w:rPr>
        <w:t>เงินลงทุนในกลุ่ม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สตาร์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แก๊ส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="00183DD1">
        <w:rPr>
          <w:rFonts w:asciiTheme="majorBidi" w:hAnsiTheme="majorBidi"/>
          <w:sz w:val="28"/>
        </w:rPr>
        <w:br/>
      </w:r>
    </w:p>
    <w:p w14:paraId="7E6ACD8D" w14:textId="77777777" w:rsidR="00FA4B11" w:rsidRPr="007A4103" w:rsidRDefault="00FA4B11" w:rsidP="007A4103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7A4103">
        <w:rPr>
          <w:rFonts w:asciiTheme="majorBidi" w:hAnsiTheme="majorBidi" w:cstheme="majorBidi" w:hint="cs"/>
          <w:b/>
          <w:bCs/>
          <w:sz w:val="28"/>
          <w:cs/>
        </w:rPr>
        <w:t>ส่วนเกินจากการเปลี่ยนแปลงสัดส่วนการถือหุ้นในบริษัทย่อย</w:t>
      </w:r>
    </w:p>
    <w:p w14:paraId="04EC4BAA" w14:textId="76A66993" w:rsidR="00545E67" w:rsidRPr="009331C4" w:rsidRDefault="00FA4B11" w:rsidP="009331C4">
      <w:pPr>
        <w:overflowPunct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8E220D">
        <w:rPr>
          <w:rFonts w:asciiTheme="majorBidi" w:hAnsiTheme="majorBidi" w:hint="cs"/>
          <w:sz w:val="28"/>
          <w:cs/>
        </w:rPr>
        <w:t>ส่วนเกินจากการเปลี่ยนแปลงสัดส่วนการถือหุ้นในบริษัทย่อยเกิดจากการซื้อหุ้นเพิ่มร้อยละ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10.84 </w:t>
      </w:r>
      <w:r w:rsidRPr="008E220D">
        <w:rPr>
          <w:rFonts w:asciiTheme="majorBidi" w:hAnsiTheme="majorBidi" w:hint="cs"/>
          <w:sz w:val="28"/>
          <w:cs/>
        </w:rPr>
        <w:t>ของบริษัท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แซม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วอเตอร</w:t>
      </w:r>
      <w:r w:rsidR="00D34A6A">
        <w:rPr>
          <w:rFonts w:asciiTheme="majorBidi" w:hAnsiTheme="majorBidi" w:hint="cs"/>
          <w:sz w:val="28"/>
          <w:cs/>
        </w:rPr>
        <w:t xml:space="preserve">์ </w:t>
      </w:r>
      <w:r w:rsidRPr="008E220D">
        <w:rPr>
          <w:rFonts w:asciiTheme="majorBidi" w:hAnsiTheme="majorBidi" w:hint="cs"/>
          <w:sz w:val="28"/>
          <w:cs/>
        </w:rPr>
        <w:t>ซัพพลาย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และลดสัดส่วนการถือหุ้นร้อยละ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20 </w:t>
      </w:r>
      <w:r w:rsidRPr="008E220D">
        <w:rPr>
          <w:rFonts w:asciiTheme="majorBidi" w:hAnsiTheme="majorBidi" w:hint="cs"/>
          <w:sz w:val="28"/>
          <w:cs/>
        </w:rPr>
        <w:t>ในบริษัท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เอ็นเนอ</w:t>
      </w:r>
      <w:r w:rsidR="00A00B3F">
        <w:rPr>
          <w:rFonts w:asciiTheme="majorBidi" w:hAnsiTheme="majorBidi" w:hint="cs"/>
          <w:sz w:val="28"/>
          <w:cs/>
        </w:rPr>
        <w:t>ร์</w:t>
      </w:r>
      <w:r w:rsidRPr="008E220D">
        <w:rPr>
          <w:rFonts w:asciiTheme="majorBidi" w:hAnsiTheme="majorBidi" w:hint="cs"/>
          <w:sz w:val="28"/>
          <w:cs/>
        </w:rPr>
        <w:t>ยี่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รีโวลูชั่น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="00555D6C">
        <w:rPr>
          <w:rFonts w:asciiTheme="majorBidi" w:hAnsiTheme="majorBidi" w:hint="cs"/>
          <w:sz w:val="28"/>
          <w:cs/>
        </w:rPr>
        <w:t>และ</w:t>
      </w:r>
      <w:r w:rsidR="009331C4" w:rsidRPr="009331C4">
        <w:rPr>
          <w:rFonts w:asciiTheme="majorBidi" w:hAnsiTheme="majorBidi" w:cstheme="majorBidi"/>
          <w:sz w:val="28"/>
          <w:cs/>
        </w:rPr>
        <w:t>ลดสัดส่วนการถือหุ้นร้อยละ 5</w:t>
      </w:r>
      <w:r w:rsidR="00D34A6A">
        <w:rPr>
          <w:rFonts w:asciiTheme="majorBidi" w:hAnsiTheme="majorBidi" w:cstheme="majorBidi" w:hint="cs"/>
          <w:sz w:val="28"/>
          <w:cs/>
        </w:rPr>
        <w:t xml:space="preserve"> </w:t>
      </w:r>
      <w:r w:rsidR="009331C4" w:rsidRPr="009331C4">
        <w:rPr>
          <w:rFonts w:asciiTheme="majorBidi" w:hAnsiTheme="majorBidi" w:cstheme="majorBidi"/>
          <w:sz w:val="28"/>
          <w:cs/>
        </w:rPr>
        <w:t xml:space="preserve">ในบริษัท พระแสงกรีน พาวเวอร์ จำกัด </w:t>
      </w:r>
      <w:r w:rsidRPr="009331C4">
        <w:rPr>
          <w:rFonts w:asciiTheme="majorBidi" w:hAnsiTheme="majorBidi" w:hint="cs"/>
          <w:sz w:val="28"/>
          <w:cs/>
        </w:rPr>
        <w:t>ผลกระทบจากการเปลี่ยนแปลงสัดส่วนการถือหุ้นในบริษัทย่อย</w:t>
      </w:r>
      <w:r w:rsidRPr="009331C4">
        <w:rPr>
          <w:rFonts w:asciiTheme="majorBidi" w:hAnsiTheme="majorBidi"/>
          <w:sz w:val="28"/>
          <w:cs/>
        </w:rPr>
        <w:t xml:space="preserve"> </w:t>
      </w:r>
      <w:r w:rsidRPr="009331C4">
        <w:rPr>
          <w:rFonts w:asciiTheme="majorBidi" w:hAnsiTheme="majorBidi" w:hint="cs"/>
          <w:sz w:val="28"/>
          <w:cs/>
        </w:rPr>
        <w:t>โดยไม่สูญเสีย</w:t>
      </w:r>
      <w:r w:rsidR="00071D57">
        <w:rPr>
          <w:rFonts w:asciiTheme="majorBidi" w:hAnsiTheme="majorBidi" w:hint="cs"/>
          <w:sz w:val="28"/>
          <w:cs/>
        </w:rPr>
        <w:t xml:space="preserve">      </w:t>
      </w:r>
      <w:r w:rsidRPr="009331C4">
        <w:rPr>
          <w:rFonts w:asciiTheme="majorBidi" w:hAnsiTheme="majorBidi" w:hint="cs"/>
          <w:sz w:val="28"/>
          <w:cs/>
        </w:rPr>
        <w:t>การควบคุมจะถูกรับรู้ในส่วนเกินจากการเปลี่ยนแปลงสัดส่วนการถือหุ้นในบริษัทย่อยเป็นรายการแยกต่างหากในส่วนของ</w:t>
      </w:r>
      <w:r w:rsidR="00071D57">
        <w:rPr>
          <w:rFonts w:asciiTheme="majorBidi" w:hAnsiTheme="majorBidi" w:hint="cs"/>
          <w:sz w:val="28"/>
          <w:cs/>
        </w:rPr>
        <w:t xml:space="preserve">   </w:t>
      </w:r>
      <w:r w:rsidRPr="009331C4">
        <w:rPr>
          <w:rFonts w:asciiTheme="majorBidi" w:hAnsiTheme="majorBidi" w:hint="cs"/>
          <w:sz w:val="28"/>
          <w:cs/>
        </w:rPr>
        <w:t>ผู้ถือหุ้นในงบฐานะการเงินรวม</w:t>
      </w:r>
    </w:p>
    <w:p w14:paraId="17FE575C" w14:textId="4855729F" w:rsidR="00E41B38" w:rsidRPr="007A4103" w:rsidRDefault="00C43B96" w:rsidP="007A410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 w:rsidRPr="007A4103">
        <w:rPr>
          <w:rFonts w:asciiTheme="majorBidi" w:hAnsiTheme="majorBidi" w:cstheme="majorBidi" w:hint="cs"/>
          <w:b/>
          <w:bCs/>
          <w:sz w:val="28"/>
          <w:cs/>
        </w:rPr>
        <w:t>ทุน</w:t>
      </w:r>
      <w:r w:rsidR="005512E6" w:rsidRPr="007A4103">
        <w:rPr>
          <w:rFonts w:asciiTheme="majorBidi" w:hAnsiTheme="majorBidi" w:cstheme="majorBidi" w:hint="cs"/>
          <w:b/>
          <w:bCs/>
          <w:sz w:val="28"/>
          <w:cs/>
        </w:rPr>
        <w:t>สำรองตามก</w:t>
      </w:r>
      <w:r w:rsidR="00994E59" w:rsidRPr="007A4103">
        <w:rPr>
          <w:rFonts w:asciiTheme="majorBidi" w:hAnsiTheme="majorBidi" w:cstheme="majorBidi" w:hint="cs"/>
          <w:b/>
          <w:bCs/>
          <w:sz w:val="28"/>
          <w:cs/>
        </w:rPr>
        <w:t>ฎ</w:t>
      </w:r>
      <w:r w:rsidR="005512E6" w:rsidRPr="007A4103">
        <w:rPr>
          <w:rFonts w:asciiTheme="majorBidi" w:hAnsiTheme="majorBidi" w:cstheme="majorBidi" w:hint="cs"/>
          <w:b/>
          <w:bCs/>
          <w:sz w:val="28"/>
          <w:cs/>
        </w:rPr>
        <w:t>หมาย</w:t>
      </w:r>
    </w:p>
    <w:p w14:paraId="4C0706E8" w14:textId="77777777" w:rsidR="008F131C" w:rsidRPr="008F131C" w:rsidRDefault="008F131C" w:rsidP="008F131C">
      <w:pPr>
        <w:pStyle w:val="ListParagraph"/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/>
          <w:sz w:val="28"/>
        </w:rPr>
      </w:pPr>
      <w:r w:rsidRPr="008F131C">
        <w:rPr>
          <w:rFonts w:asciiTheme="majorBidi" w:hAnsiTheme="majorBidi" w:hint="cs"/>
          <w:sz w:val="28"/>
          <w:cs/>
        </w:rPr>
        <w:t>ตามบทบัญญัติแห่งพระราชบัญญัติบริษัทมหาชนจำกัด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พ</w:t>
      </w:r>
      <w:r w:rsidRPr="008F131C">
        <w:rPr>
          <w:rFonts w:asciiTheme="majorBidi" w:hAnsiTheme="majorBidi"/>
          <w:sz w:val="28"/>
          <w:cs/>
        </w:rPr>
        <w:t>.</w:t>
      </w:r>
      <w:r w:rsidRPr="008F131C">
        <w:rPr>
          <w:rFonts w:asciiTheme="majorBidi" w:hAnsiTheme="majorBidi" w:hint="cs"/>
          <w:sz w:val="28"/>
          <w:cs/>
        </w:rPr>
        <w:t>ศ</w:t>
      </w:r>
      <w:r w:rsidRPr="008F131C">
        <w:rPr>
          <w:rFonts w:asciiTheme="majorBidi" w:hAnsiTheme="majorBidi"/>
          <w:sz w:val="28"/>
          <w:cs/>
        </w:rPr>
        <w:t xml:space="preserve">. </w:t>
      </w:r>
      <w:r w:rsidRPr="008F131C">
        <w:rPr>
          <w:rFonts w:asciiTheme="majorBidi" w:hAnsiTheme="majorBidi"/>
          <w:sz w:val="28"/>
        </w:rPr>
        <w:t>2535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มาตรา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116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บริษัทจะต้องจัดสรรบัญชีสำรอง</w:t>
      </w:r>
      <w:r w:rsidRPr="008F131C">
        <w:rPr>
          <w:rFonts w:asciiTheme="majorBidi" w:hAnsiTheme="majorBidi"/>
          <w:sz w:val="28"/>
          <w:cs/>
        </w:rPr>
        <w:t xml:space="preserve"> (</w:t>
      </w:r>
      <w:r w:rsidRPr="008F131C">
        <w:rPr>
          <w:rFonts w:asciiTheme="majorBidi" w:hAnsiTheme="majorBidi" w:hint="eastAsia"/>
          <w:sz w:val="28"/>
          <w:cs/>
        </w:rPr>
        <w:t>“</w:t>
      </w:r>
      <w:r w:rsidRPr="008F131C">
        <w:rPr>
          <w:rFonts w:asciiTheme="majorBidi" w:hAnsiTheme="majorBidi" w:hint="cs"/>
          <w:sz w:val="28"/>
          <w:cs/>
        </w:rPr>
        <w:t>สำรองตามกฎหมาย</w:t>
      </w:r>
      <w:r w:rsidRPr="008F131C">
        <w:rPr>
          <w:rFonts w:asciiTheme="majorBidi" w:hAnsiTheme="majorBidi" w:hint="eastAsia"/>
          <w:sz w:val="28"/>
          <w:cs/>
        </w:rPr>
        <w:t>”</w:t>
      </w:r>
      <w:r w:rsidRPr="008F131C">
        <w:rPr>
          <w:rFonts w:asciiTheme="majorBidi" w:hAnsiTheme="majorBidi"/>
          <w:sz w:val="28"/>
          <w:cs/>
        </w:rPr>
        <w:t xml:space="preserve">) </w:t>
      </w:r>
      <w:r w:rsidRPr="008F131C">
        <w:rPr>
          <w:rFonts w:asciiTheme="majorBidi" w:hAnsiTheme="majorBidi" w:hint="cs"/>
          <w:sz w:val="28"/>
          <w:cs/>
        </w:rPr>
        <w:t>อย่างน้อยร้อยละ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5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ของกำไรสุทธิประจำปีสุทธิจากขาดทุนสะสมยกมา</w:t>
      </w:r>
      <w:r w:rsidRPr="008F131C">
        <w:rPr>
          <w:rFonts w:asciiTheme="majorBidi" w:hAnsiTheme="majorBidi"/>
          <w:sz w:val="28"/>
          <w:cs/>
        </w:rPr>
        <w:t xml:space="preserve"> (</w:t>
      </w:r>
      <w:r w:rsidRPr="008F131C">
        <w:rPr>
          <w:rFonts w:asciiTheme="majorBidi" w:hAnsiTheme="majorBidi" w:hint="cs"/>
          <w:sz w:val="28"/>
          <w:cs/>
        </w:rPr>
        <w:t>ถ้ามี</w:t>
      </w:r>
      <w:r w:rsidRPr="008F131C">
        <w:rPr>
          <w:rFonts w:asciiTheme="majorBidi" w:hAnsiTheme="majorBidi"/>
          <w:sz w:val="28"/>
          <w:cs/>
        </w:rPr>
        <w:t xml:space="preserve">) </w:t>
      </w:r>
      <w:r w:rsidRPr="008F131C">
        <w:rPr>
          <w:rFonts w:asciiTheme="majorBidi" w:hAnsiTheme="majorBidi" w:hint="cs"/>
          <w:sz w:val="28"/>
          <w:cs/>
        </w:rPr>
        <w:t>จนกว่าสำรองตามกฎหมายนี้จะมีจำนวนไม่น้อยกว่าร้อยละ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10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ของทุนจดทะเบียน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เงินสำรองตามกฎหมายนี้จะนำไปจ่ายเป็นเงินปันผลไม่ได้</w:t>
      </w:r>
      <w:r w:rsidRPr="008F131C">
        <w:rPr>
          <w:rFonts w:asciiTheme="majorBidi" w:hAnsiTheme="majorBidi"/>
          <w:sz w:val="28"/>
          <w:cs/>
        </w:rPr>
        <w:t xml:space="preserve">  </w:t>
      </w:r>
    </w:p>
    <w:p w14:paraId="44A0BD36" w14:textId="52A2FCED" w:rsidR="008F131C" w:rsidRPr="0035108A" w:rsidRDefault="008F131C" w:rsidP="00760FE3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35108A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/>
          <w:spacing w:val="-4"/>
          <w:sz w:val="28"/>
        </w:rPr>
        <w:t>11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 w:hint="cs"/>
          <w:spacing w:val="-4"/>
          <w:sz w:val="28"/>
          <w:cs/>
        </w:rPr>
        <w:t>มีนาคม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/>
          <w:spacing w:val="-4"/>
          <w:sz w:val="28"/>
        </w:rPr>
        <w:t>2565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/>
          <w:spacing w:val="-4"/>
          <w:sz w:val="28"/>
        </w:rPr>
        <w:t>3/2565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="0083143C" w:rsidRPr="0035108A">
        <w:rPr>
          <w:rFonts w:asciiTheme="majorBidi" w:hAnsiTheme="majorBidi" w:hint="cs"/>
          <w:spacing w:val="-4"/>
          <w:sz w:val="28"/>
          <w:cs/>
        </w:rPr>
        <w:t>ออลล์ เอ็นเนอร์ยี่</w:t>
      </w:r>
      <w:r w:rsidR="00096E5E" w:rsidRPr="0035108A">
        <w:rPr>
          <w:rFonts w:asciiTheme="majorBidi" w:hAnsiTheme="majorBidi" w:hint="cs"/>
          <w:spacing w:val="-4"/>
          <w:sz w:val="28"/>
          <w:cs/>
        </w:rPr>
        <w:t xml:space="preserve"> แอนด์ ยูทิลิตี้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 w:hint="cs"/>
          <w:spacing w:val="-4"/>
          <w:sz w:val="28"/>
          <w:cs/>
        </w:rPr>
        <w:t>จำกัด</w:t>
      </w:r>
      <w:r w:rsidRPr="0035108A">
        <w:rPr>
          <w:rFonts w:asciiTheme="majorBidi" w:hAnsiTheme="majorBidi"/>
          <w:spacing w:val="-4"/>
          <w:sz w:val="28"/>
          <w:cs/>
        </w:rPr>
        <w:t xml:space="preserve"> (</w:t>
      </w:r>
      <w:r w:rsidRPr="0035108A">
        <w:rPr>
          <w:rFonts w:asciiTheme="majorBidi" w:hAnsiTheme="majorBidi" w:hint="cs"/>
          <w:spacing w:val="-4"/>
          <w:sz w:val="28"/>
          <w:cs/>
        </w:rPr>
        <w:t>มหาชน</w:t>
      </w:r>
      <w:r w:rsidRPr="0035108A">
        <w:rPr>
          <w:rFonts w:asciiTheme="majorBidi" w:hAnsiTheme="majorBidi"/>
          <w:spacing w:val="-4"/>
          <w:sz w:val="28"/>
          <w:cs/>
        </w:rPr>
        <w:t>)</w:t>
      </w:r>
      <w:r w:rsidRPr="0035108A">
        <w:rPr>
          <w:rFonts w:asciiTheme="majorBidi" w:hAnsiTheme="majorBidi"/>
          <w:sz w:val="28"/>
          <w:cs/>
        </w:rPr>
        <w:t xml:space="preserve"> </w:t>
      </w:r>
      <w:r w:rsidR="00043EBE" w:rsidRPr="0035108A">
        <w:rPr>
          <w:rFonts w:asciiTheme="majorBidi" w:hAnsiTheme="majorBidi" w:hint="cs"/>
          <w:sz w:val="28"/>
          <w:cs/>
        </w:rPr>
        <w:t>(เดิมชื่อ “บริษัท เซเว่น ยูทิลิตี้ส์ แอนด์ พาวเวอร์ จำกัด (มหาชน)”)</w:t>
      </w:r>
      <w:r w:rsidR="00064C2F" w:rsidRPr="0035108A">
        <w:rPr>
          <w:rFonts w:asciiTheme="majorBidi" w:hAnsiTheme="majorBidi" w:hint="cs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 xml:space="preserve">ได้มีมติเสนอต่อที่ประชุมผู้ถือหุ้นประจำปี </w:t>
      </w:r>
      <w:r w:rsidRPr="0035108A">
        <w:rPr>
          <w:rFonts w:asciiTheme="majorBidi" w:hAnsiTheme="majorBidi"/>
          <w:sz w:val="28"/>
        </w:rPr>
        <w:t>2565</w:t>
      </w:r>
      <w:r w:rsidRPr="0035108A">
        <w:rPr>
          <w:rFonts w:asciiTheme="majorBidi" w:hAnsiTheme="majorBidi" w:hint="cs"/>
          <w:sz w:val="28"/>
          <w:cs/>
        </w:rPr>
        <w:t xml:space="preserve"> </w:t>
      </w:r>
      <w:r w:rsidR="0035108A">
        <w:rPr>
          <w:rFonts w:asciiTheme="majorBidi" w:hAnsiTheme="majorBidi"/>
          <w:sz w:val="28"/>
        </w:rPr>
        <w:t xml:space="preserve">     </w:t>
      </w:r>
      <w:r w:rsidRPr="0035108A">
        <w:rPr>
          <w:rFonts w:asciiTheme="majorBidi" w:hAnsiTheme="majorBidi" w:hint="cs"/>
          <w:sz w:val="28"/>
          <w:cs/>
        </w:rPr>
        <w:t>เพื่อพิจารณาอนุมัติให้จัดสรรกำไรสะสม</w:t>
      </w:r>
      <w:r w:rsidRPr="0035108A">
        <w:rPr>
          <w:rFonts w:asciiTheme="majorBidi" w:hAnsiTheme="majorBidi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>จำนวน</w:t>
      </w:r>
      <w:r w:rsidRPr="0035108A">
        <w:rPr>
          <w:rFonts w:asciiTheme="majorBidi" w:hAnsiTheme="majorBidi"/>
          <w:sz w:val="28"/>
          <w:cs/>
        </w:rPr>
        <w:t xml:space="preserve"> </w:t>
      </w:r>
      <w:r w:rsidRPr="0035108A">
        <w:rPr>
          <w:rFonts w:asciiTheme="majorBidi" w:hAnsiTheme="majorBidi"/>
          <w:sz w:val="28"/>
        </w:rPr>
        <w:t>1.98</w:t>
      </w:r>
      <w:r w:rsidRPr="0035108A">
        <w:rPr>
          <w:rFonts w:asciiTheme="majorBidi" w:hAnsiTheme="majorBidi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>ล้านบาทเป็นทุนสำรองตามกฎหมาย</w:t>
      </w:r>
      <w:r w:rsidRPr="0035108A">
        <w:rPr>
          <w:rFonts w:asciiTheme="majorBidi" w:hAnsiTheme="majorBidi"/>
          <w:sz w:val="28"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 xml:space="preserve">ต่อมาเมื่อวันที่ </w:t>
      </w:r>
      <w:r w:rsidRPr="0035108A">
        <w:rPr>
          <w:rFonts w:asciiTheme="majorBidi" w:hAnsiTheme="majorBidi"/>
          <w:sz w:val="28"/>
        </w:rPr>
        <w:t>28</w:t>
      </w:r>
      <w:r w:rsidRPr="0035108A">
        <w:rPr>
          <w:rFonts w:asciiTheme="majorBidi" w:hAnsiTheme="majorBidi" w:hint="cs"/>
          <w:sz w:val="28"/>
          <w:cs/>
        </w:rPr>
        <w:t xml:space="preserve"> เมษายน </w:t>
      </w:r>
      <w:r w:rsidRPr="0035108A">
        <w:rPr>
          <w:rFonts w:asciiTheme="majorBidi" w:hAnsiTheme="majorBidi"/>
          <w:sz w:val="28"/>
        </w:rPr>
        <w:t>2565</w:t>
      </w:r>
      <w:r w:rsidRPr="0035108A">
        <w:rPr>
          <w:rFonts w:asciiTheme="majorBidi" w:hAnsiTheme="majorBidi" w:hint="cs"/>
          <w:sz w:val="28"/>
          <w:cs/>
        </w:rPr>
        <w:t xml:space="preserve"> ที่ประชุมสามัญผู้ถือหุ้น ครั้งที่ </w:t>
      </w:r>
      <w:r w:rsidRPr="0035108A">
        <w:rPr>
          <w:rFonts w:asciiTheme="majorBidi" w:hAnsiTheme="majorBidi"/>
          <w:sz w:val="28"/>
        </w:rPr>
        <w:t>1/2565</w:t>
      </w:r>
      <w:r w:rsidRPr="0035108A">
        <w:rPr>
          <w:rFonts w:asciiTheme="majorBidi" w:hAnsiTheme="majorBidi" w:hint="cs"/>
          <w:sz w:val="28"/>
          <w:cs/>
        </w:rPr>
        <w:t xml:space="preserve"> ของ</w:t>
      </w:r>
      <w:r w:rsidR="00096E5E" w:rsidRPr="0035108A">
        <w:rPr>
          <w:rFonts w:asciiTheme="majorBidi" w:hAnsiTheme="majorBidi" w:hint="cs"/>
          <w:sz w:val="28"/>
          <w:cs/>
        </w:rPr>
        <w:t>บริษัท</w:t>
      </w:r>
      <w:r w:rsidR="00096E5E" w:rsidRPr="0035108A">
        <w:rPr>
          <w:rFonts w:asciiTheme="majorBidi" w:hAnsiTheme="majorBidi"/>
          <w:sz w:val="28"/>
          <w:cs/>
        </w:rPr>
        <w:t xml:space="preserve"> </w:t>
      </w:r>
      <w:r w:rsidR="00760FE3" w:rsidRPr="0035108A">
        <w:rPr>
          <w:rFonts w:asciiTheme="majorBidi" w:hAnsiTheme="majorBidi" w:hint="cs"/>
          <w:sz w:val="28"/>
          <w:cs/>
        </w:rPr>
        <w:t>ฯ</w:t>
      </w:r>
      <w:r w:rsidRPr="0035108A">
        <w:rPr>
          <w:rFonts w:asciiTheme="majorBidi" w:hAnsiTheme="majorBidi" w:hint="cs"/>
          <w:sz w:val="28"/>
          <w:cs/>
        </w:rPr>
        <w:t xml:space="preserve"> ได้มีมติอนุมัติเรื่องดังกล่าวแล้ว</w:t>
      </w:r>
    </w:p>
    <w:p w14:paraId="65878CAB" w14:textId="6030D33F" w:rsidR="008F131C" w:rsidRPr="0035108A" w:rsidRDefault="008F131C" w:rsidP="008F131C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992CA8">
        <w:rPr>
          <w:rFonts w:asciiTheme="majorBidi" w:hAnsiTheme="majorBidi" w:hint="cs"/>
          <w:spacing w:val="-8"/>
          <w:sz w:val="28"/>
          <w:cs/>
        </w:rPr>
        <w:t>เมื่อวันที่</w:t>
      </w:r>
      <w:r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Pr="00992CA8">
        <w:rPr>
          <w:rFonts w:asciiTheme="majorBidi" w:hAnsiTheme="majorBidi"/>
          <w:spacing w:val="-8"/>
          <w:sz w:val="28"/>
        </w:rPr>
        <w:t>27</w:t>
      </w:r>
      <w:r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Pr="00992CA8">
        <w:rPr>
          <w:rFonts w:asciiTheme="majorBidi" w:hAnsiTheme="majorBidi" w:hint="cs"/>
          <w:spacing w:val="-8"/>
          <w:sz w:val="28"/>
          <w:cs/>
        </w:rPr>
        <w:t xml:space="preserve">กุมภาพันธ์ </w:t>
      </w:r>
      <w:r w:rsidRPr="00992CA8">
        <w:rPr>
          <w:rFonts w:asciiTheme="majorBidi" w:hAnsiTheme="majorBidi"/>
          <w:spacing w:val="-8"/>
          <w:sz w:val="28"/>
        </w:rPr>
        <w:t>2566</w:t>
      </w:r>
      <w:r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Pr="00992CA8">
        <w:rPr>
          <w:rFonts w:asciiTheme="majorBidi" w:hAnsiTheme="majorBidi" w:hint="cs"/>
          <w:spacing w:val="-8"/>
          <w:sz w:val="28"/>
          <w:cs/>
        </w:rPr>
        <w:t>ที่ประชุมคณะกรรมการบริษัท</w:t>
      </w:r>
      <w:r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Pr="00992CA8">
        <w:rPr>
          <w:rFonts w:asciiTheme="majorBidi" w:hAnsiTheme="majorBidi" w:hint="cs"/>
          <w:spacing w:val="-8"/>
          <w:sz w:val="28"/>
          <w:cs/>
        </w:rPr>
        <w:t>ครั้งที่</w:t>
      </w:r>
      <w:r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Pr="00992CA8">
        <w:rPr>
          <w:rFonts w:asciiTheme="majorBidi" w:hAnsiTheme="majorBidi"/>
          <w:spacing w:val="-8"/>
          <w:sz w:val="28"/>
        </w:rPr>
        <w:t>2/2566</w:t>
      </w:r>
      <w:r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Pr="00992CA8">
        <w:rPr>
          <w:rFonts w:asciiTheme="majorBidi" w:hAnsiTheme="majorBidi" w:hint="cs"/>
          <w:spacing w:val="-8"/>
          <w:sz w:val="28"/>
          <w:cs/>
        </w:rPr>
        <w:t>ของ</w:t>
      </w:r>
      <w:r w:rsidR="00C9264D" w:rsidRPr="00992CA8">
        <w:rPr>
          <w:rFonts w:asciiTheme="majorBidi" w:hAnsiTheme="majorBidi" w:hint="cs"/>
          <w:spacing w:val="-8"/>
          <w:sz w:val="28"/>
          <w:cs/>
        </w:rPr>
        <w:t>บริษัท</w:t>
      </w:r>
      <w:r w:rsidR="00C9264D"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="00C9264D" w:rsidRPr="00992CA8">
        <w:rPr>
          <w:rFonts w:asciiTheme="majorBidi" w:hAnsiTheme="majorBidi" w:hint="cs"/>
          <w:spacing w:val="-8"/>
          <w:sz w:val="28"/>
          <w:cs/>
        </w:rPr>
        <w:t>ออลล์ เอ็นเนอร์ยี่ แอนด์ ยูทิลิตี้</w:t>
      </w:r>
      <w:r w:rsidR="00C9264D"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="00C9264D" w:rsidRPr="00992CA8">
        <w:rPr>
          <w:rFonts w:asciiTheme="majorBidi" w:hAnsiTheme="majorBidi" w:hint="cs"/>
          <w:spacing w:val="-8"/>
          <w:sz w:val="28"/>
          <w:cs/>
        </w:rPr>
        <w:t>จำกัด</w:t>
      </w:r>
      <w:r w:rsidR="00C9264D" w:rsidRPr="00992CA8">
        <w:rPr>
          <w:rFonts w:asciiTheme="majorBidi" w:hAnsiTheme="majorBidi"/>
          <w:spacing w:val="-8"/>
          <w:sz w:val="28"/>
          <w:cs/>
        </w:rPr>
        <w:t xml:space="preserve"> (</w:t>
      </w:r>
      <w:r w:rsidR="00C9264D" w:rsidRPr="00992CA8">
        <w:rPr>
          <w:rFonts w:asciiTheme="majorBidi" w:hAnsiTheme="majorBidi" w:hint="cs"/>
          <w:spacing w:val="-8"/>
          <w:sz w:val="28"/>
          <w:cs/>
        </w:rPr>
        <w:t>มหาชน</w:t>
      </w:r>
      <w:r w:rsidR="00C9264D" w:rsidRPr="00992CA8">
        <w:rPr>
          <w:rFonts w:asciiTheme="majorBidi" w:hAnsiTheme="majorBidi"/>
          <w:spacing w:val="-8"/>
          <w:sz w:val="28"/>
          <w:cs/>
        </w:rPr>
        <w:t>)</w:t>
      </w:r>
      <w:r w:rsidRPr="0035108A">
        <w:rPr>
          <w:rFonts w:asciiTheme="majorBidi" w:hAnsiTheme="majorBidi"/>
          <w:sz w:val="28"/>
          <w:cs/>
        </w:rPr>
        <w:t xml:space="preserve"> </w:t>
      </w:r>
      <w:r w:rsidR="00760FE3" w:rsidRPr="0035108A">
        <w:rPr>
          <w:rFonts w:asciiTheme="majorBidi" w:hAnsiTheme="majorBidi" w:hint="cs"/>
          <w:sz w:val="28"/>
          <w:cs/>
        </w:rPr>
        <w:t xml:space="preserve">(เดิมชื่อ “บริษัท เซเว่น ยูทิลิตี้ส์ แอนด์ พาวเวอร์ จำกัด (มหาชน)”) </w:t>
      </w:r>
      <w:r w:rsidRPr="0035108A">
        <w:rPr>
          <w:rFonts w:asciiTheme="majorBidi" w:hAnsiTheme="majorBidi" w:hint="cs"/>
          <w:sz w:val="28"/>
          <w:cs/>
        </w:rPr>
        <w:t xml:space="preserve">ได้มีมติเสนอต่อที่ประชุมผู้ถือหุ้นประจำปี </w:t>
      </w:r>
      <w:r w:rsidRPr="0035108A">
        <w:rPr>
          <w:rFonts w:asciiTheme="majorBidi" w:hAnsiTheme="majorBidi"/>
          <w:sz w:val="28"/>
        </w:rPr>
        <w:t>2566</w:t>
      </w:r>
      <w:r w:rsidRPr="0035108A">
        <w:rPr>
          <w:rFonts w:asciiTheme="majorBidi" w:hAnsiTheme="majorBidi" w:hint="cs"/>
          <w:sz w:val="28"/>
          <w:cs/>
        </w:rPr>
        <w:t xml:space="preserve"> </w:t>
      </w:r>
      <w:r w:rsidR="00E1281C" w:rsidRPr="0035108A">
        <w:rPr>
          <w:rFonts w:asciiTheme="majorBidi" w:hAnsiTheme="majorBidi" w:hint="cs"/>
          <w:sz w:val="28"/>
          <w:cs/>
        </w:rPr>
        <w:t xml:space="preserve">  </w:t>
      </w:r>
      <w:r w:rsidR="00992CA8">
        <w:rPr>
          <w:rFonts w:asciiTheme="majorBidi" w:hAnsiTheme="majorBidi"/>
          <w:sz w:val="28"/>
        </w:rPr>
        <w:t xml:space="preserve">       </w:t>
      </w:r>
      <w:r w:rsidR="00E1281C" w:rsidRPr="0035108A">
        <w:rPr>
          <w:rFonts w:asciiTheme="majorBidi" w:hAnsiTheme="majorBidi" w:hint="cs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>เพื่อพิจารณาอนุมัติให้จัดสรรกำไรสะสม</w:t>
      </w:r>
      <w:r w:rsidRPr="0035108A">
        <w:rPr>
          <w:rFonts w:asciiTheme="majorBidi" w:hAnsiTheme="majorBidi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>จำนวน</w:t>
      </w:r>
      <w:r w:rsidRPr="0035108A">
        <w:rPr>
          <w:rFonts w:asciiTheme="majorBidi" w:hAnsiTheme="majorBidi"/>
          <w:sz w:val="28"/>
          <w:cs/>
        </w:rPr>
        <w:t xml:space="preserve"> </w:t>
      </w:r>
      <w:r w:rsidRPr="0035108A">
        <w:rPr>
          <w:rFonts w:asciiTheme="majorBidi" w:hAnsiTheme="majorBidi"/>
          <w:sz w:val="28"/>
        </w:rPr>
        <w:t>2.32</w:t>
      </w:r>
      <w:r w:rsidRPr="0035108A">
        <w:rPr>
          <w:rFonts w:asciiTheme="majorBidi" w:hAnsiTheme="majorBidi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>ล้านบาทเป็นทุนสำรองตามกฎหมาย</w:t>
      </w:r>
      <w:r w:rsidRPr="0035108A">
        <w:rPr>
          <w:rFonts w:asciiTheme="majorBidi" w:hAnsiTheme="majorBidi"/>
          <w:sz w:val="28"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 xml:space="preserve">ต่อมาเมื่อวันที่ </w:t>
      </w:r>
      <w:r w:rsidRPr="0035108A">
        <w:rPr>
          <w:rFonts w:asciiTheme="majorBidi" w:hAnsiTheme="majorBidi"/>
          <w:sz w:val="28"/>
        </w:rPr>
        <w:t>26</w:t>
      </w:r>
      <w:r w:rsidRPr="0035108A">
        <w:rPr>
          <w:rFonts w:asciiTheme="majorBidi" w:hAnsiTheme="majorBidi" w:hint="cs"/>
          <w:sz w:val="28"/>
          <w:cs/>
        </w:rPr>
        <w:t xml:space="preserve"> เมษายน </w:t>
      </w:r>
      <w:r w:rsidRPr="0035108A">
        <w:rPr>
          <w:rFonts w:asciiTheme="majorBidi" w:hAnsiTheme="majorBidi"/>
          <w:sz w:val="28"/>
        </w:rPr>
        <w:t>2566</w:t>
      </w:r>
      <w:r w:rsidRPr="0035108A">
        <w:rPr>
          <w:rFonts w:asciiTheme="majorBidi" w:hAnsiTheme="majorBidi" w:hint="cs"/>
          <w:sz w:val="28"/>
          <w:cs/>
        </w:rPr>
        <w:t xml:space="preserve"> </w:t>
      </w:r>
      <w:r w:rsidR="00465F64" w:rsidRPr="0035108A">
        <w:rPr>
          <w:rFonts w:asciiTheme="majorBidi" w:hAnsiTheme="majorBidi" w:hint="cs"/>
          <w:sz w:val="28"/>
          <w:cs/>
        </w:rPr>
        <w:t xml:space="preserve">     </w:t>
      </w:r>
      <w:r w:rsidR="00E1281C" w:rsidRPr="0035108A">
        <w:rPr>
          <w:rFonts w:asciiTheme="majorBidi" w:hAnsiTheme="majorBidi" w:hint="cs"/>
          <w:sz w:val="28"/>
          <w:cs/>
        </w:rPr>
        <w:t xml:space="preserve">          </w:t>
      </w:r>
      <w:r w:rsidRPr="0035108A">
        <w:rPr>
          <w:rFonts w:asciiTheme="majorBidi" w:hAnsiTheme="majorBidi" w:hint="cs"/>
          <w:sz w:val="28"/>
          <w:cs/>
        </w:rPr>
        <w:t xml:space="preserve">ที่ประชุมสามัญผู้ถือหุ้น ครั้งที่ </w:t>
      </w:r>
      <w:r w:rsidRPr="0035108A">
        <w:rPr>
          <w:rFonts w:asciiTheme="majorBidi" w:hAnsiTheme="majorBidi"/>
          <w:sz w:val="28"/>
        </w:rPr>
        <w:t>1/2566</w:t>
      </w:r>
      <w:r w:rsidRPr="0035108A">
        <w:rPr>
          <w:rFonts w:asciiTheme="majorBidi" w:hAnsiTheme="majorBidi" w:hint="cs"/>
          <w:sz w:val="28"/>
          <w:cs/>
        </w:rPr>
        <w:t xml:space="preserve"> ของ</w:t>
      </w:r>
      <w:r w:rsidR="00C9264D" w:rsidRPr="0035108A">
        <w:rPr>
          <w:rFonts w:asciiTheme="majorBidi" w:hAnsiTheme="majorBidi" w:hint="cs"/>
          <w:sz w:val="28"/>
          <w:cs/>
        </w:rPr>
        <w:t>บริษัท</w:t>
      </w:r>
      <w:r w:rsidR="00C9264D" w:rsidRPr="0035108A">
        <w:rPr>
          <w:rFonts w:asciiTheme="majorBidi" w:hAnsiTheme="majorBidi"/>
          <w:sz w:val="28"/>
          <w:cs/>
        </w:rPr>
        <w:t xml:space="preserve"> </w:t>
      </w:r>
      <w:r w:rsidR="00724C0A" w:rsidRPr="0035108A">
        <w:rPr>
          <w:rFonts w:asciiTheme="majorBidi" w:hAnsiTheme="majorBidi" w:hint="cs"/>
          <w:sz w:val="28"/>
          <w:cs/>
        </w:rPr>
        <w:t>ฯ</w:t>
      </w:r>
      <w:r w:rsidRPr="0035108A">
        <w:rPr>
          <w:rFonts w:asciiTheme="majorBidi" w:hAnsiTheme="majorBidi" w:hint="cs"/>
          <w:sz w:val="28"/>
          <w:cs/>
        </w:rPr>
        <w:t xml:space="preserve"> ได้มีมติอนุมัติเรื่องดังกล่าวแล้ว</w:t>
      </w:r>
    </w:p>
    <w:p w14:paraId="52849FF9" w14:textId="1A871A42" w:rsidR="007A2032" w:rsidRDefault="007A2032" w:rsidP="00D578B2">
      <w:pPr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/>
          <w:sz w:val="28"/>
          <w:cs/>
        </w:rPr>
      </w:pPr>
      <w:r>
        <w:rPr>
          <w:rFonts w:asciiTheme="majorBidi" w:hAnsiTheme="majorBidi"/>
          <w:sz w:val="28"/>
          <w:cs/>
        </w:rPr>
        <w:br w:type="page"/>
      </w:r>
    </w:p>
    <w:p w14:paraId="5D33959D" w14:textId="6497CFCA" w:rsidR="00470F39" w:rsidRDefault="00470F39" w:rsidP="007A410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</w:p>
    <w:p w14:paraId="4E8E17FF" w14:textId="4A0C0875" w:rsidR="009D4F63" w:rsidRPr="009D4F63" w:rsidRDefault="009D4F63" w:rsidP="00B51C6A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</w:t>
      </w:r>
      <w:r w:rsidR="0094653A" w:rsidRPr="0094653A">
        <w:rPr>
          <w:rFonts w:ascii="Angsana New" w:hAnsi="Angsana New" w:hint="cs"/>
          <w:sz w:val="28"/>
          <w:cs/>
        </w:rPr>
        <w:t>รอบระยะเวลา</w:t>
      </w:r>
      <w:r w:rsidR="0094653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คูณด้วยอัตราภาษีเฉลี่ยทั้งปีที่ประมาณไว้ รายได้ </w:t>
      </w:r>
      <w:r w:rsidR="00760BFC">
        <w:rPr>
          <w:rFonts w:asciiTheme="majorBidi" w:hAnsiTheme="majorBidi" w:cstheme="majorBidi" w:hint="cs"/>
          <w:color w:val="000000"/>
          <w:spacing w:val="-2"/>
          <w:sz w:val="28"/>
          <w:cs/>
        </w:rPr>
        <w:t>(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ค่าใช้จ่าย</w:t>
      </w:r>
      <w:r w:rsidR="00760BF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) 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ภาษีเงินได้สำหรับ</w:t>
      </w:r>
      <w:r w:rsidR="0094653A">
        <w:rPr>
          <w:rFonts w:asciiTheme="majorBidi" w:hAnsiTheme="majorBidi" w:cstheme="majorBidi" w:hint="cs"/>
          <w:color w:val="000000"/>
          <w:spacing w:val="-2"/>
          <w:sz w:val="28"/>
          <w:cs/>
        </w:rPr>
        <w:t>รอบระยะเวลา</w:t>
      </w:r>
      <w:r w:rsidR="0011475B"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สามเดือ</w:t>
      </w:r>
      <w:r w:rsidR="0011475B">
        <w:rPr>
          <w:rFonts w:asciiTheme="majorBidi" w:hAnsiTheme="majorBidi" w:cstheme="majorBidi" w:hint="cs"/>
          <w:color w:val="000000"/>
          <w:spacing w:val="-2"/>
          <w:sz w:val="28"/>
          <w:cs/>
        </w:rPr>
        <w:t>นและ</w:t>
      </w:r>
      <w:r w:rsidR="002416BB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="0011475B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เดือน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สิ้นสุดวันที่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2416BB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ยน</w:t>
      </w:r>
      <w:r w:rsidRPr="009D4F6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60BFC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60BFC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70F39" w:rsidRPr="004517A7" w14:paraId="45D9F718" w14:textId="77777777" w:rsidTr="00613A3D">
        <w:tc>
          <w:tcPr>
            <w:tcW w:w="9090" w:type="dxa"/>
            <w:gridSpan w:val="5"/>
          </w:tcPr>
          <w:p w14:paraId="5025667F" w14:textId="77777777" w:rsidR="00470F39" w:rsidRPr="004517A7" w:rsidRDefault="00470F39" w:rsidP="00613A3D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55429" w:rsidRPr="004517A7" w14:paraId="3AFC7ED0" w14:textId="77777777" w:rsidTr="008A6859">
        <w:tc>
          <w:tcPr>
            <w:tcW w:w="4410" w:type="dxa"/>
          </w:tcPr>
          <w:p w14:paraId="38BEBBEE" w14:textId="77777777" w:rsidR="00855429" w:rsidRPr="004517A7" w:rsidRDefault="00855429" w:rsidP="00613A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10F2503A" w14:textId="23900818" w:rsidR="00855429" w:rsidRPr="004517A7" w:rsidRDefault="00DB082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94653A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 w:rsidR="00934516">
              <w:rPr>
                <w:rFonts w:ascii="Angsana New" w:hAnsi="Angsana New" w:hint="cs"/>
                <w:sz w:val="28"/>
                <w:cs/>
              </w:rPr>
              <w:t>สาม</w:t>
            </w:r>
            <w:r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2416BB">
              <w:rPr>
                <w:rFonts w:ascii="Angsana New" w:hAnsi="Angsana New" w:hint="cs"/>
                <w:sz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cs/>
              </w:rPr>
              <w:t>ายน</w:t>
            </w:r>
          </w:p>
        </w:tc>
      </w:tr>
      <w:tr w:rsidR="00855429" w:rsidRPr="004517A7" w14:paraId="18BFF8FA" w14:textId="77777777" w:rsidTr="00613A3D">
        <w:tc>
          <w:tcPr>
            <w:tcW w:w="4410" w:type="dxa"/>
          </w:tcPr>
          <w:p w14:paraId="07F4D4C5" w14:textId="77777777" w:rsidR="00855429" w:rsidRPr="004517A7" w:rsidRDefault="00855429" w:rsidP="008554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6932FB4" w14:textId="42BC9A2A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799F7B0" w14:textId="6C57265B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0752B" w:rsidRPr="004517A7" w14:paraId="584E1103" w14:textId="77777777" w:rsidTr="00613A3D">
        <w:tc>
          <w:tcPr>
            <w:tcW w:w="4410" w:type="dxa"/>
          </w:tcPr>
          <w:p w14:paraId="76007B5A" w14:textId="77777777" w:rsidR="0080752B" w:rsidRPr="004517A7" w:rsidRDefault="0080752B" w:rsidP="0080752B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892AC7" w14:textId="7295BC5A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167B4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83ACA2B" w14:textId="17052828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167B4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26A9E19" w14:textId="25C47D12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167B4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7F40140C" w14:textId="78A8A6C1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167B4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55429" w:rsidRPr="004517A7" w14:paraId="3EA029E2" w14:textId="77777777" w:rsidTr="00613A3D">
        <w:tc>
          <w:tcPr>
            <w:tcW w:w="4410" w:type="dxa"/>
          </w:tcPr>
          <w:p w14:paraId="45EF7549" w14:textId="77777777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0E733928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645984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CB20AE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B17345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83398" w:rsidRPr="004517A7" w14:paraId="1C8A54A1" w14:textId="77777777" w:rsidTr="00613A3D">
        <w:tc>
          <w:tcPr>
            <w:tcW w:w="4410" w:type="dxa"/>
          </w:tcPr>
          <w:p w14:paraId="21739AD8" w14:textId="49DE59DD" w:rsidR="00183398" w:rsidRPr="004517A7" w:rsidRDefault="00183398" w:rsidP="00183398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81ED7" w14:textId="17C4CB12" w:rsidR="00183398" w:rsidRPr="004517A7" w:rsidRDefault="00735237" w:rsidP="001833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(157)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41E29" w14:textId="7BF1D1E8" w:rsidR="00183398" w:rsidRPr="004517A7" w:rsidRDefault="00183398" w:rsidP="00183398">
            <w:pPr>
              <w:tabs>
                <w:tab w:val="decimal" w:pos="864"/>
              </w:tabs>
              <w:ind w:right="51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5CEB5" w14:textId="07B8D1EC" w:rsidR="00183398" w:rsidRPr="004517A7" w:rsidRDefault="00735237" w:rsidP="00183398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E7B7FD" w14:textId="07741573" w:rsidR="00183398" w:rsidRPr="004517A7" w:rsidRDefault="00183398" w:rsidP="001833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83398" w:rsidRPr="004517A7" w14:paraId="042B5289" w14:textId="77777777" w:rsidTr="00613A3D">
        <w:tc>
          <w:tcPr>
            <w:tcW w:w="4410" w:type="dxa"/>
          </w:tcPr>
          <w:p w14:paraId="01DD77AA" w14:textId="77777777" w:rsidR="00183398" w:rsidRPr="004517A7" w:rsidRDefault="00183398" w:rsidP="00183398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459B3" w14:textId="77777777" w:rsidR="00183398" w:rsidRPr="004517A7" w:rsidRDefault="00183398" w:rsidP="001833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1F08F" w14:textId="77777777" w:rsidR="00183398" w:rsidRPr="004517A7" w:rsidRDefault="00183398" w:rsidP="001833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E68832" w14:textId="77777777" w:rsidR="00183398" w:rsidRPr="004517A7" w:rsidRDefault="00183398" w:rsidP="001833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03D5BB" w14:textId="77777777" w:rsidR="00183398" w:rsidRPr="004517A7" w:rsidRDefault="00183398" w:rsidP="0018339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83398" w:rsidRPr="004517A7" w14:paraId="19C12031" w14:textId="77777777" w:rsidTr="00613A3D">
        <w:tc>
          <w:tcPr>
            <w:tcW w:w="4410" w:type="dxa"/>
          </w:tcPr>
          <w:p w14:paraId="0D09FEF4" w14:textId="1633DCDC" w:rsidR="00183398" w:rsidRPr="004517A7" w:rsidRDefault="00183398" w:rsidP="00183398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69E6C" w14:textId="3198C29A" w:rsidR="00183398" w:rsidRPr="004517A7" w:rsidRDefault="00735237" w:rsidP="001833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(62</w:t>
            </w:r>
            <w:r w:rsidR="000B2B3D">
              <w:rPr>
                <w:rFonts w:ascii="Angsana New" w:hAnsi="Angsana New"/>
                <w:spacing w:val="-4"/>
                <w:sz w:val="28"/>
              </w:rPr>
              <w:t>1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86F85" w14:textId="59097BD0" w:rsidR="00183398" w:rsidRPr="004517A7" w:rsidRDefault="00183398" w:rsidP="00183398">
            <w:pPr>
              <w:pBdr>
                <w:bottom w:val="sing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3,810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B3CCD" w14:textId="300C8B13" w:rsidR="00183398" w:rsidRPr="004517A7" w:rsidRDefault="00735237" w:rsidP="001833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50384523" w14:textId="21C4E061" w:rsidR="00183398" w:rsidRPr="004517A7" w:rsidRDefault="00183398" w:rsidP="00183398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83398" w:rsidRPr="004517A7" w14:paraId="4717A3E1" w14:textId="77777777" w:rsidTr="00613A3D">
        <w:tc>
          <w:tcPr>
            <w:tcW w:w="4410" w:type="dxa"/>
          </w:tcPr>
          <w:p w14:paraId="009DCF49" w14:textId="0258E2CC" w:rsidR="00183398" w:rsidRDefault="00183398" w:rsidP="00183398">
            <w:pPr>
              <w:ind w:left="-103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20FCAE6D" w14:textId="51929CFF" w:rsidR="00183398" w:rsidRPr="004517A7" w:rsidRDefault="00183398" w:rsidP="00183398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C4F09" w14:textId="416B28E2" w:rsidR="00183398" w:rsidRPr="004517A7" w:rsidRDefault="00735237" w:rsidP="001833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(77</w:t>
            </w:r>
            <w:r w:rsidR="000B2B3D">
              <w:rPr>
                <w:rFonts w:ascii="Angsana New" w:hAnsi="Angsana New"/>
                <w:b/>
                <w:bCs/>
                <w:spacing w:val="-4"/>
                <w:sz w:val="28"/>
              </w:rPr>
              <w:t>8</w:t>
            </w: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30D208" w14:textId="404B1D81" w:rsidR="00183398" w:rsidRPr="004517A7" w:rsidRDefault="00183398" w:rsidP="001833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3,630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F63480" w14:textId="712C4C75" w:rsidR="00183398" w:rsidRPr="004517A7" w:rsidRDefault="00735237" w:rsidP="001833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02490A2A" w14:textId="6E435B65" w:rsidR="00183398" w:rsidRPr="004517A7" w:rsidRDefault="00183398" w:rsidP="0018339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-</w:t>
            </w:r>
          </w:p>
        </w:tc>
      </w:tr>
      <w:tr w:rsidR="00167B49" w:rsidRPr="004517A7" w14:paraId="09BFC195" w14:textId="77777777" w:rsidTr="008A6859">
        <w:tc>
          <w:tcPr>
            <w:tcW w:w="9090" w:type="dxa"/>
            <w:gridSpan w:val="5"/>
          </w:tcPr>
          <w:p w14:paraId="195FC2C5" w14:textId="2A051708" w:rsidR="00167B49" w:rsidRPr="004517A7" w:rsidRDefault="00167B49" w:rsidP="00167B4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67B49" w:rsidRPr="004517A7" w14:paraId="3C33AD94" w14:textId="77777777" w:rsidTr="008A6859">
        <w:tc>
          <w:tcPr>
            <w:tcW w:w="9090" w:type="dxa"/>
            <w:gridSpan w:val="5"/>
          </w:tcPr>
          <w:p w14:paraId="5875D9DC" w14:textId="205157DD" w:rsidR="00167B49" w:rsidRPr="004517A7" w:rsidRDefault="00167B49" w:rsidP="00167B4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167B49" w:rsidRPr="004517A7" w14:paraId="60B21A26" w14:textId="77777777" w:rsidTr="008A6859">
        <w:tc>
          <w:tcPr>
            <w:tcW w:w="4410" w:type="dxa"/>
          </w:tcPr>
          <w:p w14:paraId="1C722595" w14:textId="77777777" w:rsidR="00167B49" w:rsidRPr="004517A7" w:rsidRDefault="00167B49" w:rsidP="00167B4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62187E4C" w14:textId="652B2400" w:rsidR="00167B49" w:rsidRPr="004517A7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590EAB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 w:rsidR="000866D2">
              <w:rPr>
                <w:rFonts w:ascii="Angsana New" w:hAnsi="Angsana New" w:hint="cs"/>
                <w:sz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0866D2">
              <w:rPr>
                <w:rFonts w:ascii="Angsana New" w:hAnsi="Angsana New" w:hint="cs"/>
                <w:sz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cs/>
              </w:rPr>
              <w:t>ายน</w:t>
            </w:r>
          </w:p>
        </w:tc>
      </w:tr>
      <w:tr w:rsidR="00167B49" w:rsidRPr="004517A7" w14:paraId="794B4D63" w14:textId="77777777" w:rsidTr="008A6859">
        <w:tc>
          <w:tcPr>
            <w:tcW w:w="4410" w:type="dxa"/>
          </w:tcPr>
          <w:p w14:paraId="2BA21D44" w14:textId="77777777" w:rsidR="00167B49" w:rsidRPr="004517A7" w:rsidRDefault="00167B49" w:rsidP="00167B4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497E0B" w14:textId="77777777" w:rsidR="00167B49" w:rsidRPr="004517A7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F751248" w14:textId="77777777" w:rsidR="00167B49" w:rsidRPr="004517A7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67B49" w:rsidRPr="004517A7" w14:paraId="3D68940C" w14:textId="77777777" w:rsidTr="008A6859">
        <w:tc>
          <w:tcPr>
            <w:tcW w:w="4410" w:type="dxa"/>
          </w:tcPr>
          <w:p w14:paraId="58E4CB45" w14:textId="77777777" w:rsidR="00167B49" w:rsidRPr="004517A7" w:rsidRDefault="00167B49" w:rsidP="00167B4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56FD17" w14:textId="68AA0468" w:rsidR="00167B49" w:rsidRPr="00CB239F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4559F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0385232" w14:textId="0EE61FAC" w:rsidR="00167B49" w:rsidRPr="00CB239F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4559F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5BB5FEC9" w14:textId="6E5D41BF" w:rsidR="00167B49" w:rsidRPr="00CB239F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A7232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6FFC4ED1" w14:textId="2095AF27" w:rsidR="00167B49" w:rsidRPr="00CB239F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4559F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167B49" w:rsidRPr="004517A7" w14:paraId="3C576747" w14:textId="77777777" w:rsidTr="008A6859">
        <w:tc>
          <w:tcPr>
            <w:tcW w:w="4410" w:type="dxa"/>
          </w:tcPr>
          <w:p w14:paraId="70046E64" w14:textId="77777777" w:rsidR="00167B49" w:rsidRPr="004517A7" w:rsidRDefault="00167B49" w:rsidP="00167B4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750BF0F4" w14:textId="77777777" w:rsidR="00167B49" w:rsidRPr="004517A7" w:rsidRDefault="00167B49" w:rsidP="00167B4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27BFF1" w14:textId="77777777" w:rsidR="00167B49" w:rsidRPr="004517A7" w:rsidRDefault="00167B49" w:rsidP="00167B4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FB71C5" w14:textId="77777777" w:rsidR="00167B49" w:rsidRPr="004517A7" w:rsidRDefault="00167B49" w:rsidP="00167B4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4857A6" w14:textId="77777777" w:rsidR="00167B49" w:rsidRPr="004517A7" w:rsidRDefault="00167B49" w:rsidP="00167B4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559FC" w:rsidRPr="004517A7" w14:paraId="4C2E793F" w14:textId="77777777" w:rsidTr="008A6859">
        <w:tc>
          <w:tcPr>
            <w:tcW w:w="4410" w:type="dxa"/>
          </w:tcPr>
          <w:p w14:paraId="0021DED2" w14:textId="52847B7B" w:rsidR="004559FC" w:rsidRPr="004517A7" w:rsidRDefault="004559FC" w:rsidP="004559FC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6DD177" w14:textId="06336C04" w:rsidR="004559FC" w:rsidRPr="004517A7" w:rsidRDefault="00735237" w:rsidP="004559F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(387)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099E65" w14:textId="24400434" w:rsidR="004559FC" w:rsidRPr="004517A7" w:rsidRDefault="000866D2" w:rsidP="00342E00">
            <w:pPr>
              <w:tabs>
                <w:tab w:val="decimal" w:pos="900"/>
              </w:tabs>
              <w:ind w:right="51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(671)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0E5A96" w14:textId="2CC0C6E3" w:rsidR="004559FC" w:rsidRPr="004517A7" w:rsidRDefault="00735237" w:rsidP="00A7232A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B61ACA" w14:textId="1B81C6BB" w:rsidR="004559FC" w:rsidRPr="004517A7" w:rsidRDefault="000866D2" w:rsidP="00A7232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4559FC" w:rsidRPr="004517A7" w14:paraId="770D3541" w14:textId="77777777" w:rsidTr="008A6859">
        <w:tc>
          <w:tcPr>
            <w:tcW w:w="4410" w:type="dxa"/>
          </w:tcPr>
          <w:p w14:paraId="2DEE32C4" w14:textId="016F3B53" w:rsidR="004559FC" w:rsidRPr="004517A7" w:rsidRDefault="004559FC" w:rsidP="004559FC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1E4A9E" w14:textId="0521EE77" w:rsidR="004559FC" w:rsidRPr="004517A7" w:rsidRDefault="004559FC" w:rsidP="004559F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2158D3" w14:textId="77777777" w:rsidR="004559FC" w:rsidRPr="004517A7" w:rsidRDefault="004559FC" w:rsidP="004559F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599727" w14:textId="77777777" w:rsidR="004559FC" w:rsidRPr="004517A7" w:rsidRDefault="004559FC" w:rsidP="004559F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508A0CA" w14:textId="77777777" w:rsidR="004559FC" w:rsidRPr="004517A7" w:rsidRDefault="004559FC" w:rsidP="004559F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559FC" w:rsidRPr="004517A7" w14:paraId="68F287C9" w14:textId="77777777" w:rsidTr="008A6859">
        <w:tc>
          <w:tcPr>
            <w:tcW w:w="4410" w:type="dxa"/>
          </w:tcPr>
          <w:p w14:paraId="50C0F094" w14:textId="71126B08" w:rsidR="004559FC" w:rsidRPr="004517A7" w:rsidRDefault="004559FC" w:rsidP="004559FC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A423F" w14:textId="3BAD55D8" w:rsidR="004559FC" w:rsidRPr="004517A7" w:rsidRDefault="00735237" w:rsidP="0045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7,49</w:t>
            </w:r>
            <w:r w:rsidR="000B2B3D">
              <w:rPr>
                <w:rFonts w:ascii="Angsana New" w:hAnsi="Angsana New"/>
                <w:spacing w:val="-4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C349F" w14:textId="261C1FE3" w:rsidR="004559FC" w:rsidRPr="004517A7" w:rsidRDefault="000866D2" w:rsidP="00342E0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1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12,507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B610B" w14:textId="032B3615" w:rsidR="004559FC" w:rsidRPr="004517A7" w:rsidRDefault="00735237" w:rsidP="0045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49</w:t>
            </w:r>
          </w:p>
        </w:tc>
        <w:tc>
          <w:tcPr>
            <w:tcW w:w="1170" w:type="dxa"/>
            <w:vAlign w:val="bottom"/>
          </w:tcPr>
          <w:p w14:paraId="26F6E66C" w14:textId="5CB1B2CC" w:rsidR="004559FC" w:rsidRPr="004517A7" w:rsidRDefault="000866D2" w:rsidP="0045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4559FC" w:rsidRPr="004517A7" w14:paraId="1677A2BB" w14:textId="77777777" w:rsidTr="008A6859">
        <w:tc>
          <w:tcPr>
            <w:tcW w:w="4410" w:type="dxa"/>
          </w:tcPr>
          <w:p w14:paraId="3B501FF5" w14:textId="6148CFE2" w:rsidR="004559FC" w:rsidRDefault="004559FC" w:rsidP="009B5104">
            <w:pPr>
              <w:ind w:left="-103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0BE6D01A" w14:textId="77777777" w:rsidR="004559FC" w:rsidRPr="004517A7" w:rsidRDefault="004559FC" w:rsidP="004559FC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A1D9C" w14:textId="5E46D1D0" w:rsidR="004559FC" w:rsidRPr="004517A7" w:rsidRDefault="00735237" w:rsidP="004559F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7,1</w:t>
            </w:r>
            <w:r w:rsidR="000B2B3D">
              <w:rPr>
                <w:rFonts w:ascii="Angsana New" w:hAnsi="Angsana New"/>
                <w:b/>
                <w:bCs/>
                <w:spacing w:val="-4"/>
                <w:sz w:val="28"/>
              </w:rPr>
              <w:t>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DEAAEF" w14:textId="06AC4FE5" w:rsidR="004559FC" w:rsidRPr="004517A7" w:rsidRDefault="000866D2" w:rsidP="004559F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11,836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074AD" w14:textId="785E1246" w:rsidR="004559FC" w:rsidRPr="004517A7" w:rsidRDefault="00735237" w:rsidP="004559F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49</w:t>
            </w:r>
          </w:p>
        </w:tc>
        <w:tc>
          <w:tcPr>
            <w:tcW w:w="1170" w:type="dxa"/>
            <w:vAlign w:val="bottom"/>
          </w:tcPr>
          <w:p w14:paraId="12991998" w14:textId="575D2B05" w:rsidR="004559FC" w:rsidRPr="004517A7" w:rsidRDefault="008E20A7" w:rsidP="004559F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-</w:t>
            </w:r>
          </w:p>
        </w:tc>
      </w:tr>
    </w:tbl>
    <w:p w14:paraId="7D2C9319" w14:textId="30731D89" w:rsidR="00D37084" w:rsidRDefault="00D37084" w:rsidP="00D3708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B40E9B6" w14:textId="77777777" w:rsidR="00D37084" w:rsidRDefault="00D370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621385B6" w14:textId="48F41763" w:rsidR="00F53166" w:rsidRPr="00E03B6F" w:rsidRDefault="0E075460" w:rsidP="00C4471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E03B6F">
        <w:rPr>
          <w:rFonts w:asciiTheme="majorBidi" w:hAnsiTheme="majorBidi" w:cstheme="majorBidi"/>
          <w:b/>
          <w:bCs/>
          <w:sz w:val="28"/>
          <w:cs/>
        </w:rPr>
        <w:lastRenderedPageBreak/>
        <w:t>กำไร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ต่อหุ้น</w:t>
      </w:r>
    </w:p>
    <w:p w14:paraId="0565399B" w14:textId="36228366" w:rsidR="00B25EF8" w:rsidRDefault="00B25EF8" w:rsidP="004F132B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ที่เป็นของผู้ถือหุ้นของบริษัท</w:t>
      </w:r>
      <w:r w:rsidR="004F132B">
        <w:rPr>
          <w:rFonts w:asciiTheme="majorBidi" w:hAnsiTheme="majorBidi" w:cstheme="majorBidi" w:hint="cs"/>
          <w:color w:val="000000"/>
          <w:spacing w:val="-2"/>
          <w:sz w:val="28"/>
          <w:cs/>
        </w:rPr>
        <w:t>ใหญ่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0341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(ไม่รวมกำไร</w:t>
      </w:r>
      <w:r w:rsidR="008E6B0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9621EE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ขาดทุน</w:t>
      </w:r>
      <w:r w:rsidR="009621EE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</w:p>
    <w:p w14:paraId="463B068C" w14:textId="4C403BD2" w:rsidR="00320C78" w:rsidRPr="00E35E69" w:rsidRDefault="009352F0" w:rsidP="00E35E69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บริษัทไม่มีการออกหุ้นสามัญเทียบเท่ากับปรับลดในระหว่าง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ที่นำเสนอรายงาน</w:t>
      </w:r>
      <w:r w:rsidRPr="00E35E6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ดังนั้นจึงไม่ส่งผลต่อการคำนวณกำไร </w:t>
      </w:r>
      <w:r w:rsidRPr="00E35E69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ขาดทุน</w:t>
      </w:r>
      <w:r w:rsidRPr="00E35E6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ต่อหุ้นปรับลด</w:t>
      </w:r>
    </w:p>
    <w:p w14:paraId="26AEDCE8" w14:textId="660147FD" w:rsidR="0064130B" w:rsidRPr="00824B7D" w:rsidRDefault="004E40FA" w:rsidP="00BA6FE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255F38">
        <w:rPr>
          <w:rFonts w:asciiTheme="majorBidi" w:hAnsiTheme="majorBidi" w:cstheme="majorBidi"/>
          <w:color w:val="000000"/>
          <w:spacing w:val="-2"/>
          <w:sz w:val="28"/>
        </w:rPr>
        <w:t>8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.1 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กำไร</w:t>
      </w:r>
      <w:r w:rsidR="00E2038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ต่อหุ้น</w:t>
      </w:r>
      <w:r w:rsidR="00DD2E80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ขั้นพื้นฐาน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สามเดือน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="008E20A7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เดือน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57D2B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8E20A7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B14EAF" w:rsidRPr="00EC08B1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EC08B1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F80137" w14:paraId="5C497E25" w14:textId="77777777" w:rsidTr="001C02F8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273E96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273E96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E4E31" w:rsidRPr="00F80137" w14:paraId="473A7EA9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B785" w14:textId="77777777" w:rsidR="003E4E31" w:rsidRPr="00273E96" w:rsidRDefault="003E4E31" w:rsidP="003E4E31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D4748" w14:textId="34862DEB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8B1B5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44017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8F43" w14:textId="7DDCE8B3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8B1B5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140689" w14:textId="77777777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B7FBA" w14:textId="65CFDB19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8B1B5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FC0C3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2C98A" w14:textId="1346F6E9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8B1B5B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1C02F8" w:rsidRPr="00F80137" w14:paraId="30CD489C" w14:textId="77777777" w:rsidTr="006B1CD2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1CF58AEB" w:rsidR="002A1CA9" w:rsidRPr="00E20387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</w:t>
            </w:r>
            <w:r w:rsidR="00E2038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</w:t>
            </w:r>
            <w:r w:rsidR="009C2DC3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2A1CA9" w:rsidRPr="00273E96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2A1CA9" w:rsidRPr="00273E96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2A1CA9" w:rsidRPr="00273E96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8B1B5B" w:rsidRPr="00F80137" w14:paraId="17AA8472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4DE1A3A1" w:rsidR="008B1B5B" w:rsidRPr="00273E96" w:rsidRDefault="008B1B5B" w:rsidP="008B1B5B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4F350270" w:rsidR="008B1B5B" w:rsidRPr="00273E96" w:rsidRDefault="00DB2E51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E69EE">
              <w:rPr>
                <w:rFonts w:asciiTheme="majorBidi" w:hAnsiTheme="majorBidi" w:cstheme="majorBidi"/>
                <w:sz w:val="28"/>
              </w:rPr>
              <w:t>41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B2645">
              <w:rPr>
                <w:rFonts w:asciiTheme="majorBidi" w:hAnsiTheme="majorBidi" w:cstheme="majorBidi"/>
                <w:sz w:val="28"/>
              </w:rPr>
              <w:t>3</w:t>
            </w:r>
            <w:r w:rsidR="00334654">
              <w:rPr>
                <w:rFonts w:asciiTheme="majorBidi" w:hAnsiTheme="majorBidi" w:cstheme="majorBidi"/>
                <w:sz w:val="28"/>
              </w:rPr>
              <w:t>97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61D" w14:textId="2A798D71" w:rsidR="008B1B5B" w:rsidRPr="00273E96" w:rsidRDefault="00A804AF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(37,383)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6B2A0EE8" w:rsidR="008B1B5B" w:rsidRPr="00273E96" w:rsidRDefault="00BD33B4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60353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60353">
              <w:rPr>
                <w:rFonts w:asciiTheme="majorBidi" w:hAnsiTheme="majorBidi" w:cstheme="majorBidi" w:hint="cs"/>
                <w:sz w:val="28"/>
                <w:cs/>
              </w:rPr>
              <w:t>177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B99" w14:textId="33DCE5BB" w:rsidR="008B1B5B" w:rsidRPr="00273E96" w:rsidRDefault="00A804AF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(5,629)</w:t>
            </w:r>
          </w:p>
        </w:tc>
      </w:tr>
      <w:tr w:rsidR="008B1B5B" w:rsidRPr="00F80137" w14:paraId="47F42698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7F7C1C09" w:rsidR="008B1B5B" w:rsidRPr="00273E96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24AB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B06D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2C9F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C6AD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9870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E65E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6A49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B1B5B" w:rsidRPr="00F80137" w14:paraId="1530EA9D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74C7450" w:rsidR="008B1B5B" w:rsidRPr="00273E96" w:rsidRDefault="0084094C" w:rsidP="008B1B5B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ที่ถือโดย</w:t>
            </w:r>
            <w:r w:rsidR="008B1B5B"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496F652D" w:rsidR="008B1B5B" w:rsidRPr="00273E96" w:rsidRDefault="00BD33B4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2DEE10E6" w:rsidR="008B1B5B" w:rsidRPr="00273E96" w:rsidRDefault="00A804AF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51894EE1" w:rsidR="008B1B5B" w:rsidRPr="00273E96" w:rsidRDefault="00BD33B4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7DEAB375" w:rsidR="008B1B5B" w:rsidRPr="00273E96" w:rsidRDefault="00A804AF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</w:tr>
      <w:tr w:rsidR="008B1B5B" w:rsidRPr="00B118B0" w14:paraId="07B84DFB" w14:textId="77777777" w:rsidTr="00613A3D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4A4DCF1C" w:rsidR="008B1B5B" w:rsidRPr="00273E96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11C8006D" w:rsidR="008B1B5B" w:rsidRPr="00273E96" w:rsidRDefault="00D60353" w:rsidP="008B1B5B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</w:t>
            </w:r>
            <w:r w:rsidR="008A6BF1">
              <w:rPr>
                <w:rFonts w:asciiTheme="majorBidi" w:hAnsiTheme="majorBidi" w:cstheme="majorBidi"/>
                <w:b/>
                <w:bCs/>
                <w:sz w:val="28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10CE3" w14:textId="26677B40" w:rsidR="008B1B5B" w:rsidRPr="00273E96" w:rsidRDefault="00A804AF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(0.0073)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8B1B5B" w:rsidRPr="00273E96" w:rsidRDefault="008B1B5B" w:rsidP="008B1B5B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002BE5C1" w:rsidR="008B1B5B" w:rsidRPr="00273E96" w:rsidRDefault="00D60353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02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8B1B5B" w:rsidRPr="00273E96" w:rsidRDefault="008B1B5B" w:rsidP="008B1B5B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276B7998" w:rsidR="008B1B5B" w:rsidRPr="00273E96" w:rsidRDefault="00A72990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(0.0011)</w:t>
            </w:r>
          </w:p>
        </w:tc>
      </w:tr>
      <w:tr w:rsidR="008B1B5B" w:rsidRPr="00B118B0" w14:paraId="4B1F13DA" w14:textId="77777777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5305B" w14:textId="35981168" w:rsidR="008B1B5B" w:rsidRPr="00273E96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1642" w14:textId="77777777" w:rsidR="008B1B5B" w:rsidRPr="00273E96" w:rsidRDefault="008B1B5B" w:rsidP="008B1B5B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BDEA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5F18EFB" w14:textId="518DC4C9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06E5E8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76AEF45B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0E149A9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3A2F3" w14:textId="77777777" w:rsidR="008B1B5B" w:rsidRPr="00273E96" w:rsidRDefault="008B1B5B" w:rsidP="008B1B5B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8B1B5B" w:rsidRPr="00F80137" w14:paraId="532E2243" w14:textId="77777777" w:rsidTr="00DA73D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F22F" w14:textId="35900EE5" w:rsidR="008B1B5B" w:rsidRPr="00E20387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</w:t>
            </w:r>
            <w:r w:rsidR="009C2DC3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 w:rsidR="000A2BD3">
              <w:rPr>
                <w:rFonts w:ascii="Angsana New" w:hAnsi="Angsana New" w:hint="cs"/>
                <w:sz w:val="28"/>
                <w:cs/>
              </w:rPr>
              <w:t>เก้า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1D98D" w14:textId="77777777" w:rsidR="008B1B5B" w:rsidRPr="00273E96" w:rsidRDefault="008B1B5B" w:rsidP="008B1B5B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3E663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4DA6105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8C8DCCD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CCB721A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3E509D0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65D82" w14:textId="77777777" w:rsidR="008B1B5B" w:rsidRPr="00273E96" w:rsidRDefault="008B1B5B" w:rsidP="008B1B5B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8B1B5B" w:rsidRPr="00F80137" w14:paraId="2CA57602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53C9B" w14:textId="77777777" w:rsidR="008B1B5B" w:rsidRPr="00273E96" w:rsidRDefault="008B1B5B" w:rsidP="008B1B5B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DF1A" w14:textId="1F822F15" w:rsidR="008B1B5B" w:rsidRPr="00273E96" w:rsidRDefault="005C09CA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 w:rsidR="00DB2645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AF7AF1">
              <w:rPr>
                <w:rFonts w:asciiTheme="majorBidi" w:hAnsiTheme="majorBidi" w:cstheme="majorBidi"/>
                <w:sz w:val="28"/>
              </w:rPr>
              <w:t>871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5A549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CE3D" w14:textId="1B4E5B14" w:rsidR="008B1B5B" w:rsidRPr="00273E96" w:rsidRDefault="000A2BD3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(115,761)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E981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D0B4" w14:textId="2257B3D9" w:rsidR="008B1B5B" w:rsidRPr="00273E96" w:rsidRDefault="005C09CA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54256">
              <w:rPr>
                <w:rFonts w:asciiTheme="majorBidi" w:hAnsiTheme="majorBidi" w:cstheme="majorBidi" w:hint="cs"/>
                <w:sz w:val="28"/>
                <w:cs/>
              </w:rPr>
              <w:t>553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3773D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21D93" w14:textId="1F154786" w:rsidR="008B1B5B" w:rsidRPr="00273E96" w:rsidRDefault="000A2BD3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(13,736)</w:t>
            </w:r>
          </w:p>
        </w:tc>
      </w:tr>
      <w:tr w:rsidR="008B1B5B" w:rsidRPr="00F80137" w14:paraId="3CEE6B97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E9E4" w14:textId="6AF6744F" w:rsidR="008B1B5B" w:rsidRPr="00273E96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AE64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EEA5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23F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E0B8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A08E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8136C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DD3AC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B1B5B" w:rsidRPr="00F80137" w14:paraId="568CEC19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24E4F" w14:textId="0BD8EE64" w:rsidR="008B1B5B" w:rsidRPr="00273E96" w:rsidRDefault="0084094C" w:rsidP="008B1B5B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ที่ถือโดย</w:t>
            </w:r>
            <w:r w:rsidR="008B1B5B"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E6FE" w14:textId="2BE61B68" w:rsidR="008B1B5B" w:rsidRPr="00273E96" w:rsidRDefault="005C09CA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8441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6D42" w14:textId="2819926D" w:rsidR="008B1B5B" w:rsidRPr="00273E96" w:rsidRDefault="000A2BD3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46EE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FD03" w14:textId="35B63C39" w:rsidR="008B1B5B" w:rsidRPr="00273E96" w:rsidRDefault="005C09CA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5327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0CAB1" w14:textId="02BA278C" w:rsidR="008B1B5B" w:rsidRPr="00273E96" w:rsidRDefault="000A2BD3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</w:tr>
      <w:tr w:rsidR="008B1B5B" w:rsidRPr="00B118B0" w14:paraId="42667392" w14:textId="77777777" w:rsidTr="008A6859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A6866" w14:textId="6BB9BC6B" w:rsidR="008B1B5B" w:rsidRPr="00273E96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9411C7" w14:textId="242DAC9A" w:rsidR="008B1B5B" w:rsidRPr="00273E96" w:rsidRDefault="005C09CA" w:rsidP="008B1B5B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</w:t>
            </w:r>
            <w:r w:rsidR="004A2417">
              <w:rPr>
                <w:rFonts w:asciiTheme="majorBidi" w:hAnsiTheme="majorBidi" w:cstheme="majorBidi"/>
                <w:b/>
                <w:bCs/>
                <w:sz w:val="28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B01E4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478BF" w14:textId="0F60D070" w:rsidR="008B1B5B" w:rsidRPr="00273E96" w:rsidRDefault="000A2BD3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(0.0225)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06F6" w14:textId="77777777" w:rsidR="008B1B5B" w:rsidRPr="00273E96" w:rsidRDefault="008B1B5B" w:rsidP="008B1B5B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ACE177" w14:textId="69E480AB" w:rsidR="008B1B5B" w:rsidRPr="00273E96" w:rsidRDefault="005C09CA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09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23A64" w14:textId="77777777" w:rsidR="008B1B5B" w:rsidRPr="00273E96" w:rsidRDefault="008B1B5B" w:rsidP="008B1B5B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96F5F5" w14:textId="4A2ACA52" w:rsidR="008B1B5B" w:rsidRPr="00273E96" w:rsidRDefault="000A2BD3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(0.0027)</w:t>
            </w:r>
          </w:p>
        </w:tc>
      </w:tr>
      <w:tr w:rsidR="008B1B5B" w:rsidRPr="00B118B0" w14:paraId="2349DB3C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9163" w14:textId="77777777" w:rsidR="008B1B5B" w:rsidRPr="00273E96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6BA4" w14:textId="77777777" w:rsidR="008B1B5B" w:rsidRPr="00273E96" w:rsidRDefault="008B1B5B" w:rsidP="008B1B5B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42F9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BEE46D7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4F206DA9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2A1BD825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093FBE90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E59D9" w14:textId="77777777" w:rsidR="008B1B5B" w:rsidRPr="00273E96" w:rsidRDefault="008B1B5B" w:rsidP="008B1B5B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</w:tbl>
    <w:p w14:paraId="261AEDDA" w14:textId="77777777" w:rsidR="00531B41" w:rsidRDefault="00531B41" w:rsidP="00531B41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5DB1158" w14:textId="77777777" w:rsidR="00531B41" w:rsidRDefault="00531B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736AD8A" w14:textId="722378B8" w:rsidR="00A00055" w:rsidRPr="00BE56FB" w:rsidRDefault="00A00055" w:rsidP="00C4471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E56FB">
        <w:rPr>
          <w:rFonts w:asciiTheme="majorBidi" w:hAnsiTheme="majorBidi" w:cstheme="majorBidi" w:hint="cs"/>
          <w:b/>
          <w:bCs/>
          <w:sz w:val="28"/>
          <w:cs/>
        </w:rPr>
        <w:lastRenderedPageBreak/>
        <w:t>ข้อมูลทางการเงินจำแนกตามส่วนงานและการจำแนกรายได้</w:t>
      </w:r>
    </w:p>
    <w:p w14:paraId="27AC3C69" w14:textId="4ADD581E" w:rsidR="00A00055" w:rsidRPr="009C07FE" w:rsidRDefault="00A00055" w:rsidP="006965EB">
      <w:pPr>
        <w:spacing w:before="120"/>
        <w:ind w:left="360"/>
        <w:jc w:val="thaiDistribute"/>
        <w:rPr>
          <w:rFonts w:ascii="Angsana New" w:eastAsia="Times New Roman" w:hAnsi="Angsana New"/>
          <w:spacing w:val="-2"/>
          <w:sz w:val="28"/>
        </w:rPr>
      </w:pPr>
      <w:r w:rsidRPr="009C07FE">
        <w:rPr>
          <w:rFonts w:ascii="Angsana New" w:hAnsi="Angsana New" w:hint="cs"/>
          <w:spacing w:val="-2"/>
          <w:sz w:val="28"/>
          <w:cs/>
        </w:rPr>
        <w:t>สำหรับ</w:t>
      </w:r>
      <w:r w:rsidR="00E74262" w:rsidRPr="009C07FE">
        <w:rPr>
          <w:rFonts w:ascii="Angsana New" w:hAnsi="Angsana New" w:hint="cs"/>
          <w:spacing w:val="-2"/>
          <w:sz w:val="28"/>
          <w:cs/>
        </w:rPr>
        <w:t>รอบระยะเวลา</w:t>
      </w:r>
      <w:r w:rsidR="00BF20CC" w:rsidRPr="009C07FE">
        <w:rPr>
          <w:rFonts w:ascii="Angsana New" w:hAnsi="Angsana New" w:hint="cs"/>
          <w:spacing w:val="-2"/>
          <w:sz w:val="28"/>
          <w:cs/>
        </w:rPr>
        <w:t>สามเดือน</w:t>
      </w:r>
      <w:r w:rsidR="00B336C7" w:rsidRPr="009C07FE">
        <w:rPr>
          <w:rFonts w:ascii="Angsana New" w:hAnsi="Angsana New" w:hint="cs"/>
          <w:spacing w:val="-2"/>
          <w:sz w:val="28"/>
          <w:cs/>
        </w:rPr>
        <w:t>และ</w:t>
      </w:r>
      <w:r w:rsidR="0045266F">
        <w:rPr>
          <w:rFonts w:ascii="Angsana New" w:hAnsi="Angsana New" w:hint="cs"/>
          <w:spacing w:val="-2"/>
          <w:sz w:val="28"/>
          <w:cs/>
        </w:rPr>
        <w:t>เก้า</w:t>
      </w:r>
      <w:r w:rsidR="00B336C7" w:rsidRPr="009C07FE">
        <w:rPr>
          <w:rFonts w:ascii="Angsana New" w:hAnsi="Angsana New" w:hint="cs"/>
          <w:spacing w:val="-2"/>
          <w:sz w:val="28"/>
          <w:cs/>
        </w:rPr>
        <w:t>เดือน</w:t>
      </w:r>
      <w:r w:rsidRPr="009C07FE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Pr="009C07FE">
        <w:rPr>
          <w:rFonts w:ascii="Angsana New" w:hAnsi="Angsana New"/>
          <w:spacing w:val="-2"/>
          <w:sz w:val="28"/>
        </w:rPr>
        <w:t>3</w:t>
      </w:r>
      <w:r w:rsidR="00B336C7" w:rsidRPr="009C07FE">
        <w:rPr>
          <w:rFonts w:ascii="Angsana New" w:hAnsi="Angsana New"/>
          <w:spacing w:val="-2"/>
          <w:sz w:val="28"/>
        </w:rPr>
        <w:t>0</w:t>
      </w:r>
      <w:r w:rsidRPr="009C07FE">
        <w:rPr>
          <w:rFonts w:ascii="Angsana New" w:hAnsi="Angsana New"/>
          <w:spacing w:val="-2"/>
          <w:sz w:val="28"/>
        </w:rPr>
        <w:t xml:space="preserve"> </w:t>
      </w:r>
      <w:r w:rsidR="0045266F">
        <w:rPr>
          <w:rFonts w:ascii="Angsana New" w:hAnsi="Angsana New" w:hint="cs"/>
          <w:spacing w:val="-2"/>
          <w:sz w:val="28"/>
          <w:cs/>
        </w:rPr>
        <w:t>กันย</w:t>
      </w:r>
      <w:r w:rsidR="00B336C7" w:rsidRPr="009C07FE">
        <w:rPr>
          <w:rFonts w:ascii="Angsana New" w:hAnsi="Angsana New" w:hint="cs"/>
          <w:spacing w:val="-2"/>
          <w:sz w:val="28"/>
          <w:cs/>
        </w:rPr>
        <w:t xml:space="preserve">ายน </w:t>
      </w:r>
      <w:r w:rsidRPr="009C07FE">
        <w:rPr>
          <w:rFonts w:ascii="Angsana New" w:hAnsi="Angsana New"/>
          <w:spacing w:val="-2"/>
          <w:sz w:val="28"/>
        </w:rPr>
        <w:t>256</w:t>
      </w:r>
      <w:r w:rsidR="008B1B5B" w:rsidRPr="009C07FE">
        <w:rPr>
          <w:rFonts w:ascii="Angsana New" w:hAnsi="Angsana New"/>
          <w:spacing w:val="-2"/>
          <w:sz w:val="28"/>
        </w:rPr>
        <w:t>7</w:t>
      </w:r>
      <w:r w:rsidRPr="009C07FE">
        <w:rPr>
          <w:rFonts w:ascii="Angsana New" w:hAnsi="Angsana New"/>
          <w:spacing w:val="-2"/>
          <w:sz w:val="28"/>
        </w:rPr>
        <w:t xml:space="preserve"> </w:t>
      </w:r>
      <w:r w:rsidRPr="009C07FE">
        <w:rPr>
          <w:rFonts w:ascii="Angsana New" w:hAnsi="Angsana New" w:hint="cs"/>
          <w:spacing w:val="-2"/>
          <w:sz w:val="28"/>
          <w:cs/>
        </w:rPr>
        <w:t xml:space="preserve">และ </w:t>
      </w:r>
      <w:r w:rsidRPr="009C07FE">
        <w:rPr>
          <w:rFonts w:ascii="Angsana New" w:hAnsi="Angsana New" w:hint="cs"/>
          <w:spacing w:val="-2"/>
          <w:sz w:val="28"/>
        </w:rPr>
        <w:t>256</w:t>
      </w:r>
      <w:r w:rsidR="008B1B5B" w:rsidRPr="009C07FE">
        <w:rPr>
          <w:rFonts w:ascii="Angsana New" w:hAnsi="Angsana New"/>
          <w:spacing w:val="-2"/>
          <w:sz w:val="28"/>
        </w:rPr>
        <w:t>6</w:t>
      </w:r>
      <w:r w:rsidRPr="009C07FE">
        <w:rPr>
          <w:rFonts w:ascii="Angsana New" w:eastAsia="Times New Roman" w:hAnsi="Angsana New" w:hint="cs"/>
          <w:spacing w:val="-2"/>
          <w:sz w:val="28"/>
          <w:cs/>
        </w:rPr>
        <w:t xml:space="preserve"> กลุ่มบริษัทมี </w:t>
      </w:r>
      <w:r w:rsidR="007F0782" w:rsidRPr="009C07FE">
        <w:rPr>
          <w:rFonts w:ascii="Angsana New" w:eastAsia="Times New Roman" w:hAnsi="Angsana New"/>
          <w:spacing w:val="-2"/>
          <w:sz w:val="28"/>
        </w:rPr>
        <w:t>3</w:t>
      </w:r>
      <w:r w:rsidRPr="009C07FE">
        <w:rPr>
          <w:rFonts w:ascii="Angsana New" w:eastAsia="Times New Roman" w:hAnsi="Angsana New" w:hint="cs"/>
          <w:spacing w:val="-2"/>
          <w:sz w:val="28"/>
          <w:cs/>
        </w:rPr>
        <w:t xml:space="preserve"> ส่วนงานที่รายงาน ได้แก่ </w:t>
      </w:r>
    </w:p>
    <w:p w14:paraId="1596413E" w14:textId="2CAFF060" w:rsidR="00A00055" w:rsidRPr="00BF16EA" w:rsidRDefault="003E6379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สถานีจำหน่ายแก</w:t>
      </w:r>
      <w:r w:rsidR="00A576B2">
        <w:rPr>
          <w:rFonts w:asciiTheme="majorBidi" w:eastAsia="Times New Roman" w:hAnsiTheme="majorBidi" w:cstheme="majorBidi" w:hint="cs"/>
          <w:sz w:val="28"/>
          <w:cs/>
        </w:rPr>
        <w:t>๊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สและน้ำมัน</w:t>
      </w:r>
    </w:p>
    <w:p w14:paraId="4051AABC" w14:textId="40A2ED6F" w:rsidR="00A00055" w:rsidRPr="00BF16EA" w:rsidRDefault="00A00055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="Angsana New" w:eastAsia="Times New Roman" w:hAnsi="Angsana New" w:hint="cs"/>
          <w:sz w:val="28"/>
          <w:cs/>
        </w:rPr>
        <w:t>ธุรกิจพลังงาน</w:t>
      </w:r>
      <w:r w:rsidR="00C90A52" w:rsidRPr="00BF16EA">
        <w:rPr>
          <w:rFonts w:ascii="Angsana New" w:eastAsia="Times New Roman" w:hAnsi="Angsana New" w:hint="cs"/>
          <w:sz w:val="28"/>
          <w:cs/>
        </w:rPr>
        <w:t>ทดแทน</w:t>
      </w:r>
    </w:p>
    <w:p w14:paraId="63D524AE" w14:textId="77777777" w:rsidR="00E26920" w:rsidRPr="00B118B0" w:rsidRDefault="00E26920" w:rsidP="00E2692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สาธารณูปโภค</w:t>
      </w:r>
    </w:p>
    <w:p w14:paraId="4786E0F5" w14:textId="77777777" w:rsidR="002C66CB" w:rsidRPr="003E0BD8" w:rsidRDefault="002C66CB" w:rsidP="002C66CB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2E545465" w14:textId="77777777" w:rsidR="00E25553" w:rsidRPr="00ED3A2F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ED3A2F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7436663A" w14:textId="77777777" w:rsidR="00E25553" w:rsidRPr="00ED3A2F" w:rsidRDefault="00E25553" w:rsidP="006965EB">
      <w:pPr>
        <w:spacing w:before="120"/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ED3A2F">
        <w:rPr>
          <w:rFonts w:asciiTheme="majorBidi" w:hAnsiTheme="majorBidi" w:cstheme="majorBidi"/>
          <w:spacing w:val="-4"/>
          <w:sz w:val="28"/>
          <w:cs/>
          <w:lang w:val="en-GB"/>
        </w:rPr>
        <w:t>กลุ่ม</w:t>
      </w:r>
      <w:r w:rsidRPr="00DF22C9">
        <w:rPr>
          <w:rFonts w:ascii="Angsana New" w:hAnsi="Angsana New"/>
          <w:sz w:val="28"/>
          <w:cs/>
        </w:rPr>
        <w:t>บริษัท</w:t>
      </w:r>
      <w:r w:rsidRPr="00ED3A2F">
        <w:rPr>
          <w:rFonts w:asciiTheme="majorBidi" w:hAnsiTheme="majorBidi" w:cstheme="majorBidi"/>
          <w:spacing w:val="-4"/>
          <w:sz w:val="28"/>
          <w:cs/>
          <w:lang w:val="en-GB"/>
        </w:rPr>
        <w:t>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ED3A2F">
        <w:rPr>
          <w:rFonts w:asciiTheme="majorBidi" w:hAnsiTheme="majorBidi" w:cstheme="majorBidi"/>
          <w:sz w:val="28"/>
          <w:cs/>
          <w:lang w:val="en-GB"/>
        </w:rPr>
        <w:t>ที่</w:t>
      </w:r>
      <w:r w:rsidRPr="00ED3A2F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ED3A2F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65FCC078" w14:textId="77777777" w:rsidR="00E25553" w:rsidRPr="00E25553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highlight w:val="yellow"/>
          <w:lang w:val="en-GB"/>
        </w:rPr>
      </w:pPr>
    </w:p>
    <w:p w14:paraId="2C70B01C" w14:textId="77777777" w:rsidR="00E25553" w:rsidRPr="00E242F0" w:rsidRDefault="00E25553" w:rsidP="00E25553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E242F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70C75B1C" w14:textId="4AFB99AD" w:rsidR="00133D3D" w:rsidRPr="006965EB" w:rsidRDefault="00E242F0" w:rsidP="006965EB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E242F0">
        <w:rPr>
          <w:rFonts w:ascii="Angsana New" w:hAnsi="Angsana New" w:hint="cs"/>
          <w:sz w:val="28"/>
          <w:cs/>
        </w:rPr>
        <w:t>สำหรับ</w:t>
      </w:r>
      <w:r w:rsidR="006B1B76">
        <w:rPr>
          <w:rFonts w:ascii="Angsana New" w:hAnsi="Angsana New" w:hint="cs"/>
          <w:sz w:val="28"/>
          <w:cs/>
        </w:rPr>
        <w:t>รอบระยะเวลา</w:t>
      </w:r>
      <w:r>
        <w:rPr>
          <w:rFonts w:ascii="Angsana New" w:hAnsi="Angsana New" w:hint="cs"/>
          <w:sz w:val="28"/>
          <w:cs/>
        </w:rPr>
        <w:t>สาม</w:t>
      </w:r>
      <w:r w:rsidRPr="00E242F0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Pr="00E242F0">
        <w:rPr>
          <w:rFonts w:ascii="Angsana New" w:hAnsi="Angsana New"/>
          <w:sz w:val="28"/>
        </w:rPr>
        <w:t xml:space="preserve">30 </w:t>
      </w:r>
      <w:r w:rsidR="0045266F">
        <w:rPr>
          <w:rFonts w:ascii="Angsana New" w:hAnsi="Angsana New" w:hint="cs"/>
          <w:sz w:val="28"/>
          <w:cs/>
        </w:rPr>
        <w:t>กันย</w:t>
      </w:r>
      <w:r w:rsidRPr="00E242F0">
        <w:rPr>
          <w:rFonts w:ascii="Angsana New" w:hAnsi="Angsana New" w:hint="cs"/>
          <w:sz w:val="28"/>
          <w:cs/>
        </w:rPr>
        <w:t xml:space="preserve">ายน </w:t>
      </w:r>
      <w:r w:rsidRPr="00E242F0">
        <w:rPr>
          <w:rFonts w:ascii="Angsana New" w:hAnsi="Angsana New"/>
          <w:sz w:val="28"/>
        </w:rPr>
        <w:t>256</w:t>
      </w:r>
      <w:r w:rsidR="00186C85">
        <w:rPr>
          <w:rFonts w:ascii="Angsana New" w:hAnsi="Angsana New"/>
          <w:sz w:val="28"/>
        </w:rPr>
        <w:t>7</w:t>
      </w:r>
      <w:r w:rsidRPr="00E242F0">
        <w:rPr>
          <w:rFonts w:ascii="Angsana New" w:hAnsi="Angsana New"/>
          <w:sz w:val="28"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กลุ่มบริษัทมีรายได้จากลูกค้ารายใหญ่จำนวน</w:t>
      </w:r>
      <w:r w:rsidRPr="006965EB">
        <w:rPr>
          <w:rFonts w:ascii="Angsana New" w:hAnsi="Angsana New"/>
          <w:sz w:val="28"/>
          <w:cs/>
        </w:rPr>
        <w:t xml:space="preserve"> </w:t>
      </w:r>
      <w:r w:rsidR="001C0946">
        <w:rPr>
          <w:rFonts w:ascii="Angsana New" w:hAnsi="Angsana New"/>
          <w:sz w:val="28"/>
        </w:rPr>
        <w:t>2</w:t>
      </w:r>
      <w:r w:rsidRPr="006965EB">
        <w:rPr>
          <w:rFonts w:ascii="Angsana New" w:hAnsi="Angsana New"/>
          <w:sz w:val="28"/>
          <w:cs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ราย</w:t>
      </w:r>
      <w:r w:rsidRPr="006965EB">
        <w:rPr>
          <w:rFonts w:ascii="Angsana New" w:hAnsi="Angsana New"/>
          <w:sz w:val="28"/>
          <w:cs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เป็นจำนวนเงินรวม</w:t>
      </w:r>
      <w:r w:rsidRPr="006965EB">
        <w:rPr>
          <w:rFonts w:ascii="Angsana New" w:hAnsi="Angsana New"/>
          <w:sz w:val="28"/>
        </w:rPr>
        <w:t xml:space="preserve"> </w:t>
      </w:r>
      <w:r w:rsidR="00FA6260">
        <w:rPr>
          <w:rFonts w:ascii="Angsana New" w:hAnsi="Angsana New"/>
          <w:sz w:val="28"/>
        </w:rPr>
        <w:t>14</w:t>
      </w:r>
      <w:r w:rsidRPr="006965EB">
        <w:rPr>
          <w:rFonts w:ascii="Angsana New" w:hAnsi="Angsana New"/>
          <w:sz w:val="28"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ล้านบาท</w:t>
      </w:r>
      <w:r w:rsidRPr="006965EB">
        <w:rPr>
          <w:rFonts w:ascii="Angsana New" w:hAnsi="Angsana New"/>
          <w:sz w:val="28"/>
          <w:cs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ซึ่งคิดเป็นร้อยละ</w:t>
      </w:r>
      <w:r w:rsidR="006965EB">
        <w:rPr>
          <w:rFonts w:ascii="Angsana New" w:hAnsi="Angsana New"/>
          <w:sz w:val="28"/>
        </w:rPr>
        <w:t xml:space="preserve"> </w:t>
      </w:r>
      <w:r w:rsidR="00FA6260">
        <w:rPr>
          <w:rFonts w:ascii="Angsana New" w:hAnsi="Angsana New"/>
          <w:sz w:val="28"/>
        </w:rPr>
        <w:t>55</w:t>
      </w:r>
      <w:r w:rsidR="005C43C0" w:rsidRPr="006965EB">
        <w:rPr>
          <w:rFonts w:ascii="Angsana New" w:hAnsi="Angsana New"/>
          <w:sz w:val="28"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ของรายได้จากการให้บริการของกลุ่มบริษัท</w:t>
      </w:r>
      <w:r w:rsidRPr="006965EB">
        <w:rPr>
          <w:rFonts w:ascii="Angsana New" w:hAnsi="Angsana New"/>
          <w:sz w:val="28"/>
          <w:cs/>
        </w:rPr>
        <w:t xml:space="preserve"> </w:t>
      </w:r>
      <w:r w:rsidRPr="006965EB">
        <w:rPr>
          <w:rFonts w:ascii="Angsana New" w:hAnsi="Angsana New"/>
          <w:sz w:val="28"/>
        </w:rPr>
        <w:t>(256</w:t>
      </w:r>
      <w:r w:rsidR="009E049D" w:rsidRPr="006965EB">
        <w:rPr>
          <w:rFonts w:ascii="Angsana New" w:hAnsi="Angsana New"/>
          <w:sz w:val="28"/>
        </w:rPr>
        <w:t>6</w:t>
      </w:r>
      <w:r w:rsidRPr="006965EB">
        <w:rPr>
          <w:rFonts w:ascii="Angsana New" w:hAnsi="Angsana New"/>
          <w:sz w:val="28"/>
        </w:rPr>
        <w:t xml:space="preserve">: </w:t>
      </w:r>
      <w:r w:rsidRPr="006965EB">
        <w:rPr>
          <w:rFonts w:ascii="Angsana New" w:hAnsi="Angsana New" w:hint="cs"/>
          <w:sz w:val="28"/>
          <w:cs/>
        </w:rPr>
        <w:t>กลุ่มบริษัทมีรายได้จากลูกค้ารายใหญ่จำนวน</w:t>
      </w:r>
      <w:r w:rsidRPr="006965EB">
        <w:rPr>
          <w:rFonts w:ascii="Angsana New" w:hAnsi="Angsana New"/>
          <w:sz w:val="28"/>
          <w:cs/>
        </w:rPr>
        <w:t xml:space="preserve"> </w:t>
      </w:r>
      <w:r w:rsidR="009E049D" w:rsidRPr="006965EB">
        <w:rPr>
          <w:rFonts w:ascii="Angsana New" w:hAnsi="Angsana New"/>
          <w:sz w:val="28"/>
        </w:rPr>
        <w:t>2</w:t>
      </w:r>
      <w:r w:rsidRPr="006965EB">
        <w:rPr>
          <w:rFonts w:ascii="Angsana New" w:hAnsi="Angsana New"/>
          <w:sz w:val="28"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ราย</w:t>
      </w:r>
      <w:r w:rsidRPr="006965EB">
        <w:rPr>
          <w:rFonts w:ascii="Angsana New" w:hAnsi="Angsana New"/>
          <w:sz w:val="28"/>
          <w:cs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เป็นจำนวนเงินรวม</w:t>
      </w:r>
      <w:r w:rsidRPr="006965EB">
        <w:rPr>
          <w:rFonts w:ascii="Angsana New" w:hAnsi="Angsana New"/>
          <w:sz w:val="28"/>
          <w:cs/>
        </w:rPr>
        <w:t xml:space="preserve"> </w:t>
      </w:r>
      <w:r w:rsidR="00E32FCB" w:rsidRPr="006965EB">
        <w:rPr>
          <w:rFonts w:ascii="Angsana New" w:hAnsi="Angsana New"/>
          <w:sz w:val="28"/>
        </w:rPr>
        <w:t>2</w:t>
      </w:r>
      <w:r w:rsidR="00717ED7">
        <w:rPr>
          <w:rFonts w:ascii="Angsana New" w:hAnsi="Angsana New"/>
          <w:sz w:val="28"/>
        </w:rPr>
        <w:t>2</w:t>
      </w:r>
      <w:r w:rsidRPr="006965EB">
        <w:rPr>
          <w:rFonts w:ascii="Angsana New" w:hAnsi="Angsana New"/>
          <w:sz w:val="28"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ล้านบาท</w:t>
      </w:r>
      <w:r w:rsidRPr="006965EB">
        <w:rPr>
          <w:rFonts w:ascii="Angsana New" w:hAnsi="Angsana New"/>
          <w:sz w:val="28"/>
          <w:cs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ซึ่งคิดเป็นร้อยละ</w:t>
      </w:r>
      <w:r w:rsidRPr="006965EB">
        <w:rPr>
          <w:rFonts w:ascii="Angsana New" w:hAnsi="Angsana New"/>
          <w:sz w:val="28"/>
          <w:cs/>
        </w:rPr>
        <w:t xml:space="preserve"> </w:t>
      </w:r>
      <w:r w:rsidR="00717ED7">
        <w:rPr>
          <w:rFonts w:ascii="Angsana New" w:hAnsi="Angsana New"/>
          <w:sz w:val="28"/>
        </w:rPr>
        <w:t>63</w:t>
      </w:r>
      <w:r w:rsidR="00E32FCB" w:rsidRPr="006965EB">
        <w:rPr>
          <w:rFonts w:ascii="Angsana New" w:hAnsi="Angsana New"/>
          <w:sz w:val="28"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ของรายได้จากการให้บริการของกลุ่มบริษัท</w:t>
      </w:r>
      <w:r w:rsidRPr="006965EB">
        <w:rPr>
          <w:rFonts w:ascii="Angsana New" w:hAnsi="Angsana New"/>
          <w:sz w:val="28"/>
        </w:rPr>
        <w:t>)</w:t>
      </w:r>
    </w:p>
    <w:p w14:paraId="6992D56A" w14:textId="77777777" w:rsidR="00E242F0" w:rsidRPr="00E242F0" w:rsidRDefault="00E242F0" w:rsidP="00133D3D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B217F67" w14:textId="1B967C4B" w:rsidR="000860DC" w:rsidRPr="00B118B0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z w:val="28"/>
        </w:rPr>
        <w:sectPr w:rsidR="000860DC" w:rsidRPr="00B118B0" w:rsidSect="0019698B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38"/>
          <w:cols w:space="720"/>
          <w:docGrid w:linePitch="326"/>
        </w:sectPr>
      </w:pPr>
      <w:r w:rsidRPr="00E242F0">
        <w:rPr>
          <w:rFonts w:ascii="Angsana New" w:hAnsi="Angsana New" w:hint="cs"/>
          <w:sz w:val="28"/>
          <w:cs/>
        </w:rPr>
        <w:t>สำหรับ</w:t>
      </w:r>
      <w:r w:rsidR="006B1B76">
        <w:rPr>
          <w:rFonts w:ascii="Angsana New" w:hAnsi="Angsana New" w:hint="cs"/>
          <w:sz w:val="28"/>
          <w:cs/>
        </w:rPr>
        <w:t>รอบระยะเวลา</w:t>
      </w:r>
      <w:r w:rsidR="00717ED7">
        <w:rPr>
          <w:rFonts w:ascii="Angsana New" w:hAnsi="Angsana New" w:hint="cs"/>
          <w:sz w:val="28"/>
          <w:cs/>
        </w:rPr>
        <w:t>เก้า</w:t>
      </w:r>
      <w:r w:rsidRPr="00E242F0">
        <w:rPr>
          <w:rFonts w:ascii="Angsana New" w:hAnsi="Angsana New" w:hint="cs"/>
          <w:sz w:val="28"/>
          <w:cs/>
        </w:rPr>
        <w:t>เดือ</w:t>
      </w:r>
      <w:r w:rsidR="0056146D" w:rsidRPr="00E242F0">
        <w:rPr>
          <w:rFonts w:ascii="Angsana New" w:hAnsi="Angsana New" w:hint="cs"/>
          <w:sz w:val="28"/>
          <w:cs/>
        </w:rPr>
        <w:t>น</w:t>
      </w:r>
      <w:r w:rsidRPr="00E242F0">
        <w:rPr>
          <w:rFonts w:ascii="Angsana New" w:hAnsi="Angsana New" w:hint="cs"/>
          <w:sz w:val="28"/>
          <w:cs/>
        </w:rPr>
        <w:t xml:space="preserve">สิ้นสุดวันที่ </w:t>
      </w:r>
      <w:r w:rsidR="0056146D" w:rsidRPr="00E242F0">
        <w:rPr>
          <w:rFonts w:ascii="Angsana New" w:hAnsi="Angsana New"/>
          <w:sz w:val="28"/>
        </w:rPr>
        <w:t>30</w:t>
      </w:r>
      <w:r w:rsidRPr="00E242F0">
        <w:rPr>
          <w:rFonts w:ascii="Angsana New" w:hAnsi="Angsana New"/>
          <w:sz w:val="28"/>
        </w:rPr>
        <w:t xml:space="preserve"> </w:t>
      </w:r>
      <w:r w:rsidR="0045266F">
        <w:rPr>
          <w:rFonts w:ascii="Angsana New" w:hAnsi="Angsana New" w:hint="cs"/>
          <w:sz w:val="28"/>
          <w:cs/>
        </w:rPr>
        <w:t>กันย</w:t>
      </w:r>
      <w:r w:rsidR="0056146D" w:rsidRPr="00E242F0">
        <w:rPr>
          <w:rFonts w:ascii="Angsana New" w:hAnsi="Angsana New" w:hint="cs"/>
          <w:sz w:val="28"/>
          <w:cs/>
        </w:rPr>
        <w:t>ายน</w:t>
      </w:r>
      <w:r w:rsidRPr="00E242F0">
        <w:rPr>
          <w:rFonts w:ascii="Angsana New" w:hAnsi="Angsana New" w:hint="cs"/>
          <w:sz w:val="28"/>
          <w:cs/>
        </w:rPr>
        <w:t xml:space="preserve"> </w:t>
      </w:r>
      <w:r w:rsidRPr="00E242F0">
        <w:rPr>
          <w:rFonts w:ascii="Angsana New" w:hAnsi="Angsana New"/>
          <w:sz w:val="28"/>
        </w:rPr>
        <w:t>256</w:t>
      </w:r>
      <w:r w:rsidR="00186C85">
        <w:rPr>
          <w:rFonts w:ascii="Angsana New" w:hAnsi="Angsana New"/>
          <w:sz w:val="28"/>
        </w:rPr>
        <w:t>7</w:t>
      </w:r>
      <w:r w:rsidRPr="00E242F0">
        <w:rPr>
          <w:rFonts w:ascii="Angsana New" w:hAnsi="Angsana New"/>
          <w:sz w:val="28"/>
        </w:rPr>
        <w:t xml:space="preserve"> </w:t>
      </w:r>
      <w:r w:rsidRPr="00E13B5A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E13B5A">
        <w:rPr>
          <w:rFonts w:ascii="Angsana New" w:eastAsia="Times New Roman" w:hAnsi="Angsana New"/>
          <w:sz w:val="28"/>
          <w:cs/>
        </w:rPr>
        <w:t xml:space="preserve"> </w:t>
      </w:r>
      <w:r w:rsidR="00FA6260">
        <w:rPr>
          <w:rFonts w:ascii="Angsana New" w:eastAsia="Times New Roman" w:hAnsi="Angsana New"/>
          <w:sz w:val="28"/>
        </w:rPr>
        <w:t>2</w:t>
      </w:r>
      <w:r w:rsidRPr="00E13B5A">
        <w:rPr>
          <w:rFonts w:ascii="Angsana New" w:eastAsia="Times New Roman" w:hAnsi="Angsana New"/>
          <w:sz w:val="28"/>
          <w:cs/>
        </w:rPr>
        <w:t xml:space="preserve"> </w:t>
      </w:r>
      <w:r w:rsidRPr="00E13B5A">
        <w:rPr>
          <w:rFonts w:ascii="Angsana New" w:eastAsia="Times New Roman" w:hAnsi="Angsana New" w:hint="cs"/>
          <w:sz w:val="28"/>
          <w:cs/>
        </w:rPr>
        <w:t>ราย</w:t>
      </w:r>
      <w:r w:rsidRPr="00E13B5A">
        <w:rPr>
          <w:rFonts w:ascii="Angsana New" w:eastAsia="Times New Roman" w:hAnsi="Angsana New"/>
          <w:sz w:val="28"/>
          <w:cs/>
        </w:rPr>
        <w:t xml:space="preserve"> </w:t>
      </w:r>
      <w:r w:rsidRPr="00E13B5A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E13B5A">
        <w:rPr>
          <w:rFonts w:ascii="Angsana New" w:eastAsia="Times New Roman" w:hAnsi="Angsana New"/>
          <w:sz w:val="28"/>
        </w:rPr>
        <w:t xml:space="preserve"> </w:t>
      </w:r>
      <w:r w:rsidR="00FA6260">
        <w:rPr>
          <w:rFonts w:ascii="Angsana New" w:eastAsia="Times New Roman" w:hAnsi="Angsana New"/>
          <w:sz w:val="28"/>
        </w:rPr>
        <w:t>57</w:t>
      </w:r>
      <w:r w:rsidRPr="00E13B5A">
        <w:rPr>
          <w:rFonts w:ascii="Angsana New" w:eastAsia="Times New Roman" w:hAnsi="Angsana New"/>
          <w:sz w:val="28"/>
        </w:rPr>
        <w:t xml:space="preserve"> </w:t>
      </w:r>
      <w:r w:rsidRPr="00E13B5A">
        <w:rPr>
          <w:rFonts w:ascii="Angsana New" w:eastAsia="Times New Roman" w:hAnsi="Angsana New" w:hint="cs"/>
          <w:sz w:val="28"/>
          <w:cs/>
        </w:rPr>
        <w:t>ล้านบาท</w:t>
      </w:r>
      <w:r w:rsidRPr="00E13B5A">
        <w:rPr>
          <w:rFonts w:ascii="Angsana New" w:eastAsia="Times New Roman" w:hAnsi="Angsana New"/>
          <w:sz w:val="28"/>
          <w:cs/>
        </w:rPr>
        <w:t xml:space="preserve"> </w:t>
      </w:r>
      <w:r w:rsidRPr="00E13B5A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E13B5A">
        <w:rPr>
          <w:rFonts w:ascii="Angsana New" w:eastAsia="Times New Roman" w:hAnsi="Angsana New"/>
          <w:sz w:val="28"/>
          <w:cs/>
        </w:rPr>
        <w:t xml:space="preserve"> </w:t>
      </w:r>
      <w:r w:rsidR="00936403">
        <w:rPr>
          <w:rFonts w:ascii="Angsana New" w:eastAsia="Times New Roman" w:hAnsi="Angsana New"/>
          <w:sz w:val="28"/>
        </w:rPr>
        <w:t>56</w:t>
      </w:r>
      <w:r w:rsidRPr="00E13B5A">
        <w:rPr>
          <w:rFonts w:ascii="Angsana New" w:eastAsia="Times New Roman" w:hAnsi="Angsana New"/>
          <w:sz w:val="28"/>
          <w:cs/>
        </w:rPr>
        <w:t xml:space="preserve"> </w:t>
      </w:r>
      <w:r w:rsidRPr="00E13B5A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/>
          <w:sz w:val="28"/>
        </w:rPr>
        <w:t>(256</w:t>
      </w:r>
      <w:r w:rsidR="00BC76F2">
        <w:rPr>
          <w:rFonts w:ascii="Angsana New" w:eastAsia="Times New Roman" w:hAnsi="Angsana New"/>
          <w:sz w:val="28"/>
        </w:rPr>
        <w:t>6</w:t>
      </w:r>
      <w:r w:rsidRPr="00E242F0">
        <w:rPr>
          <w:rFonts w:ascii="Angsana New" w:eastAsia="Times New Roman" w:hAnsi="Angsana New"/>
          <w:sz w:val="28"/>
        </w:rPr>
        <w:t xml:space="preserve">: </w:t>
      </w:r>
      <w:r w:rsidRPr="00E242F0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BC76F2">
        <w:rPr>
          <w:rFonts w:ascii="Angsana New" w:eastAsia="Times New Roman" w:hAnsi="Angsana New"/>
          <w:sz w:val="28"/>
        </w:rPr>
        <w:t>2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ราย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750B97">
        <w:rPr>
          <w:rFonts w:ascii="Angsana New" w:eastAsia="Times New Roman" w:hAnsi="Angsana New"/>
          <w:sz w:val="28"/>
        </w:rPr>
        <w:t>71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ล้านบาท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BC76F2">
        <w:rPr>
          <w:rFonts w:ascii="Angsana New" w:eastAsia="Times New Roman" w:hAnsi="Angsana New"/>
          <w:sz w:val="28"/>
        </w:rPr>
        <w:t>65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E242F0">
        <w:rPr>
          <w:rFonts w:ascii="Angsana New" w:eastAsia="Times New Roman" w:hAnsi="Angsana New"/>
          <w:sz w:val="28"/>
        </w:rPr>
        <w:t>)</w:t>
      </w:r>
    </w:p>
    <w:p w14:paraId="55B685EA" w14:textId="6E93DE9A" w:rsidR="00825D0B" w:rsidRDefault="00825D0B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</w:t>
      </w:r>
      <w:r w:rsidR="00F67FD4">
        <w:rPr>
          <w:rFonts w:asciiTheme="majorBidi" w:eastAsia="SimSun" w:hAnsiTheme="majorBidi" w:cstheme="majorBidi" w:hint="cs"/>
          <w:sz w:val="28"/>
          <w:cs/>
        </w:rPr>
        <w:t>รอบระยะเวลา</w:t>
      </w:r>
      <w:r w:rsidR="00335226">
        <w:rPr>
          <w:rFonts w:asciiTheme="majorBidi" w:eastAsia="SimSun" w:hAnsiTheme="majorBidi" w:cstheme="majorBidi" w:hint="cs"/>
          <w:sz w:val="28"/>
          <w:cs/>
        </w:rPr>
        <w:t>สาม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</w:t>
      </w:r>
      <w:r w:rsidR="00B336C7">
        <w:rPr>
          <w:rFonts w:asciiTheme="majorBidi" w:eastAsia="SimSun" w:hAnsiTheme="majorBidi" w:cstheme="majorBidi"/>
          <w:sz w:val="28"/>
        </w:rPr>
        <w:t>0</w:t>
      </w:r>
      <w:r w:rsidR="00273E96">
        <w:rPr>
          <w:rFonts w:asciiTheme="majorBidi" w:eastAsia="SimSun" w:hAnsiTheme="majorBidi" w:cstheme="majorBidi"/>
          <w:sz w:val="28"/>
        </w:rPr>
        <w:t xml:space="preserve"> </w:t>
      </w:r>
      <w:r w:rsidR="007B3F88">
        <w:rPr>
          <w:rFonts w:asciiTheme="majorBidi" w:eastAsia="SimSun" w:hAnsiTheme="majorBidi" w:cstheme="majorBidi" w:hint="cs"/>
          <w:sz w:val="28"/>
          <w:cs/>
        </w:rPr>
        <w:t>กันย</w:t>
      </w:r>
      <w:r w:rsidR="00B336C7">
        <w:rPr>
          <w:rFonts w:asciiTheme="majorBidi" w:eastAsia="SimSun" w:hAnsiTheme="majorBidi" w:cstheme="majorBidi" w:hint="cs"/>
          <w:sz w:val="28"/>
          <w:cs/>
        </w:rPr>
        <w:t xml:space="preserve">ายน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8B1B5B">
        <w:rPr>
          <w:rFonts w:asciiTheme="majorBidi" w:eastAsia="SimSun" w:hAnsiTheme="majorBidi" w:cstheme="majorBidi"/>
          <w:sz w:val="28"/>
        </w:rPr>
        <w:t>7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8B1B5B">
        <w:rPr>
          <w:rFonts w:asciiTheme="majorBidi" w:eastAsia="SimSun" w:hAnsiTheme="majorBidi" w:cstheme="majorBidi"/>
          <w:sz w:val="28"/>
        </w:rPr>
        <w:t>6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688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990"/>
        <w:gridCol w:w="90"/>
        <w:gridCol w:w="990"/>
        <w:gridCol w:w="90"/>
        <w:gridCol w:w="1080"/>
        <w:gridCol w:w="90"/>
        <w:gridCol w:w="1080"/>
        <w:gridCol w:w="90"/>
        <w:gridCol w:w="1088"/>
        <w:gridCol w:w="90"/>
        <w:gridCol w:w="1080"/>
        <w:gridCol w:w="90"/>
        <w:gridCol w:w="1080"/>
      </w:tblGrid>
      <w:tr w:rsidR="008A0642" w:rsidRPr="00273E96" w14:paraId="3C315CDF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69257AB" w14:textId="77777777" w:rsidR="008A0642" w:rsidRPr="00B118B0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8" w:type="dxa"/>
            <w:gridSpan w:val="15"/>
          </w:tcPr>
          <w:p w14:paraId="673A21D9" w14:textId="77777777" w:rsidR="008A0642" w:rsidRPr="00273E96" w:rsidRDefault="008A0642" w:rsidP="00613A3D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0642" w:rsidRPr="00273E96" w14:paraId="664B6934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4CC4A516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8" w:type="dxa"/>
            <w:gridSpan w:val="15"/>
          </w:tcPr>
          <w:p w14:paraId="2EFE212C" w14:textId="0176F270" w:rsidR="008A0642" w:rsidRPr="00DE242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2426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  <w:r w:rsidR="00205F6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E2426">
              <w:rPr>
                <w:rFonts w:asciiTheme="majorBidi" w:hAnsiTheme="majorBidi" w:hint="cs"/>
                <w:sz w:val="28"/>
                <w:szCs w:val="28"/>
                <w:cs/>
              </w:rPr>
              <w:t>สำหรับ</w:t>
            </w:r>
            <w:r w:rsidR="00F67FD4">
              <w:rPr>
                <w:rFonts w:asciiTheme="majorBidi" w:hAnsiTheme="majorBidi" w:hint="cs"/>
                <w:sz w:val="28"/>
                <w:szCs w:val="28"/>
                <w:cs/>
              </w:rPr>
              <w:t>รอบระยะเวลา</w:t>
            </w:r>
            <w:r w:rsidRPr="00DE2426">
              <w:rPr>
                <w:rFonts w:asciiTheme="majorBidi" w:hAnsiTheme="majorBidi" w:hint="cs"/>
                <w:sz w:val="28"/>
                <w:szCs w:val="28"/>
                <w:cs/>
              </w:rPr>
              <w:t>สามเดือนสิ้นสุดวันที่</w:t>
            </w:r>
            <w:r w:rsidRPr="00DE24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57D1C" w:rsidRPr="00DE2426">
              <w:rPr>
                <w:rFonts w:asciiTheme="majorBidi" w:hAnsiTheme="majorBidi"/>
                <w:sz w:val="28"/>
                <w:szCs w:val="28"/>
              </w:rPr>
              <w:t>3</w:t>
            </w:r>
            <w:r w:rsidR="00B336C7" w:rsidRPr="00DE2426">
              <w:rPr>
                <w:rFonts w:asciiTheme="majorBidi" w:hAnsiTheme="majorBidi"/>
                <w:sz w:val="28"/>
                <w:szCs w:val="28"/>
              </w:rPr>
              <w:t>0</w:t>
            </w:r>
            <w:r w:rsidRPr="00DE24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B3F88">
              <w:rPr>
                <w:rFonts w:asciiTheme="majorBidi" w:hAnsiTheme="majorBidi" w:hint="cs"/>
                <w:sz w:val="28"/>
                <w:szCs w:val="28"/>
                <w:cs/>
              </w:rPr>
              <w:t>กันย</w:t>
            </w:r>
            <w:r w:rsidR="00B336C7" w:rsidRPr="00DE2426">
              <w:rPr>
                <w:rFonts w:asciiTheme="majorBidi" w:hAnsiTheme="majorBidi" w:hint="cs"/>
                <w:sz w:val="28"/>
                <w:szCs w:val="28"/>
                <w:cs/>
              </w:rPr>
              <w:t>ายน</w:t>
            </w:r>
          </w:p>
        </w:tc>
      </w:tr>
      <w:tr w:rsidR="003A6CB8" w:rsidRPr="00273E96" w14:paraId="47376985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60FD005" w14:textId="77777777" w:rsidR="003A6CB8" w:rsidRPr="00273E96" w:rsidRDefault="003A6CB8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2086B" w14:textId="77777777" w:rsidR="003A6CB8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57AC51BE" w14:textId="37AD4A3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</w:t>
            </w:r>
            <w:r w:rsidR="00C37DB0">
              <w:rPr>
                <w:rFonts w:asciiTheme="majorBidi" w:hAnsiTheme="majorBidi" w:hint="cs"/>
                <w:sz w:val="28"/>
                <w:szCs w:val="28"/>
                <w:cs/>
              </w:rPr>
              <w:t>๊</w:t>
            </w: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8C8BEAB" w14:textId="7777777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75507" w14:textId="77777777" w:rsidR="003A6CB8" w:rsidRPr="00273E96" w:rsidRDefault="003A6CB8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95BC26" w14:textId="7777777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B219" w14:textId="674A4F26" w:rsidR="003A6CB8" w:rsidRPr="00273E96" w:rsidRDefault="003A6CB8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BD6525B" w14:textId="77777777" w:rsidR="003A6CB8" w:rsidRPr="00273E96" w:rsidRDefault="003A6CB8" w:rsidP="00613A3D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24ED7" w14:textId="7777777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CB8" w:rsidRPr="00273E96" w14:paraId="53B1FB04" w14:textId="77777777" w:rsidTr="00FD62D4">
        <w:trPr>
          <w:trHeight w:val="132"/>
        </w:trPr>
        <w:tc>
          <w:tcPr>
            <w:tcW w:w="4590" w:type="dxa"/>
            <w:vAlign w:val="bottom"/>
          </w:tcPr>
          <w:p w14:paraId="33D7DDDF" w14:textId="77777777" w:rsidR="003A6CB8" w:rsidRPr="00273E96" w:rsidRDefault="003A6CB8" w:rsidP="00D072E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678395" w14:textId="139E4854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1DF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2FE796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3418" w14:textId="1673B41D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1D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4DF44F4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64FC04" w14:textId="69402FFE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09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3124E1D9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F904BE" w14:textId="240AA033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09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6237CEBA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0CCC7" w14:textId="7C1AE2F8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09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7D2CD41E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14:paraId="3BD27D55" w14:textId="256F0344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09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51EF83A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259472" w14:textId="6F633C75" w:rsidR="003A6CB8" w:rsidRPr="00273E96" w:rsidRDefault="003A6CB8" w:rsidP="00D072E9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09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1CBCCF47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268A5EC" w14:textId="7735B1A3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09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B6424" w:rsidRPr="00273E96" w14:paraId="45DF2360" w14:textId="77777777" w:rsidTr="00FD62D4">
        <w:trPr>
          <w:trHeight w:val="132"/>
        </w:trPr>
        <w:tc>
          <w:tcPr>
            <w:tcW w:w="4590" w:type="dxa"/>
            <w:vAlign w:val="bottom"/>
          </w:tcPr>
          <w:p w14:paraId="6DF7AFB4" w14:textId="77777777" w:rsidR="001B6424" w:rsidRPr="00273E96" w:rsidRDefault="001B6424" w:rsidP="001B6424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1C71C5" w14:textId="2A255F3F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</w:t>
            </w:r>
            <w:r w:rsidR="00C4417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</w:tcPr>
          <w:p w14:paraId="28456344" w14:textId="77777777" w:rsidR="001B6424" w:rsidRPr="00F45734" w:rsidRDefault="001B6424" w:rsidP="001B6424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FDF33C" w14:textId="4747AAD9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90" w:type="dxa"/>
          </w:tcPr>
          <w:p w14:paraId="1168FBDF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9360E6" w14:textId="08693321" w:rsidR="001B6424" w:rsidRPr="00F45734" w:rsidRDefault="00D80512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47F90496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731CEB3" w14:textId="54DC87C3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0CD38B90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081812E" w14:textId="1A6060EF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3457DF3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14:paraId="4BFDD4FA" w14:textId="1DEE647B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3E064D8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98D22" w14:textId="2E3F657A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  <w:r w:rsidR="00D94F3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Align w:val="center"/>
          </w:tcPr>
          <w:p w14:paraId="61F822F2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76196B4" w14:textId="4D42E42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230</w:t>
            </w:r>
          </w:p>
        </w:tc>
      </w:tr>
      <w:tr w:rsidR="001B6424" w:rsidRPr="00273E96" w14:paraId="4DEEC2B7" w14:textId="77777777" w:rsidTr="00FD62D4">
        <w:trPr>
          <w:trHeight w:val="132"/>
        </w:trPr>
        <w:tc>
          <w:tcPr>
            <w:tcW w:w="4590" w:type="dxa"/>
            <w:vAlign w:val="bottom"/>
          </w:tcPr>
          <w:p w14:paraId="1C5CE541" w14:textId="77777777" w:rsidR="001B6424" w:rsidRPr="00273E96" w:rsidRDefault="001B6424" w:rsidP="001B6424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1080" w:type="dxa"/>
          </w:tcPr>
          <w:p w14:paraId="32D3BE1D" w14:textId="247F233F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00312DAA" w14:textId="77777777" w:rsidR="001B6424" w:rsidRPr="00F45734" w:rsidRDefault="001B6424" w:rsidP="001B6424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B17F0A" w14:textId="23722565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296389E3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AAD96DD" w14:textId="46DF3FD9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0818E7A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543B145" w14:textId="2B512878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0F45A77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2EC25E8" w14:textId="508D20AC" w:rsidR="001B6424" w:rsidRPr="00F45734" w:rsidRDefault="00350EE9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90" w:type="dxa"/>
            <w:vAlign w:val="center"/>
          </w:tcPr>
          <w:p w14:paraId="687734BB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14:paraId="402EE916" w14:textId="34D881BE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90" w:type="dxa"/>
            <w:vAlign w:val="center"/>
          </w:tcPr>
          <w:p w14:paraId="62B0D432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C96EE3" w14:textId="110C75E8" w:rsidR="001B6424" w:rsidRPr="00F45734" w:rsidRDefault="00E66DC6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90" w:type="dxa"/>
            <w:vAlign w:val="center"/>
          </w:tcPr>
          <w:p w14:paraId="2EAFC372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7E9C31C" w14:textId="5EF76E14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</w:tr>
      <w:tr w:rsidR="001B6424" w:rsidRPr="00273E96" w14:paraId="4475CB01" w14:textId="77777777" w:rsidTr="00FD62D4">
        <w:trPr>
          <w:trHeight w:val="132"/>
        </w:trPr>
        <w:tc>
          <w:tcPr>
            <w:tcW w:w="4590" w:type="dxa"/>
            <w:vAlign w:val="bottom"/>
          </w:tcPr>
          <w:p w14:paraId="5BB0D380" w14:textId="0CFCA963" w:rsidR="001B6424" w:rsidRPr="00273E96" w:rsidRDefault="001B6424" w:rsidP="001B6424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การขาย</w:t>
            </w:r>
          </w:p>
        </w:tc>
        <w:tc>
          <w:tcPr>
            <w:tcW w:w="1080" w:type="dxa"/>
          </w:tcPr>
          <w:p w14:paraId="29AEBA5B" w14:textId="79AF2ABD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BB3ED9">
              <w:rPr>
                <w:rFonts w:asciiTheme="majorBidi" w:hAnsiTheme="majorBidi" w:cstheme="majorBidi"/>
                <w:sz w:val="28"/>
              </w:rPr>
              <w:t>17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2F2FFB45" w14:textId="77777777" w:rsidR="001B6424" w:rsidRPr="00F45734" w:rsidRDefault="001B6424" w:rsidP="001B6424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C7411C" w14:textId="6D115002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(208)</w:t>
            </w:r>
          </w:p>
        </w:tc>
        <w:tc>
          <w:tcPr>
            <w:tcW w:w="90" w:type="dxa"/>
          </w:tcPr>
          <w:p w14:paraId="1D19AE1C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D3920F7" w14:textId="7DA146D6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13B297CC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5762E86" w14:textId="0749DD33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61E3941C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E648768" w14:textId="2AF5B9FE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AB67D0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07BA77E6" w14:textId="70F62718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7966429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8D35CF" w14:textId="1DAD76F2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D66B4D">
              <w:rPr>
                <w:rFonts w:asciiTheme="majorBidi" w:hAnsiTheme="majorBidi" w:cstheme="majorBidi"/>
                <w:sz w:val="28"/>
              </w:rPr>
              <w:t>22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75639E3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F7A4AF" w14:textId="4F1CFC82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(213)</w:t>
            </w:r>
          </w:p>
        </w:tc>
      </w:tr>
      <w:tr w:rsidR="001B6424" w:rsidRPr="00273E96" w14:paraId="183F6957" w14:textId="77777777" w:rsidTr="00FD62D4">
        <w:trPr>
          <w:trHeight w:val="132"/>
        </w:trPr>
        <w:tc>
          <w:tcPr>
            <w:tcW w:w="4590" w:type="dxa"/>
            <w:vAlign w:val="bottom"/>
          </w:tcPr>
          <w:p w14:paraId="75F9C1E6" w14:textId="5C49BA58" w:rsidR="001B6424" w:rsidRPr="00273E96" w:rsidRDefault="001B6424" w:rsidP="001B6424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907AE9" w14:textId="608E8D5B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471D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06C7F4EB" w14:textId="77777777" w:rsidR="001B6424" w:rsidRPr="00F45734" w:rsidRDefault="001B6424" w:rsidP="001B6424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0B9EA8" w14:textId="4C373F08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90" w:type="dxa"/>
          </w:tcPr>
          <w:p w14:paraId="18D27138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4E312E" w14:textId="2F278C3C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EC1A89F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EBFB8" w14:textId="37B7B0E4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1BDB52A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7943593" w14:textId="2FED0F3B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(23)</w:t>
            </w:r>
          </w:p>
        </w:tc>
        <w:tc>
          <w:tcPr>
            <w:tcW w:w="90" w:type="dxa"/>
            <w:vAlign w:val="center"/>
          </w:tcPr>
          <w:p w14:paraId="2BD7F7FC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14:paraId="17513F23" w14:textId="6F7748D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(23)</w:t>
            </w:r>
          </w:p>
        </w:tc>
        <w:tc>
          <w:tcPr>
            <w:tcW w:w="90" w:type="dxa"/>
            <w:vAlign w:val="center"/>
          </w:tcPr>
          <w:p w14:paraId="22EFEB39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FA473" w14:textId="7E4EEB8B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9B075B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F4B933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1C92C" w14:textId="59D279F2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(25)</w:t>
            </w:r>
          </w:p>
        </w:tc>
      </w:tr>
      <w:tr w:rsidR="001B6424" w:rsidRPr="00273E96" w14:paraId="481A2038" w14:textId="77777777" w:rsidTr="00FD62D4">
        <w:trPr>
          <w:trHeight w:val="132"/>
        </w:trPr>
        <w:tc>
          <w:tcPr>
            <w:tcW w:w="4590" w:type="dxa"/>
            <w:vAlign w:val="bottom"/>
          </w:tcPr>
          <w:p w14:paraId="53B8E59A" w14:textId="191159B6" w:rsidR="001B6424" w:rsidRPr="00273E96" w:rsidRDefault="00B13E19" w:rsidP="001B6424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4D2B38" w14:textId="279FF7A9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5471D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66800139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BBC78A" w14:textId="7E79FBBB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90" w:type="dxa"/>
          </w:tcPr>
          <w:p w14:paraId="59E2DF2F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98F70C" w14:textId="63EC0461" w:rsidR="001B6424" w:rsidRPr="00F45734" w:rsidRDefault="00D80512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5A4A738E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FF383" w14:textId="1D09D99F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</w:tcPr>
          <w:p w14:paraId="316DDC21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B107C" w14:textId="5D2651F3" w:rsidR="001B6424" w:rsidRPr="00F45734" w:rsidRDefault="00492569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  <w:vAlign w:val="center"/>
          </w:tcPr>
          <w:p w14:paraId="52445FC7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1B435D" w14:textId="4E324CC0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44F41A1B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A570C" w14:textId="7ED25BEE" w:rsidR="001B6424" w:rsidRPr="00F45734" w:rsidRDefault="00D94F35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90" w:type="dxa"/>
            <w:vAlign w:val="center"/>
          </w:tcPr>
          <w:p w14:paraId="330A4E03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F9D16" w14:textId="7C87C7FC" w:rsidR="001B6424" w:rsidRPr="00F45734" w:rsidRDefault="00D94F35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1B642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1B6424" w:rsidRPr="00273E96" w14:paraId="42C983FA" w14:textId="77777777" w:rsidTr="00FD62D4">
        <w:trPr>
          <w:trHeight w:val="132"/>
        </w:trPr>
        <w:tc>
          <w:tcPr>
            <w:tcW w:w="4590" w:type="dxa"/>
            <w:vAlign w:val="bottom"/>
          </w:tcPr>
          <w:p w14:paraId="362F185E" w14:textId="77777777" w:rsidR="001B6424" w:rsidRPr="00273E96" w:rsidRDefault="001B6424" w:rsidP="001B6424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47C69DA6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99AB86E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FA2269C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AFEF8E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A862654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7793537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FB4A83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6663AAA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C27F741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4454053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3FC15D1C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81DD469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6AA6CC" w14:textId="0143E266" w:rsidR="001B6424" w:rsidRPr="00F45734" w:rsidRDefault="00D94F35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vAlign w:val="center"/>
          </w:tcPr>
          <w:p w14:paraId="358DB441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48FAC8" w14:textId="2B7A93C1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B6424" w:rsidRPr="00273E96" w14:paraId="759A0D21" w14:textId="77777777" w:rsidTr="00FD62D4">
        <w:trPr>
          <w:trHeight w:val="132"/>
        </w:trPr>
        <w:tc>
          <w:tcPr>
            <w:tcW w:w="4590" w:type="dxa"/>
            <w:vAlign w:val="center"/>
          </w:tcPr>
          <w:p w14:paraId="47D8E5F0" w14:textId="77777777" w:rsidR="001B6424" w:rsidRPr="00273E96" w:rsidRDefault="001B6424" w:rsidP="001B6424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66F9F30A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DEDB215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D5953D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CB1530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F8859E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2AB432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4FCC09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153685B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88725AD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3BD2D45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6B7E9E95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396B742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014600" w14:textId="5F0B2C95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  <w:vAlign w:val="center"/>
          </w:tcPr>
          <w:p w14:paraId="63E764E9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1722AD" w14:textId="17DA0A73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</w:tr>
      <w:tr w:rsidR="001B6424" w:rsidRPr="00273E96" w14:paraId="7EBC0673" w14:textId="77777777" w:rsidTr="00FD62D4">
        <w:trPr>
          <w:trHeight w:val="132"/>
        </w:trPr>
        <w:tc>
          <w:tcPr>
            <w:tcW w:w="4590" w:type="dxa"/>
            <w:vAlign w:val="center"/>
          </w:tcPr>
          <w:p w14:paraId="31F6935D" w14:textId="77777777" w:rsidR="001B6424" w:rsidRPr="00273E96" w:rsidRDefault="001B6424" w:rsidP="001B6424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5B8031AC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FE79FC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9AA4F8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B79191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58287E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1621D2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1C4A09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50FF74" w14:textId="77777777" w:rsidR="001B6424" w:rsidRPr="00F45734" w:rsidRDefault="001B6424" w:rsidP="001B64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CFD83E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DA7A294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031502BA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8164FD1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00F23F" w14:textId="0DC49963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449E4">
              <w:rPr>
                <w:rFonts w:asciiTheme="majorBidi" w:hAnsiTheme="majorBidi" w:cstheme="majorBidi"/>
                <w:sz w:val="28"/>
              </w:rPr>
              <w:t>5</w:t>
            </w:r>
            <w:r w:rsidR="00AC305B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E5A4C41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2C2CB6" w14:textId="68D8E881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(62)</w:t>
            </w:r>
          </w:p>
        </w:tc>
      </w:tr>
      <w:tr w:rsidR="001B6424" w:rsidRPr="00273E96" w14:paraId="747B37CD" w14:textId="77777777" w:rsidTr="00FD62D4">
        <w:trPr>
          <w:trHeight w:val="132"/>
        </w:trPr>
        <w:tc>
          <w:tcPr>
            <w:tcW w:w="4590" w:type="dxa"/>
            <w:vAlign w:val="center"/>
          </w:tcPr>
          <w:p w14:paraId="0E505CCC" w14:textId="77777777" w:rsidR="001B6424" w:rsidRPr="00273E96" w:rsidRDefault="001B6424" w:rsidP="001B6424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3C04AAB1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152511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83BABB5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43710E0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F8F3E36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552797B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80B31AF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07DE3CA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3EB851ED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02BD98C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6D45B1A3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5BCBBFE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4C9D3" w14:textId="5689DAD6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01FB6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53F9998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0BF2" w14:textId="0F86AB1F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(8)</w:t>
            </w:r>
          </w:p>
        </w:tc>
      </w:tr>
      <w:tr w:rsidR="001B6424" w:rsidRPr="00273E96" w14:paraId="4D071B24" w14:textId="77777777" w:rsidTr="00FD62D4">
        <w:trPr>
          <w:trHeight w:val="132"/>
        </w:trPr>
        <w:tc>
          <w:tcPr>
            <w:tcW w:w="4590" w:type="dxa"/>
            <w:vAlign w:val="center"/>
          </w:tcPr>
          <w:p w14:paraId="36189B19" w14:textId="628D22EF" w:rsidR="001B6424" w:rsidRPr="00273E96" w:rsidRDefault="001B6424" w:rsidP="001B6424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ก่อนรายได้ภาษีเงินได้</w:t>
            </w:r>
          </w:p>
        </w:tc>
        <w:tc>
          <w:tcPr>
            <w:tcW w:w="1080" w:type="dxa"/>
          </w:tcPr>
          <w:p w14:paraId="6902F003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0BE8C71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191E8D5D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421F91C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65E7638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0EA3462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3E87EF9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95BFB76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F1E2C6D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39B16AF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3FC1FD2F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01AC41A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1CC9E" w14:textId="29188072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(4</w:t>
            </w:r>
            <w:r w:rsidR="00AC305B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A73CBED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06C3" w14:textId="186088E9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(45)</w:t>
            </w:r>
          </w:p>
        </w:tc>
      </w:tr>
      <w:tr w:rsidR="001B6424" w:rsidRPr="00273E96" w14:paraId="7DD73561" w14:textId="77777777" w:rsidTr="00FD62D4">
        <w:trPr>
          <w:trHeight w:val="132"/>
        </w:trPr>
        <w:tc>
          <w:tcPr>
            <w:tcW w:w="4590" w:type="dxa"/>
            <w:vAlign w:val="center"/>
          </w:tcPr>
          <w:p w14:paraId="24A905AD" w14:textId="5B82105A" w:rsidR="001B6424" w:rsidRPr="00273E96" w:rsidRDefault="001B6424" w:rsidP="001B6424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</w:tcPr>
          <w:p w14:paraId="034B9046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4EA796B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240A2E4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4B5C4F4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C51C82D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794E6C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0C26A9E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D80D9A9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F6858E3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126DD1F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7AFDD43C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6C40A3D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C9BD85" w14:textId="12577BED" w:rsidR="001B6424" w:rsidRPr="00F45734" w:rsidRDefault="00AC305B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  <w:vAlign w:val="center"/>
          </w:tcPr>
          <w:p w14:paraId="2B787ECB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A505AA" w14:textId="4A7123B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B6424" w:rsidRPr="00273E96" w14:paraId="30893264" w14:textId="77777777" w:rsidTr="00FD62D4">
        <w:trPr>
          <w:trHeight w:val="132"/>
        </w:trPr>
        <w:tc>
          <w:tcPr>
            <w:tcW w:w="4590" w:type="dxa"/>
            <w:vAlign w:val="center"/>
          </w:tcPr>
          <w:p w14:paraId="4427B649" w14:textId="3C752BCD" w:rsidR="001B6424" w:rsidRPr="00273E96" w:rsidRDefault="001B6424" w:rsidP="001B6424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</w:tcPr>
          <w:p w14:paraId="4288E5A9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8DF67C1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D9C050B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57A5E18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278BC85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CE5399F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E0539E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8F4997B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BA5AA64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D86B16C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53512FB6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CA02AC9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9660C5" w14:textId="00B61D9F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  <w:vAlign w:val="center"/>
          </w:tcPr>
          <w:p w14:paraId="3F0B5A3B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915C28" w14:textId="2D77524D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  <w:tr w:rsidR="001B6424" w:rsidRPr="00B118B0" w14:paraId="56AB008D" w14:textId="77777777" w:rsidTr="00FD62D4">
        <w:trPr>
          <w:trHeight w:val="132"/>
        </w:trPr>
        <w:tc>
          <w:tcPr>
            <w:tcW w:w="4590" w:type="dxa"/>
            <w:vAlign w:val="center"/>
          </w:tcPr>
          <w:p w14:paraId="1A5EE139" w14:textId="3E19555E" w:rsidR="001B6424" w:rsidRPr="00273E96" w:rsidRDefault="001B6424" w:rsidP="001B6424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รอบระยะเวลา</w:t>
            </w:r>
          </w:p>
        </w:tc>
        <w:tc>
          <w:tcPr>
            <w:tcW w:w="1080" w:type="dxa"/>
          </w:tcPr>
          <w:p w14:paraId="44F318B4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D0798CB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77D70B2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2594B68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6AEC074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919FCA8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4FE7CB1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2026CF7" w14:textId="77777777" w:rsidR="001B6424" w:rsidRPr="00F45734" w:rsidRDefault="001B6424" w:rsidP="001B6424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1E4422C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CCB835B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767AE6B6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F1DE35" w14:textId="77777777" w:rsidR="001B6424" w:rsidRPr="00F45734" w:rsidRDefault="001B6424" w:rsidP="001B6424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E68E77" w14:textId="7AC8B692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AC305B">
              <w:rPr>
                <w:rFonts w:asciiTheme="majorBidi" w:hAnsiTheme="majorBidi" w:cstheme="majorBidi"/>
                <w:b/>
                <w:bCs/>
                <w:sz w:val="28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7F444B2" w14:textId="77777777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C35DC" w14:textId="2DC90F93" w:rsidR="001B6424" w:rsidRPr="00F45734" w:rsidRDefault="001B6424" w:rsidP="001B6424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(45)</w:t>
            </w:r>
          </w:p>
        </w:tc>
      </w:tr>
    </w:tbl>
    <w:p w14:paraId="6D6A0EE7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01CE116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58B5DB4D" w14:textId="7187DBC2" w:rsidR="00A36A29" w:rsidRDefault="00A36A29" w:rsidP="00A36A29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</w:t>
      </w:r>
      <w:r w:rsidR="00243AC4">
        <w:rPr>
          <w:rFonts w:asciiTheme="majorBidi" w:eastAsia="SimSun" w:hAnsiTheme="majorBidi" w:cstheme="majorBidi" w:hint="cs"/>
          <w:sz w:val="28"/>
          <w:cs/>
        </w:rPr>
        <w:t>รอบระยะเวลา</w:t>
      </w:r>
      <w:r w:rsidR="004F755F">
        <w:rPr>
          <w:rFonts w:asciiTheme="majorBidi" w:eastAsia="SimSun" w:hAnsiTheme="majorBidi" w:cstheme="majorBidi" w:hint="cs"/>
          <w:sz w:val="28"/>
          <w:cs/>
        </w:rPr>
        <w:t>เก้า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</w:t>
      </w:r>
      <w:r>
        <w:rPr>
          <w:rFonts w:asciiTheme="majorBidi" w:eastAsia="SimSun" w:hAnsiTheme="majorBidi" w:cstheme="majorBidi"/>
          <w:sz w:val="28"/>
        </w:rPr>
        <w:t xml:space="preserve">0 </w:t>
      </w:r>
      <w:r w:rsidR="004F755F">
        <w:rPr>
          <w:rFonts w:asciiTheme="majorBidi" w:eastAsia="SimSun" w:hAnsiTheme="majorBidi" w:cstheme="majorBidi" w:hint="cs"/>
          <w:sz w:val="28"/>
          <w:cs/>
        </w:rPr>
        <w:t>กันย</w:t>
      </w:r>
      <w:r>
        <w:rPr>
          <w:rFonts w:asciiTheme="majorBidi" w:eastAsia="SimSun" w:hAnsiTheme="majorBidi" w:cstheme="majorBidi" w:hint="cs"/>
          <w:sz w:val="28"/>
          <w:cs/>
        </w:rPr>
        <w:t xml:space="preserve">ายน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B63A66">
        <w:rPr>
          <w:rFonts w:asciiTheme="majorBidi" w:eastAsia="SimSun" w:hAnsiTheme="majorBidi" w:cstheme="majorBidi"/>
          <w:sz w:val="28"/>
        </w:rPr>
        <w:t>7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B63A66">
        <w:rPr>
          <w:rFonts w:asciiTheme="majorBidi" w:eastAsia="SimSun" w:hAnsiTheme="majorBidi" w:cstheme="majorBidi"/>
          <w:sz w:val="28"/>
        </w:rPr>
        <w:t>6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685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990"/>
        <w:gridCol w:w="90"/>
        <w:gridCol w:w="990"/>
        <w:gridCol w:w="90"/>
        <w:gridCol w:w="1080"/>
        <w:gridCol w:w="90"/>
        <w:gridCol w:w="1080"/>
        <w:gridCol w:w="90"/>
        <w:gridCol w:w="1085"/>
        <w:gridCol w:w="90"/>
        <w:gridCol w:w="1080"/>
        <w:gridCol w:w="90"/>
        <w:gridCol w:w="1080"/>
      </w:tblGrid>
      <w:tr w:rsidR="00D37084" w:rsidRPr="00273E96" w14:paraId="1234C19E" w14:textId="77777777" w:rsidTr="00715C64">
        <w:trPr>
          <w:trHeight w:val="132"/>
        </w:trPr>
        <w:tc>
          <w:tcPr>
            <w:tcW w:w="4590" w:type="dxa"/>
            <w:vAlign w:val="bottom"/>
          </w:tcPr>
          <w:p w14:paraId="07570638" w14:textId="77777777" w:rsidR="00D37084" w:rsidRPr="001B192A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lang w:eastAsia="zh-CN"/>
              </w:rPr>
            </w:pPr>
          </w:p>
        </w:tc>
        <w:tc>
          <w:tcPr>
            <w:tcW w:w="9095" w:type="dxa"/>
            <w:gridSpan w:val="15"/>
          </w:tcPr>
          <w:p w14:paraId="30965482" w14:textId="77777777" w:rsidR="00D37084" w:rsidRPr="00273E96" w:rsidRDefault="00D37084" w:rsidP="008A6859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37084" w:rsidRPr="00273E96" w14:paraId="277FB178" w14:textId="77777777" w:rsidTr="00715C64">
        <w:trPr>
          <w:trHeight w:val="132"/>
        </w:trPr>
        <w:tc>
          <w:tcPr>
            <w:tcW w:w="4590" w:type="dxa"/>
            <w:vAlign w:val="bottom"/>
          </w:tcPr>
          <w:p w14:paraId="0CF47B54" w14:textId="77777777" w:rsidR="00D37084" w:rsidRPr="00273E96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5" w:type="dxa"/>
            <w:gridSpan w:val="15"/>
          </w:tcPr>
          <w:p w14:paraId="1A2C1072" w14:textId="4AD54C9C" w:rsidR="00D37084" w:rsidRPr="00277F49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F49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  <w:r w:rsidR="00205F6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277F49">
              <w:rPr>
                <w:rFonts w:asciiTheme="majorBidi" w:hAnsiTheme="majorBidi" w:hint="cs"/>
                <w:sz w:val="28"/>
                <w:szCs w:val="28"/>
                <w:cs/>
              </w:rPr>
              <w:t>สำหรับ</w:t>
            </w:r>
            <w:r w:rsidR="00243AC4">
              <w:rPr>
                <w:rFonts w:asciiTheme="majorBidi" w:hAnsiTheme="majorBidi" w:hint="cs"/>
                <w:sz w:val="28"/>
                <w:szCs w:val="28"/>
                <w:cs/>
              </w:rPr>
              <w:t>รอบระยะเวลา</w:t>
            </w:r>
            <w:r w:rsidR="004F755F">
              <w:rPr>
                <w:rFonts w:asciiTheme="majorBidi" w:hAnsiTheme="majorBidi" w:hint="cs"/>
                <w:sz w:val="28"/>
                <w:szCs w:val="28"/>
                <w:cs/>
              </w:rPr>
              <w:t>เก้า</w:t>
            </w:r>
            <w:r w:rsidRPr="00277F49">
              <w:rPr>
                <w:rFonts w:asciiTheme="majorBidi" w:hAnsi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277F4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77F49">
              <w:rPr>
                <w:rFonts w:asciiTheme="majorBidi" w:hAnsiTheme="majorBidi"/>
                <w:sz w:val="28"/>
                <w:szCs w:val="28"/>
              </w:rPr>
              <w:t>30</w:t>
            </w:r>
            <w:r w:rsidRPr="00277F4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4F755F">
              <w:rPr>
                <w:rFonts w:asciiTheme="majorBidi" w:hAnsiTheme="majorBidi" w:hint="cs"/>
                <w:sz w:val="28"/>
                <w:szCs w:val="28"/>
                <w:cs/>
              </w:rPr>
              <w:t>กันย</w:t>
            </w:r>
            <w:r w:rsidRPr="00277F49">
              <w:rPr>
                <w:rFonts w:asciiTheme="majorBidi" w:hAnsiTheme="majorBidi" w:hint="cs"/>
                <w:sz w:val="28"/>
                <w:szCs w:val="28"/>
                <w:cs/>
              </w:rPr>
              <w:t>ายน</w:t>
            </w:r>
          </w:p>
        </w:tc>
      </w:tr>
      <w:tr w:rsidR="003A6CB8" w:rsidRPr="00273E96" w14:paraId="7FCC0BB7" w14:textId="77777777" w:rsidTr="00715C64">
        <w:trPr>
          <w:trHeight w:val="132"/>
        </w:trPr>
        <w:tc>
          <w:tcPr>
            <w:tcW w:w="4590" w:type="dxa"/>
            <w:vAlign w:val="bottom"/>
          </w:tcPr>
          <w:p w14:paraId="68C80A14" w14:textId="77777777" w:rsidR="003A6CB8" w:rsidRPr="00273E96" w:rsidRDefault="003A6CB8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79807" w14:textId="77777777" w:rsidR="003A6CB8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38D01A90" w14:textId="6C4A88FD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</w:t>
            </w:r>
            <w:r w:rsidR="00C37DB0">
              <w:rPr>
                <w:rFonts w:asciiTheme="majorBidi" w:hAnsiTheme="majorBidi" w:hint="cs"/>
                <w:sz w:val="28"/>
                <w:szCs w:val="28"/>
                <w:cs/>
              </w:rPr>
              <w:t>๊</w:t>
            </w: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297CDDF" w14:textId="77777777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1A965" w14:textId="77777777" w:rsidR="003A6CB8" w:rsidRPr="00273E96" w:rsidRDefault="003A6CB8" w:rsidP="008A685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48C692D" w14:textId="77777777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3765E" w14:textId="77777777" w:rsidR="003A6CB8" w:rsidRPr="00273E96" w:rsidRDefault="003A6CB8" w:rsidP="008A685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620C85E" w14:textId="77777777" w:rsidR="003A6CB8" w:rsidRPr="00273E96" w:rsidRDefault="003A6CB8" w:rsidP="008A6859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39E48" w14:textId="77777777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CB8" w:rsidRPr="00273E96" w14:paraId="4566BDB9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51EA6A55" w14:textId="77777777" w:rsidR="003A6CB8" w:rsidRPr="00273E96" w:rsidRDefault="003A6CB8" w:rsidP="00D072E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FE2CA7" w14:textId="48556EB2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03BA1E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7D442" w14:textId="1809D56C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366CD22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D84D11" w14:textId="472BD31A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2A117C77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E09B4C" w14:textId="3BA7B29B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2B2AA0B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4DAA75" w14:textId="392078E0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0D9109AC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02CC3AF" w14:textId="6CFFD92C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205BCCE5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D02921" w14:textId="1E9F8388" w:rsidR="003A6CB8" w:rsidRPr="00273E96" w:rsidRDefault="003A6CB8" w:rsidP="00D072E9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8C6E32E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1062FDB" w14:textId="0E7E77A8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D2306" w:rsidRPr="00273E96" w14:paraId="2855CDA3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118941E5" w14:textId="0E72424F" w:rsidR="002D2306" w:rsidRPr="00273E96" w:rsidRDefault="002D2306" w:rsidP="002D2306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B19FF1" w14:textId="02CD301C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90" w:type="dxa"/>
          </w:tcPr>
          <w:p w14:paraId="0E51D1C5" w14:textId="77777777" w:rsidR="002D2306" w:rsidRPr="00F45734" w:rsidRDefault="002D2306" w:rsidP="002D2306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E937A6" w14:textId="6A3E7E66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679</w:t>
            </w:r>
          </w:p>
        </w:tc>
        <w:tc>
          <w:tcPr>
            <w:tcW w:w="90" w:type="dxa"/>
          </w:tcPr>
          <w:p w14:paraId="5508C747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D1BEE4" w14:textId="3C0D2AF8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68014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5951156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2C6E848" w14:textId="529CAA58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90" w:type="dxa"/>
          </w:tcPr>
          <w:p w14:paraId="03C9FC69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E67F0BD" w14:textId="54C07863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48B65B7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62C9FC43" w14:textId="68D1955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79DF8DEC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4930B" w14:textId="3954F4D1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</w:t>
            </w:r>
            <w:r w:rsidR="0068014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1799CDA9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2739CDF" w14:textId="42D40B42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694</w:t>
            </w:r>
          </w:p>
        </w:tc>
      </w:tr>
      <w:tr w:rsidR="002D2306" w:rsidRPr="00273E96" w14:paraId="7210FC59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EBEA9A6" w14:textId="096F0280" w:rsidR="002D2306" w:rsidRPr="00273E96" w:rsidRDefault="002D2306" w:rsidP="002D2306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1080" w:type="dxa"/>
          </w:tcPr>
          <w:p w14:paraId="737F486D" w14:textId="702DE5DC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0" w:type="dxa"/>
          </w:tcPr>
          <w:p w14:paraId="750A7900" w14:textId="77777777" w:rsidR="002D2306" w:rsidRPr="00F45734" w:rsidRDefault="002D2306" w:rsidP="002D2306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D0FB7F" w14:textId="350862A5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0" w:type="dxa"/>
          </w:tcPr>
          <w:p w14:paraId="454D12C6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8D61564" w14:textId="0CFFF3C8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7FF608B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B276559" w14:textId="5F3FCA02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167F1A7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6DAE54F" w14:textId="233038AA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</w:t>
            </w:r>
          </w:p>
        </w:tc>
        <w:tc>
          <w:tcPr>
            <w:tcW w:w="90" w:type="dxa"/>
            <w:vAlign w:val="center"/>
          </w:tcPr>
          <w:p w14:paraId="369BCAD7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11C15AFF" w14:textId="7E3F15A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90" w:type="dxa"/>
            <w:vAlign w:val="center"/>
          </w:tcPr>
          <w:p w14:paraId="41CCA7A7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48824A" w14:textId="6F5B8CA5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101</w:t>
            </w:r>
          </w:p>
        </w:tc>
        <w:tc>
          <w:tcPr>
            <w:tcW w:w="90" w:type="dxa"/>
            <w:vAlign w:val="center"/>
          </w:tcPr>
          <w:p w14:paraId="6FBB3BCE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CF22F64" w14:textId="0A7A474F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</w:t>
            </w:r>
          </w:p>
        </w:tc>
      </w:tr>
      <w:tr w:rsidR="002D2306" w:rsidRPr="00273E96" w14:paraId="6220D8A8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10ADC743" w14:textId="0B6AFC06" w:rsidR="002D2306" w:rsidRPr="00273E96" w:rsidRDefault="002D2306" w:rsidP="002D2306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การขาย</w:t>
            </w:r>
          </w:p>
        </w:tc>
        <w:tc>
          <w:tcPr>
            <w:tcW w:w="1080" w:type="dxa"/>
          </w:tcPr>
          <w:p w14:paraId="75C22297" w14:textId="1CD002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(643)</w:t>
            </w:r>
          </w:p>
        </w:tc>
        <w:tc>
          <w:tcPr>
            <w:tcW w:w="90" w:type="dxa"/>
          </w:tcPr>
          <w:p w14:paraId="33B5DF1C" w14:textId="77777777" w:rsidR="002D2306" w:rsidRPr="00F45734" w:rsidRDefault="002D2306" w:rsidP="002D2306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3D1082" w14:textId="57C0FDE2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(634)</w:t>
            </w:r>
          </w:p>
        </w:tc>
        <w:tc>
          <w:tcPr>
            <w:tcW w:w="90" w:type="dxa"/>
          </w:tcPr>
          <w:p w14:paraId="38AF352D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497D30B" w14:textId="5237FDB2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(14)</w:t>
            </w:r>
          </w:p>
        </w:tc>
        <w:tc>
          <w:tcPr>
            <w:tcW w:w="90" w:type="dxa"/>
          </w:tcPr>
          <w:p w14:paraId="3F8822B7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4A89886" w14:textId="1B3F1BC2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(14)</w:t>
            </w:r>
          </w:p>
        </w:tc>
        <w:tc>
          <w:tcPr>
            <w:tcW w:w="90" w:type="dxa"/>
          </w:tcPr>
          <w:p w14:paraId="32F048E9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4B94031" w14:textId="153576F5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1E06220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48216D05" w14:textId="552E93CA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5603B59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D199B4" w14:textId="2E02C44F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(657)</w:t>
            </w:r>
          </w:p>
        </w:tc>
        <w:tc>
          <w:tcPr>
            <w:tcW w:w="90" w:type="dxa"/>
            <w:vAlign w:val="center"/>
          </w:tcPr>
          <w:p w14:paraId="5F025618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ADD066" w14:textId="2716D405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(648)</w:t>
            </w:r>
          </w:p>
        </w:tc>
      </w:tr>
      <w:tr w:rsidR="002D2306" w:rsidRPr="00273E96" w14:paraId="50E6982D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21248BC3" w14:textId="6965B761" w:rsidR="002D2306" w:rsidRPr="00273E96" w:rsidRDefault="002D2306" w:rsidP="002D2306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126C71" w14:textId="6F5C3275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</w:tcPr>
          <w:p w14:paraId="67D6F228" w14:textId="77777777" w:rsidR="002D2306" w:rsidRPr="00F45734" w:rsidRDefault="002D2306" w:rsidP="002D2306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14D0D5" w14:textId="0F2AA813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</w:tcPr>
          <w:p w14:paraId="059C4F3A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98215C" w14:textId="490C7ECA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F44B697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D9578" w14:textId="5F18903B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BFC1BE7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4C54AFD" w14:textId="3CBF31F0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(74)</w:t>
            </w:r>
          </w:p>
        </w:tc>
        <w:tc>
          <w:tcPr>
            <w:tcW w:w="90" w:type="dxa"/>
            <w:vAlign w:val="center"/>
          </w:tcPr>
          <w:p w14:paraId="6FDA9650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2FC56310" w14:textId="5746ADCF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(71)</w:t>
            </w:r>
          </w:p>
        </w:tc>
        <w:tc>
          <w:tcPr>
            <w:tcW w:w="90" w:type="dxa"/>
            <w:vAlign w:val="center"/>
          </w:tcPr>
          <w:p w14:paraId="42763B26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7EE94" w14:textId="048F853B" w:rsidR="002D2306" w:rsidRPr="00F45734" w:rsidRDefault="00FD74FA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(81)</w:t>
            </w:r>
          </w:p>
        </w:tc>
        <w:tc>
          <w:tcPr>
            <w:tcW w:w="90" w:type="dxa"/>
            <w:vAlign w:val="center"/>
          </w:tcPr>
          <w:p w14:paraId="2D189270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69108" w14:textId="5CD89900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(78)</w:t>
            </w:r>
          </w:p>
        </w:tc>
      </w:tr>
      <w:tr w:rsidR="002D2306" w:rsidRPr="00273E96" w14:paraId="18AB8541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3968DFFF" w14:textId="10DCF300" w:rsidR="002D2306" w:rsidRPr="00273E96" w:rsidRDefault="002D2306" w:rsidP="002D2306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6617D3" w14:textId="4B49A0AC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90" w:type="dxa"/>
          </w:tcPr>
          <w:p w14:paraId="72ACB97D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54E752" w14:textId="7B5472D3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</w:t>
            </w:r>
          </w:p>
        </w:tc>
        <w:tc>
          <w:tcPr>
            <w:tcW w:w="90" w:type="dxa"/>
          </w:tcPr>
          <w:p w14:paraId="3F3B18D2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33F692" w14:textId="1B3691CB" w:rsidR="002D2306" w:rsidRPr="00F45734" w:rsidRDefault="0068014D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</w:tcPr>
          <w:p w14:paraId="3987276A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FFE853" w14:textId="4C620E76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4807153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3B1F3" w14:textId="2353C1A1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90" w:type="dxa"/>
            <w:vAlign w:val="center"/>
          </w:tcPr>
          <w:p w14:paraId="749E66B4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D706C4" w14:textId="45E756F1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90" w:type="dxa"/>
            <w:vAlign w:val="center"/>
          </w:tcPr>
          <w:p w14:paraId="032B8551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62E7F" w14:textId="26015679" w:rsidR="002D2306" w:rsidRPr="00F45734" w:rsidRDefault="00FD74FA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0E758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vAlign w:val="center"/>
          </w:tcPr>
          <w:p w14:paraId="7D528F35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E9A0" w14:textId="4E748FDF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  <w:tr w:rsidR="002D2306" w:rsidRPr="00273E96" w14:paraId="6EEDACEE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4164A1A5" w14:textId="485D399F" w:rsidR="002D2306" w:rsidRPr="00273E96" w:rsidRDefault="002D2306" w:rsidP="002D2306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4C9A19C5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EDB8ACF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76904C9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2E967D6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F416E41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C2FBB03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E261E42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7639E59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4CD0553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8520C62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1EB1CD2B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6189BA0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171B06" w14:textId="0A2550B6" w:rsidR="002D2306" w:rsidRPr="00F45734" w:rsidRDefault="00FD74FA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0E758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26747D1D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F08365" w14:textId="2FE3C69D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2D2306" w:rsidRPr="00273E96" w14:paraId="35B55A6A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2F100E3D" w14:textId="1409C404" w:rsidR="002D2306" w:rsidRPr="00273E96" w:rsidRDefault="002D2306" w:rsidP="002D2306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15FF03AB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3C71DD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E914B5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CC5379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AB1C35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65C929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E314AC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D9CB7D0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92F297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B71539C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55A16FD2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D4BB790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CDD4D8" w14:textId="3C654FCA" w:rsidR="002D2306" w:rsidRPr="00F45734" w:rsidRDefault="00FD74FA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(16)</w:t>
            </w:r>
          </w:p>
        </w:tc>
        <w:tc>
          <w:tcPr>
            <w:tcW w:w="90" w:type="dxa"/>
            <w:vAlign w:val="center"/>
          </w:tcPr>
          <w:p w14:paraId="0F6B51E4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314F21" w14:textId="12F5F67E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(17)</w:t>
            </w:r>
          </w:p>
        </w:tc>
      </w:tr>
      <w:tr w:rsidR="002D2306" w:rsidRPr="00273E96" w14:paraId="6748B118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095A5B8B" w14:textId="195AD1B7" w:rsidR="002D2306" w:rsidRPr="00273E96" w:rsidRDefault="002D2306" w:rsidP="002D2306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A769E76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AA1332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AF4873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7B0ABD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57DFE3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34B83F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8D05E1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275D08" w14:textId="77777777" w:rsidR="002D2306" w:rsidRPr="00F45734" w:rsidRDefault="002D2306" w:rsidP="002D230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3F90F1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EA85D45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0C0EF351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991656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FAA5A6" w14:textId="275CA32E" w:rsidR="002D2306" w:rsidRPr="00F45734" w:rsidRDefault="00FD74FA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(15</w:t>
            </w:r>
            <w:r w:rsidR="00816E69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B1CB49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D0A4A2" w14:textId="54C9BABC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(192)</w:t>
            </w:r>
          </w:p>
        </w:tc>
      </w:tr>
      <w:tr w:rsidR="002D2306" w:rsidRPr="00273E96" w14:paraId="5AC30C32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6ABEC22E" w14:textId="554F72C1" w:rsidR="002D2306" w:rsidRPr="00273E96" w:rsidRDefault="002D2306" w:rsidP="002D2306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332C3E19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3570153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BDAA87D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E7EAD5D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CCD7645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3EF25B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6E47D3A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6A4F0B0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F61A2BC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FACE35B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369B0AD4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4FB28A6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36D00" w14:textId="50D1D305" w:rsidR="002D2306" w:rsidRPr="00F45734" w:rsidRDefault="00FD74FA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(21)</w:t>
            </w:r>
          </w:p>
        </w:tc>
        <w:tc>
          <w:tcPr>
            <w:tcW w:w="90" w:type="dxa"/>
            <w:vAlign w:val="center"/>
          </w:tcPr>
          <w:p w14:paraId="35898D37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B4640" w14:textId="238BF19D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(23)</w:t>
            </w:r>
          </w:p>
        </w:tc>
      </w:tr>
      <w:tr w:rsidR="002D2306" w:rsidRPr="00273E96" w14:paraId="529220DA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07B7B940" w14:textId="7896F5B9" w:rsidR="002D2306" w:rsidRPr="00273E96" w:rsidRDefault="002D2306" w:rsidP="002D2306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ก่อนรายได้ภาษีเงินได้</w:t>
            </w:r>
          </w:p>
        </w:tc>
        <w:tc>
          <w:tcPr>
            <w:tcW w:w="1080" w:type="dxa"/>
          </w:tcPr>
          <w:p w14:paraId="2E4A92FC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DF59300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11575D0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F558E7F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048611F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3C2CAF1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2F02982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27555A4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6156051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D1CBCBE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5281C380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735F6B7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6B5ED" w14:textId="43734EFF" w:rsidR="002D2306" w:rsidRPr="00F45734" w:rsidRDefault="008A7E29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FD74FA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  <w:r w:rsidR="00816E69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FBE3112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D4F90" w14:textId="31900F44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(138)</w:t>
            </w:r>
          </w:p>
        </w:tc>
      </w:tr>
      <w:tr w:rsidR="002D2306" w:rsidRPr="00273E96" w14:paraId="59F584BA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4B03275B" w14:textId="59331650" w:rsidR="002D2306" w:rsidRPr="00273E96" w:rsidRDefault="002D2306" w:rsidP="002D2306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</w:tcPr>
          <w:p w14:paraId="5309B7EE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6E2188D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1AD4B310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E63E7B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7F7F46F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E693AFC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608CEA3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BE4B6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0689952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7CECA76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339EB62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007D243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1A2F01" w14:textId="59A002B0" w:rsidR="002D2306" w:rsidRPr="00F45734" w:rsidRDefault="00816E69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228A0AF6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D351CA" w14:textId="53285ACE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2D2306" w:rsidRPr="00273E96" w14:paraId="72901E43" w14:textId="77777777" w:rsidTr="00A76636">
        <w:trPr>
          <w:trHeight w:val="132"/>
        </w:trPr>
        <w:tc>
          <w:tcPr>
            <w:tcW w:w="4590" w:type="dxa"/>
            <w:vAlign w:val="center"/>
          </w:tcPr>
          <w:p w14:paraId="3AF1C550" w14:textId="4FD17AEF" w:rsidR="002D2306" w:rsidRPr="00273E96" w:rsidRDefault="002D2306" w:rsidP="002D2306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</w:tcPr>
          <w:p w14:paraId="682B5D8F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2B12C6F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2029755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8747F21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83DFA5E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BAB8D8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252285C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4E32EDC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526C18B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ADBB933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A5CD336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61F97DC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119336" w14:textId="4BB17EDB" w:rsidR="002D2306" w:rsidRPr="00F45734" w:rsidRDefault="00FD74FA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(14)</w:t>
            </w:r>
          </w:p>
        </w:tc>
        <w:tc>
          <w:tcPr>
            <w:tcW w:w="90" w:type="dxa"/>
            <w:vAlign w:val="center"/>
          </w:tcPr>
          <w:p w14:paraId="1E49529D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31C42" w14:textId="0D36BD1D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(12)</w:t>
            </w:r>
          </w:p>
        </w:tc>
      </w:tr>
      <w:tr w:rsidR="002D2306" w:rsidRPr="00B118B0" w14:paraId="5F27C593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1DE5EE26" w14:textId="1558F823" w:rsidR="002D2306" w:rsidRPr="00273E96" w:rsidRDefault="002D2306" w:rsidP="002D2306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รอบระยะเวลา</w:t>
            </w:r>
          </w:p>
        </w:tc>
        <w:tc>
          <w:tcPr>
            <w:tcW w:w="1080" w:type="dxa"/>
          </w:tcPr>
          <w:p w14:paraId="18EDDA62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7DFAC60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AE4E9B7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701A7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B3713EC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B041DAC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7F340A0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031EC0" w14:textId="77777777" w:rsidR="002D2306" w:rsidRPr="00F45734" w:rsidRDefault="002D2306" w:rsidP="002D230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DDF179C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2997059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2377D469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71C7DF6" w14:textId="77777777" w:rsidR="002D2306" w:rsidRPr="00F45734" w:rsidRDefault="002D2306" w:rsidP="002D230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191A97" w14:textId="4FAF8C6D" w:rsidR="002D2306" w:rsidRPr="00F45734" w:rsidRDefault="00FD74FA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(1</w:t>
            </w:r>
            <w:r w:rsidR="00816E69">
              <w:rPr>
                <w:rFonts w:asciiTheme="majorBidi" w:hAnsiTheme="majorBidi" w:cstheme="majorBidi"/>
                <w:b/>
                <w:bCs/>
                <w:sz w:val="28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1DCC9F" w14:textId="77777777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3FF1AF" w14:textId="77926F4B" w:rsidR="002D2306" w:rsidRPr="00F45734" w:rsidRDefault="002D2306" w:rsidP="002D230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(138)</w:t>
            </w:r>
          </w:p>
        </w:tc>
      </w:tr>
    </w:tbl>
    <w:p w14:paraId="3BFD17E4" w14:textId="62163BC9" w:rsidR="00D37084" w:rsidRPr="00B118B0" w:rsidRDefault="00D37084" w:rsidP="00CE1460">
      <w:pPr>
        <w:rPr>
          <w:rFonts w:asciiTheme="majorBidi" w:hAnsiTheme="majorBidi" w:cstheme="majorBidi"/>
          <w:sz w:val="28"/>
        </w:rPr>
        <w:sectPr w:rsidR="00D37084" w:rsidRPr="00B118B0" w:rsidSect="0019698B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49" w:chapStyle="1"/>
          <w:cols w:space="720"/>
        </w:sectPr>
      </w:pPr>
    </w:p>
    <w:p w14:paraId="0B41FBFC" w14:textId="65049FED" w:rsidR="00F53166" w:rsidRPr="00B118B0" w:rsidRDefault="009E4C64" w:rsidP="00C4471D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8A38352" w14:textId="1B045EB9" w:rsidR="00F53166" w:rsidRPr="00B118B0" w:rsidRDefault="002B6A24" w:rsidP="003266BC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</w:p>
    <w:p w14:paraId="4938C3FC" w14:textId="1C1AF7EE" w:rsidR="00F53166" w:rsidRPr="00DE6396" w:rsidRDefault="008C22F8" w:rsidP="00FC6F27">
      <w:pPr>
        <w:spacing w:before="240"/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30</w:t>
      </w:r>
      <w:r w:rsidR="009E4C64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="00297AC0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 </w:t>
      </w:r>
      <w:r w:rsidR="009E4C64"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</w:t>
      </w:r>
    </w:p>
    <w:p w14:paraId="641E8B21" w14:textId="3128AD13" w:rsidR="00F17DEB" w:rsidRPr="004517A7" w:rsidRDefault="00F17DEB" w:rsidP="00160FE0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กลุ่มบริษัทได้เข้าทำสัญญาเช่าดำเนินงานที่เกี่ยวข้องกับการเช่าพื้นที่และอุปกรณ์</w:t>
      </w:r>
      <w:r w:rsidR="005C7C75">
        <w:rPr>
          <w:rFonts w:ascii="Angsana New" w:hAnsi="Angsana New" w:hint="cs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โดยอายุของสัญญามีระยะเวลา</w:t>
      </w:r>
      <w:r w:rsidR="00160FE0">
        <w:rPr>
          <w:rFonts w:ascii="Angsana New" w:hAnsi="Angsana New"/>
          <w:spacing w:val="-4"/>
          <w:sz w:val="28"/>
        </w:rPr>
        <w:t xml:space="preserve"> </w:t>
      </w:r>
      <w:r w:rsidR="00CE3C32">
        <w:rPr>
          <w:rFonts w:ascii="Angsana New" w:hAnsi="Angsana New" w:hint="cs"/>
          <w:spacing w:val="-4"/>
          <w:sz w:val="28"/>
          <w:cs/>
        </w:rPr>
        <w:t xml:space="preserve">             </w:t>
      </w:r>
      <w:r w:rsidRPr="004517A7">
        <w:rPr>
          <w:rFonts w:ascii="Angsana New" w:hAnsi="Angsana New" w:hint="cs"/>
          <w:spacing w:val="-4"/>
          <w:sz w:val="28"/>
          <w:cs/>
        </w:rPr>
        <w:t xml:space="preserve">ตั้งแต่ </w:t>
      </w:r>
      <w:r w:rsidRPr="004517A7">
        <w:rPr>
          <w:rFonts w:ascii="Angsana New" w:hAnsi="Angsana New" w:hint="cs"/>
          <w:spacing w:val="-4"/>
          <w:sz w:val="28"/>
        </w:rPr>
        <w:t>1</w:t>
      </w:r>
      <w:r w:rsidR="00CE3C32">
        <w:rPr>
          <w:rFonts w:ascii="Angsana New" w:hAnsi="Angsana New" w:hint="cs"/>
          <w:spacing w:val="-4"/>
          <w:sz w:val="28"/>
          <w:cs/>
        </w:rPr>
        <w:t xml:space="preserve"> </w:t>
      </w:r>
      <w:r w:rsidR="008F5F10">
        <w:rPr>
          <w:rFonts w:ascii="Angsana New" w:hAnsi="Angsana New" w:hint="cs"/>
          <w:spacing w:val="-4"/>
          <w:sz w:val="28"/>
          <w:cs/>
        </w:rPr>
        <w:t>ปี</w:t>
      </w:r>
      <w:r w:rsidR="004A4F80">
        <w:rPr>
          <w:rFonts w:ascii="Angsana New" w:hAnsi="Angsana New" w:hint="cs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 xml:space="preserve">ถึง </w:t>
      </w:r>
      <w:r w:rsidR="006268B8">
        <w:rPr>
          <w:rFonts w:ascii="Angsana New" w:hAnsi="Angsana New"/>
          <w:spacing w:val="-4"/>
          <w:sz w:val="28"/>
        </w:rPr>
        <w:t>23</w:t>
      </w:r>
      <w:r w:rsidRPr="004517A7">
        <w:rPr>
          <w:rFonts w:ascii="Angsana New" w:hAnsi="Angsana New" w:hint="cs"/>
          <w:spacing w:val="-4"/>
          <w:sz w:val="28"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ปี</w:t>
      </w:r>
    </w:p>
    <w:p w14:paraId="31FAC5CF" w14:textId="14492AF1" w:rsidR="00F53166" w:rsidRPr="00FF6D52" w:rsidRDefault="00F17DEB" w:rsidP="003266BC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4587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7D3294">
        <w:rPr>
          <w:rFonts w:asciiTheme="majorBidi" w:hAnsiTheme="majorBidi" w:cstheme="majorBidi"/>
          <w:sz w:val="28"/>
        </w:rPr>
        <w:t>7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AB1360" w:rsidRPr="00B118B0">
        <w:rPr>
          <w:rFonts w:asciiTheme="majorBidi" w:hAnsiTheme="majorBidi" w:cstheme="majorBidi"/>
          <w:sz w:val="28"/>
        </w:rPr>
        <w:t>31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7D3294">
        <w:rPr>
          <w:rFonts w:asciiTheme="majorBidi" w:hAnsiTheme="majorBidi" w:cstheme="majorBidi"/>
          <w:sz w:val="28"/>
        </w:rPr>
        <w:t>6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081BC8" w:rsidRPr="00B118B0" w14:paraId="6D4CC261" w14:textId="77777777" w:rsidTr="00297AC0">
        <w:tc>
          <w:tcPr>
            <w:tcW w:w="8913" w:type="dxa"/>
            <w:gridSpan w:val="8"/>
          </w:tcPr>
          <w:p w14:paraId="3348074C" w14:textId="43FEF0AD" w:rsidR="00081BC8" w:rsidRPr="00B118B0" w:rsidRDefault="00081BC8" w:rsidP="00081BC8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8B2463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694DAC71" w14:textId="77777777" w:rsidTr="0095042F">
        <w:tc>
          <w:tcPr>
            <w:tcW w:w="3600" w:type="dxa"/>
          </w:tcPr>
          <w:p w14:paraId="60A0A943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FF91D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810EE5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61FACAA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3BF3C4D4" w14:textId="77777777" w:rsidTr="0095042F">
        <w:tc>
          <w:tcPr>
            <w:tcW w:w="3600" w:type="dxa"/>
          </w:tcPr>
          <w:p w14:paraId="567DE9A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42F9B" w14:textId="77BA8DCE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4081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3BC9C2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B2597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94D48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03BE3" w14:textId="7ECBB16A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4081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AE785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27B3ED3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4B56D54" w14:textId="77777777" w:rsidTr="0095042F">
        <w:tc>
          <w:tcPr>
            <w:tcW w:w="3600" w:type="dxa"/>
          </w:tcPr>
          <w:p w14:paraId="7E119DE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56A38F" w14:textId="26748021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15BA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51628353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99103" w14:textId="5A95E9CB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15BA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2AC882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DC6BF" w14:textId="22BBF990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15BA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0880AAA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93C5C5" w14:textId="0C6D302A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15BAE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53166" w:rsidRPr="00B118B0" w14:paraId="5AA2A1C8" w14:textId="77777777" w:rsidTr="0095042F">
        <w:trPr>
          <w:trHeight w:val="242"/>
        </w:trPr>
        <w:tc>
          <w:tcPr>
            <w:tcW w:w="3600" w:type="dxa"/>
          </w:tcPr>
          <w:p w14:paraId="322E1CE3" w14:textId="77777777" w:rsidR="00F53166" w:rsidRPr="00B118B0" w:rsidRDefault="009E4C64" w:rsidP="00081BC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12CB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D47E3F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F17307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BDCF0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7B62E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BD4B7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08F51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BE00AB" w:rsidRPr="00B118B0" w14:paraId="1DBAEBD0" w14:textId="77777777" w:rsidTr="0095042F">
        <w:tc>
          <w:tcPr>
            <w:tcW w:w="3600" w:type="dxa"/>
          </w:tcPr>
          <w:p w14:paraId="251B9247" w14:textId="77777777" w:rsidR="00BE00AB" w:rsidRPr="00B118B0" w:rsidRDefault="00BE00AB" w:rsidP="00BE00AB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503ABF6" w14:textId="41E2E5F6" w:rsidR="00BE00AB" w:rsidRPr="00ED6D91" w:rsidRDefault="00BE00AB" w:rsidP="00BE00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90" w:type="dxa"/>
            <w:shd w:val="clear" w:color="auto" w:fill="auto"/>
          </w:tcPr>
          <w:p w14:paraId="04E509E3" w14:textId="77777777" w:rsidR="00BE00AB" w:rsidRPr="00ED6D91" w:rsidRDefault="00BE00AB" w:rsidP="00BE00A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C0AA51" w14:textId="759F1545" w:rsidR="00BE00AB" w:rsidRPr="00ED6D91" w:rsidRDefault="00BE00AB" w:rsidP="00BE00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90" w:type="dxa"/>
            <w:shd w:val="clear" w:color="auto" w:fill="auto"/>
          </w:tcPr>
          <w:p w14:paraId="72C32216" w14:textId="77777777" w:rsidR="00BE00AB" w:rsidRPr="00ED6D91" w:rsidRDefault="00BE00AB" w:rsidP="00BE00A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F0915A" w14:textId="72FFE83B" w:rsidR="00BE00AB" w:rsidRPr="00ED6D91" w:rsidRDefault="00BE00AB" w:rsidP="00BE00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90" w:type="dxa"/>
          </w:tcPr>
          <w:p w14:paraId="53B55F6E" w14:textId="77777777" w:rsidR="00BE00AB" w:rsidRPr="00ED6D91" w:rsidRDefault="00BE00AB" w:rsidP="00BE00A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511F3AB7" w14:textId="00BAC766" w:rsidR="00BE00AB" w:rsidRPr="00ED6D91" w:rsidRDefault="00BE00AB" w:rsidP="00BE00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00AB" w:rsidRPr="00B118B0" w14:paraId="160C4410" w14:textId="77777777" w:rsidTr="0095042F">
        <w:tc>
          <w:tcPr>
            <w:tcW w:w="3600" w:type="dxa"/>
          </w:tcPr>
          <w:p w14:paraId="22524410" w14:textId="77777777" w:rsidR="00BE00AB" w:rsidRPr="00B118B0" w:rsidRDefault="00BE00AB" w:rsidP="00BE00AB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5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22EF3D4A" w14:textId="18803B52" w:rsidR="00BE00AB" w:rsidRPr="00ED6D91" w:rsidRDefault="00BE00AB" w:rsidP="00BE00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1B4F87D4" w14:textId="77777777" w:rsidR="00BE00AB" w:rsidRPr="00ED6D91" w:rsidRDefault="00BE00AB" w:rsidP="00BE00A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8039C" w14:textId="16FEBDFB" w:rsidR="00BE00AB" w:rsidRPr="00ED6D91" w:rsidRDefault="00BE00AB" w:rsidP="00BE00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548</w:t>
            </w:r>
          </w:p>
        </w:tc>
        <w:tc>
          <w:tcPr>
            <w:tcW w:w="90" w:type="dxa"/>
            <w:shd w:val="clear" w:color="auto" w:fill="auto"/>
          </w:tcPr>
          <w:p w14:paraId="5C2912E9" w14:textId="77777777" w:rsidR="00BE00AB" w:rsidRPr="00ED6D91" w:rsidRDefault="00BE00AB" w:rsidP="00BE00A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B54D11" w14:textId="45CB0C5B" w:rsidR="00BE00AB" w:rsidRPr="00ED6D91" w:rsidRDefault="00BE00AB" w:rsidP="00BE00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410</w:t>
            </w:r>
          </w:p>
        </w:tc>
        <w:tc>
          <w:tcPr>
            <w:tcW w:w="90" w:type="dxa"/>
          </w:tcPr>
          <w:p w14:paraId="67A3032A" w14:textId="77777777" w:rsidR="00BE00AB" w:rsidRPr="00ED6D91" w:rsidRDefault="00BE00AB" w:rsidP="00BE00A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14093EF3" w14:textId="083B8B41" w:rsidR="00BE00AB" w:rsidRPr="00ED6D91" w:rsidRDefault="00BE00AB" w:rsidP="00BE00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00AB" w:rsidRPr="00B118B0" w14:paraId="3A43E26A" w14:textId="77777777" w:rsidTr="0095042F">
        <w:tc>
          <w:tcPr>
            <w:tcW w:w="3600" w:type="dxa"/>
          </w:tcPr>
          <w:p w14:paraId="5E89C14E" w14:textId="691C3C73" w:rsidR="00BE00AB" w:rsidRPr="00B118B0" w:rsidRDefault="00BE00AB" w:rsidP="00BE00AB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/>
                <w:color w:val="000000"/>
                <w:sz w:val="28"/>
              </w:rPr>
              <w:t xml:space="preserve">5 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5C9B57C" w14:textId="6F59DE8E" w:rsidR="00BE00AB" w:rsidRDefault="00BE00AB" w:rsidP="00BE00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2,288</w:t>
            </w:r>
          </w:p>
        </w:tc>
        <w:tc>
          <w:tcPr>
            <w:tcW w:w="90" w:type="dxa"/>
            <w:shd w:val="clear" w:color="auto" w:fill="auto"/>
          </w:tcPr>
          <w:p w14:paraId="06444252" w14:textId="77777777" w:rsidR="00BE00AB" w:rsidRPr="00ED6D91" w:rsidRDefault="00BE00AB" w:rsidP="00BE00A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B10954" w14:textId="717F3F84" w:rsidR="00BE00AB" w:rsidRDefault="00BE00AB" w:rsidP="00BE00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2,414</w:t>
            </w:r>
          </w:p>
        </w:tc>
        <w:tc>
          <w:tcPr>
            <w:tcW w:w="90" w:type="dxa"/>
            <w:shd w:val="clear" w:color="auto" w:fill="auto"/>
          </w:tcPr>
          <w:p w14:paraId="39BF7E35" w14:textId="77777777" w:rsidR="00BE00AB" w:rsidRPr="00ED6D91" w:rsidRDefault="00BE00AB" w:rsidP="00BE00A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5994EB" w14:textId="39B4949A" w:rsidR="00BE00AB" w:rsidRDefault="00BE00AB" w:rsidP="00BE00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1B2B0CC" w14:textId="77777777" w:rsidR="00BE00AB" w:rsidRPr="00ED6D91" w:rsidRDefault="00BE00AB" w:rsidP="00BE00A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7F354924" w14:textId="591EB5EE" w:rsidR="00BE00AB" w:rsidRDefault="00BE00AB" w:rsidP="00BE00A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3966082" w14:textId="77777777" w:rsidR="00D17DE1" w:rsidRPr="00B118B0" w:rsidRDefault="00D17DE1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1AC1934F" w:rsidR="00D17DE1" w:rsidRPr="00DE6396" w:rsidRDefault="008C22F8" w:rsidP="00B82E04">
      <w:pPr>
        <w:ind w:left="360" w:right="-29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30</w:t>
      </w:r>
      <w:r w:rsidR="00030EAA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065DF63C" w14:textId="68C64D05" w:rsidR="00D17DE1" w:rsidRPr="00CB7512" w:rsidRDefault="00694B6A" w:rsidP="00CB7512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D17DE1" w:rsidRPr="00CB7512">
        <w:rPr>
          <w:rFonts w:ascii="Angsana New" w:hAnsi="Angsana New"/>
          <w:spacing w:val="-4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D17DE1" w:rsidRPr="00CB7512">
        <w:rPr>
          <w:rFonts w:ascii="Angsana New" w:hAnsi="Angsana New"/>
          <w:spacing w:val="-4"/>
          <w:sz w:val="28"/>
        </w:rPr>
        <w:t xml:space="preserve"> </w:t>
      </w:r>
      <w:r w:rsidR="00D17DE1" w:rsidRPr="00CB7512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F80137" w:rsidRPr="00CB7512">
        <w:rPr>
          <w:rFonts w:ascii="Angsana New" w:hAnsi="Angsana New"/>
          <w:spacing w:val="-4"/>
          <w:sz w:val="28"/>
        </w:rPr>
        <w:t>3</w:t>
      </w:r>
      <w:r w:rsidR="00DE26E6" w:rsidRPr="00CB7512">
        <w:rPr>
          <w:rFonts w:ascii="Angsana New" w:hAnsi="Angsana New"/>
          <w:spacing w:val="-4"/>
          <w:sz w:val="28"/>
        </w:rPr>
        <w:t>0</w:t>
      </w:r>
      <w:r w:rsidR="00F80137" w:rsidRPr="00CB7512">
        <w:rPr>
          <w:rFonts w:ascii="Angsana New" w:hAnsi="Angsana New"/>
          <w:spacing w:val="-4"/>
          <w:sz w:val="28"/>
          <w:cs/>
        </w:rPr>
        <w:t xml:space="preserve"> </w:t>
      </w:r>
      <w:r w:rsidR="0094081B">
        <w:rPr>
          <w:rFonts w:ascii="Angsana New" w:hAnsi="Angsana New" w:hint="cs"/>
          <w:spacing w:val="-4"/>
          <w:sz w:val="28"/>
          <w:cs/>
        </w:rPr>
        <w:t>กันย</w:t>
      </w:r>
      <w:r w:rsidR="00DE26E6" w:rsidRPr="00CB7512">
        <w:rPr>
          <w:rFonts w:ascii="Angsana New" w:hAnsi="Angsana New" w:hint="cs"/>
          <w:spacing w:val="-4"/>
          <w:sz w:val="28"/>
          <w:cs/>
        </w:rPr>
        <w:t xml:space="preserve">ายน </w:t>
      </w:r>
      <w:r w:rsidR="00D17DE1" w:rsidRPr="00CB7512">
        <w:rPr>
          <w:rFonts w:ascii="Angsana New" w:hAnsi="Angsana New"/>
          <w:spacing w:val="-4"/>
          <w:sz w:val="28"/>
        </w:rPr>
        <w:t>256</w:t>
      </w:r>
      <w:r w:rsidR="002E5EF9" w:rsidRPr="00CB7512">
        <w:rPr>
          <w:rFonts w:ascii="Angsana New" w:hAnsi="Angsana New"/>
          <w:spacing w:val="-4"/>
          <w:sz w:val="28"/>
        </w:rPr>
        <w:t>7</w:t>
      </w:r>
      <w:r w:rsidR="00D17DE1" w:rsidRPr="00CB7512">
        <w:rPr>
          <w:rFonts w:ascii="Angsana New" w:hAnsi="Angsana New"/>
          <w:spacing w:val="-4"/>
          <w:sz w:val="28"/>
        </w:rPr>
        <w:t xml:space="preserve"> </w:t>
      </w:r>
      <w:r w:rsidR="00D17DE1" w:rsidRPr="00CB7512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="00D17DE1" w:rsidRPr="00CB7512">
        <w:rPr>
          <w:rFonts w:ascii="Angsana New" w:hAnsi="Angsana New"/>
          <w:spacing w:val="-4"/>
          <w:sz w:val="28"/>
        </w:rPr>
        <w:t>31</w:t>
      </w:r>
      <w:r w:rsidR="00D17DE1" w:rsidRPr="00CB7512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D17DE1" w:rsidRPr="00CB7512">
        <w:rPr>
          <w:rFonts w:ascii="Angsana New" w:hAnsi="Angsana New"/>
          <w:spacing w:val="-4"/>
          <w:sz w:val="28"/>
        </w:rPr>
        <w:t>256</w:t>
      </w:r>
      <w:r w:rsidR="002E5EF9" w:rsidRPr="00CB7512">
        <w:rPr>
          <w:rFonts w:ascii="Angsana New" w:hAnsi="Angsana New"/>
          <w:spacing w:val="-4"/>
          <w:sz w:val="28"/>
        </w:rPr>
        <w:t>6</w:t>
      </w:r>
      <w:r w:rsidR="0024452E" w:rsidRPr="00CB7512">
        <w:rPr>
          <w:rFonts w:ascii="Angsana New" w:hAnsi="Angsana New"/>
          <w:spacing w:val="-4"/>
          <w:sz w:val="28"/>
        </w:rPr>
        <w:t xml:space="preserve"> </w:t>
      </w:r>
      <w:r w:rsidR="0024452E" w:rsidRPr="00CB7512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CB4A6E" w:rsidRPr="00B118B0" w14:paraId="693ACA39" w14:textId="77777777" w:rsidTr="00ED6D91">
        <w:tc>
          <w:tcPr>
            <w:tcW w:w="8913" w:type="dxa"/>
            <w:gridSpan w:val="8"/>
          </w:tcPr>
          <w:p w14:paraId="444369B3" w14:textId="77777777" w:rsidR="00CB4A6E" w:rsidRPr="00B118B0" w:rsidRDefault="00CB4A6E" w:rsidP="0072317B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D17DE1" w:rsidRPr="00B118B0" w14:paraId="73CFB1BB" w14:textId="77777777" w:rsidTr="00B82E04">
        <w:tc>
          <w:tcPr>
            <w:tcW w:w="3600" w:type="dxa"/>
          </w:tcPr>
          <w:p w14:paraId="75C816F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8265AE0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790624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47ED407C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34F92" w:rsidRPr="00B118B0" w14:paraId="2786CFE7" w14:textId="77777777" w:rsidTr="00B82E04">
        <w:tc>
          <w:tcPr>
            <w:tcW w:w="3600" w:type="dxa"/>
          </w:tcPr>
          <w:p w14:paraId="7D5457F9" w14:textId="77777777" w:rsidR="00E34F92" w:rsidRPr="00B118B0" w:rsidRDefault="00E34F92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A0944" w14:textId="025F3D5E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="0054155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กันย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26F8A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FEEA9" w14:textId="45B77856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9337EF9" w14:textId="77777777" w:rsidR="00E34F92" w:rsidRPr="00B118B0" w:rsidRDefault="00E34F92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6DC497" w14:textId="368DBF74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4155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1B876F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79AC511" w14:textId="00479F58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17DE1" w:rsidRPr="00B118B0" w14:paraId="68A3F7BA" w14:textId="77777777" w:rsidTr="00B82E04">
        <w:tc>
          <w:tcPr>
            <w:tcW w:w="3600" w:type="dxa"/>
          </w:tcPr>
          <w:p w14:paraId="01E2473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D32BF3" w14:textId="52BFE996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2100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2049E5BE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FF7A0C" w14:textId="4155AB2E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2100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5CF9F7E6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0EB7" w14:textId="67A055E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2100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56496C5A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CEABDC" w14:textId="6782466A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05EE3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17DE1" w:rsidRPr="00B118B0" w14:paraId="6FC2748F" w14:textId="77777777" w:rsidTr="00B82E04">
        <w:tc>
          <w:tcPr>
            <w:tcW w:w="3600" w:type="dxa"/>
          </w:tcPr>
          <w:p w14:paraId="75638E7B" w14:textId="77777777" w:rsidR="00D17DE1" w:rsidRPr="00B118B0" w:rsidRDefault="00D17DE1" w:rsidP="00D17DE1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E04D1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CEB6A6B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5E4FF5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2E2F9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56A0F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229AF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A0B812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B118B0" w14:paraId="4C8F2DC1" w14:textId="77777777" w:rsidTr="00721006">
        <w:trPr>
          <w:trHeight w:val="270"/>
        </w:trPr>
        <w:tc>
          <w:tcPr>
            <w:tcW w:w="3600" w:type="dxa"/>
          </w:tcPr>
          <w:p w14:paraId="11FE92FB" w14:textId="77777777" w:rsidR="00ED6D91" w:rsidRPr="00B118B0" w:rsidRDefault="00ED6D91" w:rsidP="002B3A7E">
            <w:pPr>
              <w:ind w:left="378" w:right="-29" w:hanging="11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E595291" w14:textId="6A3E6AA7" w:rsidR="00ED6D91" w:rsidRPr="00ED6D91" w:rsidRDefault="00A6095C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C16508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DD486" w14:textId="413FFCBF" w:rsidR="00ED6D91" w:rsidRPr="00ED6D91" w:rsidRDefault="00721006" w:rsidP="007210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0DDEF2D2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162979" w14:textId="778E6713" w:rsidR="00ED6D91" w:rsidRPr="00ED6D91" w:rsidRDefault="00A6095C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641CFDD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75D02102" w14:textId="1E61A632" w:rsidR="00ED6D91" w:rsidRPr="00ED6D91" w:rsidRDefault="005B1D0E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 w:hint="cs"/>
                <w:sz w:val="28"/>
                <w:cs/>
              </w:rPr>
              <w:t>840</w:t>
            </w:r>
          </w:p>
        </w:tc>
      </w:tr>
    </w:tbl>
    <w:p w14:paraId="10C87772" w14:textId="77777777" w:rsidR="00D17DE1" w:rsidRPr="00B118B0" w:rsidRDefault="00D1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26E7FF9E" w14:textId="2D6541FF" w:rsidR="00F53166" w:rsidRPr="001A22C4" w:rsidRDefault="008C22F8" w:rsidP="00E27714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lastRenderedPageBreak/>
        <w:t>30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1A22C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การค้ำประกัน</w:t>
      </w:r>
    </w:p>
    <w:p w14:paraId="265CB76A" w14:textId="761CB4B7" w:rsidR="00F53166" w:rsidRPr="001A22C4" w:rsidRDefault="008A3A8C" w:rsidP="001A22C4">
      <w:pPr>
        <w:spacing w:before="120" w:after="120"/>
        <w:ind w:left="547" w:right="-29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1A22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22B65F28" w14:textId="3A55C050" w:rsidR="00F53166" w:rsidRPr="00B118B0" w:rsidRDefault="009E4C64" w:rsidP="001A22C4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54155F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ายน </w:t>
      </w:r>
      <w:r w:rsidRPr="00B118B0">
        <w:rPr>
          <w:rFonts w:asciiTheme="majorBidi" w:hAnsiTheme="majorBidi" w:cstheme="majorBidi"/>
          <w:sz w:val="28"/>
        </w:rPr>
        <w:t>256</w:t>
      </w:r>
      <w:r w:rsidR="00835613">
        <w:rPr>
          <w:rFonts w:asciiTheme="majorBidi" w:hAnsiTheme="majorBidi" w:cstheme="majorBidi"/>
          <w:sz w:val="28"/>
        </w:rPr>
        <w:t>7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</w:t>
      </w:r>
      <w:r w:rsidR="003B365F">
        <w:rPr>
          <w:rFonts w:asciiTheme="majorBidi" w:hAnsiTheme="majorBidi" w:cstheme="majorBidi"/>
          <w:sz w:val="28"/>
        </w:rPr>
        <w:t>6</w:t>
      </w:r>
      <w:r w:rsidR="00835613">
        <w:rPr>
          <w:rFonts w:asciiTheme="majorBidi" w:hAnsiTheme="majorBidi" w:cstheme="majorBidi"/>
          <w:sz w:val="28"/>
        </w:rPr>
        <w:t>6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มีหนังสือค้ำประกันซึ่งออกโดยธนาคารในนาม</w:t>
      </w:r>
      <w:r w:rsidR="005C4D50">
        <w:rPr>
          <w:rFonts w:asciiTheme="majorBidi" w:hAnsiTheme="majorBidi" w:cstheme="majorBidi"/>
          <w:sz w:val="28"/>
        </w:rPr>
        <w:t xml:space="preserve"> 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64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350"/>
        <w:gridCol w:w="90"/>
        <w:gridCol w:w="1278"/>
        <w:gridCol w:w="144"/>
        <w:gridCol w:w="1278"/>
        <w:gridCol w:w="90"/>
        <w:gridCol w:w="1260"/>
      </w:tblGrid>
      <w:tr w:rsidR="000D3940" w:rsidRPr="00B118B0" w14:paraId="70580FAA" w14:textId="77777777" w:rsidTr="00263C1B">
        <w:tc>
          <w:tcPr>
            <w:tcW w:w="3150" w:type="dxa"/>
          </w:tcPr>
          <w:p w14:paraId="3927D1E8" w14:textId="77777777" w:rsidR="000D3940" w:rsidRPr="00B118B0" w:rsidRDefault="000D394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47AC8CC5" w14:textId="77777777" w:rsidR="000D3940" w:rsidRPr="00B118B0" w:rsidRDefault="000D394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41A13317" w14:textId="77777777" w:rsidR="000D3940" w:rsidRPr="00B118B0" w:rsidRDefault="000D394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3"/>
          </w:tcPr>
          <w:p w14:paraId="6031C4CE" w14:textId="33FA3B36" w:rsidR="000D3940" w:rsidRPr="00B118B0" w:rsidRDefault="000D3940" w:rsidP="000D394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67429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3BE971C7" w14:textId="77777777" w:rsidTr="00263C1B">
        <w:tc>
          <w:tcPr>
            <w:tcW w:w="3150" w:type="dxa"/>
          </w:tcPr>
          <w:p w14:paraId="2FFC8352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19C52118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324A3E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674415E1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F69D1" w:rsidRPr="00B118B0" w14:paraId="2FD463B6" w14:textId="77777777" w:rsidTr="00263C1B">
        <w:tc>
          <w:tcPr>
            <w:tcW w:w="3150" w:type="dxa"/>
          </w:tcPr>
          <w:p w14:paraId="40BA1B64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6C2EA30" w14:textId="4BAB65E3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4155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ายน</w:t>
            </w:r>
          </w:p>
        </w:tc>
        <w:tc>
          <w:tcPr>
            <w:tcW w:w="90" w:type="dxa"/>
          </w:tcPr>
          <w:p w14:paraId="0A0D6CDA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CE7D2C2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E6226F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8EF2459" w14:textId="79AA1B50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4155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ยน</w:t>
            </w:r>
          </w:p>
        </w:tc>
        <w:tc>
          <w:tcPr>
            <w:tcW w:w="90" w:type="dxa"/>
          </w:tcPr>
          <w:p w14:paraId="021937DE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C266CFE" w14:textId="77777777" w:rsidR="004F69D1" w:rsidRPr="00B118B0" w:rsidRDefault="004F69D1" w:rsidP="00263C1B">
            <w:pPr>
              <w:ind w:left="-90" w:right="49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F69D1" w:rsidRPr="00B118B0" w14:paraId="3B23EBE3" w14:textId="77777777" w:rsidTr="00263C1B">
        <w:tc>
          <w:tcPr>
            <w:tcW w:w="3150" w:type="dxa"/>
          </w:tcPr>
          <w:p w14:paraId="388B1853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C965E" w14:textId="0EECF63C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3561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4697D32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107A84" w14:textId="6BB878F9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3561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" w:type="dxa"/>
          </w:tcPr>
          <w:p w14:paraId="74F3B50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B2C28C" w14:textId="13DC3A06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3561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1814346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E7432" w14:textId="03B03843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E1AB7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F5A23" w:rsidRPr="00B118B0" w14:paraId="2EAF5B8B" w14:textId="77777777" w:rsidTr="00263C1B">
        <w:tc>
          <w:tcPr>
            <w:tcW w:w="3150" w:type="dxa"/>
          </w:tcPr>
          <w:p w14:paraId="30353E1B" w14:textId="77777777" w:rsidR="007F5A23" w:rsidRPr="00B118B0" w:rsidRDefault="007F5A23" w:rsidP="007F5A23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2DC05F" w14:textId="62A0B6C2" w:rsidR="007F5A23" w:rsidRPr="00ED6D91" w:rsidRDefault="007F5A23" w:rsidP="007F5A2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7187F8CF" w14:textId="77777777" w:rsidR="007F5A23" w:rsidRPr="00ED6D91" w:rsidRDefault="007F5A23" w:rsidP="007F5A23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95336A" w14:textId="17AB6044" w:rsidR="007F5A23" w:rsidRPr="00ED6D91" w:rsidRDefault="007F5A23" w:rsidP="007F5A23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37CE2">
              <w:rPr>
                <w:rFonts w:asciiTheme="majorBidi" w:hAnsiTheme="majorBidi" w:cstheme="majorBidi"/>
                <w:sz w:val="28"/>
                <w:cs/>
              </w:rPr>
              <w:t>830</w:t>
            </w:r>
          </w:p>
        </w:tc>
        <w:tc>
          <w:tcPr>
            <w:tcW w:w="144" w:type="dxa"/>
            <w:shd w:val="clear" w:color="auto" w:fill="auto"/>
          </w:tcPr>
          <w:p w14:paraId="6C7E520B" w14:textId="77777777" w:rsidR="007F5A23" w:rsidRPr="00ED6D91" w:rsidRDefault="007F5A23" w:rsidP="007F5A23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CBABF6" w14:textId="2498D51D" w:rsidR="007F5A23" w:rsidRPr="00ED6D91" w:rsidRDefault="007F5A23" w:rsidP="007F5A23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</w:tcPr>
          <w:p w14:paraId="13E6A424" w14:textId="77777777" w:rsidR="007F5A23" w:rsidRPr="00ED6D91" w:rsidRDefault="007F5A23" w:rsidP="007F5A23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A80843" w14:textId="79180647" w:rsidR="007F5A23" w:rsidRPr="00ED6D91" w:rsidRDefault="007F5A23" w:rsidP="007F5A23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37CE2">
              <w:rPr>
                <w:rFonts w:asciiTheme="majorBidi" w:hAnsiTheme="majorBidi" w:cstheme="majorBidi"/>
                <w:sz w:val="28"/>
                <w:cs/>
              </w:rPr>
              <w:t>10</w:t>
            </w:r>
          </w:p>
        </w:tc>
      </w:tr>
      <w:tr w:rsidR="007F5A23" w:rsidRPr="00B118B0" w14:paraId="4B889085" w14:textId="77777777" w:rsidTr="00263C1B">
        <w:tc>
          <w:tcPr>
            <w:tcW w:w="3150" w:type="dxa"/>
          </w:tcPr>
          <w:p w14:paraId="6768A7FE" w14:textId="7D002F00" w:rsidR="007F5A23" w:rsidRPr="00B118B0" w:rsidRDefault="007F5A23" w:rsidP="007F5A23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FBC58" w14:textId="29B5CE53" w:rsidR="007F5A23" w:rsidRPr="00ED6D91" w:rsidRDefault="007F5A23" w:rsidP="007F5A2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2B00DF39" w14:textId="77777777" w:rsidR="007F5A23" w:rsidRPr="00ED6D91" w:rsidRDefault="007F5A23" w:rsidP="007F5A23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B8EE" w14:textId="5E6C2C30" w:rsidR="007F5A23" w:rsidRPr="00ED6D91" w:rsidRDefault="007F5A23" w:rsidP="007F5A23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7CE2">
              <w:rPr>
                <w:rFonts w:asciiTheme="majorBidi" w:hAnsiTheme="majorBidi" w:cstheme="majorBidi"/>
                <w:b/>
                <w:bCs/>
                <w:sz w:val="28"/>
                <w:cs/>
              </w:rPr>
              <w:t>830</w:t>
            </w:r>
          </w:p>
        </w:tc>
        <w:tc>
          <w:tcPr>
            <w:tcW w:w="144" w:type="dxa"/>
            <w:shd w:val="clear" w:color="auto" w:fill="auto"/>
          </w:tcPr>
          <w:p w14:paraId="6DD0306E" w14:textId="77777777" w:rsidR="007F5A23" w:rsidRPr="00ED6D91" w:rsidRDefault="007F5A23" w:rsidP="007F5A23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C67" w14:textId="76E8076C" w:rsidR="007F5A23" w:rsidRPr="00ED6D91" w:rsidRDefault="007F5A23" w:rsidP="007F5A23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90" w:type="dxa"/>
          </w:tcPr>
          <w:p w14:paraId="2C477231" w14:textId="77777777" w:rsidR="007F5A23" w:rsidRPr="00ED6D91" w:rsidRDefault="007F5A23" w:rsidP="007F5A23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23FB0" w14:textId="2CE78267" w:rsidR="007F5A23" w:rsidRPr="00ED6D91" w:rsidRDefault="007F5A23" w:rsidP="007F5A23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7CE2">
              <w:rPr>
                <w:rFonts w:asciiTheme="majorBidi" w:hAnsiTheme="majorBidi" w:cstheme="majorBidi"/>
                <w:b/>
                <w:bCs/>
                <w:sz w:val="28"/>
                <w:cs/>
              </w:rPr>
              <w:t>10</w:t>
            </w:r>
          </w:p>
        </w:tc>
      </w:tr>
    </w:tbl>
    <w:p w14:paraId="5A22D728" w14:textId="77777777" w:rsidR="00FE3A3D" w:rsidRDefault="00FE3A3D" w:rsidP="00FE3A3D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</w:p>
    <w:p w14:paraId="0943316F" w14:textId="7347134B" w:rsidR="00155F10" w:rsidRPr="00FE3A3D" w:rsidRDefault="008C22F8" w:rsidP="00FE3A3D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30</w:t>
      </w:r>
      <w:r w:rsidR="00450A44" w:rsidRPr="00FE3A3D">
        <w:rPr>
          <w:rFonts w:asciiTheme="majorBidi" w:hAnsiTheme="majorBidi" w:cstheme="majorBidi"/>
          <w:sz w:val="28"/>
          <w:cs/>
        </w:rPr>
        <w:t>.</w:t>
      </w:r>
      <w:r w:rsidR="00450A44" w:rsidRPr="00FE3A3D">
        <w:rPr>
          <w:rFonts w:asciiTheme="majorBidi" w:hAnsiTheme="majorBidi" w:cstheme="majorBidi"/>
          <w:sz w:val="28"/>
        </w:rPr>
        <w:t>3</w:t>
      </w:r>
      <w:r w:rsidR="00450A44" w:rsidRPr="00FE3A3D">
        <w:rPr>
          <w:rFonts w:asciiTheme="majorBidi" w:hAnsiTheme="majorBidi" w:cstheme="majorBidi"/>
          <w:sz w:val="28"/>
          <w:cs/>
        </w:rPr>
        <w:t>.</w:t>
      </w:r>
      <w:r w:rsidR="008B3B90" w:rsidRPr="00FE3A3D">
        <w:rPr>
          <w:rFonts w:asciiTheme="majorBidi" w:hAnsiTheme="majorBidi" w:cstheme="majorBidi"/>
          <w:sz w:val="28"/>
        </w:rPr>
        <w:t>2</w:t>
      </w:r>
      <w:r w:rsidR="00155F10" w:rsidRPr="00FE3A3D">
        <w:rPr>
          <w:rFonts w:asciiTheme="majorBidi" w:hAnsiTheme="majorBidi" w:cstheme="majorBidi"/>
          <w:sz w:val="28"/>
        </w:rPr>
        <w:t xml:space="preserve"> </w:t>
      </w:r>
      <w:r w:rsidR="00155F10" w:rsidRPr="00FE3A3D">
        <w:rPr>
          <w:rFonts w:asciiTheme="majorBidi" w:hAnsiTheme="majorBidi" w:cstheme="majorBidi"/>
          <w:sz w:val="28"/>
          <w:cs/>
        </w:rPr>
        <w:t>การค้ำประกันระหว่างกิจการที่</w:t>
      </w:r>
      <w:r w:rsidR="00155F10" w:rsidRPr="00FE3A3D">
        <w:rPr>
          <w:rFonts w:asciiTheme="majorBidi" w:hAnsiTheme="majorBidi" w:cstheme="majorBidi" w:hint="cs"/>
          <w:sz w:val="28"/>
          <w:cs/>
        </w:rPr>
        <w:t>ไม่</w:t>
      </w:r>
      <w:r w:rsidR="00155F10" w:rsidRPr="00FE3A3D">
        <w:rPr>
          <w:rFonts w:asciiTheme="majorBidi" w:hAnsiTheme="majorBidi" w:cstheme="majorBidi"/>
          <w:sz w:val="28"/>
          <w:cs/>
        </w:rPr>
        <w:t>เกี่ยวข้องกัน</w:t>
      </w:r>
      <w:r w:rsidR="00155F10" w:rsidRPr="00FE3A3D">
        <w:rPr>
          <w:rFonts w:asciiTheme="majorBidi" w:hAnsiTheme="majorBidi" w:cstheme="majorBidi" w:hint="cs"/>
          <w:sz w:val="28"/>
          <w:cs/>
        </w:rPr>
        <w:t xml:space="preserve"> </w:t>
      </w:r>
    </w:p>
    <w:p w14:paraId="71CC13F6" w14:textId="4994C20B" w:rsidR="00155F10" w:rsidRPr="005C4D50" w:rsidRDefault="00155F10" w:rsidP="00755173">
      <w:pPr>
        <w:spacing w:before="120" w:after="120"/>
        <w:ind w:left="900" w:right="-29"/>
        <w:rPr>
          <w:rFonts w:asciiTheme="majorBidi" w:hAnsiTheme="majorBidi" w:cstheme="majorBidi"/>
          <w:sz w:val="28"/>
        </w:rPr>
      </w:pPr>
      <w:r w:rsidRPr="005C4D50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="00E21582">
        <w:rPr>
          <w:rFonts w:asciiTheme="majorBidi" w:hAnsiTheme="majorBidi" w:cstheme="majorBidi"/>
          <w:sz w:val="28"/>
        </w:rPr>
        <w:t>10</w:t>
      </w:r>
      <w:r w:rsidRPr="005C4D50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="00E21582">
        <w:rPr>
          <w:rFonts w:asciiTheme="majorBidi" w:hAnsiTheme="majorBidi" w:cstheme="majorBidi"/>
          <w:sz w:val="28"/>
        </w:rPr>
        <w:t>2</w:t>
      </w:r>
      <w:r w:rsidR="00571D39">
        <w:rPr>
          <w:rFonts w:asciiTheme="majorBidi" w:hAnsiTheme="majorBidi" w:cstheme="majorBidi"/>
          <w:sz w:val="28"/>
        </w:rPr>
        <w:t>565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บรรษัทประกันสินเชื่อแห่งหนึ่งมีภาระผูกพันต่อธนาคารในการค้ำประกันวงเงินสินเชื่อให้แก่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บริษัท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สตาร์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แก๊ส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จำกัด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ซึ่งเป็นบริษัทย่อยจำนวนเงิน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="00571D39">
        <w:rPr>
          <w:rFonts w:asciiTheme="majorBidi" w:hAnsiTheme="majorBidi" w:cstheme="majorBidi"/>
          <w:sz w:val="28"/>
        </w:rPr>
        <w:t>20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ล้านบาท</w:t>
      </w:r>
    </w:p>
    <w:p w14:paraId="59D47C09" w14:textId="2A06A04D" w:rsidR="008C79AD" w:rsidRDefault="00155F10" w:rsidP="00155F10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B730A6">
        <w:rPr>
          <w:rFonts w:asciiTheme="majorBidi" w:hAnsiTheme="majorBidi" w:cstheme="majorBidi"/>
          <w:spacing w:val="10"/>
          <w:sz w:val="28"/>
          <w:cs/>
        </w:rPr>
        <w:t>โดยทั่วไปการ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ค้ำประกันนี้มีผลผูกพันต่อ</w:t>
      </w:r>
      <w:r w:rsidRPr="00B730A6">
        <w:rPr>
          <w:rFonts w:asciiTheme="majorBidi" w:hAnsiTheme="majorBidi" w:cstheme="majorBidi"/>
          <w:spacing w:val="10"/>
          <w:sz w:val="28"/>
          <w:cs/>
        </w:rPr>
        <w:t>ผู้ค้ำประกันนานเท่าที่ภาระหนี้สินยังไม่ได้ชำระโดยบริษัทผู้ได้รับ</w:t>
      </w:r>
      <w:r>
        <w:rPr>
          <w:rFonts w:asciiTheme="majorBidi" w:hAnsiTheme="majorBidi" w:cstheme="majorBidi" w:hint="cs"/>
          <w:spacing w:val="10"/>
          <w:sz w:val="28"/>
          <w:cs/>
        </w:rPr>
        <w:t xml:space="preserve">  </w:t>
      </w:r>
      <w:r w:rsidRPr="00B730A6">
        <w:rPr>
          <w:rFonts w:asciiTheme="majorBidi" w:hAnsiTheme="majorBidi" w:cstheme="majorBidi"/>
          <w:sz w:val="28"/>
          <w:cs/>
        </w:rPr>
        <w:t>การค้ำประกัน</w:t>
      </w:r>
      <w:r w:rsidRPr="00B730A6">
        <w:rPr>
          <w:rFonts w:asciiTheme="majorBidi" w:hAnsiTheme="majorBidi" w:cstheme="majorBidi" w:hint="cs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ซึ่งจะไม่มีค่าใช้จ่ายสำหรับปีที่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1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2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อย่างไรก็ตาม</w:t>
      </w:r>
      <w:r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ซึ่งเป็นบริษัทย่อยจะมีภาระผูกพันในการจ่ายค่าธรรมเนียมค้ำประกันสินเชื่อเริ่มตั้งแต่ปีที่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3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เป็นต้นไป</w:t>
      </w:r>
    </w:p>
    <w:p w14:paraId="77A8BC72" w14:textId="279576D3" w:rsidR="00450A44" w:rsidRDefault="008C22F8" w:rsidP="00450A44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30</w:t>
      </w:r>
      <w:r w:rsidR="003E7976">
        <w:rPr>
          <w:rFonts w:asciiTheme="majorBidi" w:hAnsiTheme="majorBidi" w:cstheme="majorBidi"/>
          <w:sz w:val="28"/>
        </w:rPr>
        <w:t>.3.</w:t>
      </w:r>
      <w:r w:rsidR="008B3B90">
        <w:rPr>
          <w:rFonts w:asciiTheme="majorBidi" w:hAnsiTheme="majorBidi" w:cstheme="majorBidi"/>
          <w:sz w:val="28"/>
        </w:rPr>
        <w:t>3</w:t>
      </w:r>
      <w:r w:rsidR="003E7976">
        <w:rPr>
          <w:rFonts w:asciiTheme="majorBidi" w:hAnsiTheme="majorBidi" w:cstheme="majorBidi"/>
          <w:sz w:val="28"/>
        </w:rPr>
        <w:t xml:space="preserve"> </w:t>
      </w:r>
      <w:r w:rsidR="00450A44" w:rsidRPr="00E357AA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5EAAA924" w14:textId="046919F3" w:rsidR="006D563B" w:rsidRPr="00BB131F" w:rsidRDefault="006D563B" w:rsidP="006D563B">
      <w:pPr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BB131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B131F">
        <w:rPr>
          <w:rFonts w:asciiTheme="majorBidi" w:hAnsiTheme="majorBidi" w:cstheme="majorBidi"/>
          <w:sz w:val="28"/>
        </w:rPr>
        <w:t>3</w:t>
      </w:r>
      <w:r w:rsidRPr="00BB131F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Pr="00BB131F">
        <w:rPr>
          <w:rFonts w:asciiTheme="majorBidi" w:hAnsiTheme="majorBidi" w:cstheme="majorBidi"/>
          <w:sz w:val="28"/>
        </w:rPr>
        <w:t>2563</w:t>
      </w:r>
      <w:r w:rsidRPr="00BB131F">
        <w:rPr>
          <w:rFonts w:asciiTheme="majorBidi" w:hAnsiTheme="majorBidi" w:cstheme="majorBidi" w:hint="cs"/>
          <w:sz w:val="28"/>
          <w:cs/>
        </w:rPr>
        <w:t xml:space="preserve"> ที่ประชุมคณะกรรมการของบริษัทครั้งที่ </w:t>
      </w:r>
      <w:r w:rsidRPr="00BB131F">
        <w:rPr>
          <w:rFonts w:asciiTheme="majorBidi" w:hAnsiTheme="majorBidi" w:cstheme="majorBidi"/>
          <w:sz w:val="28"/>
        </w:rPr>
        <w:t>18/2563</w:t>
      </w:r>
      <w:r w:rsidRPr="00BB131F">
        <w:rPr>
          <w:rFonts w:asciiTheme="majorBidi" w:hAnsiTheme="majorBidi" w:cstheme="majorBidi" w:hint="cs"/>
          <w:sz w:val="28"/>
          <w:cs/>
        </w:rPr>
        <w:t xml:space="preserve"> มีมติอนุมัติให้บริษัทขายหุ้นสามัญของ</w:t>
      </w:r>
      <w:r w:rsidRPr="00BB131F">
        <w:rPr>
          <w:rFonts w:asciiTheme="majorBidi" w:hAnsiTheme="majorBidi" w:cstheme="majorBidi"/>
          <w:sz w:val="28"/>
        </w:rPr>
        <w:t xml:space="preserve"> </w:t>
      </w:r>
      <w:r w:rsidRPr="00BB131F">
        <w:rPr>
          <w:rFonts w:asciiTheme="majorBidi" w:hAnsiTheme="majorBidi" w:cstheme="majorBidi" w:hint="cs"/>
          <w:spacing w:val="-2"/>
          <w:sz w:val="28"/>
          <w:cs/>
        </w:rPr>
        <w:t xml:space="preserve">บริษัท แซม วอเตอร์ ซัพพลาย จำกัด จำนวน </w:t>
      </w:r>
      <w:r w:rsidRPr="00BB131F">
        <w:rPr>
          <w:rFonts w:asciiTheme="majorBidi" w:hAnsiTheme="majorBidi" w:cstheme="majorBidi"/>
          <w:spacing w:val="-2"/>
          <w:sz w:val="28"/>
        </w:rPr>
        <w:t>476,552</w:t>
      </w:r>
      <w:r w:rsidRPr="00BB131F">
        <w:rPr>
          <w:rFonts w:asciiTheme="majorBidi" w:hAnsiTheme="majorBidi" w:cstheme="majorBidi" w:hint="cs"/>
          <w:spacing w:val="-2"/>
          <w:sz w:val="28"/>
          <w:cs/>
        </w:rPr>
        <w:t xml:space="preserve"> หุ้น หรือร้อยละ </w:t>
      </w:r>
      <w:r w:rsidRPr="00BB131F">
        <w:rPr>
          <w:rFonts w:asciiTheme="majorBidi" w:hAnsiTheme="majorBidi" w:cstheme="majorBidi"/>
          <w:spacing w:val="-2"/>
          <w:sz w:val="28"/>
        </w:rPr>
        <w:t>43.52</w:t>
      </w:r>
      <w:r w:rsidRPr="00BB131F">
        <w:rPr>
          <w:rFonts w:asciiTheme="majorBidi" w:hAnsiTheme="majorBidi" w:cstheme="majorBidi" w:hint="cs"/>
          <w:spacing w:val="-2"/>
          <w:sz w:val="28"/>
          <w:cs/>
        </w:rPr>
        <w:t xml:space="preserve"> จากจำนวนหุ้นสามัญทั้งหมด </w:t>
      </w:r>
      <w:r w:rsidRPr="00BB131F">
        <w:rPr>
          <w:rFonts w:asciiTheme="majorBidi" w:hAnsiTheme="majorBidi" w:cstheme="majorBidi"/>
          <w:spacing w:val="-2"/>
          <w:sz w:val="28"/>
        </w:rPr>
        <w:t>1,034,996</w:t>
      </w:r>
      <w:r w:rsidRPr="00BB131F">
        <w:rPr>
          <w:rFonts w:asciiTheme="majorBidi" w:hAnsiTheme="majorBidi" w:cstheme="majorBidi" w:hint="cs"/>
          <w:spacing w:val="-2"/>
          <w:sz w:val="28"/>
          <w:cs/>
        </w:rPr>
        <w:t xml:space="preserve"> หุ้น</w:t>
      </w:r>
      <w:r w:rsidRPr="00BB131F">
        <w:rPr>
          <w:rFonts w:asciiTheme="majorBidi" w:hAnsiTheme="majorBidi" w:cstheme="majorBidi" w:hint="cs"/>
          <w:sz w:val="28"/>
          <w:cs/>
        </w:rPr>
        <w:t xml:space="preserve"> หรือร้อยละ </w:t>
      </w:r>
      <w:r w:rsidRPr="00BB131F">
        <w:rPr>
          <w:rFonts w:asciiTheme="majorBidi" w:hAnsiTheme="majorBidi" w:cstheme="majorBidi"/>
          <w:sz w:val="28"/>
        </w:rPr>
        <w:t>94.52</w:t>
      </w:r>
      <w:r w:rsidRPr="00BB131F">
        <w:rPr>
          <w:rFonts w:asciiTheme="majorBidi" w:hAnsiTheme="majorBidi" w:cstheme="majorBidi" w:hint="cs"/>
          <w:sz w:val="28"/>
          <w:cs/>
        </w:rPr>
        <w:t xml:space="preserve"> ในมูลค่า </w:t>
      </w:r>
      <w:r w:rsidRPr="00BB131F">
        <w:rPr>
          <w:rFonts w:asciiTheme="majorBidi" w:hAnsiTheme="majorBidi" w:cstheme="majorBidi"/>
          <w:sz w:val="28"/>
        </w:rPr>
        <w:t>47.65</w:t>
      </w:r>
      <w:r w:rsidRPr="00BB131F">
        <w:rPr>
          <w:rFonts w:asciiTheme="majorBidi" w:hAnsiTheme="majorBidi" w:cstheme="majorBidi" w:hint="cs"/>
          <w:sz w:val="28"/>
          <w:cs/>
        </w:rPr>
        <w:t xml:space="preserve"> ล้านบาท เป็นผลทำให้ ณ วันที่ </w:t>
      </w:r>
      <w:r w:rsidRPr="00BB131F">
        <w:rPr>
          <w:rFonts w:asciiTheme="majorBidi" w:hAnsiTheme="majorBidi" w:cstheme="majorBidi"/>
          <w:sz w:val="28"/>
        </w:rPr>
        <w:t>31</w:t>
      </w:r>
      <w:r w:rsidRPr="00BB131F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Pr="00BB131F">
        <w:rPr>
          <w:rFonts w:asciiTheme="majorBidi" w:hAnsiTheme="majorBidi" w:cstheme="majorBidi"/>
          <w:sz w:val="28"/>
        </w:rPr>
        <w:t>2563</w:t>
      </w:r>
      <w:r w:rsidRPr="00BB131F">
        <w:rPr>
          <w:rFonts w:asciiTheme="majorBidi" w:hAnsiTheme="majorBidi" w:cstheme="majorBidi" w:hint="cs"/>
          <w:sz w:val="28"/>
          <w:cs/>
        </w:rPr>
        <w:t xml:space="preserve"> บริษัทยังคงเหลือเงินลงทุนในบริษัท แซม วอเตอร์ ซัพพลาย จำกัด จำนวน </w:t>
      </w:r>
      <w:r w:rsidRPr="00BB131F">
        <w:rPr>
          <w:rFonts w:asciiTheme="majorBidi" w:hAnsiTheme="majorBidi" w:cstheme="majorBidi"/>
          <w:sz w:val="28"/>
        </w:rPr>
        <w:t>558,444</w:t>
      </w:r>
      <w:r w:rsidRPr="00BB131F">
        <w:rPr>
          <w:rFonts w:asciiTheme="majorBidi" w:hAnsiTheme="majorBidi" w:cstheme="majorBidi" w:hint="cs"/>
          <w:sz w:val="28"/>
          <w:cs/>
        </w:rPr>
        <w:t xml:space="preserve"> หุ้น หรือร้อยละ </w:t>
      </w:r>
      <w:r w:rsidRPr="00BB131F">
        <w:rPr>
          <w:rFonts w:asciiTheme="majorBidi" w:hAnsiTheme="majorBidi" w:cstheme="majorBidi"/>
          <w:sz w:val="28"/>
        </w:rPr>
        <w:t>51.00</w:t>
      </w:r>
      <w:r w:rsidRPr="00BB131F">
        <w:rPr>
          <w:rFonts w:asciiTheme="majorBidi" w:hAnsiTheme="majorBidi" w:cstheme="majorBidi" w:hint="cs"/>
          <w:sz w:val="28"/>
          <w:cs/>
        </w:rPr>
        <w:t xml:space="preserve"> ต่อมาบริษัทได้ซื้อหุ้นจากผู้ถือหุ้นรายอื่นของบริษัท แซม วอเตอร์ ซัพพลาย จำกัด จำนวน </w:t>
      </w:r>
      <w:r w:rsidRPr="00BB131F">
        <w:rPr>
          <w:rFonts w:asciiTheme="majorBidi" w:hAnsiTheme="majorBidi" w:cstheme="majorBidi"/>
          <w:sz w:val="28"/>
        </w:rPr>
        <w:t>6</w:t>
      </w:r>
      <w:r w:rsidRPr="00BB131F">
        <w:rPr>
          <w:rFonts w:asciiTheme="majorBidi" w:hAnsiTheme="majorBidi" w:cstheme="majorBidi" w:hint="cs"/>
          <w:sz w:val="28"/>
          <w:cs/>
        </w:rPr>
        <w:t xml:space="preserve"> หุ้น ในมูลค่า </w:t>
      </w:r>
      <w:r w:rsidRPr="00BB131F">
        <w:rPr>
          <w:rFonts w:asciiTheme="majorBidi" w:hAnsiTheme="majorBidi" w:cstheme="majorBidi"/>
          <w:sz w:val="28"/>
        </w:rPr>
        <w:t>600</w:t>
      </w:r>
      <w:r w:rsidRPr="00BB131F">
        <w:rPr>
          <w:rFonts w:asciiTheme="majorBidi" w:hAnsiTheme="majorBidi" w:cstheme="majorBidi" w:hint="cs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 ซัพพลาย จำกัด เป็นจำนวน </w:t>
      </w:r>
      <w:r w:rsidRPr="00BB131F">
        <w:rPr>
          <w:rFonts w:asciiTheme="majorBidi" w:hAnsiTheme="majorBidi" w:cstheme="majorBidi"/>
          <w:sz w:val="28"/>
        </w:rPr>
        <w:t>558,450</w:t>
      </w:r>
      <w:r w:rsidRPr="00BB131F">
        <w:rPr>
          <w:rFonts w:asciiTheme="majorBidi" w:hAnsiTheme="majorBidi" w:cstheme="majorBidi" w:hint="cs"/>
          <w:sz w:val="28"/>
          <w:cs/>
        </w:rPr>
        <w:t xml:space="preserve"> หุ้น หรือร้อยละ </w:t>
      </w:r>
      <w:r w:rsidRPr="00BB131F">
        <w:rPr>
          <w:rFonts w:asciiTheme="majorBidi" w:hAnsiTheme="majorBidi" w:cstheme="majorBidi"/>
          <w:sz w:val="28"/>
        </w:rPr>
        <w:t>51.00</w:t>
      </w:r>
    </w:p>
    <w:p w14:paraId="5427ABA2" w14:textId="05A5DBD3" w:rsidR="00705181" w:rsidRPr="00BB131F" w:rsidRDefault="006D563B" w:rsidP="006D563B">
      <w:pPr>
        <w:tabs>
          <w:tab w:val="left" w:pos="900"/>
        </w:tabs>
        <w:ind w:left="900"/>
        <w:jc w:val="thaiDistribute"/>
        <w:rPr>
          <w:rFonts w:ascii="Angsana New" w:hAnsi="Angsana New"/>
          <w:sz w:val="28"/>
          <w:cs/>
        </w:rPr>
      </w:pPr>
      <w:r w:rsidRPr="00BB131F">
        <w:rPr>
          <w:rFonts w:ascii="Angsana New" w:hAnsi="Angsana New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 w:rsidRPr="00BB131F">
        <w:rPr>
          <w:rFonts w:ascii="Angsana New" w:hAnsi="Angsana New"/>
          <w:sz w:val="28"/>
        </w:rPr>
        <w:t xml:space="preserve">558,450 </w:t>
      </w:r>
      <w:r w:rsidRPr="00BB131F">
        <w:rPr>
          <w:rFonts w:ascii="Angsana New" w:hAnsi="Angsana New" w:hint="cs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46EEF223" w14:textId="77777777" w:rsidR="00705181" w:rsidRDefault="0070518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br w:type="page"/>
      </w:r>
    </w:p>
    <w:p w14:paraId="338EBE06" w14:textId="13ACC2AA" w:rsidR="00896CC2" w:rsidRPr="004A1A36" w:rsidRDefault="008C22F8" w:rsidP="00896CC2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  <w:r w:rsidRPr="004A1A36">
        <w:rPr>
          <w:rFonts w:asciiTheme="majorBidi" w:hAnsiTheme="majorBidi" w:cstheme="majorBidi"/>
          <w:b/>
          <w:bCs/>
          <w:sz w:val="28"/>
        </w:rPr>
        <w:lastRenderedPageBreak/>
        <w:t>30</w:t>
      </w:r>
      <w:r w:rsidR="008E3BE0" w:rsidRPr="004A1A36">
        <w:rPr>
          <w:rFonts w:asciiTheme="majorBidi" w:hAnsiTheme="majorBidi" w:cstheme="majorBidi"/>
          <w:b/>
          <w:bCs/>
          <w:sz w:val="28"/>
          <w:cs/>
        </w:rPr>
        <w:t>.</w:t>
      </w:r>
      <w:r w:rsidR="008E3BE0" w:rsidRPr="004A1A36">
        <w:rPr>
          <w:rFonts w:asciiTheme="majorBidi" w:hAnsiTheme="majorBidi" w:cstheme="majorBidi"/>
          <w:b/>
          <w:bCs/>
          <w:sz w:val="28"/>
        </w:rPr>
        <w:t>4</w:t>
      </w:r>
      <w:r w:rsidR="008E3BE0" w:rsidRPr="004A1A36">
        <w:rPr>
          <w:rFonts w:asciiTheme="majorBidi" w:hAnsiTheme="majorBidi" w:cstheme="majorBidi"/>
          <w:b/>
          <w:bCs/>
          <w:sz w:val="28"/>
        </w:rPr>
        <w:tab/>
      </w:r>
      <w:r w:rsidR="00896CC2" w:rsidRPr="004A1A36">
        <w:rPr>
          <w:rFonts w:asciiTheme="majorBidi" w:hAnsiTheme="majorBidi" w:cstheme="majorBidi" w:hint="cs"/>
          <w:b/>
          <w:bCs/>
          <w:sz w:val="28"/>
          <w:cs/>
        </w:rPr>
        <w:t>คดีความฟ้องร้อง</w:t>
      </w:r>
    </w:p>
    <w:p w14:paraId="4A019901" w14:textId="6E36C71C" w:rsidR="00626F14" w:rsidRPr="004A1A36" w:rsidRDefault="00626F14" w:rsidP="00530623">
      <w:pPr>
        <w:spacing w:before="120" w:after="240" w:line="276" w:lineRule="auto"/>
        <w:ind w:left="909" w:right="-29" w:hanging="540"/>
        <w:jc w:val="thaiDistribute"/>
        <w:rPr>
          <w:rFonts w:asciiTheme="majorBidi" w:hAnsiTheme="majorBidi" w:cstheme="majorBidi"/>
          <w:sz w:val="28"/>
        </w:rPr>
      </w:pPr>
      <w:r w:rsidRPr="004A1A36">
        <w:rPr>
          <w:rFonts w:asciiTheme="majorBidi" w:hAnsiTheme="majorBidi" w:cstheme="majorBidi"/>
          <w:sz w:val="28"/>
        </w:rPr>
        <w:t>30.4.</w:t>
      </w:r>
      <w:r w:rsidRPr="004A1A36">
        <w:rPr>
          <w:rFonts w:asciiTheme="majorBidi" w:hAnsiTheme="majorBidi" w:cstheme="majorBidi" w:hint="cs"/>
          <w:sz w:val="28"/>
          <w:cs/>
        </w:rPr>
        <w:t>1</w:t>
      </w:r>
      <w:r w:rsidRPr="004A1A36">
        <w:rPr>
          <w:rFonts w:asciiTheme="majorBidi" w:hAnsiTheme="majorBidi" w:cstheme="majorBidi"/>
          <w:sz w:val="28"/>
        </w:rPr>
        <w:t xml:space="preserve"> </w:t>
      </w:r>
      <w:r w:rsidRPr="004A1A3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4A1A36">
        <w:rPr>
          <w:rFonts w:asciiTheme="majorBidi" w:hAnsiTheme="majorBidi" w:cstheme="majorBidi"/>
          <w:sz w:val="28"/>
        </w:rPr>
        <w:t>25</w:t>
      </w:r>
      <w:r w:rsidRPr="004A1A36">
        <w:rPr>
          <w:rFonts w:asciiTheme="majorBidi" w:hAnsiTheme="majorBidi" w:cstheme="majorBidi"/>
          <w:sz w:val="28"/>
          <w:cs/>
        </w:rPr>
        <w:t xml:space="preserve"> ธันวาคม </w:t>
      </w:r>
      <w:r w:rsidRPr="004A1A36">
        <w:rPr>
          <w:rFonts w:asciiTheme="majorBidi" w:hAnsiTheme="majorBidi" w:cstheme="majorBidi"/>
          <w:sz w:val="28"/>
        </w:rPr>
        <w:t>2566</w:t>
      </w:r>
      <w:r w:rsidRPr="004A1A36">
        <w:rPr>
          <w:rFonts w:asciiTheme="majorBidi" w:hAnsiTheme="majorBidi" w:cstheme="majorBidi"/>
          <w:sz w:val="28"/>
          <w:cs/>
        </w:rPr>
        <w:t xml:space="preserve"> บริษัท </w:t>
      </w:r>
      <w:r w:rsidRPr="004A1A36">
        <w:rPr>
          <w:rFonts w:asciiTheme="majorBidi" w:hAnsiTheme="majorBidi" w:cstheme="majorBidi" w:hint="cs"/>
          <w:sz w:val="28"/>
          <w:cs/>
        </w:rPr>
        <w:t>ออลล์</w:t>
      </w:r>
      <w:r w:rsidRPr="004A1A36">
        <w:rPr>
          <w:rFonts w:asciiTheme="majorBidi" w:hAnsiTheme="majorBidi" w:cstheme="majorBidi"/>
          <w:sz w:val="28"/>
          <w:cs/>
        </w:rPr>
        <w:t xml:space="preserve"> </w:t>
      </w:r>
      <w:r w:rsidRPr="004A1A36">
        <w:rPr>
          <w:rFonts w:asciiTheme="majorBidi" w:hAnsiTheme="majorBidi" w:cstheme="majorBidi" w:hint="cs"/>
          <w:sz w:val="28"/>
          <w:cs/>
        </w:rPr>
        <w:t xml:space="preserve">เอ็นเนอร์ยี่ แอนด์ </w:t>
      </w:r>
      <w:r w:rsidRPr="004A1A36">
        <w:rPr>
          <w:rFonts w:asciiTheme="majorBidi" w:hAnsiTheme="majorBidi" w:cstheme="majorBidi"/>
          <w:sz w:val="28"/>
          <w:cs/>
        </w:rPr>
        <w:t>ยูทิลิตี้ จำกัด (มหาชน) (“โจทก์”) ได้ยื่นฟ้องดำเนินคดี</w:t>
      </w:r>
      <w:r w:rsidR="00BB0E15" w:rsidRPr="004A1A36">
        <w:rPr>
          <w:rFonts w:asciiTheme="majorBidi" w:hAnsiTheme="majorBidi" w:cstheme="majorBidi" w:hint="cs"/>
          <w:sz w:val="28"/>
          <w:cs/>
        </w:rPr>
        <w:t xml:space="preserve">      </w:t>
      </w:r>
      <w:r w:rsidRPr="004A1A36">
        <w:rPr>
          <w:rFonts w:asciiTheme="majorBidi" w:hAnsiTheme="majorBidi" w:cstheme="majorBidi"/>
          <w:spacing w:val="-4"/>
          <w:sz w:val="28"/>
          <w:cs/>
        </w:rPr>
        <w:t>ในข้อหาหรือฐานความผิด ผิดสัญญา ตั๋วสัญญาใช้เงิน กับ บุคคลภายนอก (“จำเลย”) ต่อศาลแพ่ง</w:t>
      </w:r>
      <w:r w:rsidRPr="004A1A36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4A1A36">
        <w:rPr>
          <w:rFonts w:asciiTheme="majorBidi" w:hAnsiTheme="majorBidi" w:cstheme="majorBidi"/>
          <w:spacing w:val="-4"/>
          <w:sz w:val="28"/>
          <w:cs/>
        </w:rPr>
        <w:t xml:space="preserve">โดยฟ้องเรียกค่าเสียหาย ทุนทรัพย์ที่ฟ้องจำนวน </w:t>
      </w:r>
      <w:r w:rsidRPr="004A1A36">
        <w:rPr>
          <w:rFonts w:asciiTheme="majorBidi" w:hAnsiTheme="majorBidi" w:cstheme="majorBidi"/>
          <w:spacing w:val="-4"/>
          <w:sz w:val="28"/>
        </w:rPr>
        <w:t>11.35</w:t>
      </w:r>
      <w:r w:rsidRPr="004A1A36">
        <w:rPr>
          <w:rFonts w:asciiTheme="majorBidi" w:hAnsiTheme="majorBidi" w:cstheme="majorBidi"/>
          <w:spacing w:val="-4"/>
          <w:sz w:val="28"/>
          <w:cs/>
        </w:rPr>
        <w:t xml:space="preserve"> ล้านบาท และ</w:t>
      </w:r>
      <w:r w:rsidRPr="004A1A36">
        <w:rPr>
          <w:rFonts w:asciiTheme="majorBidi" w:hAnsiTheme="majorBidi" w:cstheme="majorBidi" w:hint="cs"/>
          <w:spacing w:val="-4"/>
          <w:sz w:val="28"/>
          <w:cs/>
        </w:rPr>
        <w:t>เมื่อวันที่</w:t>
      </w:r>
      <w:r w:rsidRPr="004A1A36">
        <w:rPr>
          <w:rFonts w:asciiTheme="majorBidi" w:hAnsiTheme="majorBidi" w:cstheme="majorBidi"/>
          <w:spacing w:val="-4"/>
          <w:sz w:val="28"/>
        </w:rPr>
        <w:t xml:space="preserve"> 16 </w:t>
      </w:r>
      <w:r w:rsidRPr="004A1A36">
        <w:rPr>
          <w:rFonts w:asciiTheme="majorBidi" w:hAnsiTheme="majorBidi" w:cstheme="majorBidi" w:hint="cs"/>
          <w:spacing w:val="-4"/>
          <w:sz w:val="28"/>
          <w:cs/>
        </w:rPr>
        <w:t xml:space="preserve">และ </w:t>
      </w:r>
      <w:r w:rsidRPr="004A1A36">
        <w:rPr>
          <w:rFonts w:asciiTheme="majorBidi" w:hAnsiTheme="majorBidi" w:cstheme="majorBidi"/>
          <w:spacing w:val="-4"/>
          <w:sz w:val="28"/>
        </w:rPr>
        <w:t>17</w:t>
      </w:r>
      <w:r w:rsidRPr="004A1A36">
        <w:rPr>
          <w:rFonts w:asciiTheme="majorBidi" w:hAnsiTheme="majorBidi" w:cstheme="majorBidi" w:hint="cs"/>
          <w:spacing w:val="-4"/>
          <w:sz w:val="28"/>
          <w:cs/>
        </w:rPr>
        <w:t xml:space="preserve"> กรกฎาคม </w:t>
      </w:r>
      <w:r w:rsidRPr="004A1A36">
        <w:rPr>
          <w:rFonts w:asciiTheme="majorBidi" w:hAnsiTheme="majorBidi" w:cstheme="majorBidi"/>
          <w:spacing w:val="-4"/>
          <w:sz w:val="28"/>
        </w:rPr>
        <w:t xml:space="preserve">2567 </w:t>
      </w:r>
      <w:r w:rsidRPr="004A1A36">
        <w:rPr>
          <w:rFonts w:asciiTheme="majorBidi" w:hAnsiTheme="majorBidi" w:cstheme="majorBidi"/>
          <w:spacing w:val="-4"/>
          <w:sz w:val="28"/>
          <w:cs/>
        </w:rPr>
        <w:t>ศาลได้</w:t>
      </w:r>
      <w:r w:rsidRPr="004A1A36">
        <w:rPr>
          <w:rFonts w:asciiTheme="majorBidi" w:hAnsiTheme="majorBidi" w:cstheme="majorBidi" w:hint="cs"/>
          <w:spacing w:val="-4"/>
          <w:sz w:val="28"/>
          <w:cs/>
        </w:rPr>
        <w:t>พิจารณาคดี โจทก์และจำเลย</w:t>
      </w:r>
      <w:r w:rsidRPr="004A1A36">
        <w:rPr>
          <w:rFonts w:asciiTheme="majorBidi" w:hAnsiTheme="majorBidi" w:cstheme="majorBidi" w:hint="cs"/>
          <w:sz w:val="28"/>
          <w:cs/>
        </w:rPr>
        <w:t xml:space="preserve">สามารถตกลงกันได้ </w:t>
      </w:r>
      <w:r w:rsidRPr="004A1A36">
        <w:rPr>
          <w:rFonts w:asciiTheme="majorBidi" w:hAnsiTheme="majorBidi" w:hint="cs"/>
          <w:sz w:val="28"/>
          <w:cs/>
        </w:rPr>
        <w:t>โดย</w:t>
      </w:r>
      <w:r w:rsidRPr="004A1A36">
        <w:rPr>
          <w:rFonts w:asciiTheme="majorBidi" w:hAnsiTheme="majorBidi" w:cstheme="majorBidi" w:hint="cs"/>
          <w:sz w:val="28"/>
          <w:cs/>
        </w:rPr>
        <w:t>โจทก์ และจำเลยตกลง</w:t>
      </w:r>
      <w:r w:rsidRPr="004A1A36">
        <w:rPr>
          <w:rFonts w:asciiTheme="majorBidi" w:hAnsiTheme="majorBidi" w:hint="cs"/>
          <w:sz w:val="28"/>
          <w:cs/>
        </w:rPr>
        <w:t>ทำสัญญาประนีประนอมยอมความกัน จำเลยตกลงยอมชำระหนี้</w:t>
      </w:r>
      <w:r w:rsidR="00AD44F5" w:rsidRPr="004A1A36">
        <w:rPr>
          <w:rFonts w:asciiTheme="majorBidi" w:hAnsiTheme="majorBidi" w:hint="cs"/>
          <w:sz w:val="28"/>
          <w:cs/>
        </w:rPr>
        <w:t xml:space="preserve">     </w:t>
      </w:r>
      <w:r w:rsidRPr="004A1A36">
        <w:rPr>
          <w:rFonts w:asciiTheme="majorBidi" w:hAnsiTheme="majorBidi" w:hint="cs"/>
          <w:sz w:val="28"/>
          <w:cs/>
        </w:rPr>
        <w:t>ตามฟ้องแก่โจทก์เป็นเงินจำนวนทั้งสิ้น</w:t>
      </w:r>
      <w:r w:rsidRPr="004A1A36">
        <w:rPr>
          <w:rFonts w:asciiTheme="majorBidi" w:hAnsiTheme="majorBidi"/>
          <w:sz w:val="28"/>
          <w:cs/>
        </w:rPr>
        <w:t xml:space="preserve"> </w:t>
      </w:r>
      <w:r w:rsidRPr="004A1A36">
        <w:rPr>
          <w:rFonts w:asciiTheme="majorBidi" w:hAnsiTheme="majorBidi"/>
          <w:sz w:val="28"/>
        </w:rPr>
        <w:t xml:space="preserve">11.35 </w:t>
      </w:r>
      <w:r w:rsidRPr="004A1A36">
        <w:rPr>
          <w:rFonts w:asciiTheme="majorBidi" w:hAnsiTheme="majorBidi" w:hint="cs"/>
          <w:sz w:val="28"/>
          <w:cs/>
        </w:rPr>
        <w:t>ล้านบาท</w:t>
      </w:r>
      <w:r w:rsidRPr="004A1A36">
        <w:rPr>
          <w:rFonts w:asciiTheme="majorBidi" w:hAnsiTheme="majorBidi"/>
          <w:sz w:val="28"/>
          <w:cs/>
        </w:rPr>
        <w:t xml:space="preserve"> </w:t>
      </w:r>
      <w:r w:rsidRPr="004A1A36">
        <w:rPr>
          <w:rFonts w:asciiTheme="majorBidi" w:hAnsiTheme="majorBidi" w:hint="cs"/>
          <w:sz w:val="28"/>
          <w:cs/>
        </w:rPr>
        <w:t>พร้อมทั้งดอกเบี้ยในอัตราร้อยละ</w:t>
      </w:r>
      <w:r w:rsidRPr="004A1A36">
        <w:rPr>
          <w:rFonts w:asciiTheme="majorBidi" w:hAnsiTheme="majorBidi"/>
          <w:sz w:val="28"/>
          <w:cs/>
        </w:rPr>
        <w:t xml:space="preserve"> </w:t>
      </w:r>
      <w:r w:rsidR="00123E67" w:rsidRPr="004A1A36">
        <w:rPr>
          <w:rFonts w:asciiTheme="majorBidi" w:hAnsiTheme="majorBidi"/>
          <w:sz w:val="28"/>
        </w:rPr>
        <w:t>5</w:t>
      </w:r>
      <w:r w:rsidRPr="004A1A36">
        <w:rPr>
          <w:rFonts w:asciiTheme="majorBidi" w:hAnsiTheme="majorBidi"/>
          <w:sz w:val="28"/>
          <w:cs/>
        </w:rPr>
        <w:t xml:space="preserve"> </w:t>
      </w:r>
      <w:r w:rsidRPr="004A1A36">
        <w:rPr>
          <w:rFonts w:asciiTheme="majorBidi" w:hAnsiTheme="majorBidi" w:hint="cs"/>
          <w:sz w:val="28"/>
          <w:cs/>
        </w:rPr>
        <w:t>ต่อปีของเงินต้น</w:t>
      </w:r>
      <w:r w:rsidR="00BB0E15" w:rsidRPr="004A1A36">
        <w:rPr>
          <w:rFonts w:asciiTheme="majorBidi" w:hAnsiTheme="majorBidi" w:hint="cs"/>
          <w:sz w:val="28"/>
          <w:cs/>
        </w:rPr>
        <w:t xml:space="preserve">   </w:t>
      </w:r>
      <w:r w:rsidR="00AD44F5" w:rsidRPr="004A1A36">
        <w:rPr>
          <w:rFonts w:asciiTheme="majorBidi" w:hAnsiTheme="majorBidi" w:hint="cs"/>
          <w:sz w:val="28"/>
          <w:cs/>
        </w:rPr>
        <w:t xml:space="preserve">     </w:t>
      </w:r>
      <w:r w:rsidRPr="004A1A36">
        <w:rPr>
          <w:rFonts w:asciiTheme="majorBidi" w:hAnsiTheme="majorBidi" w:hint="cs"/>
          <w:sz w:val="28"/>
          <w:cs/>
        </w:rPr>
        <w:t>จำนวน</w:t>
      </w:r>
      <w:r w:rsidR="00AB662A" w:rsidRPr="004A1A36">
        <w:rPr>
          <w:rFonts w:asciiTheme="majorBidi" w:hAnsiTheme="majorBidi" w:hint="cs"/>
          <w:sz w:val="28"/>
          <w:cs/>
        </w:rPr>
        <w:t xml:space="preserve"> </w:t>
      </w:r>
      <w:r w:rsidRPr="004A1A36">
        <w:rPr>
          <w:rFonts w:asciiTheme="majorBidi" w:hAnsiTheme="majorBidi"/>
          <w:sz w:val="28"/>
        </w:rPr>
        <w:t>9</w:t>
      </w:r>
      <w:r w:rsidR="0068407C" w:rsidRPr="004A1A36">
        <w:rPr>
          <w:rFonts w:asciiTheme="majorBidi" w:hAnsiTheme="majorBidi" w:hint="cs"/>
          <w:sz w:val="28"/>
          <w:cs/>
        </w:rPr>
        <w:t xml:space="preserve"> </w:t>
      </w:r>
      <w:r w:rsidRPr="004A1A36">
        <w:rPr>
          <w:rFonts w:asciiTheme="majorBidi" w:hAnsiTheme="majorBidi" w:hint="cs"/>
          <w:sz w:val="28"/>
          <w:cs/>
        </w:rPr>
        <w:t>ล้านบาท</w:t>
      </w:r>
      <w:r w:rsidRPr="004A1A36">
        <w:rPr>
          <w:rFonts w:asciiTheme="majorBidi" w:hAnsiTheme="majorBidi"/>
          <w:sz w:val="28"/>
          <w:cs/>
        </w:rPr>
        <w:t xml:space="preserve"> </w:t>
      </w:r>
      <w:r w:rsidRPr="004A1A36">
        <w:rPr>
          <w:rFonts w:asciiTheme="majorBidi" w:hAnsiTheme="majorBidi" w:hint="cs"/>
          <w:sz w:val="28"/>
          <w:cs/>
        </w:rPr>
        <w:t xml:space="preserve">จำเลยผ่อนชำระหนี้แก่โจทก์เสร็จสิ้นภายในวันที่ </w:t>
      </w:r>
      <w:r w:rsidRPr="004A1A36">
        <w:rPr>
          <w:rFonts w:asciiTheme="majorBidi" w:hAnsiTheme="majorBidi"/>
          <w:sz w:val="28"/>
        </w:rPr>
        <w:t>17</w:t>
      </w:r>
      <w:r w:rsidRPr="004A1A36">
        <w:rPr>
          <w:rFonts w:asciiTheme="majorBidi" w:hAnsiTheme="majorBidi" w:hint="cs"/>
          <w:sz w:val="28"/>
          <w:cs/>
        </w:rPr>
        <w:t xml:space="preserve"> กรกฎาคม </w:t>
      </w:r>
      <w:r w:rsidRPr="004A1A36">
        <w:rPr>
          <w:rFonts w:asciiTheme="majorBidi" w:hAnsiTheme="majorBidi"/>
          <w:sz w:val="28"/>
        </w:rPr>
        <w:t>2572</w:t>
      </w:r>
    </w:p>
    <w:p w14:paraId="3A579308" w14:textId="36E603B5" w:rsidR="00626F14" w:rsidRPr="00DB7E2A" w:rsidRDefault="00626F14" w:rsidP="00626F14">
      <w:pPr>
        <w:spacing w:before="120" w:after="240" w:line="276" w:lineRule="auto"/>
        <w:ind w:left="909" w:right="-29" w:hanging="540"/>
        <w:jc w:val="thaiDistribute"/>
        <w:rPr>
          <w:rFonts w:asciiTheme="majorBidi" w:hAnsiTheme="majorBidi" w:cstheme="majorBidi"/>
          <w:sz w:val="28"/>
        </w:rPr>
      </w:pPr>
      <w:r w:rsidRPr="00DB7E2A">
        <w:rPr>
          <w:rFonts w:asciiTheme="majorBidi" w:hAnsiTheme="majorBidi" w:cstheme="majorBidi"/>
          <w:sz w:val="28"/>
        </w:rPr>
        <w:t>30.4.</w:t>
      </w:r>
      <w:r w:rsidRPr="00DB7E2A">
        <w:rPr>
          <w:rFonts w:asciiTheme="majorBidi" w:hAnsiTheme="majorBidi" w:cstheme="majorBidi" w:hint="cs"/>
          <w:sz w:val="28"/>
          <w:cs/>
        </w:rPr>
        <w:t>2</w:t>
      </w:r>
      <w:r w:rsidRPr="00DB7E2A">
        <w:rPr>
          <w:rFonts w:asciiTheme="majorBidi" w:hAnsiTheme="majorBidi" w:cstheme="majorBidi"/>
          <w:sz w:val="28"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เมื่อวันที่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3C245C" w:rsidRPr="00DB7E2A">
        <w:rPr>
          <w:rFonts w:asciiTheme="majorBidi" w:hAnsiTheme="majorBidi"/>
          <w:sz w:val="28"/>
        </w:rPr>
        <w:t>26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ธันวาคม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3C245C" w:rsidRPr="00DB7E2A">
        <w:rPr>
          <w:rFonts w:asciiTheme="majorBidi" w:hAnsiTheme="majorBidi"/>
          <w:sz w:val="28"/>
        </w:rPr>
        <w:t>2566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บริษัท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โกลด์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ชอร์ส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จำกัด</w:t>
      </w:r>
      <w:r w:rsidR="0096509B" w:rsidRPr="00DB7E2A">
        <w:rPr>
          <w:rFonts w:asciiTheme="majorBidi" w:hAnsiTheme="majorBidi"/>
          <w:sz w:val="28"/>
          <w:cs/>
        </w:rPr>
        <w:t xml:space="preserve"> (</w:t>
      </w:r>
      <w:r w:rsidR="0096509B" w:rsidRPr="00DB7E2A">
        <w:rPr>
          <w:rFonts w:asciiTheme="majorBidi" w:hAnsiTheme="majorBidi" w:hint="eastAsia"/>
          <w:sz w:val="28"/>
          <w:cs/>
        </w:rPr>
        <w:t>“</w:t>
      </w:r>
      <w:r w:rsidR="0096509B" w:rsidRPr="00DB7E2A">
        <w:rPr>
          <w:rFonts w:asciiTheme="majorBidi" w:hAnsiTheme="majorBidi" w:hint="cs"/>
          <w:sz w:val="28"/>
          <w:cs/>
        </w:rPr>
        <w:t>โจทก์</w:t>
      </w:r>
      <w:r w:rsidR="0096509B" w:rsidRPr="00DB7E2A">
        <w:rPr>
          <w:rFonts w:asciiTheme="majorBidi" w:hAnsiTheme="majorBidi" w:hint="eastAsia"/>
          <w:sz w:val="28"/>
          <w:cs/>
        </w:rPr>
        <w:t>”</w:t>
      </w:r>
      <w:r w:rsidR="0096509B" w:rsidRPr="00DB7E2A">
        <w:rPr>
          <w:rFonts w:asciiTheme="majorBidi" w:hAnsiTheme="majorBidi"/>
          <w:sz w:val="28"/>
          <w:cs/>
        </w:rPr>
        <w:t xml:space="preserve">) </w:t>
      </w:r>
      <w:r w:rsidR="0096509B" w:rsidRPr="00DB7E2A">
        <w:rPr>
          <w:rFonts w:asciiTheme="majorBidi" w:hAnsiTheme="majorBidi" w:hint="cs"/>
          <w:sz w:val="28"/>
          <w:cs/>
        </w:rPr>
        <w:t>ซึ่งเป็นบริษัทย่อย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ได้ยื่นฟ้องดำเนินคดีในข้อหาหรือฐานความผิด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ผิดสัญญา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ตัวการตัวแทน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กับบริษัทแห่งหนึ่ง</w:t>
      </w:r>
      <w:r w:rsidR="0096509B" w:rsidRPr="00DB7E2A">
        <w:rPr>
          <w:rFonts w:asciiTheme="majorBidi" w:hAnsiTheme="majorBidi"/>
          <w:sz w:val="28"/>
          <w:cs/>
        </w:rPr>
        <w:t xml:space="preserve"> (</w:t>
      </w:r>
      <w:r w:rsidR="0096509B" w:rsidRPr="00DB7E2A">
        <w:rPr>
          <w:rFonts w:asciiTheme="majorBidi" w:hAnsiTheme="majorBidi" w:hint="eastAsia"/>
          <w:sz w:val="28"/>
          <w:cs/>
        </w:rPr>
        <w:t>“</w:t>
      </w:r>
      <w:r w:rsidR="0096509B" w:rsidRPr="00DB7E2A">
        <w:rPr>
          <w:rFonts w:asciiTheme="majorBidi" w:hAnsiTheme="majorBidi" w:hint="cs"/>
          <w:sz w:val="28"/>
          <w:cs/>
        </w:rPr>
        <w:t>จำเลย</w:t>
      </w:r>
      <w:r w:rsidR="0096509B" w:rsidRPr="00DB7E2A">
        <w:rPr>
          <w:rFonts w:asciiTheme="majorBidi" w:hAnsiTheme="majorBidi" w:hint="eastAsia"/>
          <w:sz w:val="28"/>
          <w:cs/>
        </w:rPr>
        <w:t>”</w:t>
      </w:r>
      <w:r w:rsidR="0096509B" w:rsidRPr="00DB7E2A">
        <w:rPr>
          <w:rFonts w:asciiTheme="majorBidi" w:hAnsiTheme="majorBidi"/>
          <w:sz w:val="28"/>
          <w:cs/>
        </w:rPr>
        <w:t xml:space="preserve">) </w:t>
      </w:r>
      <w:r w:rsidR="0096509B" w:rsidRPr="00DB7E2A">
        <w:rPr>
          <w:rFonts w:asciiTheme="majorBidi" w:hAnsiTheme="majorBidi" w:hint="cs"/>
          <w:sz w:val="28"/>
          <w:cs/>
        </w:rPr>
        <w:t>ต่อศาลแพ่ง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โดยฟ้องเรียกเงินคืนจากจำเลย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68407C" w:rsidRPr="00DB7E2A">
        <w:rPr>
          <w:rFonts w:asciiTheme="majorBidi" w:hAnsiTheme="majorBidi" w:hint="cs"/>
          <w:sz w:val="28"/>
          <w:cs/>
        </w:rPr>
        <w:t xml:space="preserve">       </w:t>
      </w:r>
      <w:r w:rsidR="0096509B" w:rsidRPr="00DB7E2A">
        <w:rPr>
          <w:rFonts w:asciiTheme="majorBidi" w:hAnsiTheme="majorBidi" w:hint="cs"/>
          <w:sz w:val="28"/>
          <w:cs/>
        </w:rPr>
        <w:t>ทุนทรัพย์ที่ฟ้องจำนวน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3C245C" w:rsidRPr="00DB7E2A">
        <w:rPr>
          <w:rFonts w:asciiTheme="majorBidi" w:hAnsiTheme="majorBidi"/>
          <w:sz w:val="28"/>
        </w:rPr>
        <w:t>14.83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ล้านบาท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96509B" w:rsidRPr="00DB7E2A">
        <w:rPr>
          <w:rFonts w:asciiTheme="majorBidi" w:hAnsiTheme="majorBidi" w:hint="cs"/>
          <w:sz w:val="28"/>
          <w:cs/>
        </w:rPr>
        <w:t>และศาลได้นัด</w:t>
      </w:r>
      <w:r w:rsidR="00CA2C48">
        <w:rPr>
          <w:rFonts w:asciiTheme="majorBidi" w:hAnsiTheme="majorBidi" w:hint="cs"/>
          <w:sz w:val="28"/>
          <w:cs/>
        </w:rPr>
        <w:t>ฟังคำพิพากษา</w:t>
      </w:r>
      <w:r w:rsidR="003073FA">
        <w:rPr>
          <w:rFonts w:asciiTheme="majorBidi" w:hAnsiTheme="majorBidi" w:hint="cs"/>
          <w:sz w:val="28"/>
          <w:cs/>
        </w:rPr>
        <w:t>ใน</w:t>
      </w:r>
      <w:r w:rsidR="0096509B" w:rsidRPr="00DB7E2A">
        <w:rPr>
          <w:rFonts w:asciiTheme="majorBidi" w:hAnsiTheme="majorBidi" w:hint="cs"/>
          <w:sz w:val="28"/>
          <w:cs/>
        </w:rPr>
        <w:t>วันที่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8A0A3A" w:rsidRPr="00DB7E2A">
        <w:rPr>
          <w:rFonts w:asciiTheme="majorBidi" w:hAnsiTheme="majorBidi"/>
          <w:sz w:val="28"/>
        </w:rPr>
        <w:t>27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A52418" w:rsidRPr="00DB7E2A">
        <w:rPr>
          <w:rFonts w:asciiTheme="majorBidi" w:hAnsiTheme="majorBidi" w:hint="cs"/>
          <w:sz w:val="28"/>
          <w:cs/>
        </w:rPr>
        <w:t>พฤศจิกายน</w:t>
      </w:r>
      <w:r w:rsidR="0096509B" w:rsidRPr="00DB7E2A">
        <w:rPr>
          <w:rFonts w:asciiTheme="majorBidi" w:hAnsiTheme="majorBidi"/>
          <w:sz w:val="28"/>
          <w:cs/>
        </w:rPr>
        <w:t xml:space="preserve"> </w:t>
      </w:r>
      <w:r w:rsidR="003C245C" w:rsidRPr="00DB7E2A">
        <w:rPr>
          <w:rFonts w:asciiTheme="majorBidi" w:hAnsiTheme="majorBidi"/>
          <w:sz w:val="28"/>
        </w:rPr>
        <w:t>2567</w:t>
      </w:r>
    </w:p>
    <w:p w14:paraId="4CB06150" w14:textId="289D9434" w:rsidR="00626F14" w:rsidRPr="00DB7E2A" w:rsidRDefault="00626F14" w:rsidP="00626F14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  <w:r w:rsidRPr="00DB7E2A">
        <w:rPr>
          <w:rFonts w:asciiTheme="majorBidi" w:hAnsiTheme="majorBidi" w:cstheme="majorBidi"/>
          <w:sz w:val="28"/>
        </w:rPr>
        <w:t>30.4.</w:t>
      </w:r>
      <w:r w:rsidRPr="00DB7E2A">
        <w:rPr>
          <w:rFonts w:asciiTheme="majorBidi" w:hAnsiTheme="majorBidi" w:cstheme="majorBidi" w:hint="cs"/>
          <w:sz w:val="28"/>
          <w:cs/>
        </w:rPr>
        <w:t>3</w:t>
      </w:r>
      <w:r w:rsidRPr="00DB7E2A">
        <w:rPr>
          <w:rFonts w:asciiTheme="majorBidi" w:hAnsiTheme="majorBidi" w:cstheme="majorBidi"/>
          <w:sz w:val="28"/>
        </w:rPr>
        <w:t xml:space="preserve"> </w:t>
      </w:r>
      <w:r w:rsidRPr="00DB7E2A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DB7E2A">
        <w:rPr>
          <w:rFonts w:asciiTheme="majorBidi" w:hAnsiTheme="majorBidi" w:cstheme="majorBidi"/>
          <w:sz w:val="28"/>
        </w:rPr>
        <w:t>26</w:t>
      </w:r>
      <w:r w:rsidRPr="00DB7E2A">
        <w:rPr>
          <w:rFonts w:asciiTheme="majorBidi" w:hAnsiTheme="majorBidi" w:cstheme="majorBidi"/>
          <w:sz w:val="28"/>
          <w:cs/>
        </w:rPr>
        <w:t xml:space="preserve"> ธันวาคม </w:t>
      </w:r>
      <w:r w:rsidRPr="00DB7E2A">
        <w:rPr>
          <w:rFonts w:asciiTheme="majorBidi" w:hAnsiTheme="majorBidi" w:cstheme="majorBidi"/>
          <w:sz w:val="28"/>
        </w:rPr>
        <w:t>2566</w:t>
      </w:r>
      <w:r w:rsidRPr="00DB7E2A">
        <w:rPr>
          <w:rFonts w:asciiTheme="majorBidi" w:hAnsiTheme="majorBidi" w:cstheme="majorBidi"/>
          <w:sz w:val="28"/>
          <w:cs/>
        </w:rPr>
        <w:t xml:space="preserve"> บริษัท เฟอร์รั่ม เอ็นเนอร์ยี่ จำกัด (</w:t>
      </w:r>
      <w:r w:rsidRPr="00DB7E2A">
        <w:rPr>
          <w:rFonts w:asciiTheme="majorBidi" w:hAnsiTheme="majorBidi" w:cstheme="majorBidi"/>
          <w:sz w:val="28"/>
        </w:rPr>
        <w:t>“</w:t>
      </w:r>
      <w:r w:rsidRPr="00DB7E2A">
        <w:rPr>
          <w:rFonts w:asciiTheme="majorBidi" w:hAnsiTheme="majorBidi" w:cstheme="majorBidi"/>
          <w:sz w:val="28"/>
          <w:cs/>
        </w:rPr>
        <w:t>โจทก์</w:t>
      </w:r>
      <w:r w:rsidRPr="00DB7E2A">
        <w:rPr>
          <w:rFonts w:asciiTheme="majorBidi" w:hAnsiTheme="majorBidi" w:cstheme="majorBidi"/>
          <w:sz w:val="28"/>
        </w:rPr>
        <w:t>”</w:t>
      </w:r>
      <w:r w:rsidRPr="00DB7E2A">
        <w:rPr>
          <w:rFonts w:asciiTheme="majorBidi" w:hAnsiTheme="majorBidi" w:cstheme="majorBidi"/>
          <w:sz w:val="28"/>
          <w:cs/>
        </w:rPr>
        <w:t>) ซึ่งเป็นบริษัทย่อย ได้ยื่นฟ้องดำเนินคดีในข้อหาหรือฐานความผิด ผิดสัญญาเรียกค่าเสียหาย กับ กลุ่มบุคคลภายนอก (</w:t>
      </w:r>
      <w:r w:rsidRPr="00DB7E2A">
        <w:rPr>
          <w:rFonts w:asciiTheme="majorBidi" w:hAnsiTheme="majorBidi" w:cstheme="majorBidi"/>
          <w:sz w:val="28"/>
        </w:rPr>
        <w:t>“</w:t>
      </w:r>
      <w:r w:rsidRPr="00DB7E2A">
        <w:rPr>
          <w:rFonts w:asciiTheme="majorBidi" w:hAnsiTheme="majorBidi" w:cstheme="majorBidi"/>
          <w:sz w:val="28"/>
          <w:cs/>
        </w:rPr>
        <w:t>จำเลย</w:t>
      </w:r>
      <w:r w:rsidRPr="00DB7E2A">
        <w:rPr>
          <w:rFonts w:asciiTheme="majorBidi" w:hAnsiTheme="majorBidi" w:cstheme="majorBidi"/>
          <w:sz w:val="28"/>
        </w:rPr>
        <w:t>”)</w:t>
      </w:r>
      <w:r w:rsidRPr="00DB7E2A">
        <w:rPr>
          <w:rFonts w:asciiTheme="majorBidi" w:hAnsiTheme="majorBidi" w:cstheme="majorBidi"/>
          <w:sz w:val="28"/>
          <w:cs/>
        </w:rPr>
        <w:t xml:space="preserve"> โดยฟ้องเรียกเงินคืนจากจำเลย </w:t>
      </w:r>
      <w:r w:rsidR="0073155F" w:rsidRPr="00DB7E2A">
        <w:rPr>
          <w:rFonts w:asciiTheme="majorBidi" w:hAnsiTheme="majorBidi" w:cstheme="majorBidi"/>
          <w:sz w:val="28"/>
        </w:rPr>
        <w:t xml:space="preserve">     </w:t>
      </w:r>
      <w:r w:rsidRPr="00DB7E2A">
        <w:rPr>
          <w:rFonts w:asciiTheme="majorBidi" w:hAnsiTheme="majorBidi" w:cstheme="majorBidi"/>
          <w:sz w:val="28"/>
          <w:cs/>
        </w:rPr>
        <w:t xml:space="preserve">ทุนทรัพย์ที่ฟ้องจำนวน </w:t>
      </w:r>
      <w:r w:rsidRPr="00DB7E2A">
        <w:rPr>
          <w:rFonts w:asciiTheme="majorBidi" w:hAnsiTheme="majorBidi" w:cstheme="majorBidi"/>
          <w:sz w:val="28"/>
        </w:rPr>
        <w:t>56.93</w:t>
      </w:r>
      <w:r w:rsidRPr="00DB7E2A">
        <w:rPr>
          <w:rFonts w:asciiTheme="majorBidi" w:hAnsiTheme="majorBidi" w:cstheme="majorBidi"/>
          <w:sz w:val="28"/>
          <w:cs/>
        </w:rPr>
        <w:t xml:space="preserve"> ล้านบาท และศาลได้นัด</w:t>
      </w:r>
      <w:r w:rsidR="00542186" w:rsidRPr="00DB7E2A">
        <w:rPr>
          <w:rFonts w:asciiTheme="majorBidi" w:hAnsiTheme="majorBidi" w:cstheme="majorBidi" w:hint="cs"/>
          <w:sz w:val="28"/>
          <w:cs/>
        </w:rPr>
        <w:t>ฟังคำพิพากษา</w:t>
      </w:r>
      <w:r w:rsidRPr="00DB7E2A">
        <w:rPr>
          <w:rFonts w:asciiTheme="majorBidi" w:hAnsiTheme="majorBidi" w:cstheme="majorBidi"/>
          <w:sz w:val="28"/>
          <w:cs/>
        </w:rPr>
        <w:t xml:space="preserve">ในวันที่ </w:t>
      </w:r>
      <w:r w:rsidR="00542186" w:rsidRPr="00DB7E2A">
        <w:rPr>
          <w:rFonts w:asciiTheme="majorBidi" w:hAnsiTheme="majorBidi" w:cstheme="majorBidi"/>
          <w:sz w:val="28"/>
        </w:rPr>
        <w:t>18</w:t>
      </w:r>
      <w:r w:rsidRPr="00DB7E2A">
        <w:rPr>
          <w:rFonts w:asciiTheme="majorBidi" w:hAnsiTheme="majorBidi" w:cstheme="majorBidi"/>
          <w:sz w:val="28"/>
        </w:rPr>
        <w:t xml:space="preserve"> </w:t>
      </w:r>
      <w:r w:rsidR="00542186" w:rsidRPr="00DB7E2A">
        <w:rPr>
          <w:rFonts w:asciiTheme="majorBidi" w:hAnsiTheme="majorBidi" w:cstheme="majorBidi" w:hint="cs"/>
          <w:sz w:val="28"/>
          <w:cs/>
        </w:rPr>
        <w:t>ธันวาคม</w:t>
      </w:r>
      <w:r w:rsidRPr="00DB7E2A">
        <w:rPr>
          <w:rFonts w:asciiTheme="majorBidi" w:hAnsiTheme="majorBidi" w:cstheme="majorBidi"/>
          <w:sz w:val="28"/>
          <w:cs/>
        </w:rPr>
        <w:t xml:space="preserve"> </w:t>
      </w:r>
      <w:r w:rsidRPr="00DB7E2A">
        <w:rPr>
          <w:rFonts w:asciiTheme="majorBidi" w:hAnsiTheme="majorBidi" w:cstheme="majorBidi"/>
          <w:sz w:val="28"/>
        </w:rPr>
        <w:t>2567</w:t>
      </w:r>
    </w:p>
    <w:p w14:paraId="259217E0" w14:textId="47B929DD" w:rsidR="00626F14" w:rsidRPr="00B94192" w:rsidRDefault="0073155F" w:rsidP="00626F14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color w:val="FF0000"/>
          <w:sz w:val="28"/>
        </w:rPr>
      </w:pPr>
      <w:r w:rsidRPr="002A7AEC">
        <w:rPr>
          <w:rFonts w:asciiTheme="majorBidi" w:hAnsiTheme="majorBidi" w:cstheme="majorBidi"/>
          <w:sz w:val="28"/>
        </w:rPr>
        <w:t xml:space="preserve">30.4.4 </w:t>
      </w:r>
      <w:r w:rsidRPr="002A7AEC">
        <w:rPr>
          <w:rFonts w:asciiTheme="majorBidi" w:hAnsiTheme="majorBidi" w:hint="cs"/>
          <w:sz w:val="28"/>
          <w:cs/>
        </w:rPr>
        <w:t>เมื่อวันที่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cstheme="majorBidi"/>
          <w:sz w:val="28"/>
        </w:rPr>
        <w:t xml:space="preserve">31 </w:t>
      </w:r>
      <w:r w:rsidRPr="002A7AEC">
        <w:rPr>
          <w:rFonts w:asciiTheme="majorBidi" w:hAnsiTheme="majorBidi" w:hint="cs"/>
          <w:sz w:val="28"/>
          <w:cs/>
        </w:rPr>
        <w:t>พฤษภาคม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cstheme="majorBidi"/>
          <w:sz w:val="28"/>
        </w:rPr>
        <w:t xml:space="preserve">2567 </w:t>
      </w:r>
      <w:r w:rsidRPr="002A7AEC">
        <w:rPr>
          <w:rFonts w:asciiTheme="majorBidi" w:hAnsiTheme="majorBidi" w:hint="cs"/>
          <w:sz w:val="28"/>
          <w:cs/>
        </w:rPr>
        <w:t>บริษัท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hint="cs"/>
          <w:sz w:val="28"/>
          <w:cs/>
        </w:rPr>
        <w:t>กรุงไทย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hint="cs"/>
          <w:sz w:val="28"/>
          <w:cs/>
        </w:rPr>
        <w:t>แลนด์</w:t>
      </w:r>
      <w:r w:rsidR="003F1A89" w:rsidRPr="002A7AEC">
        <w:rPr>
          <w:rFonts w:asciiTheme="majorBidi" w:hAnsiTheme="majorBidi" w:hint="cs"/>
          <w:sz w:val="28"/>
          <w:cs/>
        </w:rPr>
        <w:t xml:space="preserve"> </w:t>
      </w:r>
      <w:r w:rsidRPr="002A7AEC">
        <w:rPr>
          <w:rFonts w:asciiTheme="majorBidi" w:hAnsiTheme="majorBidi" w:hint="cs"/>
          <w:sz w:val="28"/>
          <w:cs/>
        </w:rPr>
        <w:t>ดีวีลอปเม้นท์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hint="cs"/>
          <w:sz w:val="28"/>
          <w:cs/>
        </w:rPr>
        <w:t>จำกัด</w:t>
      </w:r>
      <w:r w:rsidRPr="002A7AEC">
        <w:rPr>
          <w:rFonts w:asciiTheme="majorBidi" w:hAnsiTheme="majorBidi"/>
          <w:sz w:val="28"/>
          <w:cs/>
        </w:rPr>
        <w:t xml:space="preserve"> (</w:t>
      </w:r>
      <w:r w:rsidRPr="002A7AEC">
        <w:rPr>
          <w:rFonts w:asciiTheme="majorBidi" w:hAnsiTheme="majorBidi" w:hint="eastAsia"/>
          <w:sz w:val="28"/>
          <w:cs/>
        </w:rPr>
        <w:t>“</w:t>
      </w:r>
      <w:r w:rsidRPr="002A7AEC">
        <w:rPr>
          <w:rFonts w:asciiTheme="majorBidi" w:hAnsiTheme="majorBidi" w:hint="cs"/>
          <w:sz w:val="28"/>
          <w:cs/>
        </w:rPr>
        <w:t>จำเลย</w:t>
      </w:r>
      <w:r w:rsidRPr="002A7AEC">
        <w:rPr>
          <w:rFonts w:asciiTheme="majorBidi" w:hAnsiTheme="majorBidi" w:hint="eastAsia"/>
          <w:sz w:val="28"/>
          <w:cs/>
        </w:rPr>
        <w:t>”</w:t>
      </w:r>
      <w:r w:rsidRPr="002A7AEC">
        <w:rPr>
          <w:rFonts w:asciiTheme="majorBidi" w:hAnsiTheme="majorBidi"/>
          <w:sz w:val="28"/>
          <w:cs/>
        </w:rPr>
        <w:t xml:space="preserve">) </w:t>
      </w:r>
      <w:r w:rsidRPr="002A7AEC">
        <w:rPr>
          <w:rFonts w:asciiTheme="majorBidi" w:hAnsiTheme="majorBidi" w:hint="cs"/>
          <w:sz w:val="28"/>
          <w:cs/>
        </w:rPr>
        <w:t>ซึ่งเป็นบริษัทร่วม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hint="cs"/>
          <w:sz w:val="28"/>
          <w:cs/>
        </w:rPr>
        <w:t>ได้ถูกฟ้องดำเนินคดีในข้อหาหรือฐานความผิด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hint="cs"/>
          <w:sz w:val="28"/>
          <w:cs/>
        </w:rPr>
        <w:t>ผิดสัญญา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hint="cs"/>
          <w:sz w:val="28"/>
          <w:cs/>
        </w:rPr>
        <w:t>สัญญาค้ำประกัน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hint="cs"/>
          <w:sz w:val="28"/>
          <w:cs/>
        </w:rPr>
        <w:t>บังคับจำนำ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hint="cs"/>
          <w:sz w:val="28"/>
          <w:cs/>
        </w:rPr>
        <w:t>และบังคับจำนอง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hint="cs"/>
          <w:sz w:val="28"/>
          <w:cs/>
        </w:rPr>
        <w:t>กับ</w:t>
      </w:r>
      <w:r w:rsidR="002533A1" w:rsidRPr="002A7AEC">
        <w:rPr>
          <w:rFonts w:asciiTheme="majorBidi" w:hAnsiTheme="majorBidi" w:hint="cs"/>
          <w:sz w:val="28"/>
          <w:cs/>
        </w:rPr>
        <w:t>สถาบันทางการเงิน</w:t>
      </w:r>
      <w:r w:rsidR="00197247" w:rsidRPr="002A7AEC">
        <w:rPr>
          <w:rFonts w:asciiTheme="majorBidi" w:hAnsiTheme="majorBidi" w:hint="cs"/>
          <w:sz w:val="28"/>
          <w:cs/>
        </w:rPr>
        <w:t>ในประเทศ</w:t>
      </w:r>
      <w:r w:rsidR="002D349E" w:rsidRPr="002A7AEC">
        <w:rPr>
          <w:rFonts w:asciiTheme="majorBidi" w:hAnsiTheme="majorBidi" w:hint="cs"/>
          <w:sz w:val="28"/>
          <w:cs/>
        </w:rPr>
        <w:t>ไทย</w:t>
      </w:r>
      <w:r w:rsidR="002533A1" w:rsidRPr="002A7AEC">
        <w:rPr>
          <w:rFonts w:asciiTheme="majorBidi" w:hAnsiTheme="majorBidi" w:hint="cs"/>
          <w:sz w:val="28"/>
          <w:cs/>
        </w:rPr>
        <w:t>แห่งหนึ่ง</w:t>
      </w:r>
      <w:r w:rsidRPr="002A7AEC">
        <w:rPr>
          <w:rFonts w:asciiTheme="majorBidi" w:hAnsiTheme="majorBidi"/>
          <w:sz w:val="28"/>
          <w:cs/>
        </w:rPr>
        <w:t xml:space="preserve"> (</w:t>
      </w:r>
      <w:r w:rsidRPr="002A7AEC">
        <w:rPr>
          <w:rFonts w:asciiTheme="majorBidi" w:hAnsiTheme="majorBidi" w:hint="eastAsia"/>
          <w:sz w:val="28"/>
          <w:cs/>
        </w:rPr>
        <w:t>“</w:t>
      </w:r>
      <w:r w:rsidRPr="002A7AEC">
        <w:rPr>
          <w:rFonts w:asciiTheme="majorBidi" w:hAnsiTheme="majorBidi" w:hint="cs"/>
          <w:sz w:val="28"/>
          <w:cs/>
        </w:rPr>
        <w:t>โจทก์</w:t>
      </w:r>
      <w:r w:rsidRPr="002A7AEC">
        <w:rPr>
          <w:rFonts w:asciiTheme="majorBidi" w:hAnsiTheme="majorBidi" w:hint="eastAsia"/>
          <w:sz w:val="28"/>
          <w:cs/>
        </w:rPr>
        <w:t>”</w:t>
      </w:r>
      <w:r w:rsidRPr="002A7AEC">
        <w:rPr>
          <w:rFonts w:asciiTheme="majorBidi" w:hAnsiTheme="majorBidi"/>
          <w:sz w:val="28"/>
          <w:cs/>
        </w:rPr>
        <w:t xml:space="preserve">) </w:t>
      </w:r>
      <w:r w:rsidRPr="002A7AEC">
        <w:rPr>
          <w:rFonts w:asciiTheme="majorBidi" w:hAnsiTheme="majorBidi" w:hint="cs"/>
          <w:sz w:val="28"/>
          <w:cs/>
        </w:rPr>
        <w:t>จำนวนทุนทรัพย์</w:t>
      </w:r>
      <w:r w:rsidR="000C2CEB" w:rsidRPr="002A7AEC">
        <w:rPr>
          <w:rFonts w:asciiTheme="majorBidi" w:hAnsiTheme="majorBidi" w:hint="cs"/>
          <w:sz w:val="28"/>
          <w:cs/>
        </w:rPr>
        <w:t>ที่ฟ้องจำนวน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cstheme="majorBidi"/>
          <w:sz w:val="28"/>
        </w:rPr>
        <w:t xml:space="preserve">679.74 </w:t>
      </w:r>
      <w:r w:rsidRPr="002A7AEC">
        <w:rPr>
          <w:rFonts w:asciiTheme="majorBidi" w:hAnsiTheme="majorBidi" w:hint="cs"/>
          <w:sz w:val="28"/>
          <w:cs/>
        </w:rPr>
        <w:t>ล้านบาท</w:t>
      </w:r>
      <w:r w:rsidRPr="002A7AEC">
        <w:rPr>
          <w:rFonts w:asciiTheme="majorBidi" w:hAnsiTheme="majorBidi"/>
          <w:sz w:val="28"/>
          <w:cs/>
        </w:rPr>
        <w:t xml:space="preserve"> </w:t>
      </w:r>
      <w:r w:rsidRPr="002A7AEC">
        <w:rPr>
          <w:rFonts w:asciiTheme="majorBidi" w:hAnsiTheme="majorBidi" w:hint="cs"/>
          <w:sz w:val="28"/>
          <w:cs/>
        </w:rPr>
        <w:t>และศาลได้</w:t>
      </w:r>
      <w:r w:rsidR="00215081" w:rsidRPr="002A7AEC">
        <w:rPr>
          <w:rFonts w:asciiTheme="majorBidi" w:hAnsiTheme="majorBidi" w:hint="cs"/>
          <w:sz w:val="28"/>
          <w:cs/>
        </w:rPr>
        <w:t>พิจารณาให้ทั้ง</w:t>
      </w:r>
      <w:r w:rsidR="006E4DBC" w:rsidRPr="002A7AEC">
        <w:rPr>
          <w:rFonts w:asciiTheme="majorBidi" w:hAnsiTheme="majorBidi" w:hint="cs"/>
          <w:sz w:val="28"/>
          <w:cs/>
        </w:rPr>
        <w:t>สองฝ่ายดำเนินการไกล่เกลี่ยคดีความ</w:t>
      </w:r>
    </w:p>
    <w:p w14:paraId="79CD16E5" w14:textId="77777777" w:rsidR="00F54F76" w:rsidRDefault="00F54F76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4D91B68" w14:textId="77777777" w:rsidR="00F54F76" w:rsidRDefault="00F54F76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D04214B" w14:textId="77777777" w:rsidR="00F54F76" w:rsidRDefault="00F54F76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B1FF2CB" w14:textId="77777777" w:rsidR="00F54F76" w:rsidRDefault="00F54F76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3BEEE59" w14:textId="4373883C" w:rsidR="00265CE7" w:rsidRDefault="00265C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76C4346" w14:textId="3BDE2762" w:rsidR="00F53166" w:rsidRPr="0033328B" w:rsidRDefault="008C22F8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lastRenderedPageBreak/>
        <w:t>30</w:t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.</w:t>
      </w:r>
      <w:r w:rsidR="008E3BE0">
        <w:rPr>
          <w:rFonts w:asciiTheme="majorBidi" w:hAnsiTheme="majorBidi" w:cstheme="majorBidi"/>
          <w:b/>
          <w:bCs/>
          <w:sz w:val="28"/>
        </w:rPr>
        <w:t>5</w:t>
      </w:r>
      <w:r w:rsidR="00CB4A6E" w:rsidRPr="0033328B">
        <w:rPr>
          <w:rFonts w:asciiTheme="majorBidi" w:hAnsiTheme="majorBidi" w:cstheme="majorBidi"/>
          <w:b/>
          <w:bCs/>
          <w:sz w:val="28"/>
        </w:rPr>
        <w:tab/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ภาระผูกพันอื่น</w:t>
      </w:r>
    </w:p>
    <w:p w14:paraId="6A92008C" w14:textId="0E10BE82" w:rsidR="00C2047C" w:rsidRDefault="008C22F8" w:rsidP="00E357AA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bookmarkStart w:id="8" w:name="_Hlk95491130"/>
      <w:r>
        <w:rPr>
          <w:rFonts w:ascii="Angsana New" w:hAnsi="Angsana New"/>
          <w:sz w:val="28"/>
        </w:rPr>
        <w:t>30</w:t>
      </w:r>
      <w:r w:rsidR="00A00055">
        <w:rPr>
          <w:rFonts w:ascii="Angsana New" w:hAnsi="Angsana New"/>
          <w:sz w:val="28"/>
        </w:rPr>
        <w:t>.</w:t>
      </w:r>
      <w:r w:rsidR="008E3BE0">
        <w:rPr>
          <w:rFonts w:ascii="Angsana New" w:hAnsi="Angsana New"/>
          <w:sz w:val="28"/>
        </w:rPr>
        <w:t>5</w:t>
      </w:r>
      <w:r w:rsidR="00A00055">
        <w:rPr>
          <w:rFonts w:ascii="Angsana New" w:hAnsi="Angsana New"/>
          <w:sz w:val="28"/>
        </w:rPr>
        <w:t>.1</w:t>
      </w:r>
      <w:r w:rsidR="00A00055" w:rsidRPr="004517A7">
        <w:rPr>
          <w:rFonts w:ascii="Angsana New" w:hAnsi="Angsana New" w:hint="cs"/>
          <w:sz w:val="28"/>
        </w:rPr>
        <w:tab/>
      </w:r>
      <w:r w:rsidR="00323D32" w:rsidRPr="004154F6">
        <w:rPr>
          <w:rFonts w:ascii="Angsana New" w:hAnsi="Angsana New" w:hint="cs"/>
          <w:sz w:val="28"/>
          <w:cs/>
        </w:rPr>
        <w:t xml:space="preserve">เมื่อวันที่ </w:t>
      </w:r>
      <w:r w:rsidR="00323D32" w:rsidRPr="004154F6">
        <w:rPr>
          <w:rFonts w:ascii="Angsana New" w:hAnsi="Angsana New" w:hint="cs"/>
          <w:sz w:val="28"/>
        </w:rPr>
        <w:t>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เมษายน</w:t>
      </w:r>
      <w:r w:rsidR="00323D32" w:rsidRPr="004154F6">
        <w:rPr>
          <w:rFonts w:ascii="Angsana New" w:hAnsi="Angsana New" w:hint="cs"/>
          <w:sz w:val="28"/>
        </w:rPr>
        <w:t xml:space="preserve"> 25</w:t>
      </w:r>
      <w:r w:rsidR="00323D32">
        <w:rPr>
          <w:rFonts w:ascii="Angsana New" w:hAnsi="Angsana New"/>
          <w:sz w:val="28"/>
        </w:rPr>
        <w:t>66</w:t>
      </w:r>
      <w:r w:rsidR="00323D32" w:rsidRPr="004154F6">
        <w:rPr>
          <w:rFonts w:ascii="Angsana New" w:hAnsi="Angsana New" w:hint="cs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</w:t>
      </w:r>
      <w:r w:rsidR="00323D32" w:rsidRPr="004154F6">
        <w:rPr>
          <w:rFonts w:ascii="Angsana New" w:hAnsi="Angsana New"/>
          <w:sz w:val="28"/>
        </w:rPr>
        <w:t xml:space="preserve">   </w:t>
      </w:r>
      <w:r w:rsidR="00323D32" w:rsidRPr="004154F6">
        <w:rPr>
          <w:rFonts w:ascii="Angsana New" w:hAnsi="Angsana New" w:hint="cs"/>
          <w:sz w:val="28"/>
          <w:cs/>
        </w:rPr>
        <w:t xml:space="preserve">ก๊าซชีวภาพ โดยมีค่าใช้จ่ายทั้งสิ้น </w:t>
      </w:r>
      <w:r w:rsidR="00323D32">
        <w:rPr>
          <w:rFonts w:ascii="Angsana New" w:hAnsi="Angsana New"/>
          <w:sz w:val="28"/>
        </w:rPr>
        <w:t>9</w:t>
      </w:r>
      <w:r w:rsidR="00323D32" w:rsidRPr="004154F6">
        <w:rPr>
          <w:rFonts w:ascii="Angsana New" w:hAnsi="Angsana New" w:hint="cs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</w:t>
      </w:r>
      <w:r w:rsidR="00323D32" w:rsidRPr="004154F6">
        <w:rPr>
          <w:rFonts w:ascii="Angsana New" w:hAnsi="Angsana New"/>
          <w:sz w:val="28"/>
        </w:rPr>
        <w:t xml:space="preserve">      </w:t>
      </w:r>
      <w:r w:rsidR="00323D32" w:rsidRPr="004154F6">
        <w:rPr>
          <w:rFonts w:ascii="Angsana New" w:hAnsi="Angsana New" w:hint="cs"/>
          <w:sz w:val="28"/>
          <w:cs/>
        </w:rPr>
        <w:t xml:space="preserve">วันที่ </w:t>
      </w:r>
      <w:r w:rsidR="00323D32" w:rsidRPr="004154F6">
        <w:rPr>
          <w:rFonts w:ascii="Angsana New" w:hAnsi="Angsana New" w:hint="cs"/>
          <w:sz w:val="28"/>
        </w:rPr>
        <w:t>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เมษายน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 w:rsidRPr="004154F6">
        <w:rPr>
          <w:rFonts w:ascii="Angsana New" w:hAnsi="Angsana New" w:hint="cs"/>
          <w:sz w:val="28"/>
        </w:rPr>
        <w:t>25</w:t>
      </w:r>
      <w:r w:rsidR="00323D32">
        <w:rPr>
          <w:rFonts w:ascii="Angsana New" w:hAnsi="Angsana New"/>
          <w:sz w:val="28"/>
        </w:rPr>
        <w:t>66</w:t>
      </w:r>
      <w:r w:rsidR="00323D32" w:rsidRPr="004154F6">
        <w:rPr>
          <w:rFonts w:ascii="Angsana New" w:hAnsi="Angsana New" w:hint="cs"/>
          <w:sz w:val="28"/>
          <w:cs/>
        </w:rPr>
        <w:t xml:space="preserve"> สิ้นสุดวันที่ </w:t>
      </w:r>
      <w:r w:rsidR="00323D32" w:rsidRPr="004154F6">
        <w:rPr>
          <w:rFonts w:ascii="Angsana New" w:hAnsi="Angsana New" w:hint="cs"/>
          <w:sz w:val="28"/>
        </w:rPr>
        <w:t>31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มีนาคม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 w:rsidRPr="004154F6">
        <w:rPr>
          <w:rFonts w:ascii="Angsana New" w:hAnsi="Angsana New" w:hint="cs"/>
          <w:sz w:val="28"/>
        </w:rPr>
        <w:t>256</w:t>
      </w:r>
      <w:r w:rsidR="00323D32">
        <w:rPr>
          <w:rFonts w:ascii="Angsana New" w:hAnsi="Angsana New"/>
          <w:sz w:val="28"/>
        </w:rPr>
        <w:t>8</w:t>
      </w:r>
      <w:r w:rsidR="00323D32" w:rsidRPr="004154F6">
        <w:rPr>
          <w:rFonts w:ascii="Angsana New" w:hAnsi="Angsana New" w:hint="cs"/>
          <w:sz w:val="28"/>
          <w:cs/>
        </w:rPr>
        <w:t xml:space="preserve"> และสามารถต่อสัญญาได้ตามระยะเวลาของสัญญาขายไฟฟ้าโดยจะทำการตกลงค่าจ้างใหม่ในทุก ๆ รอบ </w:t>
      </w:r>
      <w:r w:rsidR="00323D32">
        <w:rPr>
          <w:rFonts w:ascii="Angsana New" w:hAnsi="Angsana New"/>
          <w:sz w:val="28"/>
        </w:rPr>
        <w:t>2</w:t>
      </w:r>
      <w:r w:rsidR="00323D32" w:rsidRPr="004154F6">
        <w:rPr>
          <w:rFonts w:ascii="Angsana New" w:hAnsi="Angsana New" w:hint="cs"/>
          <w:sz w:val="28"/>
          <w:cs/>
        </w:rPr>
        <w:t xml:space="preserve"> ปี</w:t>
      </w:r>
    </w:p>
    <w:p w14:paraId="0E01033C" w14:textId="34AA8FB6" w:rsidR="001B0EC8" w:rsidRDefault="004E4D80" w:rsidP="007E0E92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="00657C42" w:rsidRPr="004154F6">
        <w:rPr>
          <w:rFonts w:ascii="Angsana New" w:hAnsi="Angsana New" w:hint="cs"/>
          <w:sz w:val="28"/>
          <w:cs/>
        </w:rPr>
        <w:t>จำนวนเงินขั้นต่ำที่บริษัทย่อยดังกล่าวต้องจ่ายในอนาคตทั้งสิ้นภายใต้สัญญาบริการ</w:t>
      </w:r>
      <w:r w:rsidR="00657C42" w:rsidRPr="004154F6">
        <w:rPr>
          <w:rFonts w:ascii="Angsana New" w:hAnsi="Angsana New"/>
          <w:sz w:val="28"/>
          <w:cs/>
        </w:rPr>
        <w:t xml:space="preserve"> </w:t>
      </w:r>
      <w:r w:rsidR="00657C42" w:rsidRPr="004154F6">
        <w:rPr>
          <w:rFonts w:ascii="Angsana New" w:hAnsi="Angsana New" w:hint="cs"/>
          <w:sz w:val="28"/>
          <w:cs/>
        </w:rPr>
        <w:t>มีรายละเอียดดังนี้</w:t>
      </w:r>
    </w:p>
    <w:tbl>
      <w:tblPr>
        <w:tblW w:w="864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850"/>
        <w:gridCol w:w="1260"/>
        <w:gridCol w:w="270"/>
        <w:gridCol w:w="1260"/>
      </w:tblGrid>
      <w:tr w:rsidR="00577A9E" w:rsidRPr="00301815" w14:paraId="013D8AA8" w14:textId="77777777" w:rsidTr="0036427E">
        <w:trPr>
          <w:trHeight w:val="409"/>
        </w:trPr>
        <w:tc>
          <w:tcPr>
            <w:tcW w:w="8640" w:type="dxa"/>
            <w:gridSpan w:val="4"/>
            <w:vAlign w:val="bottom"/>
          </w:tcPr>
          <w:p w14:paraId="0741C55F" w14:textId="77777777" w:rsidR="00577A9E" w:rsidRPr="005D5559" w:rsidRDefault="00577A9E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(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D555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1860F8" w:rsidRPr="00301815" w14:paraId="039393B0" w14:textId="77777777" w:rsidTr="0036427E">
        <w:trPr>
          <w:trHeight w:val="409"/>
        </w:trPr>
        <w:tc>
          <w:tcPr>
            <w:tcW w:w="5850" w:type="dxa"/>
            <w:vAlign w:val="bottom"/>
          </w:tcPr>
          <w:p w14:paraId="30FD0AE6" w14:textId="77777777" w:rsidR="001860F8" w:rsidRPr="00301815" w:rsidRDefault="001860F8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4833BAD7" w14:textId="2DB56061" w:rsidR="001860F8" w:rsidRPr="005D5559" w:rsidRDefault="001860F8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1860F8" w:rsidRPr="00301815" w14:paraId="00233873" w14:textId="77777777" w:rsidTr="0036427E">
        <w:trPr>
          <w:trHeight w:val="409"/>
        </w:trPr>
        <w:tc>
          <w:tcPr>
            <w:tcW w:w="5850" w:type="dxa"/>
            <w:vAlign w:val="bottom"/>
          </w:tcPr>
          <w:p w14:paraId="2654C570" w14:textId="77777777" w:rsidR="001860F8" w:rsidRPr="00301815" w:rsidRDefault="001860F8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454E53" w14:textId="70830FBE" w:rsidR="001860F8" w:rsidRPr="005D5559" w:rsidRDefault="001860F8" w:rsidP="001860F8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5D5559">
              <w:rPr>
                <w:rFonts w:asciiTheme="majorBidi" w:hAnsiTheme="majorBidi" w:cstheme="majorBidi"/>
                <w:sz w:val="28"/>
              </w:rPr>
              <w:t xml:space="preserve"> </w:t>
            </w:r>
            <w:r w:rsidR="00680738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  <w:p w14:paraId="1D2728E4" w14:textId="03DA9D4C" w:rsidR="001860F8" w:rsidRPr="005D5559" w:rsidRDefault="001860F8" w:rsidP="001860F8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D555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02586615" w14:textId="77777777" w:rsidR="001860F8" w:rsidRPr="005D5559" w:rsidRDefault="001860F8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8252B1" w14:textId="77777777" w:rsidR="001860F8" w:rsidRPr="005D5559" w:rsidRDefault="001860F8" w:rsidP="001860F8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1450F066" w14:textId="47AB3587" w:rsidR="001860F8" w:rsidRPr="005D5559" w:rsidRDefault="001860F8" w:rsidP="001860F8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77A9E" w:rsidRPr="00301815" w14:paraId="1B3DBD80" w14:textId="77777777" w:rsidTr="0036427E">
        <w:trPr>
          <w:trHeight w:val="395"/>
        </w:trPr>
        <w:tc>
          <w:tcPr>
            <w:tcW w:w="5850" w:type="dxa"/>
          </w:tcPr>
          <w:p w14:paraId="4F9588A6" w14:textId="77777777" w:rsidR="00577A9E" w:rsidRPr="005D5559" w:rsidRDefault="00577A9E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A82D9C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CEA8353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BCF631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B4703" w:rsidRPr="00301815" w14:paraId="2B6729F2" w14:textId="77777777" w:rsidTr="0036427E">
        <w:trPr>
          <w:trHeight w:val="409"/>
        </w:trPr>
        <w:tc>
          <w:tcPr>
            <w:tcW w:w="5850" w:type="dxa"/>
          </w:tcPr>
          <w:p w14:paraId="2A9B892E" w14:textId="77777777" w:rsidR="008B4703" w:rsidRPr="005D5559" w:rsidRDefault="008B4703" w:rsidP="008B4703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5D555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EA6D99" w14:textId="2424AEFB" w:rsidR="008B4703" w:rsidRPr="00987865" w:rsidRDefault="008F7007" w:rsidP="008B470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2,278</w:t>
            </w:r>
          </w:p>
        </w:tc>
        <w:tc>
          <w:tcPr>
            <w:tcW w:w="270" w:type="dxa"/>
            <w:vAlign w:val="bottom"/>
          </w:tcPr>
          <w:p w14:paraId="5B7B4FC9" w14:textId="77777777" w:rsidR="008B4703" w:rsidRPr="005D5559" w:rsidRDefault="008B4703" w:rsidP="008B470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B0BD9E" w14:textId="07152A0D" w:rsidR="008B4703" w:rsidRPr="005D5559" w:rsidRDefault="008B4703" w:rsidP="008B470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4,557</w:t>
            </w:r>
          </w:p>
        </w:tc>
      </w:tr>
      <w:tr w:rsidR="008B4703" w:rsidRPr="00301815" w14:paraId="58387556" w14:textId="77777777" w:rsidTr="0036427E">
        <w:trPr>
          <w:trHeight w:val="409"/>
        </w:trPr>
        <w:tc>
          <w:tcPr>
            <w:tcW w:w="5850" w:type="dxa"/>
          </w:tcPr>
          <w:p w14:paraId="2FC0F0B2" w14:textId="77777777" w:rsidR="008B4703" w:rsidRPr="005D5559" w:rsidRDefault="008B4703" w:rsidP="008B4703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มากกว่า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แต่ไม่เกิน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EB6F5" w14:textId="3DD79381" w:rsidR="008B4703" w:rsidRPr="00987865" w:rsidRDefault="002B041B" w:rsidP="008B470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1D83C2" w14:textId="77777777" w:rsidR="008B4703" w:rsidRPr="005D5559" w:rsidRDefault="008B4703" w:rsidP="008B470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49081" w14:textId="21D2FC64" w:rsidR="008B4703" w:rsidRDefault="008B4703" w:rsidP="008B470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1,139</w:t>
            </w:r>
          </w:p>
        </w:tc>
      </w:tr>
      <w:tr w:rsidR="008B4703" w:rsidRPr="00301815" w14:paraId="7F1EC67D" w14:textId="77777777" w:rsidTr="0036427E">
        <w:trPr>
          <w:trHeight w:val="409"/>
        </w:trPr>
        <w:tc>
          <w:tcPr>
            <w:tcW w:w="5850" w:type="dxa"/>
          </w:tcPr>
          <w:p w14:paraId="08FA413B" w14:textId="77777777" w:rsidR="008B4703" w:rsidRPr="00153548" w:rsidRDefault="008B4703" w:rsidP="008B4703">
            <w:pPr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5354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537E0" w14:textId="5FFF541D" w:rsidR="008B4703" w:rsidRPr="00987865" w:rsidRDefault="002B041B" w:rsidP="008B470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2,278</w:t>
            </w:r>
          </w:p>
        </w:tc>
        <w:tc>
          <w:tcPr>
            <w:tcW w:w="270" w:type="dxa"/>
            <w:vAlign w:val="bottom"/>
          </w:tcPr>
          <w:p w14:paraId="745D2BC4" w14:textId="77777777" w:rsidR="008B4703" w:rsidRPr="00CF17AD" w:rsidRDefault="008B4703" w:rsidP="008B470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50287" w14:textId="69B0FF6F" w:rsidR="008B4703" w:rsidRPr="00CF17AD" w:rsidRDefault="008B4703" w:rsidP="008B470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053">
              <w:rPr>
                <w:rFonts w:ascii="Angsana New" w:eastAsia="Cordia New" w:hAnsi="Angsana New"/>
                <w:b/>
                <w:sz w:val="28"/>
                <w:lang w:val="en-GB"/>
              </w:rPr>
              <w:t>5,696</w:t>
            </w:r>
          </w:p>
        </w:tc>
      </w:tr>
    </w:tbl>
    <w:p w14:paraId="5A5C501C" w14:textId="77777777" w:rsidR="00804389" w:rsidRPr="00C11260" w:rsidRDefault="00804389" w:rsidP="00422E75">
      <w:pPr>
        <w:spacing w:after="240"/>
        <w:jc w:val="thaiDistribute"/>
        <w:rPr>
          <w:rFonts w:ascii="Angsana New" w:hAnsi="Angsana New"/>
          <w:sz w:val="28"/>
        </w:rPr>
      </w:pPr>
    </w:p>
    <w:bookmarkEnd w:id="8"/>
    <w:p w14:paraId="1433AE9C" w14:textId="4ED0BC71" w:rsidR="007E0E92" w:rsidRDefault="008C22F8" w:rsidP="00804389">
      <w:pPr>
        <w:ind w:left="900" w:hanging="540"/>
        <w:jc w:val="thaiDistribute"/>
        <w:rPr>
          <w:rFonts w:ascii="Angsana New" w:hAnsi="Angsana New"/>
          <w:sz w:val="28"/>
          <w:cs/>
        </w:rPr>
      </w:pPr>
      <w:r>
        <w:rPr>
          <w:rFonts w:asciiTheme="majorBidi" w:hAnsiTheme="majorBidi" w:cstheme="majorBidi"/>
          <w:sz w:val="28"/>
        </w:rPr>
        <w:t>30</w:t>
      </w:r>
      <w:r w:rsidR="00FA1CAF" w:rsidRPr="00620EBA">
        <w:rPr>
          <w:rFonts w:asciiTheme="majorBidi" w:hAnsiTheme="majorBidi" w:cstheme="majorBidi"/>
          <w:sz w:val="28"/>
          <w:cs/>
        </w:rPr>
        <w:t>.</w:t>
      </w:r>
      <w:r w:rsidR="008E3BE0">
        <w:rPr>
          <w:rFonts w:asciiTheme="majorBidi" w:hAnsiTheme="majorBidi" w:cstheme="majorBidi"/>
          <w:sz w:val="28"/>
        </w:rPr>
        <w:t>5</w:t>
      </w:r>
      <w:r w:rsidR="00FA1CAF" w:rsidRPr="00620EBA">
        <w:rPr>
          <w:rFonts w:asciiTheme="majorBidi" w:hAnsiTheme="majorBidi" w:cstheme="majorBidi"/>
          <w:sz w:val="28"/>
          <w:cs/>
        </w:rPr>
        <w:t>.</w:t>
      </w:r>
      <w:r w:rsidR="00E357AA">
        <w:rPr>
          <w:rFonts w:asciiTheme="majorBidi" w:hAnsiTheme="majorBidi" w:cstheme="majorBidi" w:hint="cs"/>
          <w:sz w:val="28"/>
          <w:cs/>
        </w:rPr>
        <w:t>2</w:t>
      </w:r>
      <w:r w:rsidR="004415F7">
        <w:rPr>
          <w:rFonts w:asciiTheme="majorBidi" w:hAnsiTheme="majorBidi" w:cstheme="majorBidi"/>
          <w:sz w:val="28"/>
        </w:rPr>
        <w:tab/>
      </w:r>
      <w:r w:rsidR="00331783" w:rsidRPr="000B1550">
        <w:rPr>
          <w:rFonts w:ascii="Angsana New" w:hAnsi="Angsana New" w:hint="cs"/>
          <w:sz w:val="28"/>
          <w:cs/>
        </w:rPr>
        <w:t>บริษัท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พระแสงกรีน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พาวเวอร์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จำกัด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ซึ่งเป็นบริษัทย่อยมีภาระผูกพันที่จะต้องจ่ายเงินภายใต้สัญญาซื้อขายน้ำเสียกับบริษัทที่เกี่ยวข้องกันแห่งหนึ่งโดยสัญญามีอายุ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/>
          <w:sz w:val="28"/>
        </w:rPr>
        <w:t>15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ปี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และสามารถต่อสัญญาเพิ่มคราวละ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/>
          <w:sz w:val="28"/>
        </w:rPr>
        <w:t>10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ปี</w:t>
      </w:r>
    </w:p>
    <w:p w14:paraId="38DA1CE8" w14:textId="77777777" w:rsidR="007E0E92" w:rsidRDefault="007E0E92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9482EF0" w14:textId="5B7C4A07" w:rsidR="00347765" w:rsidRPr="00BE55F6" w:rsidRDefault="00347765" w:rsidP="00D94C57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E55F6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14:paraId="5801DBF0" w14:textId="40FB34C1" w:rsidR="004441E8" w:rsidRDefault="00303437" w:rsidP="0041798F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spacing w:val="-4"/>
          <w:sz w:val="28"/>
        </w:rPr>
      </w:pPr>
      <w:r w:rsidRPr="001B57E7">
        <w:rPr>
          <w:rFonts w:asciiTheme="majorBidi" w:hAnsiTheme="majorBidi" w:cstheme="majorBidi" w:hint="cs"/>
          <w:sz w:val="28"/>
          <w:cs/>
        </w:rPr>
        <w:t>ณ</w:t>
      </w:r>
      <w:r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Pr="001B57E7">
        <w:rPr>
          <w:rFonts w:asciiTheme="majorBidi" w:hAnsiTheme="majorBidi" w:cstheme="majorBidi"/>
          <w:sz w:val="28"/>
        </w:rPr>
        <w:t>3</w:t>
      </w:r>
      <w:r w:rsidR="00C142AF">
        <w:rPr>
          <w:rFonts w:asciiTheme="majorBidi" w:hAnsiTheme="majorBidi" w:cstheme="majorBidi"/>
          <w:sz w:val="28"/>
        </w:rPr>
        <w:t>0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="00680738">
        <w:rPr>
          <w:rFonts w:asciiTheme="majorBidi" w:hAnsiTheme="majorBidi" w:cstheme="majorBidi" w:hint="cs"/>
          <w:sz w:val="28"/>
          <w:cs/>
        </w:rPr>
        <w:t>กันย</w:t>
      </w:r>
      <w:r w:rsidR="00C142AF">
        <w:rPr>
          <w:rFonts w:asciiTheme="majorBidi" w:hAnsiTheme="majorBidi" w:cstheme="majorBidi" w:hint="cs"/>
          <w:sz w:val="28"/>
          <w:cs/>
        </w:rPr>
        <w:t xml:space="preserve">ายน </w:t>
      </w:r>
      <w:r w:rsidRPr="001B57E7">
        <w:rPr>
          <w:rFonts w:asciiTheme="majorBidi" w:hAnsiTheme="majorBidi" w:cstheme="majorBidi"/>
          <w:sz w:val="28"/>
        </w:rPr>
        <w:t>256</w:t>
      </w:r>
      <w:r w:rsidR="00921DA9">
        <w:rPr>
          <w:rFonts w:asciiTheme="majorBidi" w:hAnsiTheme="majorBidi" w:cstheme="majorBidi"/>
          <w:sz w:val="28"/>
        </w:rPr>
        <w:t>7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>และ</w:t>
      </w:r>
      <w:r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Pr="001B57E7">
        <w:rPr>
          <w:rFonts w:asciiTheme="majorBidi" w:hAnsiTheme="majorBidi" w:cstheme="majorBidi"/>
          <w:sz w:val="28"/>
        </w:rPr>
        <w:t>31</w:t>
      </w:r>
      <w:r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Pr="001B57E7">
        <w:rPr>
          <w:rFonts w:asciiTheme="majorBidi" w:hAnsiTheme="majorBidi" w:cstheme="majorBidi"/>
          <w:sz w:val="28"/>
        </w:rPr>
        <w:t>256</w:t>
      </w:r>
      <w:r w:rsidR="00921DA9">
        <w:rPr>
          <w:rFonts w:asciiTheme="majorBidi" w:hAnsiTheme="majorBidi" w:cstheme="majorBidi"/>
          <w:sz w:val="28"/>
        </w:rPr>
        <w:t>6</w:t>
      </w:r>
      <w:r w:rsidR="00347765" w:rsidRPr="004517A7">
        <w:rPr>
          <w:rFonts w:ascii="Angsana New" w:hAnsi="Angsana New" w:hint="cs"/>
          <w:spacing w:val="-4"/>
          <w:sz w:val="28"/>
          <w:cs/>
        </w:rPr>
        <w:t xml:space="preserve"> บริษัทมีสินทรัพย์ที่วัดมูลค่าด้วยมูลค่ายุติธรรมแยกแสดงตามลำดับชั้น</w:t>
      </w:r>
      <w:r w:rsidR="00347765" w:rsidRPr="004517A7">
        <w:rPr>
          <w:rFonts w:ascii="Angsana New" w:hAnsi="Angsana New" w:hint="cs"/>
          <w:spacing w:val="-4"/>
          <w:sz w:val="28"/>
        </w:rPr>
        <w:t xml:space="preserve"> </w:t>
      </w:r>
      <w:r w:rsidR="00347765" w:rsidRPr="004517A7">
        <w:rPr>
          <w:rFonts w:ascii="Angsana New" w:hAnsi="Angsana New" w:hint="cs"/>
          <w:spacing w:val="-4"/>
          <w:sz w:val="28"/>
          <w:cs/>
        </w:rPr>
        <w:t>ของมูลค่ายุติธรรม ดังนี้</w:t>
      </w:r>
      <w:r w:rsidR="00EE10E7">
        <w:rPr>
          <w:rFonts w:ascii="Angsana New" w:hAnsi="Angsana New"/>
          <w:spacing w:val="-4"/>
          <w:sz w:val="28"/>
        </w:rPr>
        <w:t xml:space="preserve"> 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24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83"/>
      </w:tblGrid>
      <w:tr w:rsidR="00956835" w:rsidRPr="004517A7" w14:paraId="43E06A53" w14:textId="77777777" w:rsidTr="00347080">
        <w:trPr>
          <w:trHeight w:val="403"/>
          <w:tblHeader/>
        </w:trPr>
        <w:tc>
          <w:tcPr>
            <w:tcW w:w="9248" w:type="dxa"/>
            <w:gridSpan w:val="9"/>
            <w:vAlign w:val="bottom"/>
          </w:tcPr>
          <w:p w14:paraId="0B6F3211" w14:textId="77777777" w:rsidR="00956835" w:rsidRPr="00C429AB" w:rsidRDefault="00956835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(</w:t>
            </w:r>
            <w:r w:rsidRPr="00C429AB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C429AB">
              <w:rPr>
                <w:rFonts w:asciiTheme="majorBidi" w:hAnsiTheme="majorBidi" w:cstheme="majorBidi" w:hint="cs"/>
                <w:sz w:val="28"/>
              </w:rPr>
              <w:t xml:space="preserve">: </w:t>
            </w:r>
            <w:r w:rsidRPr="00C429AB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C429AB">
              <w:rPr>
                <w:rFonts w:asciiTheme="majorBidi" w:hAnsiTheme="majorBidi" w:cstheme="majorBidi" w:hint="cs"/>
                <w:sz w:val="28"/>
              </w:rPr>
              <w:t>)</w:t>
            </w:r>
          </w:p>
        </w:tc>
      </w:tr>
      <w:tr w:rsidR="00956835" w:rsidRPr="004517A7" w14:paraId="026D95B1" w14:textId="77777777" w:rsidTr="00C429AB">
        <w:trPr>
          <w:trHeight w:val="403"/>
          <w:tblHeader/>
        </w:trPr>
        <w:tc>
          <w:tcPr>
            <w:tcW w:w="2609" w:type="dxa"/>
            <w:vAlign w:val="bottom"/>
          </w:tcPr>
          <w:p w14:paraId="135BDC2E" w14:textId="77777777" w:rsidR="00956835" w:rsidRPr="00C429AB" w:rsidRDefault="00956835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39" w:type="dxa"/>
            <w:gridSpan w:val="8"/>
            <w:vAlign w:val="bottom"/>
          </w:tcPr>
          <w:p w14:paraId="461A8503" w14:textId="77777777" w:rsidR="00956835" w:rsidRPr="00C429AB" w:rsidRDefault="00956835" w:rsidP="00A74D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956835" w:rsidRPr="004517A7" w14:paraId="3F1871BF" w14:textId="77777777" w:rsidTr="00347080">
        <w:trPr>
          <w:trHeight w:val="70"/>
          <w:tblHeader/>
        </w:trPr>
        <w:tc>
          <w:tcPr>
            <w:tcW w:w="2609" w:type="dxa"/>
            <w:vAlign w:val="bottom"/>
          </w:tcPr>
          <w:p w14:paraId="4114535C" w14:textId="77777777" w:rsidR="00956835" w:rsidRPr="00C429AB" w:rsidRDefault="00956835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43CEC2C5" w14:textId="77777777" w:rsidR="00956835" w:rsidRPr="00C429AB" w:rsidRDefault="00956835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 xml:space="preserve">ระดับ </w:t>
            </w:r>
            <w:r w:rsidRPr="00C429AB">
              <w:rPr>
                <w:rFonts w:asciiTheme="majorBidi" w:hAnsiTheme="majorBidi" w:cstheme="majorBidi" w:hint="cs"/>
                <w:sz w:val="28"/>
              </w:rPr>
              <w:t>1</w:t>
            </w:r>
          </w:p>
        </w:tc>
        <w:tc>
          <w:tcPr>
            <w:tcW w:w="1598" w:type="dxa"/>
            <w:gridSpan w:val="2"/>
            <w:vAlign w:val="center"/>
          </w:tcPr>
          <w:p w14:paraId="6E12E1F2" w14:textId="77777777" w:rsidR="00956835" w:rsidRPr="00C429AB" w:rsidRDefault="00956835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 xml:space="preserve">ระดับ </w:t>
            </w:r>
            <w:r w:rsidRPr="00C429AB">
              <w:rPr>
                <w:rFonts w:asciiTheme="majorBidi" w:hAnsiTheme="majorBidi" w:cstheme="majorBidi" w:hint="cs"/>
                <w:sz w:val="28"/>
              </w:rPr>
              <w:t>2</w:t>
            </w:r>
          </w:p>
        </w:tc>
        <w:tc>
          <w:tcPr>
            <w:tcW w:w="1679" w:type="dxa"/>
            <w:gridSpan w:val="2"/>
            <w:vAlign w:val="center"/>
          </w:tcPr>
          <w:p w14:paraId="6572EDB5" w14:textId="77777777" w:rsidR="00956835" w:rsidRPr="00C429AB" w:rsidRDefault="00956835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 xml:space="preserve">ระดับ </w:t>
            </w:r>
            <w:r w:rsidRPr="00C429AB">
              <w:rPr>
                <w:rFonts w:asciiTheme="majorBidi" w:hAnsiTheme="majorBidi" w:cstheme="majorBidi" w:hint="cs"/>
                <w:sz w:val="28"/>
              </w:rPr>
              <w:t>3</w:t>
            </w:r>
          </w:p>
        </w:tc>
        <w:tc>
          <w:tcPr>
            <w:tcW w:w="1721" w:type="dxa"/>
            <w:gridSpan w:val="2"/>
            <w:vAlign w:val="center"/>
          </w:tcPr>
          <w:p w14:paraId="05162F12" w14:textId="77777777" w:rsidR="00956835" w:rsidRPr="00C429AB" w:rsidRDefault="00956835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840594" w:rsidRPr="004517A7" w14:paraId="5B17D740" w14:textId="77777777" w:rsidTr="00347080">
        <w:trPr>
          <w:trHeight w:val="70"/>
          <w:tblHeader/>
        </w:trPr>
        <w:tc>
          <w:tcPr>
            <w:tcW w:w="2609" w:type="dxa"/>
            <w:vAlign w:val="bottom"/>
          </w:tcPr>
          <w:p w14:paraId="27D08CAC" w14:textId="77777777" w:rsidR="00840594" w:rsidRPr="00C429AB" w:rsidRDefault="00840594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06B165A0" w14:textId="746F9D6F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31" w:type="dxa"/>
            <w:vAlign w:val="bottom"/>
          </w:tcPr>
          <w:p w14:paraId="5E945502" w14:textId="154C0D72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88" w:type="dxa"/>
            <w:vAlign w:val="bottom"/>
          </w:tcPr>
          <w:p w14:paraId="7B8E1C2B" w14:textId="30B216E6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10" w:type="dxa"/>
            <w:vAlign w:val="bottom"/>
          </w:tcPr>
          <w:p w14:paraId="15DB93C9" w14:textId="46CD7A55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242A46" w:rsidRPr="00C429A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09" w:type="dxa"/>
            <w:vAlign w:val="bottom"/>
          </w:tcPr>
          <w:p w14:paraId="23C14ABB" w14:textId="159BDE01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70" w:type="dxa"/>
            <w:vAlign w:val="bottom"/>
          </w:tcPr>
          <w:p w14:paraId="495CB110" w14:textId="6257C07C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38" w:type="dxa"/>
            <w:vAlign w:val="bottom"/>
          </w:tcPr>
          <w:p w14:paraId="04019772" w14:textId="6045C41E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3" w:type="dxa"/>
            <w:vAlign w:val="bottom"/>
          </w:tcPr>
          <w:p w14:paraId="4C1BA1B7" w14:textId="211BED81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C008C" w:rsidRPr="004517A7" w14:paraId="6588A29E" w14:textId="77777777" w:rsidTr="00347080">
        <w:trPr>
          <w:trHeight w:val="403"/>
        </w:trPr>
        <w:tc>
          <w:tcPr>
            <w:tcW w:w="3419" w:type="dxa"/>
            <w:gridSpan w:val="2"/>
            <w:vAlign w:val="bottom"/>
          </w:tcPr>
          <w:p w14:paraId="42635DBC" w14:textId="77777777" w:rsidR="00F368E2" w:rsidRPr="00E409B6" w:rsidRDefault="005C008C" w:rsidP="00067258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409B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สินทรัพย์ที่วัดมูลค่าด้วย</w:t>
            </w:r>
          </w:p>
          <w:p w14:paraId="701D7223" w14:textId="01054637" w:rsidR="005C008C" w:rsidRPr="00C429AB" w:rsidRDefault="005C008C" w:rsidP="00067258">
            <w:pPr>
              <w:tabs>
                <w:tab w:val="left" w:pos="2160"/>
              </w:tabs>
              <w:ind w:left="255" w:right="-105"/>
              <w:rPr>
                <w:rFonts w:asciiTheme="majorBidi" w:hAnsiTheme="majorBidi" w:cstheme="majorBidi"/>
                <w:sz w:val="28"/>
                <w:cs/>
              </w:rPr>
            </w:pPr>
            <w:r w:rsidRPr="00E409B6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  <w:r w:rsidRPr="00C429A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831" w:type="dxa"/>
            <w:vAlign w:val="bottom"/>
          </w:tcPr>
          <w:p w14:paraId="34B08ACC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73C9851B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5044436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5FB99891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E1EE16B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1BAB18B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3" w:type="dxa"/>
            <w:vAlign w:val="bottom"/>
          </w:tcPr>
          <w:p w14:paraId="6239FC15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47080" w:rsidRPr="004517A7" w14:paraId="1F8929E9" w14:textId="77777777" w:rsidTr="00347080">
        <w:trPr>
          <w:trHeight w:val="403"/>
        </w:trPr>
        <w:tc>
          <w:tcPr>
            <w:tcW w:w="2609" w:type="dxa"/>
            <w:vAlign w:val="bottom"/>
          </w:tcPr>
          <w:p w14:paraId="2EEC8A69" w14:textId="77777777" w:rsidR="00347080" w:rsidRPr="00C429AB" w:rsidRDefault="00347080" w:rsidP="00347080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  <w:p w14:paraId="4386B6A3" w14:textId="77777777" w:rsidR="00347080" w:rsidRPr="00C429AB" w:rsidRDefault="00347080" w:rsidP="00347080">
            <w:pPr>
              <w:tabs>
                <w:tab w:val="left" w:pos="2160"/>
              </w:tabs>
              <w:ind w:left="255" w:right="-105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2219528C" w14:textId="1977E059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0809BB4" w14:textId="7FE621AE" w:rsidR="00347080" w:rsidRPr="00C429AB" w:rsidRDefault="00347080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0E20FE0" w14:textId="66AC052D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 w:rsidR="00347080" w:rsidRPr="008A325E">
              <w:rPr>
                <w:rFonts w:asciiTheme="majorBidi" w:hAnsiTheme="majorBidi" w:cstheme="majorBidi"/>
                <w:sz w:val="28"/>
                <w:cs/>
              </w:rPr>
              <w:t xml:space="preserve">        </w:t>
            </w:r>
          </w:p>
        </w:tc>
        <w:tc>
          <w:tcPr>
            <w:tcW w:w="810" w:type="dxa"/>
            <w:vAlign w:val="bottom"/>
          </w:tcPr>
          <w:p w14:paraId="1B87C2CB" w14:textId="2CE7788E" w:rsidR="00347080" w:rsidRPr="00C429AB" w:rsidRDefault="00347080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4248A4FC" w14:textId="6E799A13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870" w:type="dxa"/>
            <w:vAlign w:val="bottom"/>
          </w:tcPr>
          <w:p w14:paraId="77EE3D12" w14:textId="64B23F2F" w:rsidR="00347080" w:rsidRPr="00C429AB" w:rsidRDefault="00787E45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838" w:type="dxa"/>
            <w:vAlign w:val="bottom"/>
          </w:tcPr>
          <w:p w14:paraId="09A9E077" w14:textId="7868298A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883" w:type="dxa"/>
            <w:vAlign w:val="bottom"/>
          </w:tcPr>
          <w:p w14:paraId="5514F1B2" w14:textId="014ED728" w:rsidR="00347080" w:rsidRPr="00C429AB" w:rsidRDefault="00787E45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347080" w:rsidRPr="004517A7" w14:paraId="7DF0B294" w14:textId="77777777" w:rsidTr="00347080">
        <w:trPr>
          <w:trHeight w:val="403"/>
        </w:trPr>
        <w:tc>
          <w:tcPr>
            <w:tcW w:w="2609" w:type="dxa"/>
            <w:vAlign w:val="bottom"/>
          </w:tcPr>
          <w:p w14:paraId="6C1986DD" w14:textId="77777777" w:rsidR="00347080" w:rsidRPr="00C429AB" w:rsidRDefault="00347080" w:rsidP="00347080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vAlign w:val="bottom"/>
          </w:tcPr>
          <w:p w14:paraId="2A57C778" w14:textId="26E687A2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48C11C0" w14:textId="0F0C31F9" w:rsidR="00347080" w:rsidRPr="00C429AB" w:rsidRDefault="00347080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0C91AD59" w14:textId="03636F82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324</w:t>
            </w:r>
          </w:p>
        </w:tc>
        <w:tc>
          <w:tcPr>
            <w:tcW w:w="810" w:type="dxa"/>
            <w:vAlign w:val="bottom"/>
          </w:tcPr>
          <w:p w14:paraId="4BB3E475" w14:textId="2EC7B4B8" w:rsidR="00347080" w:rsidRPr="00C429AB" w:rsidRDefault="00347080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87E45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809" w:type="dxa"/>
            <w:vAlign w:val="bottom"/>
          </w:tcPr>
          <w:p w14:paraId="4F502E06" w14:textId="4A18B872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2028DFF" w14:textId="46B3FBC7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470E461B" w14:textId="67A9A42F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324</w:t>
            </w:r>
          </w:p>
        </w:tc>
        <w:tc>
          <w:tcPr>
            <w:tcW w:w="883" w:type="dxa"/>
            <w:vAlign w:val="bottom"/>
          </w:tcPr>
          <w:p w14:paraId="09A444D1" w14:textId="3F3ECE46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87E45"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347080" w:rsidRPr="004517A7" w14:paraId="63A05D52" w14:textId="77777777" w:rsidTr="00347080">
        <w:trPr>
          <w:trHeight w:val="403"/>
        </w:trPr>
        <w:tc>
          <w:tcPr>
            <w:tcW w:w="2609" w:type="dxa"/>
            <w:vAlign w:val="bottom"/>
          </w:tcPr>
          <w:p w14:paraId="15FFE1DD" w14:textId="77777777" w:rsidR="00347080" w:rsidRPr="00C429AB" w:rsidRDefault="00347080" w:rsidP="00347080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bottom"/>
          </w:tcPr>
          <w:p w14:paraId="148885C6" w14:textId="74EE0865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5480B008" w14:textId="2B6A0197" w:rsidR="00347080" w:rsidRPr="00C429AB" w:rsidRDefault="00347080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67EDF819" w14:textId="71845D48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810" w:type="dxa"/>
            <w:vAlign w:val="bottom"/>
          </w:tcPr>
          <w:p w14:paraId="2F53C514" w14:textId="6CEDF982" w:rsidR="00347080" w:rsidRPr="00C429AB" w:rsidRDefault="00347080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  <w:r w:rsidR="00787E4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09" w:type="dxa"/>
            <w:vAlign w:val="bottom"/>
          </w:tcPr>
          <w:p w14:paraId="3BBC5C9E" w14:textId="3168DCD5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439F6C2" w14:textId="01CEE0E8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7EBC56C0" w14:textId="673CE125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883" w:type="dxa"/>
            <w:vAlign w:val="bottom"/>
          </w:tcPr>
          <w:p w14:paraId="1A5901A2" w14:textId="1EDC4487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  <w:r w:rsidR="00787E4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347080" w:rsidRPr="004517A7" w14:paraId="018C06C3" w14:textId="77777777" w:rsidTr="00347080">
        <w:trPr>
          <w:trHeight w:val="403"/>
        </w:trPr>
        <w:tc>
          <w:tcPr>
            <w:tcW w:w="2609" w:type="dxa"/>
            <w:vAlign w:val="bottom"/>
          </w:tcPr>
          <w:p w14:paraId="76C78B82" w14:textId="77777777" w:rsidR="00347080" w:rsidRPr="00C429AB" w:rsidRDefault="00347080" w:rsidP="00347080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0" w:type="dxa"/>
            <w:vAlign w:val="bottom"/>
          </w:tcPr>
          <w:p w14:paraId="603FFDA6" w14:textId="6AC513E2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11F2BA3A" w14:textId="25F6041F" w:rsidR="00347080" w:rsidRPr="00C429AB" w:rsidRDefault="00347080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7DEEC48" w14:textId="7DFB8A37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E1B5C40" w14:textId="7C28AF54" w:rsidR="00347080" w:rsidRPr="00C429AB" w:rsidRDefault="00347080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6AAED1C6" w14:textId="349C6C09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870" w:type="dxa"/>
            <w:vAlign w:val="bottom"/>
          </w:tcPr>
          <w:p w14:paraId="4FB2808E" w14:textId="1375371B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787E45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38" w:type="dxa"/>
            <w:vAlign w:val="bottom"/>
          </w:tcPr>
          <w:p w14:paraId="0DFAA972" w14:textId="09364EC5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883" w:type="dxa"/>
            <w:vAlign w:val="bottom"/>
          </w:tcPr>
          <w:p w14:paraId="6443366E" w14:textId="73A6BF67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787E45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347080" w:rsidRPr="004517A7" w14:paraId="095ADDA2" w14:textId="77777777" w:rsidTr="00347080">
        <w:trPr>
          <w:trHeight w:val="403"/>
        </w:trPr>
        <w:tc>
          <w:tcPr>
            <w:tcW w:w="2609" w:type="dxa"/>
            <w:vAlign w:val="bottom"/>
          </w:tcPr>
          <w:p w14:paraId="73EC106C" w14:textId="77777777" w:rsidR="00347080" w:rsidRPr="00C429AB" w:rsidRDefault="00347080" w:rsidP="00347080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810" w:type="dxa"/>
            <w:vAlign w:val="bottom"/>
          </w:tcPr>
          <w:p w14:paraId="423EF82C" w14:textId="2598B56C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4C37572" w14:textId="5A80150C" w:rsidR="00347080" w:rsidRPr="00C429AB" w:rsidRDefault="00347080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597D5880" w14:textId="2C3E9565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810" w:type="dxa"/>
            <w:vAlign w:val="bottom"/>
          </w:tcPr>
          <w:p w14:paraId="38B90848" w14:textId="1818F844" w:rsidR="00347080" w:rsidRPr="00C429AB" w:rsidRDefault="00787E45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809" w:type="dxa"/>
            <w:vAlign w:val="bottom"/>
          </w:tcPr>
          <w:p w14:paraId="2D7F8D92" w14:textId="6FE96D3C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166E499" w14:textId="2D6449F5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335C6ACB" w14:textId="13A0167A" w:rsidR="00347080" w:rsidRPr="00C429AB" w:rsidRDefault="00046EA4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883" w:type="dxa"/>
            <w:vAlign w:val="bottom"/>
          </w:tcPr>
          <w:p w14:paraId="7B79C3D6" w14:textId="7EE5A921" w:rsidR="00347080" w:rsidRPr="00C429AB" w:rsidRDefault="00787E45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347080" w:rsidRPr="004517A7" w14:paraId="535CEBD3" w14:textId="77777777" w:rsidTr="00347080">
        <w:trPr>
          <w:trHeight w:val="403"/>
        </w:trPr>
        <w:tc>
          <w:tcPr>
            <w:tcW w:w="2609" w:type="dxa"/>
            <w:vAlign w:val="bottom"/>
          </w:tcPr>
          <w:p w14:paraId="7DF5511C" w14:textId="77777777" w:rsidR="00347080" w:rsidRPr="00C429AB" w:rsidRDefault="00347080" w:rsidP="00347080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810" w:type="dxa"/>
            <w:vAlign w:val="bottom"/>
          </w:tcPr>
          <w:p w14:paraId="4735A764" w14:textId="6E74AE7F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706389DB" w14:textId="0FD87F6B" w:rsidR="00347080" w:rsidRPr="00C429AB" w:rsidRDefault="00347080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35AC914B" w14:textId="77F60D6B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84EB21A" w14:textId="3F2345A5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3E1370B4" w14:textId="38281EAB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870" w:type="dxa"/>
            <w:vAlign w:val="bottom"/>
          </w:tcPr>
          <w:p w14:paraId="0AD77A64" w14:textId="49F028BD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787E4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38" w:type="dxa"/>
            <w:vAlign w:val="bottom"/>
          </w:tcPr>
          <w:p w14:paraId="077F0F5F" w14:textId="12AEEC80" w:rsidR="00347080" w:rsidRPr="00C429AB" w:rsidRDefault="00046EA4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883" w:type="dxa"/>
            <w:vAlign w:val="bottom"/>
          </w:tcPr>
          <w:p w14:paraId="307D561A" w14:textId="6114AA8D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787E45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347080" w:rsidRPr="004517A7" w14:paraId="31E43681" w14:textId="77777777" w:rsidTr="00347080">
        <w:trPr>
          <w:trHeight w:val="403"/>
        </w:trPr>
        <w:tc>
          <w:tcPr>
            <w:tcW w:w="2609" w:type="dxa"/>
            <w:vAlign w:val="bottom"/>
          </w:tcPr>
          <w:p w14:paraId="2ECFE953" w14:textId="77777777" w:rsidR="00347080" w:rsidRPr="00C429AB" w:rsidRDefault="00347080" w:rsidP="00347080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810" w:type="dxa"/>
            <w:vAlign w:val="bottom"/>
          </w:tcPr>
          <w:p w14:paraId="7936EFAA" w14:textId="0D573C2B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B9536C8" w14:textId="55E8779A" w:rsidR="00347080" w:rsidRPr="00C429AB" w:rsidRDefault="00347080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36637165" w14:textId="79BF4B3A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1,192</w:t>
            </w:r>
          </w:p>
        </w:tc>
        <w:tc>
          <w:tcPr>
            <w:tcW w:w="810" w:type="dxa"/>
            <w:vAlign w:val="bottom"/>
          </w:tcPr>
          <w:p w14:paraId="20020842" w14:textId="6139B27D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</w:t>
            </w:r>
            <w:r w:rsidR="00787E45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809" w:type="dxa"/>
            <w:vAlign w:val="bottom"/>
          </w:tcPr>
          <w:p w14:paraId="09039A48" w14:textId="762D51F2" w:rsidR="00347080" w:rsidRPr="00C429AB" w:rsidRDefault="006476F8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A426883" w14:textId="58CA58FC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10B057D0" w14:textId="15AB5336" w:rsidR="00347080" w:rsidRPr="00C429AB" w:rsidRDefault="00046EA4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1,192</w:t>
            </w:r>
          </w:p>
        </w:tc>
        <w:tc>
          <w:tcPr>
            <w:tcW w:w="883" w:type="dxa"/>
            <w:vAlign w:val="bottom"/>
          </w:tcPr>
          <w:p w14:paraId="58258174" w14:textId="1F19043F" w:rsidR="00347080" w:rsidRPr="00C429AB" w:rsidRDefault="00461E86" w:rsidP="003470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</w:t>
            </w:r>
            <w:r w:rsidR="00787E45">
              <w:rPr>
                <w:rFonts w:asciiTheme="majorBidi" w:hAnsiTheme="majorBidi" w:cstheme="majorBidi"/>
                <w:sz w:val="28"/>
              </w:rPr>
              <w:t>25</w:t>
            </w:r>
          </w:p>
        </w:tc>
      </w:tr>
    </w:tbl>
    <w:p w14:paraId="2C02D153" w14:textId="03D983E4" w:rsidR="00D60B7C" w:rsidRPr="00CE2114" w:rsidRDefault="00814407" w:rsidP="00404551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 w:rsidRPr="00CE2114">
        <w:rPr>
          <w:rFonts w:asciiTheme="majorBidi" w:hAnsiTheme="majorBidi" w:cstheme="majorBidi"/>
          <w:sz w:val="28"/>
          <w:cs/>
        </w:rPr>
        <w:t>ในระหว่าง</w:t>
      </w:r>
      <w:r w:rsidR="002629BC">
        <w:rPr>
          <w:rFonts w:asciiTheme="majorBidi" w:hAnsiTheme="majorBidi" w:cstheme="majorBidi" w:hint="cs"/>
          <w:sz w:val="28"/>
          <w:cs/>
        </w:rPr>
        <w:t>รอบระยะเวลา</w:t>
      </w:r>
      <w:r w:rsidRPr="00CE2114">
        <w:rPr>
          <w:rFonts w:asciiTheme="majorBidi" w:hAnsiTheme="majorBidi" w:cstheme="majorBidi"/>
          <w:sz w:val="28"/>
          <w:cs/>
        </w:rPr>
        <w:t>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3E584CC" w14:textId="18E70137" w:rsidR="008A161F" w:rsidRDefault="00D60B7C" w:rsidP="00A62805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br w:type="page"/>
      </w:r>
      <w:r w:rsidR="003F380C"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เครื่องมือทางการเงิน</w:t>
      </w:r>
    </w:p>
    <w:p w14:paraId="3C9CB5F9" w14:textId="77777777" w:rsidR="00BA15FA" w:rsidRPr="004517A7" w:rsidRDefault="00BA15FA" w:rsidP="00EA1354">
      <w:pPr>
        <w:pStyle w:val="FSNoteDetail"/>
        <w:tabs>
          <w:tab w:val="left" w:pos="180"/>
          <w:tab w:val="left" w:pos="360"/>
        </w:tabs>
      </w:pPr>
      <w:r w:rsidRPr="004517A7">
        <w:rPr>
          <w:rFonts w:hint="cs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333DFC17" w14:textId="02FCB145" w:rsidR="00664BC2" w:rsidRPr="00F21AA7" w:rsidRDefault="00BA15FA" w:rsidP="00F21AA7">
      <w:pPr>
        <w:pStyle w:val="ListParagraph"/>
        <w:spacing w:before="240"/>
        <w:ind w:left="360" w:right="-29"/>
        <w:jc w:val="thaiDistribute"/>
        <w:rPr>
          <w:rFonts w:asciiTheme="majorBidi" w:hAnsiTheme="majorBidi"/>
          <w:sz w:val="28"/>
        </w:rPr>
      </w:pPr>
      <w:r w:rsidRPr="004517A7">
        <w:rPr>
          <w:rFonts w:hint="cs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1B57E7" w:rsidRPr="001B57E7">
        <w:rPr>
          <w:rFonts w:asciiTheme="majorBidi" w:hAnsiTheme="majorBidi"/>
          <w:sz w:val="28"/>
          <w:cs/>
        </w:rPr>
        <w:t xml:space="preserve"> </w:t>
      </w:r>
      <w:r w:rsidR="001B57E7" w:rsidRPr="001B57E7">
        <w:rPr>
          <w:rFonts w:asciiTheme="majorBidi" w:hAnsiTheme="majorBidi" w:hint="cs"/>
          <w:sz w:val="28"/>
          <w:cs/>
        </w:rPr>
        <w:t>ณ</w:t>
      </w:r>
      <w:r w:rsidR="001B57E7" w:rsidRPr="001B57E7">
        <w:rPr>
          <w:rFonts w:asciiTheme="majorBidi" w:hAnsiTheme="majorBidi"/>
          <w:sz w:val="28"/>
          <w:cs/>
        </w:rPr>
        <w:t xml:space="preserve"> วันที่ </w:t>
      </w:r>
      <w:r w:rsidR="001B57E7" w:rsidRPr="001B57E7">
        <w:rPr>
          <w:rFonts w:asciiTheme="majorBidi" w:hAnsiTheme="majorBidi"/>
          <w:sz w:val="28"/>
        </w:rPr>
        <w:t>3</w:t>
      </w:r>
      <w:r w:rsidR="00C142AF">
        <w:rPr>
          <w:rFonts w:asciiTheme="majorBidi" w:hAnsiTheme="majorBidi"/>
          <w:sz w:val="28"/>
        </w:rPr>
        <w:t>0</w:t>
      </w:r>
      <w:r w:rsidR="001B57E7" w:rsidRPr="001B57E7">
        <w:rPr>
          <w:rFonts w:asciiTheme="majorBidi" w:hAnsiTheme="majorBidi"/>
          <w:sz w:val="28"/>
        </w:rPr>
        <w:t xml:space="preserve"> </w:t>
      </w:r>
      <w:r w:rsidR="00461E86">
        <w:rPr>
          <w:rFonts w:asciiTheme="majorBidi" w:hAnsiTheme="majorBidi" w:hint="cs"/>
          <w:sz w:val="28"/>
          <w:cs/>
        </w:rPr>
        <w:t>กันย</w:t>
      </w:r>
      <w:r w:rsidR="00C142AF">
        <w:rPr>
          <w:rFonts w:asciiTheme="majorBidi" w:hAnsiTheme="majorBidi" w:hint="cs"/>
          <w:sz w:val="28"/>
          <w:cs/>
        </w:rPr>
        <w:t xml:space="preserve">ายน </w:t>
      </w:r>
      <w:r w:rsidR="001B57E7" w:rsidRPr="001B57E7">
        <w:rPr>
          <w:rFonts w:asciiTheme="majorBidi" w:hAnsiTheme="majorBidi"/>
          <w:sz w:val="28"/>
        </w:rPr>
        <w:t>256</w:t>
      </w:r>
      <w:r w:rsidR="00AD3552">
        <w:rPr>
          <w:rFonts w:asciiTheme="majorBidi" w:hAnsiTheme="majorBidi"/>
          <w:sz w:val="28"/>
        </w:rPr>
        <w:t>7</w:t>
      </w:r>
      <w:r w:rsidR="001B57E7" w:rsidRPr="001B57E7">
        <w:rPr>
          <w:rFonts w:asciiTheme="majorBidi" w:hAnsiTheme="majorBidi"/>
          <w:sz w:val="28"/>
        </w:rPr>
        <w:t xml:space="preserve"> </w:t>
      </w:r>
      <w:r w:rsidR="001B57E7" w:rsidRPr="00B90B5B">
        <w:rPr>
          <w:rFonts w:asciiTheme="majorBidi" w:hAnsiTheme="majorBidi" w:cstheme="majorBidi"/>
          <w:sz w:val="28"/>
          <w:cs/>
        </w:rPr>
        <w:t>และ</w:t>
      </w:r>
      <w:r w:rsidR="001B57E7" w:rsidRPr="00B90B5B">
        <w:rPr>
          <w:rFonts w:asciiTheme="majorBidi" w:hAnsiTheme="majorBidi" w:cstheme="majorBidi" w:hint="cs"/>
          <w:sz w:val="28"/>
          <w:cs/>
        </w:rPr>
        <w:t xml:space="preserve"> </w:t>
      </w:r>
      <w:r w:rsidR="001B57E7" w:rsidRPr="00B90B5B">
        <w:rPr>
          <w:rFonts w:asciiTheme="majorBidi" w:hAnsiTheme="majorBidi" w:cstheme="majorBidi"/>
          <w:sz w:val="28"/>
          <w:cs/>
        </w:rPr>
        <w:t xml:space="preserve">วันที่ </w:t>
      </w:r>
      <w:r w:rsidR="001B57E7" w:rsidRPr="00B90B5B">
        <w:rPr>
          <w:rFonts w:asciiTheme="majorBidi" w:hAnsiTheme="majorBidi" w:cstheme="majorBidi"/>
          <w:sz w:val="28"/>
        </w:rPr>
        <w:t>31</w:t>
      </w:r>
      <w:r w:rsidR="001B57E7" w:rsidRPr="00B90B5B">
        <w:rPr>
          <w:rFonts w:asciiTheme="majorBidi" w:hAnsiTheme="majorBidi" w:cstheme="majorBidi"/>
          <w:sz w:val="28"/>
          <w:cs/>
        </w:rPr>
        <w:t xml:space="preserve"> ธันวาคม </w:t>
      </w:r>
      <w:r w:rsidR="001B57E7" w:rsidRPr="00B90B5B">
        <w:rPr>
          <w:rFonts w:asciiTheme="majorBidi" w:hAnsiTheme="majorBidi" w:cstheme="majorBidi"/>
          <w:sz w:val="28"/>
        </w:rPr>
        <w:t>256</w:t>
      </w:r>
      <w:r w:rsidR="00AD3552" w:rsidRPr="00B90B5B">
        <w:rPr>
          <w:rFonts w:asciiTheme="majorBidi" w:hAnsiTheme="majorBidi" w:cstheme="majorBidi"/>
          <w:sz w:val="28"/>
        </w:rPr>
        <w:t>6</w:t>
      </w:r>
    </w:p>
    <w:tbl>
      <w:tblPr>
        <w:tblW w:w="1053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699"/>
        <w:gridCol w:w="1080"/>
        <w:gridCol w:w="1080"/>
        <w:gridCol w:w="900"/>
        <w:gridCol w:w="810"/>
        <w:gridCol w:w="1080"/>
        <w:gridCol w:w="1158"/>
        <w:gridCol w:w="900"/>
        <w:gridCol w:w="828"/>
      </w:tblGrid>
      <w:tr w:rsidR="00F21AA7" w:rsidRPr="005F61F0" w14:paraId="0B0207D4" w14:textId="77777777">
        <w:tc>
          <w:tcPr>
            <w:tcW w:w="2699" w:type="dxa"/>
          </w:tcPr>
          <w:p w14:paraId="0A0A74CB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4E2F54E8" w14:textId="77777777" w:rsidR="00F21AA7" w:rsidRPr="005F61F0" w:rsidRDefault="00F21AA7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66" w:type="dxa"/>
            <w:gridSpan w:val="4"/>
          </w:tcPr>
          <w:p w14:paraId="08D914DD" w14:textId="77777777" w:rsidR="00F21AA7" w:rsidRPr="005F61F0" w:rsidRDefault="00F21AA7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(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F21AA7" w:rsidRPr="005F61F0" w14:paraId="5C7EBAB1" w14:textId="77777777">
        <w:tc>
          <w:tcPr>
            <w:tcW w:w="2699" w:type="dxa"/>
          </w:tcPr>
          <w:p w14:paraId="67F30390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6" w:type="dxa"/>
            <w:gridSpan w:val="8"/>
            <w:vAlign w:val="bottom"/>
          </w:tcPr>
          <w:p w14:paraId="70DCAA50" w14:textId="77777777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F21AA7" w:rsidRPr="005F61F0" w14:paraId="7F88201B" w14:textId="77777777">
        <w:tc>
          <w:tcPr>
            <w:tcW w:w="2699" w:type="dxa"/>
          </w:tcPr>
          <w:p w14:paraId="04CD0D6B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498871AD" w14:textId="780A66F3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="002035D5">
              <w:rPr>
                <w:rFonts w:asciiTheme="majorBidi" w:hAnsiTheme="majorBidi" w:cstheme="majorBidi"/>
                <w:szCs w:val="24"/>
              </w:rPr>
              <w:t xml:space="preserve">0 </w:t>
            </w:r>
            <w:r w:rsidR="00461E86">
              <w:rPr>
                <w:rFonts w:asciiTheme="majorBidi" w:hAnsiTheme="majorBidi" w:cstheme="majorBidi" w:hint="cs"/>
                <w:szCs w:val="24"/>
                <w:cs/>
              </w:rPr>
              <w:t>กันย</w:t>
            </w:r>
            <w:r w:rsidR="002035D5">
              <w:rPr>
                <w:rFonts w:asciiTheme="majorBidi" w:hAnsiTheme="majorBidi" w:cstheme="majorBidi" w:hint="cs"/>
                <w:szCs w:val="24"/>
                <w:cs/>
              </w:rPr>
              <w:t>ายน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5F61F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7</w:t>
            </w:r>
          </w:p>
        </w:tc>
        <w:tc>
          <w:tcPr>
            <w:tcW w:w="3966" w:type="dxa"/>
            <w:gridSpan w:val="4"/>
            <w:vAlign w:val="bottom"/>
          </w:tcPr>
          <w:p w14:paraId="127DCF58" w14:textId="77777777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F21AA7" w:rsidRPr="005F61F0" w14:paraId="5DBA5AD2" w14:textId="77777777">
        <w:tc>
          <w:tcPr>
            <w:tcW w:w="2699" w:type="dxa"/>
          </w:tcPr>
          <w:p w14:paraId="2444B468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C9B259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26CC05DB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80" w:type="dxa"/>
            <w:vAlign w:val="bottom"/>
          </w:tcPr>
          <w:p w14:paraId="7C097068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112A3B6C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1C36589B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10" w:type="dxa"/>
            <w:vAlign w:val="bottom"/>
          </w:tcPr>
          <w:p w14:paraId="6BF1F8E4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3CE620B7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6381D6E2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071D841B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158" w:type="dxa"/>
            <w:vAlign w:val="bottom"/>
          </w:tcPr>
          <w:p w14:paraId="1261B7C8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49D4416E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</w:t>
            </w:r>
          </w:p>
          <w:p w14:paraId="6EDF07A1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</w:p>
          <w:p w14:paraId="7D349030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เบ็ดเสร็จอื่น</w:t>
            </w:r>
          </w:p>
        </w:tc>
        <w:tc>
          <w:tcPr>
            <w:tcW w:w="900" w:type="dxa"/>
            <w:vAlign w:val="bottom"/>
          </w:tcPr>
          <w:p w14:paraId="648C866F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28" w:type="dxa"/>
            <w:vAlign w:val="bottom"/>
          </w:tcPr>
          <w:p w14:paraId="7E0E3A0B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02D5C384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</w:tr>
      <w:tr w:rsidR="00F21AA7" w:rsidRPr="005F61F0" w14:paraId="09C27278" w14:textId="77777777">
        <w:tc>
          <w:tcPr>
            <w:tcW w:w="2699" w:type="dxa"/>
          </w:tcPr>
          <w:p w14:paraId="513B0926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0DAE5FF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48B656C1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62B1244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D68809D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7D1ACC91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0826C619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528A6474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28" w:type="dxa"/>
          </w:tcPr>
          <w:p w14:paraId="223C98E6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F21AA7" w:rsidRPr="005F61F0" w14:paraId="4DFCF42A" w14:textId="77777777">
        <w:trPr>
          <w:trHeight w:val="279"/>
        </w:trPr>
        <w:tc>
          <w:tcPr>
            <w:tcW w:w="2699" w:type="dxa"/>
          </w:tcPr>
          <w:p w14:paraId="03AE20F1" w14:textId="77777777" w:rsidR="00F21AA7" w:rsidRPr="005F61F0" w:rsidRDefault="00F21AA7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4A326BA2" w14:textId="58B7781E" w:rsidR="00F21AA7" w:rsidRPr="005F61F0" w:rsidRDefault="008764B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B57F488" w14:textId="34036515" w:rsidR="00F21AA7" w:rsidRPr="005F61F0" w:rsidRDefault="00F30B8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84CAE3E" w14:textId="30DDB756" w:rsidR="00F21AA7" w:rsidRPr="005F61F0" w:rsidRDefault="00F30B8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810" w:type="dxa"/>
            <w:vAlign w:val="bottom"/>
          </w:tcPr>
          <w:p w14:paraId="40C55A23" w14:textId="0554BDE3" w:rsidR="00F21AA7" w:rsidRPr="005F61F0" w:rsidRDefault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1080" w:type="dxa"/>
            <w:vAlign w:val="bottom"/>
          </w:tcPr>
          <w:p w14:paraId="6E1FD3D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560EEB3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562B6F6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115</w:t>
            </w:r>
          </w:p>
        </w:tc>
        <w:tc>
          <w:tcPr>
            <w:tcW w:w="828" w:type="dxa"/>
            <w:vAlign w:val="bottom"/>
          </w:tcPr>
          <w:p w14:paraId="0711B943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115</w:t>
            </w:r>
          </w:p>
        </w:tc>
      </w:tr>
      <w:tr w:rsidR="00F21AA7" w:rsidRPr="005F61F0" w14:paraId="13A8F456" w14:textId="77777777">
        <w:tc>
          <w:tcPr>
            <w:tcW w:w="2699" w:type="dxa"/>
          </w:tcPr>
          <w:p w14:paraId="7C2FCB44" w14:textId="25086FBF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</w:t>
            </w:r>
            <w:r w:rsidR="00931026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5095F201" w14:textId="11880A11" w:rsidR="00F21AA7" w:rsidRPr="005F61F0" w:rsidRDefault="008764B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371E569" w14:textId="0149A2C3" w:rsidR="00F21AA7" w:rsidRPr="005F61F0" w:rsidRDefault="00F30B8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37AA6D6" w14:textId="755B905C" w:rsidR="00F21AA7" w:rsidRPr="005F61F0" w:rsidRDefault="00F30B8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  <w:r w:rsidR="0049351C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810" w:type="dxa"/>
            <w:vAlign w:val="bottom"/>
          </w:tcPr>
          <w:p w14:paraId="735F5AB2" w14:textId="1D3751DF" w:rsidR="00F21AA7" w:rsidRPr="005F61F0" w:rsidRDefault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  <w:r w:rsidR="0049351C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080" w:type="dxa"/>
            <w:vAlign w:val="bottom"/>
          </w:tcPr>
          <w:p w14:paraId="2C2761A4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DD9978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F973D23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127</w:t>
            </w:r>
          </w:p>
        </w:tc>
        <w:tc>
          <w:tcPr>
            <w:tcW w:w="828" w:type="dxa"/>
            <w:vAlign w:val="bottom"/>
          </w:tcPr>
          <w:p w14:paraId="08111D9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127</w:t>
            </w:r>
          </w:p>
        </w:tc>
      </w:tr>
      <w:tr w:rsidR="00F21AA7" w:rsidRPr="005F61F0" w14:paraId="0FFC0B1A" w14:textId="77777777">
        <w:tc>
          <w:tcPr>
            <w:tcW w:w="2699" w:type="dxa"/>
          </w:tcPr>
          <w:p w14:paraId="53B24FD9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7AAE120B" w14:textId="77777777" w:rsidR="00F21AA7" w:rsidRPr="005F61F0" w:rsidRDefault="00F21AA7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2F72483" w14:textId="2AF6E89F" w:rsidR="00F21AA7" w:rsidRPr="005F61F0" w:rsidRDefault="008764B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E407A73" w14:textId="00F5B4F0" w:rsidR="00F21AA7" w:rsidRPr="005F61F0" w:rsidRDefault="00F30B8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AA664D8" w14:textId="314FF40A" w:rsidR="00F21AA7" w:rsidRPr="005F61F0" w:rsidRDefault="00F30B8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810" w:type="dxa"/>
            <w:vAlign w:val="bottom"/>
          </w:tcPr>
          <w:p w14:paraId="0C77A5DD" w14:textId="0BB0395A" w:rsidR="00F21AA7" w:rsidRPr="005F61F0" w:rsidRDefault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1080" w:type="dxa"/>
            <w:vAlign w:val="bottom"/>
          </w:tcPr>
          <w:p w14:paraId="6522B845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0004169F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7E4864A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5F61F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828" w:type="dxa"/>
            <w:vAlign w:val="bottom"/>
          </w:tcPr>
          <w:p w14:paraId="55008506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5F61F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F21AA7" w:rsidRPr="005F61F0" w14:paraId="6E368002" w14:textId="77777777">
        <w:tc>
          <w:tcPr>
            <w:tcW w:w="2699" w:type="dxa"/>
          </w:tcPr>
          <w:p w14:paraId="5342A8B4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3F4EED70" w14:textId="77777777" w:rsidR="00F21AA7" w:rsidRPr="005F61F0" w:rsidRDefault="00F21AA7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51F7B8AE" w14:textId="5D46E950" w:rsidR="00F21AA7" w:rsidRPr="005F61F0" w:rsidRDefault="008764B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774C0A2" w14:textId="6D2B011A" w:rsidR="00F21AA7" w:rsidRPr="005F61F0" w:rsidRDefault="00F30B8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50EBD06" w14:textId="6351FB4C" w:rsidR="00F21AA7" w:rsidRPr="005F61F0" w:rsidRDefault="00F30B8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10" w:type="dxa"/>
            <w:vAlign w:val="bottom"/>
          </w:tcPr>
          <w:p w14:paraId="61767588" w14:textId="0294F343" w:rsidR="00F21AA7" w:rsidRPr="005F61F0" w:rsidRDefault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1887C0E5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2AFFC68B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1708290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828" w:type="dxa"/>
            <w:vAlign w:val="bottom"/>
          </w:tcPr>
          <w:p w14:paraId="444D8D67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F21AA7" w:rsidRPr="005F61F0" w14:paraId="3BCEEFB9" w14:textId="77777777">
        <w:tc>
          <w:tcPr>
            <w:tcW w:w="2699" w:type="dxa"/>
          </w:tcPr>
          <w:p w14:paraId="3BD9B387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29C923FA" w14:textId="1EDFCB9A" w:rsidR="00F21AA7" w:rsidRPr="005F61F0" w:rsidRDefault="00C134B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080" w:type="dxa"/>
            <w:vAlign w:val="bottom"/>
          </w:tcPr>
          <w:p w14:paraId="2475F0CF" w14:textId="25D62457" w:rsidR="00F21AA7" w:rsidRPr="005F61F0" w:rsidRDefault="00F30B8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BA3F782" w14:textId="5B228061" w:rsidR="00F21AA7" w:rsidRPr="005F61F0" w:rsidRDefault="00F30B8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C5B2CEA" w14:textId="1D77BBDF" w:rsidR="00F21AA7" w:rsidRPr="005F61F0" w:rsidRDefault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080" w:type="dxa"/>
            <w:vAlign w:val="bottom"/>
          </w:tcPr>
          <w:p w14:paraId="10D6DC0F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1158" w:type="dxa"/>
            <w:vAlign w:val="bottom"/>
          </w:tcPr>
          <w:p w14:paraId="1DC4F721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8497200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28" w:type="dxa"/>
            <w:vAlign w:val="bottom"/>
          </w:tcPr>
          <w:p w14:paraId="24A728A4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</w:tr>
      <w:tr w:rsidR="00F21AA7" w:rsidRPr="005F61F0" w14:paraId="2B120674" w14:textId="77777777">
        <w:tc>
          <w:tcPr>
            <w:tcW w:w="2699" w:type="dxa"/>
          </w:tcPr>
          <w:p w14:paraId="0CCF6560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0B70CD33" w14:textId="10A83EB9" w:rsidR="00F21AA7" w:rsidRPr="005F61F0" w:rsidRDefault="008764B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17CCF49" w14:textId="233CD953" w:rsidR="00F21AA7" w:rsidRPr="005F61F0" w:rsidRDefault="00F30B8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28C803" w14:textId="55A3E70C" w:rsidR="00F21AA7" w:rsidRPr="005F61F0" w:rsidRDefault="00F30B8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338DE02D" w14:textId="156F1296" w:rsidR="00F21AA7" w:rsidRPr="005F61F0" w:rsidRDefault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64DDEF75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31383A2D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51CAA43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828" w:type="dxa"/>
            <w:vAlign w:val="bottom"/>
          </w:tcPr>
          <w:p w14:paraId="47BCA4FB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</w:tr>
      <w:tr w:rsidR="00F21AA7" w:rsidRPr="005F61F0" w14:paraId="2C752471" w14:textId="77777777">
        <w:tc>
          <w:tcPr>
            <w:tcW w:w="2699" w:type="dxa"/>
          </w:tcPr>
          <w:p w14:paraId="6D8E5EBD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9D56742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E70659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EB6716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0DEA044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B7327C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0A189A77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CEA6B6B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827DDCE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21AA7" w:rsidRPr="005F61F0" w14:paraId="03DD511F" w14:textId="77777777">
        <w:tc>
          <w:tcPr>
            <w:tcW w:w="2699" w:type="dxa"/>
          </w:tcPr>
          <w:p w14:paraId="2503DF97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0A563D9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F433F5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79F35A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379AA1F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804CB7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2E0BE013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FF95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C2D6089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9D236A" w:rsidRPr="005F61F0" w14:paraId="3588290F" w14:textId="77777777">
        <w:tc>
          <w:tcPr>
            <w:tcW w:w="2699" w:type="dxa"/>
            <w:vAlign w:val="bottom"/>
          </w:tcPr>
          <w:p w14:paraId="606A5739" w14:textId="6141039C" w:rsidR="009D236A" w:rsidRPr="005F61F0" w:rsidRDefault="009D236A" w:rsidP="009D236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6AA10DC8" w14:textId="0549CEEA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F9A96F6" w14:textId="6150695E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89E2506" w14:textId="69B019BA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  <w:r w:rsidR="0049351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10" w:type="dxa"/>
            <w:vAlign w:val="bottom"/>
          </w:tcPr>
          <w:p w14:paraId="55FF1FDC" w14:textId="29A61D5A" w:rsidR="009D236A" w:rsidRPr="005F61F0" w:rsidRDefault="00EF5D75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  <w:r w:rsidR="0049351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37761C1B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492101D6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2505A44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0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  <w:tc>
          <w:tcPr>
            <w:tcW w:w="828" w:type="dxa"/>
            <w:vAlign w:val="bottom"/>
          </w:tcPr>
          <w:p w14:paraId="2FA3AF48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0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</w:tr>
      <w:tr w:rsidR="009D236A" w:rsidRPr="005F61F0" w14:paraId="20DA8DD0" w14:textId="77777777">
        <w:tc>
          <w:tcPr>
            <w:tcW w:w="2699" w:type="dxa"/>
            <w:vAlign w:val="bottom"/>
          </w:tcPr>
          <w:p w14:paraId="478EC2AA" w14:textId="77777777" w:rsidR="009D236A" w:rsidRDefault="009D236A" w:rsidP="009D236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</w:t>
            </w:r>
          </w:p>
          <w:p w14:paraId="01353320" w14:textId="7502F7CB" w:rsidR="009D236A" w:rsidRPr="005F61F0" w:rsidRDefault="009D236A" w:rsidP="009D236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  บุคคลที่เกี่ยวข้องกัน</w:t>
            </w:r>
          </w:p>
        </w:tc>
        <w:tc>
          <w:tcPr>
            <w:tcW w:w="1080" w:type="dxa"/>
            <w:vAlign w:val="bottom"/>
          </w:tcPr>
          <w:p w14:paraId="70F7123D" w14:textId="7B938FEA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183902B" w14:textId="64E73282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F3E971D" w14:textId="3107ECF6" w:rsidR="009D236A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86</w:t>
            </w:r>
          </w:p>
        </w:tc>
        <w:tc>
          <w:tcPr>
            <w:tcW w:w="810" w:type="dxa"/>
            <w:vAlign w:val="bottom"/>
          </w:tcPr>
          <w:p w14:paraId="5F38170A" w14:textId="50003E54" w:rsidR="009D236A" w:rsidRPr="005F61F0" w:rsidRDefault="00EF5D75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86</w:t>
            </w:r>
          </w:p>
        </w:tc>
        <w:tc>
          <w:tcPr>
            <w:tcW w:w="1080" w:type="dxa"/>
            <w:vAlign w:val="bottom"/>
          </w:tcPr>
          <w:p w14:paraId="05D8BCDE" w14:textId="7154B1E4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66D24924" w14:textId="59397EEC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C4CE8A2" w14:textId="0DC710C2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28" w:type="dxa"/>
            <w:vAlign w:val="bottom"/>
          </w:tcPr>
          <w:p w14:paraId="1D8560AD" w14:textId="28DAA0F8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9D236A" w:rsidRPr="005F61F0" w14:paraId="3D0F55D7" w14:textId="77777777">
        <w:tc>
          <w:tcPr>
            <w:tcW w:w="2699" w:type="dxa"/>
            <w:vAlign w:val="bottom"/>
          </w:tcPr>
          <w:p w14:paraId="439BFE5D" w14:textId="77777777" w:rsidR="009D236A" w:rsidRPr="005F61F0" w:rsidRDefault="009D236A" w:rsidP="009D236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527A0E6D" w14:textId="77777777" w:rsidR="009D236A" w:rsidRPr="005F61F0" w:rsidRDefault="009D236A" w:rsidP="009D236A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2F8840DE" w14:textId="67050AF4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92D5340" w14:textId="14898CA1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ADF867A" w14:textId="459AF9C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810" w:type="dxa"/>
            <w:vAlign w:val="bottom"/>
          </w:tcPr>
          <w:p w14:paraId="6C36FA6B" w14:textId="7CAC332C" w:rsidR="009D236A" w:rsidRPr="005F61F0" w:rsidRDefault="00EF5D75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1080" w:type="dxa"/>
            <w:vAlign w:val="bottom"/>
          </w:tcPr>
          <w:p w14:paraId="1431BDB4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53476C58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6145085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97</w:t>
            </w:r>
          </w:p>
        </w:tc>
        <w:tc>
          <w:tcPr>
            <w:tcW w:w="828" w:type="dxa"/>
            <w:vAlign w:val="bottom"/>
          </w:tcPr>
          <w:p w14:paraId="0461F562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97</w:t>
            </w:r>
          </w:p>
        </w:tc>
      </w:tr>
      <w:tr w:rsidR="009D236A" w:rsidRPr="005F61F0" w14:paraId="23B643E0" w14:textId="77777777">
        <w:tc>
          <w:tcPr>
            <w:tcW w:w="2699" w:type="dxa"/>
            <w:vAlign w:val="bottom"/>
          </w:tcPr>
          <w:p w14:paraId="105CFD83" w14:textId="77777777" w:rsidR="009D236A" w:rsidRPr="005F61F0" w:rsidRDefault="009D236A" w:rsidP="009D236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A764D5A" w14:textId="478211B9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7824978" w14:textId="7BE4C970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4936EB" w14:textId="2515F89D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</w:t>
            </w:r>
          </w:p>
        </w:tc>
        <w:tc>
          <w:tcPr>
            <w:tcW w:w="810" w:type="dxa"/>
            <w:vAlign w:val="bottom"/>
          </w:tcPr>
          <w:p w14:paraId="0FCCA34D" w14:textId="6A5594ED" w:rsidR="009D236A" w:rsidRPr="005F61F0" w:rsidRDefault="00EF5D75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</w:t>
            </w:r>
          </w:p>
        </w:tc>
        <w:tc>
          <w:tcPr>
            <w:tcW w:w="1080" w:type="dxa"/>
            <w:vAlign w:val="bottom"/>
          </w:tcPr>
          <w:p w14:paraId="38A170DA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247337A9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32B076A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46</w:t>
            </w:r>
          </w:p>
        </w:tc>
        <w:tc>
          <w:tcPr>
            <w:tcW w:w="828" w:type="dxa"/>
            <w:vAlign w:val="bottom"/>
          </w:tcPr>
          <w:p w14:paraId="54C8501D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46</w:t>
            </w:r>
          </w:p>
        </w:tc>
      </w:tr>
      <w:tr w:rsidR="009D236A" w:rsidRPr="005F61F0" w14:paraId="1FB4E88A" w14:textId="77777777">
        <w:tc>
          <w:tcPr>
            <w:tcW w:w="2699" w:type="dxa"/>
            <w:vAlign w:val="bottom"/>
          </w:tcPr>
          <w:p w14:paraId="2256ABF6" w14:textId="77777777" w:rsidR="009D236A" w:rsidRPr="005F61F0" w:rsidRDefault="009D236A" w:rsidP="009D236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</w:t>
            </w:r>
            <w:r>
              <w:rPr>
                <w:rFonts w:asciiTheme="majorBidi" w:hAnsiTheme="majorBidi" w:cstheme="majorBidi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20FD00F" w14:textId="63EED34D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3ADCB87" w14:textId="1310BC6F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D65F275" w14:textId="39ACD5B0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810" w:type="dxa"/>
            <w:vAlign w:val="bottom"/>
          </w:tcPr>
          <w:p w14:paraId="6B132202" w14:textId="436CEA2F" w:rsidR="009D236A" w:rsidRPr="005F61F0" w:rsidRDefault="00EF5D75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1080" w:type="dxa"/>
            <w:vAlign w:val="bottom"/>
          </w:tcPr>
          <w:p w14:paraId="580C86B5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398C1D1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5056A0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144</w:t>
            </w:r>
          </w:p>
        </w:tc>
        <w:tc>
          <w:tcPr>
            <w:tcW w:w="828" w:type="dxa"/>
            <w:vAlign w:val="bottom"/>
          </w:tcPr>
          <w:p w14:paraId="131820F4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144</w:t>
            </w:r>
          </w:p>
        </w:tc>
      </w:tr>
      <w:tr w:rsidR="009D236A" w:rsidRPr="005F61F0" w14:paraId="30C44575" w14:textId="77777777">
        <w:tc>
          <w:tcPr>
            <w:tcW w:w="2699" w:type="dxa"/>
            <w:vAlign w:val="bottom"/>
          </w:tcPr>
          <w:p w14:paraId="7A49BCF0" w14:textId="77777777" w:rsidR="009D236A" w:rsidRPr="005F61F0" w:rsidRDefault="009D236A" w:rsidP="009D236A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หนี้สินตามสัญญาเช่าเงินทุน</w:t>
            </w:r>
          </w:p>
        </w:tc>
        <w:tc>
          <w:tcPr>
            <w:tcW w:w="1080" w:type="dxa"/>
            <w:vAlign w:val="bottom"/>
          </w:tcPr>
          <w:p w14:paraId="79E235F9" w14:textId="5C2D1CCB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63D9C25" w14:textId="0419B3C9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49C4009" w14:textId="4B3BE42C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0715AB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810" w:type="dxa"/>
            <w:vAlign w:val="bottom"/>
          </w:tcPr>
          <w:p w14:paraId="69517834" w14:textId="4945E089" w:rsidR="009D236A" w:rsidRPr="005F61F0" w:rsidRDefault="00EF5D75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0715AB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080" w:type="dxa"/>
            <w:vAlign w:val="bottom"/>
          </w:tcPr>
          <w:p w14:paraId="757D420C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615BBA6C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70BA903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</w:t>
            </w:r>
            <w:r w:rsidRPr="005F61F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28" w:type="dxa"/>
            <w:vAlign w:val="bottom"/>
          </w:tcPr>
          <w:p w14:paraId="355FA185" w14:textId="77777777" w:rsidR="009D236A" w:rsidRPr="005F61F0" w:rsidRDefault="009D236A" w:rsidP="009D236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</w:t>
            </w:r>
            <w:r w:rsidRPr="005F61F0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F21AA7" w:rsidRPr="005F61F0" w14:paraId="4106888F" w14:textId="77777777">
        <w:tc>
          <w:tcPr>
            <w:tcW w:w="2699" w:type="dxa"/>
          </w:tcPr>
          <w:p w14:paraId="74A960AF" w14:textId="77777777" w:rsidR="00F21AA7" w:rsidRPr="005F61F0" w:rsidRDefault="00F21AA7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0EF08D8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D331645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BEA19B3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EE8D08D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959A0D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1A439C9F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EDC4692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8" w:type="dxa"/>
            <w:vAlign w:val="bottom"/>
          </w:tcPr>
          <w:p w14:paraId="538C1B77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32B1B81B" w14:textId="77777777" w:rsidR="00F21AA7" w:rsidRDefault="00F21AA7" w:rsidP="00F21AA7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/>
        </w:rPr>
      </w:pPr>
      <w:r>
        <w:rPr>
          <w:rFonts w:asciiTheme="majorBidi" w:hAnsiTheme="majorBidi"/>
        </w:rPr>
        <w:br w:type="page"/>
      </w:r>
    </w:p>
    <w:tbl>
      <w:tblPr>
        <w:tblW w:w="10347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60"/>
        <w:gridCol w:w="883"/>
        <w:gridCol w:w="796"/>
        <w:gridCol w:w="1060"/>
        <w:gridCol w:w="1060"/>
        <w:gridCol w:w="883"/>
        <w:gridCol w:w="881"/>
      </w:tblGrid>
      <w:tr w:rsidR="00F21AA7" w:rsidRPr="00657820" w14:paraId="2F1C7A92" w14:textId="77777777" w:rsidTr="006145BE">
        <w:tc>
          <w:tcPr>
            <w:tcW w:w="2664" w:type="dxa"/>
          </w:tcPr>
          <w:p w14:paraId="66F0BBB3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799" w:type="dxa"/>
            <w:gridSpan w:val="4"/>
            <w:vAlign w:val="bottom"/>
          </w:tcPr>
          <w:p w14:paraId="3C5D9E57" w14:textId="77777777" w:rsidR="00F21AA7" w:rsidRPr="005F61F0" w:rsidRDefault="00F21AA7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884" w:type="dxa"/>
            <w:gridSpan w:val="4"/>
          </w:tcPr>
          <w:p w14:paraId="6E90410D" w14:textId="77777777" w:rsidR="00F21AA7" w:rsidRPr="005F61F0" w:rsidRDefault="00F21AA7">
            <w:pPr>
              <w:spacing w:before="240"/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(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F21AA7" w:rsidRPr="00657820" w14:paraId="7F1BBD5E" w14:textId="77777777" w:rsidTr="006145BE">
        <w:tc>
          <w:tcPr>
            <w:tcW w:w="2664" w:type="dxa"/>
          </w:tcPr>
          <w:p w14:paraId="72970DC6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83" w:type="dxa"/>
            <w:gridSpan w:val="8"/>
            <w:vAlign w:val="bottom"/>
          </w:tcPr>
          <w:p w14:paraId="27F863DC" w14:textId="77777777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21AA7" w:rsidRPr="00657820" w14:paraId="42B69E97" w14:textId="77777777" w:rsidTr="006145BE">
        <w:tc>
          <w:tcPr>
            <w:tcW w:w="2664" w:type="dxa"/>
          </w:tcPr>
          <w:p w14:paraId="663CC62B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799" w:type="dxa"/>
            <w:gridSpan w:val="4"/>
            <w:vAlign w:val="bottom"/>
          </w:tcPr>
          <w:p w14:paraId="448B45C0" w14:textId="76B48123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="009E04F5">
              <w:rPr>
                <w:rFonts w:asciiTheme="majorBidi" w:hAnsiTheme="majorBidi" w:cstheme="majorBidi"/>
                <w:szCs w:val="24"/>
              </w:rPr>
              <w:t xml:space="preserve">0 </w:t>
            </w:r>
            <w:r w:rsidR="00461E86">
              <w:rPr>
                <w:rFonts w:asciiTheme="majorBidi" w:hAnsiTheme="majorBidi" w:cstheme="majorBidi" w:hint="cs"/>
                <w:szCs w:val="24"/>
                <w:cs/>
              </w:rPr>
              <w:t>กันย</w:t>
            </w:r>
            <w:r w:rsidR="009E04F5">
              <w:rPr>
                <w:rFonts w:asciiTheme="majorBidi" w:hAnsiTheme="majorBidi" w:cstheme="majorBidi" w:hint="cs"/>
                <w:szCs w:val="24"/>
                <w:cs/>
              </w:rPr>
              <w:t>ายน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5F61F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7</w:t>
            </w:r>
          </w:p>
        </w:tc>
        <w:tc>
          <w:tcPr>
            <w:tcW w:w="3884" w:type="dxa"/>
            <w:gridSpan w:val="4"/>
            <w:vAlign w:val="bottom"/>
          </w:tcPr>
          <w:p w14:paraId="2DFFA055" w14:textId="77777777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F21AA7" w:rsidRPr="00657820" w14:paraId="594681C9" w14:textId="77777777" w:rsidTr="006145BE">
        <w:tc>
          <w:tcPr>
            <w:tcW w:w="2664" w:type="dxa"/>
          </w:tcPr>
          <w:p w14:paraId="72EEEC28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52E6AA8C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7629ABFA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60" w:type="dxa"/>
            <w:vAlign w:val="bottom"/>
          </w:tcPr>
          <w:p w14:paraId="37B77DF9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15687F85" w14:textId="0EA6155A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</w:t>
            </w:r>
            <w:r w:rsidR="00315B59">
              <w:rPr>
                <w:rFonts w:asciiTheme="majorBidi" w:hAnsiTheme="majorBidi" w:cstheme="majorBidi" w:hint="cs"/>
                <w:szCs w:val="24"/>
                <w:cs/>
              </w:rPr>
              <w:t>อื่น</w:t>
            </w:r>
          </w:p>
        </w:tc>
        <w:tc>
          <w:tcPr>
            <w:tcW w:w="883" w:type="dxa"/>
            <w:vAlign w:val="bottom"/>
          </w:tcPr>
          <w:p w14:paraId="64F0BE6C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795" w:type="dxa"/>
            <w:vAlign w:val="bottom"/>
          </w:tcPr>
          <w:p w14:paraId="02C61C6A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053CC68F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1060" w:type="dxa"/>
            <w:vAlign w:val="bottom"/>
          </w:tcPr>
          <w:p w14:paraId="079A0A56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3B8B3A0F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60" w:type="dxa"/>
            <w:vAlign w:val="bottom"/>
          </w:tcPr>
          <w:p w14:paraId="673F1E34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7B769225" w14:textId="514915F5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</w:t>
            </w:r>
            <w:r w:rsidR="00315B59">
              <w:rPr>
                <w:rFonts w:asciiTheme="majorBidi" w:hAnsiTheme="majorBidi" w:cstheme="majorBidi" w:hint="cs"/>
                <w:szCs w:val="24"/>
                <w:cs/>
              </w:rPr>
              <w:t>อื่น</w:t>
            </w:r>
          </w:p>
        </w:tc>
        <w:tc>
          <w:tcPr>
            <w:tcW w:w="883" w:type="dxa"/>
            <w:vAlign w:val="bottom"/>
          </w:tcPr>
          <w:p w14:paraId="0ED18CCE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80" w:type="dxa"/>
            <w:vAlign w:val="bottom"/>
          </w:tcPr>
          <w:p w14:paraId="18137BF4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3E86ED33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</w:tr>
      <w:tr w:rsidR="00F21AA7" w:rsidRPr="00657820" w14:paraId="03B85042" w14:textId="77777777" w:rsidTr="006145BE">
        <w:tc>
          <w:tcPr>
            <w:tcW w:w="2664" w:type="dxa"/>
          </w:tcPr>
          <w:p w14:paraId="00EDE812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41ECAB2B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60" w:type="dxa"/>
          </w:tcPr>
          <w:p w14:paraId="2F6F660B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83" w:type="dxa"/>
          </w:tcPr>
          <w:p w14:paraId="5FAA75A2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795" w:type="dxa"/>
          </w:tcPr>
          <w:p w14:paraId="296FA630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60" w:type="dxa"/>
          </w:tcPr>
          <w:p w14:paraId="3B474D37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60" w:type="dxa"/>
          </w:tcPr>
          <w:p w14:paraId="3969FF49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83" w:type="dxa"/>
          </w:tcPr>
          <w:p w14:paraId="32737839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80" w:type="dxa"/>
          </w:tcPr>
          <w:p w14:paraId="12D80158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4B3925" w:rsidRPr="00657820" w14:paraId="54790C0B" w14:textId="77777777" w:rsidTr="006145BE">
        <w:trPr>
          <w:trHeight w:val="279"/>
        </w:trPr>
        <w:tc>
          <w:tcPr>
            <w:tcW w:w="2664" w:type="dxa"/>
          </w:tcPr>
          <w:p w14:paraId="50EBABCC" w14:textId="77777777" w:rsidR="004B3925" w:rsidRPr="005F61F0" w:rsidRDefault="004B3925" w:rsidP="004B3925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0" w:type="dxa"/>
            <w:vAlign w:val="bottom"/>
          </w:tcPr>
          <w:p w14:paraId="7C2A974F" w14:textId="4379AD43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08FBA89D" w14:textId="6204731F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39804CB4" w14:textId="229DE7D2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95" w:type="dxa"/>
            <w:vAlign w:val="bottom"/>
          </w:tcPr>
          <w:p w14:paraId="0A0B5BAD" w14:textId="57E4754E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060" w:type="dxa"/>
            <w:vAlign w:val="bottom"/>
          </w:tcPr>
          <w:p w14:paraId="70C8BDDB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60287BBC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0C1FBAD5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80" w:type="dxa"/>
            <w:vAlign w:val="bottom"/>
          </w:tcPr>
          <w:p w14:paraId="384F478F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</w:tr>
      <w:tr w:rsidR="004B3925" w:rsidRPr="00657820" w14:paraId="35048186" w14:textId="77777777" w:rsidTr="006145BE">
        <w:tc>
          <w:tcPr>
            <w:tcW w:w="2664" w:type="dxa"/>
          </w:tcPr>
          <w:p w14:paraId="42CFECB2" w14:textId="03BC00DD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</w:t>
            </w:r>
            <w:r w:rsidR="006145BE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60" w:type="dxa"/>
            <w:vAlign w:val="bottom"/>
          </w:tcPr>
          <w:p w14:paraId="3DB83551" w14:textId="2DF8AC19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5EE2374B" w14:textId="5FC149EC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27703467" w14:textId="07D8B6D3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176</w:t>
            </w:r>
          </w:p>
        </w:tc>
        <w:tc>
          <w:tcPr>
            <w:tcW w:w="795" w:type="dxa"/>
            <w:vAlign w:val="bottom"/>
          </w:tcPr>
          <w:p w14:paraId="16972C70" w14:textId="16ED755E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176</w:t>
            </w:r>
          </w:p>
        </w:tc>
        <w:tc>
          <w:tcPr>
            <w:tcW w:w="1060" w:type="dxa"/>
            <w:vAlign w:val="bottom"/>
          </w:tcPr>
          <w:p w14:paraId="40907012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002842E7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239B3BA9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153</w:t>
            </w:r>
          </w:p>
        </w:tc>
        <w:tc>
          <w:tcPr>
            <w:tcW w:w="880" w:type="dxa"/>
            <w:vAlign w:val="bottom"/>
          </w:tcPr>
          <w:p w14:paraId="154C8E87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153</w:t>
            </w:r>
          </w:p>
        </w:tc>
      </w:tr>
      <w:tr w:rsidR="004B3925" w:rsidRPr="00657820" w14:paraId="559DC496" w14:textId="77777777" w:rsidTr="006145BE">
        <w:tc>
          <w:tcPr>
            <w:tcW w:w="2664" w:type="dxa"/>
          </w:tcPr>
          <w:p w14:paraId="08E9B92A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09713EAD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vAlign w:val="bottom"/>
          </w:tcPr>
          <w:p w14:paraId="587E3216" w14:textId="37EEFCDF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7C545B84" w14:textId="153DBE86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4B47DBE0" w14:textId="183334F9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626</w:t>
            </w:r>
          </w:p>
        </w:tc>
        <w:tc>
          <w:tcPr>
            <w:tcW w:w="795" w:type="dxa"/>
            <w:vAlign w:val="bottom"/>
          </w:tcPr>
          <w:p w14:paraId="1ECB0335" w14:textId="0B2AE88D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626</w:t>
            </w:r>
          </w:p>
        </w:tc>
        <w:tc>
          <w:tcPr>
            <w:tcW w:w="1060" w:type="dxa"/>
            <w:vAlign w:val="bottom"/>
          </w:tcPr>
          <w:p w14:paraId="6D46D221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50F83FF0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5EB9AF14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650</w:t>
            </w:r>
          </w:p>
        </w:tc>
        <w:tc>
          <w:tcPr>
            <w:tcW w:w="880" w:type="dxa"/>
            <w:vAlign w:val="bottom"/>
          </w:tcPr>
          <w:p w14:paraId="147E8AC1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650</w:t>
            </w:r>
          </w:p>
        </w:tc>
      </w:tr>
      <w:tr w:rsidR="004B3925" w:rsidRPr="00657820" w14:paraId="002947DF" w14:textId="77777777" w:rsidTr="006145BE">
        <w:tc>
          <w:tcPr>
            <w:tcW w:w="2664" w:type="dxa"/>
          </w:tcPr>
          <w:p w14:paraId="208B8A5B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24479310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60" w:type="dxa"/>
            <w:vAlign w:val="bottom"/>
          </w:tcPr>
          <w:p w14:paraId="68E183A8" w14:textId="6667BCEB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2E84C2BD" w14:textId="7CC2E1B5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362F860E" w14:textId="7F83E349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795" w:type="dxa"/>
            <w:vAlign w:val="bottom"/>
          </w:tcPr>
          <w:p w14:paraId="5836A62B" w14:textId="0828332E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60" w:type="dxa"/>
            <w:vAlign w:val="bottom"/>
          </w:tcPr>
          <w:p w14:paraId="4391ACB7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469BD44D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632C766C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880" w:type="dxa"/>
            <w:vAlign w:val="bottom"/>
          </w:tcPr>
          <w:p w14:paraId="3BC7EF04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4B3925" w:rsidRPr="00657820" w14:paraId="77CA4EF6" w14:textId="77777777" w:rsidTr="006145BE">
        <w:tc>
          <w:tcPr>
            <w:tcW w:w="2664" w:type="dxa"/>
          </w:tcPr>
          <w:p w14:paraId="4AB6DA34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เงินให้กู้ยืมระยะยาวแก่                กิจการที่เกี่ยวข้องกัน</w:t>
            </w:r>
          </w:p>
        </w:tc>
        <w:tc>
          <w:tcPr>
            <w:tcW w:w="1060" w:type="dxa"/>
            <w:vAlign w:val="bottom"/>
          </w:tcPr>
          <w:p w14:paraId="63DDCC77" w14:textId="34C76F45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4EF9D5B5" w14:textId="5B59E473" w:rsidR="004B3925" w:rsidRPr="005F61F0" w:rsidRDefault="00E0369B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618870D8" w14:textId="216082AE" w:rsidR="004B3925" w:rsidRPr="005F61F0" w:rsidRDefault="00B63CC4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795" w:type="dxa"/>
            <w:vAlign w:val="bottom"/>
          </w:tcPr>
          <w:p w14:paraId="4A5E047B" w14:textId="6E03CDF6" w:rsidR="004B3925" w:rsidRPr="005F61F0" w:rsidRDefault="00B63CC4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060" w:type="dxa"/>
            <w:vAlign w:val="bottom"/>
          </w:tcPr>
          <w:p w14:paraId="13DEBFBF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636ECCCA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2CB34963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28</w:t>
            </w:r>
          </w:p>
        </w:tc>
        <w:tc>
          <w:tcPr>
            <w:tcW w:w="880" w:type="dxa"/>
            <w:vAlign w:val="bottom"/>
          </w:tcPr>
          <w:p w14:paraId="751312EF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28</w:t>
            </w:r>
          </w:p>
        </w:tc>
      </w:tr>
      <w:tr w:rsidR="004B3925" w:rsidRPr="00657820" w14:paraId="4F254AC7" w14:textId="77777777" w:rsidTr="006145BE">
        <w:tc>
          <w:tcPr>
            <w:tcW w:w="2664" w:type="dxa"/>
          </w:tcPr>
          <w:p w14:paraId="27442230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  <w:vAlign w:val="bottom"/>
          </w:tcPr>
          <w:p w14:paraId="7BE057C9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894BDBE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D400874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0C91093C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31BF407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  <w:vAlign w:val="bottom"/>
          </w:tcPr>
          <w:p w14:paraId="526D70FB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vAlign w:val="bottom"/>
          </w:tcPr>
          <w:p w14:paraId="4B942F1D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0EE054E3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4B3925" w:rsidRPr="00657820" w14:paraId="5AA05AD8" w14:textId="77777777" w:rsidTr="006145BE">
        <w:tc>
          <w:tcPr>
            <w:tcW w:w="2664" w:type="dxa"/>
          </w:tcPr>
          <w:p w14:paraId="64B2849D" w14:textId="77777777" w:rsidR="004B3925" w:rsidRPr="005F61F0" w:rsidRDefault="004B3925" w:rsidP="004B3925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60" w:type="dxa"/>
            <w:vAlign w:val="bottom"/>
          </w:tcPr>
          <w:p w14:paraId="2F967073" w14:textId="6674F29E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964B775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7DEC883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68BF2E97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96B515E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51D35F2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CAB8AF5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5BFED78E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4B3925" w:rsidRPr="00657820" w14:paraId="007C043B" w14:textId="77777777" w:rsidTr="006145BE">
        <w:tc>
          <w:tcPr>
            <w:tcW w:w="2664" w:type="dxa"/>
            <w:vAlign w:val="bottom"/>
          </w:tcPr>
          <w:p w14:paraId="54C9FEC3" w14:textId="08B1CAAE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</w:t>
            </w:r>
            <w:r w:rsidR="006145BE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60" w:type="dxa"/>
            <w:vAlign w:val="bottom"/>
          </w:tcPr>
          <w:p w14:paraId="643F6710" w14:textId="1EB1BBCB" w:rsidR="004B3925" w:rsidRPr="005F61F0" w:rsidRDefault="0046184E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6F61C40D" w14:textId="1EC58340" w:rsidR="004B3925" w:rsidRPr="005F61F0" w:rsidRDefault="0046184E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14AB0E80" w14:textId="046BBBE9" w:rsidR="004B3925" w:rsidRPr="005F61F0" w:rsidRDefault="00B63CC4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795" w:type="dxa"/>
            <w:vAlign w:val="bottom"/>
          </w:tcPr>
          <w:p w14:paraId="01580E02" w14:textId="1193FE27" w:rsidR="004B3925" w:rsidRPr="005F61F0" w:rsidRDefault="00B63CC4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1060" w:type="dxa"/>
            <w:vAlign w:val="bottom"/>
          </w:tcPr>
          <w:p w14:paraId="2A1E1D79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605D6E04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7B528A98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880" w:type="dxa"/>
            <w:vAlign w:val="bottom"/>
          </w:tcPr>
          <w:p w14:paraId="289BEA66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4B3925" w:rsidRPr="00657820" w14:paraId="1AF7832A" w14:textId="77777777" w:rsidTr="006145BE">
        <w:tc>
          <w:tcPr>
            <w:tcW w:w="2664" w:type="dxa"/>
            <w:vAlign w:val="bottom"/>
          </w:tcPr>
          <w:p w14:paraId="30BAEF40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0E793D5A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vAlign w:val="bottom"/>
          </w:tcPr>
          <w:p w14:paraId="5C334F2B" w14:textId="237E23BA" w:rsidR="004B3925" w:rsidRPr="005F61F0" w:rsidRDefault="0046184E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3770FFEC" w14:textId="1A48F4E9" w:rsidR="004B3925" w:rsidRPr="005F61F0" w:rsidRDefault="0046184E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0516D40F" w14:textId="15CF74E8" w:rsidR="004B3925" w:rsidRPr="005F61F0" w:rsidRDefault="00B63CC4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795" w:type="dxa"/>
            <w:vAlign w:val="bottom"/>
          </w:tcPr>
          <w:p w14:paraId="57D1F653" w14:textId="457B5EC0" w:rsidR="004B3925" w:rsidRPr="005F61F0" w:rsidRDefault="00B63CC4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1060" w:type="dxa"/>
            <w:vAlign w:val="bottom"/>
          </w:tcPr>
          <w:p w14:paraId="2CE3B4CE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369C16D5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1D24B49C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82</w:t>
            </w:r>
          </w:p>
        </w:tc>
        <w:tc>
          <w:tcPr>
            <w:tcW w:w="880" w:type="dxa"/>
            <w:vAlign w:val="bottom"/>
          </w:tcPr>
          <w:p w14:paraId="2431863C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82</w:t>
            </w:r>
          </w:p>
        </w:tc>
      </w:tr>
      <w:tr w:rsidR="004B3925" w:rsidRPr="00657820" w14:paraId="2E8D6AD9" w14:textId="77777777" w:rsidTr="006145BE">
        <w:tc>
          <w:tcPr>
            <w:tcW w:w="2664" w:type="dxa"/>
            <w:vAlign w:val="bottom"/>
          </w:tcPr>
          <w:p w14:paraId="246FB428" w14:textId="77777777" w:rsidR="004B3925" w:rsidRPr="005F61F0" w:rsidRDefault="004B3925" w:rsidP="004B3925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หนี้สินตามสัญญาเช่าเงินทุน</w:t>
            </w:r>
          </w:p>
        </w:tc>
        <w:tc>
          <w:tcPr>
            <w:tcW w:w="1060" w:type="dxa"/>
            <w:vAlign w:val="bottom"/>
          </w:tcPr>
          <w:p w14:paraId="6C5F2A76" w14:textId="392D6D43" w:rsidR="004B3925" w:rsidRPr="005F61F0" w:rsidRDefault="0046184E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19ECD918" w14:textId="7BE84D22" w:rsidR="004B3925" w:rsidRPr="005F61F0" w:rsidRDefault="0046184E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2E513AAC" w14:textId="5EAEAF95" w:rsidR="004B3925" w:rsidRPr="005F61F0" w:rsidRDefault="00B63CC4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795" w:type="dxa"/>
            <w:vAlign w:val="bottom"/>
          </w:tcPr>
          <w:p w14:paraId="7D44A0DD" w14:textId="684AA41E" w:rsidR="004B3925" w:rsidRPr="005F61F0" w:rsidRDefault="00B63CC4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1060" w:type="dxa"/>
            <w:vAlign w:val="bottom"/>
          </w:tcPr>
          <w:p w14:paraId="4CDC29F5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35427698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51CC6FD9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80" w:type="dxa"/>
            <w:vAlign w:val="bottom"/>
          </w:tcPr>
          <w:p w14:paraId="2AEBAE60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</w:tr>
    </w:tbl>
    <w:p w14:paraId="17614EA3" w14:textId="77777777" w:rsidR="00B90B5B" w:rsidRDefault="00B90B5B" w:rsidP="006C2345">
      <w:pPr>
        <w:pStyle w:val="FSNoteDetail"/>
        <w:tabs>
          <w:tab w:val="left" w:pos="180"/>
        </w:tabs>
      </w:pPr>
    </w:p>
    <w:p w14:paraId="14AD9821" w14:textId="2DEB3431" w:rsidR="006C2345" w:rsidRPr="004517A7" w:rsidRDefault="006C2345" w:rsidP="006C2345">
      <w:pPr>
        <w:pStyle w:val="FSNoteDetail"/>
        <w:tabs>
          <w:tab w:val="left" w:pos="180"/>
        </w:tabs>
      </w:pPr>
      <w:r w:rsidRPr="004517A7">
        <w:rPr>
          <w:rFonts w:hint="cs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D26AA85" w14:textId="0A310D1B" w:rsidR="00AB0D7A" w:rsidRPr="004517A7" w:rsidRDefault="00AB0D7A" w:rsidP="00CC1759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bookmarkStart w:id="9" w:name="_Hlk95492248"/>
      <w:r w:rsidRPr="004517A7">
        <w:rPr>
          <w:rFonts w:ascii="Angsana New" w:hAnsi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Pr="004517A7">
        <w:rPr>
          <w:rFonts w:ascii="Angsana New" w:eastAsia="Angsana New" w:hAnsi="Angsana New"/>
          <w:sz w:val="28"/>
          <w:cs/>
        </w:rPr>
        <w:t>เงินสดและรายการเทียบเท่าเงินสด</w:t>
      </w:r>
      <w:r w:rsidR="00CC1759">
        <w:rPr>
          <w:rFonts w:ascii="Angsana New" w:eastAsia="Angsana New" w:hAnsi="Angsana New" w:hint="cs"/>
          <w:sz w:val="28"/>
          <w:cs/>
        </w:rPr>
        <w:t xml:space="preserve">          </w:t>
      </w:r>
      <w:r w:rsidRPr="007562F1">
        <w:rPr>
          <w:rFonts w:hint="cs"/>
          <w:spacing w:val="-4"/>
          <w:cs/>
        </w:rPr>
        <w:t>ลูกหนี้การค้าและลูกหนี้</w:t>
      </w:r>
      <w:r w:rsidR="007562F1" w:rsidRPr="007562F1">
        <w:rPr>
          <w:rFonts w:hint="cs"/>
          <w:spacing w:val="-4"/>
          <w:cs/>
        </w:rPr>
        <w:t>หมุนเวียน</w:t>
      </w:r>
      <w:r w:rsidRPr="007562F1">
        <w:rPr>
          <w:rFonts w:hint="cs"/>
          <w:spacing w:val="-4"/>
          <w:cs/>
        </w:rPr>
        <w:t xml:space="preserve">อื่น </w:t>
      </w:r>
      <w:r w:rsidRPr="007562F1">
        <w:rPr>
          <w:rFonts w:ascii="Angsana New" w:eastAsia="Angsana New" w:hAnsi="Angsana New"/>
          <w:spacing w:val="-4"/>
          <w:sz w:val="28"/>
          <w:cs/>
        </w:rPr>
        <w:t>เงินให้กู้ยืม</w:t>
      </w:r>
      <w:r w:rsidRPr="007562F1">
        <w:rPr>
          <w:rFonts w:ascii="Angsana New" w:eastAsia="Angsana New" w:hAnsi="Angsana New" w:hint="cs"/>
          <w:spacing w:val="-4"/>
          <w:sz w:val="28"/>
          <w:cs/>
        </w:rPr>
        <w:t>ระยะสั้น</w:t>
      </w:r>
      <w:r w:rsidRPr="007562F1">
        <w:rPr>
          <w:rFonts w:hint="cs"/>
          <w:spacing w:val="-4"/>
          <w:cs/>
        </w:rPr>
        <w:t xml:space="preserve"> </w:t>
      </w:r>
      <w:r w:rsidRPr="007562F1">
        <w:rPr>
          <w:rFonts w:ascii="Angsana New" w:eastAsia="Angsana New" w:hAnsi="Angsana New" w:hint="cs"/>
          <w:spacing w:val="-4"/>
          <w:sz w:val="28"/>
          <w:cs/>
        </w:rPr>
        <w:t xml:space="preserve">เงินกู้ยืมจากสถาบันการเงิน </w:t>
      </w:r>
      <w:r w:rsidRPr="007562F1">
        <w:rPr>
          <w:rFonts w:ascii="Angsana New" w:hAnsi="Angsana New"/>
          <w:spacing w:val="-4"/>
          <w:sz w:val="28"/>
          <w:cs/>
        </w:rPr>
        <w:t>เจ้าหนี้การค้าและเจ้าหนี้</w:t>
      </w:r>
      <w:r w:rsidR="00071DA7" w:rsidRPr="007562F1">
        <w:rPr>
          <w:rFonts w:ascii="Angsana New" w:hAnsi="Angsana New" w:hint="cs"/>
          <w:spacing w:val="-4"/>
          <w:sz w:val="28"/>
          <w:cs/>
        </w:rPr>
        <w:t>หมุนเวียน</w:t>
      </w:r>
      <w:r w:rsidRPr="007562F1">
        <w:rPr>
          <w:rFonts w:ascii="Angsana New" w:hAnsi="Angsana New"/>
          <w:spacing w:val="-4"/>
          <w:sz w:val="28"/>
          <w:cs/>
        </w:rPr>
        <w:t>อื่น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hAnsi="Angsana New"/>
          <w:sz w:val="28"/>
          <w:cs/>
        </w:rPr>
        <w:t>เงินกู้ยืมระยะสั้น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>และหนี้สินตามสัญญาเช่า</w:t>
      </w:r>
      <w:r w:rsidR="00CC1759">
        <w:rPr>
          <w:rFonts w:ascii="Angsana New" w:eastAsia="Angsana New" w:hAnsi="Angsana New" w:hint="cs"/>
          <w:sz w:val="28"/>
          <w:cs/>
        </w:rPr>
        <w:t>เงินทุน</w:t>
      </w:r>
      <w:r w:rsidRPr="004517A7">
        <w:rPr>
          <w:rFonts w:ascii="Angsana New" w:hAnsi="Angsana New"/>
          <w:sz w:val="28"/>
          <w:cs/>
        </w:rPr>
        <w:t>แสดงมูลค่ายุติธรรมโดยประมาณตามมูลค่าตามบัญชีที่แสดงใน</w:t>
      </w:r>
      <w:r w:rsidR="001B1C58">
        <w:rPr>
          <w:rFonts w:ascii="Angsana New" w:hAnsi="Angsana New" w:hint="cs"/>
          <w:sz w:val="28"/>
          <w:cs/>
        </w:rPr>
        <w:t xml:space="preserve">         </w:t>
      </w:r>
      <w:r w:rsidRPr="004517A7">
        <w:rPr>
          <w:rFonts w:ascii="Angsana New" w:hAnsi="Angsana New"/>
          <w:sz w:val="28"/>
          <w:cs/>
        </w:rPr>
        <w:t>งบฐานะการเงิน</w:t>
      </w:r>
    </w:p>
    <w:bookmarkEnd w:id="9"/>
    <w:p w14:paraId="5FFC6833" w14:textId="5EF96541" w:rsidR="006C2345" w:rsidRPr="004517A7" w:rsidRDefault="006C2345" w:rsidP="005417FD">
      <w:pPr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ข) </w:t>
      </w:r>
      <w:r w:rsidRPr="004517A7">
        <w:rPr>
          <w:rFonts w:ascii="Angsana New" w:hAnsi="Angsana New" w:hint="cs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</w:t>
      </w:r>
      <w:r w:rsidR="00047315">
        <w:rPr>
          <w:rFonts w:ascii="Angsana New" w:hAnsi="Angsana New"/>
          <w:sz w:val="28"/>
        </w:rPr>
        <w:t xml:space="preserve"> </w:t>
      </w:r>
      <w:r w:rsidR="007A6749">
        <w:rPr>
          <w:rFonts w:ascii="Angsana New" w:hAnsi="Angsana New"/>
          <w:sz w:val="28"/>
        </w:rPr>
        <w:t xml:space="preserve">     </w:t>
      </w:r>
      <w:r w:rsidRPr="004517A7">
        <w:rPr>
          <w:rFonts w:ascii="Angsana New" w:hAnsi="Angsana New" w:hint="cs"/>
          <w:sz w:val="28"/>
          <w:cs/>
        </w:rPr>
        <w:t>ความต้องการของตลาด คำนวณตามหลักเกณฑ์การประเมินมูลค่าที่เป็นที่ยอมรับทั่วไป</w:t>
      </w:r>
    </w:p>
    <w:p w14:paraId="2AE0DE84" w14:textId="47ADA546" w:rsidR="00497D1D" w:rsidRDefault="006C2345" w:rsidP="005417FD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ค)</w:t>
      </w:r>
      <w:r w:rsidRPr="004517A7">
        <w:rPr>
          <w:rFonts w:ascii="Angsana New" w:hAnsi="Angsana New" w:hint="cs"/>
          <w:sz w:val="28"/>
          <w:cs/>
        </w:rPr>
        <w:tab/>
      </w:r>
      <w:r w:rsidRPr="00025545">
        <w:rPr>
          <w:rFonts w:ascii="Angsana New" w:hAnsi="Angsana New"/>
          <w:spacing w:val="-2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</w:t>
      </w:r>
      <w:r w:rsidR="00025545">
        <w:rPr>
          <w:rFonts w:ascii="Angsana New" w:hAnsi="Angsana New" w:hint="cs"/>
          <w:spacing w:val="-2"/>
          <w:sz w:val="28"/>
          <w:cs/>
        </w:rPr>
        <w:t xml:space="preserve">   </w:t>
      </w:r>
      <w:r w:rsidRPr="004517A7">
        <w:rPr>
          <w:rFonts w:ascii="Angsana New" w:hAnsi="Angsana New"/>
          <w:sz w:val="28"/>
          <w:cs/>
        </w:rPr>
        <w:t>ตามบัญชีที่แสดงใน</w:t>
      </w:r>
      <w:r w:rsidR="00CD4663">
        <w:rPr>
          <w:rFonts w:ascii="Angsana New" w:hAnsi="Angsana New" w:hint="cs"/>
          <w:sz w:val="28"/>
          <w:cs/>
        </w:rPr>
        <w:t>งบ</w:t>
      </w:r>
      <w:r w:rsidRPr="004517A7">
        <w:rPr>
          <w:rFonts w:ascii="Angsana New" w:hAnsi="Angsana New"/>
          <w:sz w:val="28"/>
          <w:cs/>
        </w:rPr>
        <w:t>ฐานะการเงิน</w:t>
      </w:r>
    </w:p>
    <w:p w14:paraId="1D307CCF" w14:textId="4A1EE357" w:rsidR="00B26171" w:rsidRDefault="00B26171" w:rsidP="00E14AA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p w14:paraId="42C37A38" w14:textId="77777777" w:rsidR="008F72D2" w:rsidRPr="002C6D84" w:rsidRDefault="008F72D2" w:rsidP="008F72D2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2C6D84">
        <w:rPr>
          <w:rFonts w:asciiTheme="majorBidi" w:hAnsiTheme="majorBidi" w:cstheme="majorBidi"/>
          <w:b/>
          <w:bCs/>
          <w:sz w:val="28"/>
          <w:cs/>
        </w:rPr>
        <w:lastRenderedPageBreak/>
        <w:t>การจัดประเภทรายการใหม่</w:t>
      </w:r>
    </w:p>
    <w:p w14:paraId="60348551" w14:textId="29747EE7" w:rsidR="008F72D2" w:rsidRPr="002C6D84" w:rsidRDefault="008F72D2" w:rsidP="008F72D2">
      <w:pPr>
        <w:overflowPunct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2C6D84">
        <w:rPr>
          <w:rFonts w:asciiTheme="majorBidi" w:hAnsiTheme="majorBidi" w:cstheme="majorBidi"/>
          <w:sz w:val="28"/>
          <w:cs/>
        </w:rPr>
        <w:t>บริษัทได้มีการจัดประเภทรายการทางบัญชีในงบก</w:t>
      </w:r>
      <w:r>
        <w:rPr>
          <w:rFonts w:asciiTheme="majorBidi" w:hAnsiTheme="majorBidi" w:cstheme="majorBidi" w:hint="cs"/>
          <w:sz w:val="28"/>
          <w:cs/>
        </w:rPr>
        <w:t>ำ</w:t>
      </w:r>
      <w:r w:rsidRPr="002C6D84">
        <w:rPr>
          <w:rFonts w:asciiTheme="majorBidi" w:hAnsiTheme="majorBidi" w:cstheme="majorBidi"/>
          <w:sz w:val="28"/>
          <w:cs/>
        </w:rPr>
        <w:t>ไรขาดทุนเบ็ดเสร็จส</w:t>
      </w:r>
      <w:r>
        <w:rPr>
          <w:rFonts w:asciiTheme="majorBidi" w:hAnsiTheme="majorBidi" w:cstheme="majorBidi" w:hint="cs"/>
          <w:sz w:val="28"/>
          <w:cs/>
        </w:rPr>
        <w:t>ำ</w:t>
      </w:r>
      <w:r w:rsidRPr="002C6D84">
        <w:rPr>
          <w:rFonts w:asciiTheme="majorBidi" w:hAnsiTheme="majorBidi" w:cstheme="majorBidi"/>
          <w:sz w:val="28"/>
          <w:cs/>
        </w:rPr>
        <w:t>หรับ</w:t>
      </w:r>
      <w:r>
        <w:rPr>
          <w:rFonts w:asciiTheme="majorBidi" w:hAnsiTheme="majorBidi" w:cstheme="majorBidi" w:hint="cs"/>
          <w:sz w:val="28"/>
          <w:cs/>
        </w:rPr>
        <w:t>รอบระยะเวลา</w:t>
      </w:r>
      <w:r w:rsidRPr="002C6D84">
        <w:rPr>
          <w:rFonts w:asciiTheme="majorBidi" w:hAnsiTheme="majorBidi" w:cstheme="majorBidi"/>
          <w:sz w:val="28"/>
          <w:cs/>
        </w:rPr>
        <w:t>สามเดือนสิ้นสุดวันที่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CB1F7C">
        <w:rPr>
          <w:rFonts w:asciiTheme="majorBidi" w:hAnsiTheme="majorBidi" w:cstheme="majorBidi"/>
          <w:sz w:val="28"/>
        </w:rPr>
        <w:t xml:space="preserve">     </w:t>
      </w:r>
      <w:r>
        <w:rPr>
          <w:rFonts w:asciiTheme="majorBidi" w:hAnsiTheme="majorBidi" w:cstheme="majorBidi"/>
          <w:sz w:val="28"/>
        </w:rPr>
        <w:t>30</w:t>
      </w:r>
      <w:r w:rsidRPr="002C6D84">
        <w:rPr>
          <w:rFonts w:asciiTheme="majorBidi" w:hAnsiTheme="majorBidi" w:cstheme="majorBidi"/>
          <w:sz w:val="28"/>
        </w:rPr>
        <w:t xml:space="preserve"> </w:t>
      </w:r>
      <w:r w:rsidR="0029540B">
        <w:rPr>
          <w:rFonts w:asciiTheme="majorBidi" w:hAnsiTheme="majorBidi" w:cstheme="majorBidi" w:hint="cs"/>
          <w:sz w:val="28"/>
          <w:cs/>
        </w:rPr>
        <w:t>กันยายน</w:t>
      </w:r>
      <w:r w:rsidRPr="002C6D84">
        <w:rPr>
          <w:rFonts w:asciiTheme="majorBidi" w:hAnsiTheme="majorBidi" w:cstheme="majorBidi"/>
          <w:sz w:val="28"/>
          <w:cs/>
        </w:rPr>
        <w:t xml:space="preserve"> </w:t>
      </w:r>
      <w:r w:rsidRPr="002C6D84">
        <w:rPr>
          <w:rFonts w:asciiTheme="majorBidi" w:hAnsiTheme="majorBidi" w:cstheme="majorBidi"/>
          <w:sz w:val="28"/>
        </w:rPr>
        <w:t>256</w:t>
      </w:r>
      <w:r w:rsidR="000D4C30">
        <w:rPr>
          <w:rFonts w:asciiTheme="majorBidi" w:hAnsiTheme="majorBidi" w:cstheme="majorBidi"/>
          <w:sz w:val="28"/>
        </w:rPr>
        <w:t>6</w:t>
      </w:r>
      <w:r w:rsidRPr="002C6D84">
        <w:rPr>
          <w:rFonts w:asciiTheme="majorBidi" w:hAnsiTheme="majorBidi" w:cstheme="majorBidi"/>
          <w:sz w:val="28"/>
        </w:rPr>
        <w:t xml:space="preserve"> </w:t>
      </w:r>
      <w:r w:rsidRPr="002C6D84">
        <w:rPr>
          <w:rFonts w:asciiTheme="majorBidi" w:hAnsiTheme="majorBidi" w:cstheme="majorBidi"/>
          <w:sz w:val="28"/>
          <w:cs/>
        </w:rPr>
        <w:t>เพื่อให้สอดคล้องกับการน</w:t>
      </w:r>
      <w:r>
        <w:rPr>
          <w:rFonts w:asciiTheme="majorBidi" w:hAnsiTheme="majorBidi" w:cstheme="majorBidi" w:hint="cs"/>
          <w:sz w:val="28"/>
          <w:cs/>
        </w:rPr>
        <w:t>ำ</w:t>
      </w:r>
      <w:r w:rsidRPr="002C6D84">
        <w:rPr>
          <w:rFonts w:asciiTheme="majorBidi" w:hAnsiTheme="majorBidi" w:cstheme="majorBidi"/>
          <w:sz w:val="28"/>
          <w:cs/>
        </w:rPr>
        <w:t>เสนองบการเงิน</w:t>
      </w:r>
      <w:r>
        <w:rPr>
          <w:rFonts w:asciiTheme="majorBidi" w:hAnsiTheme="majorBidi" w:cstheme="majorBidi" w:hint="cs"/>
          <w:sz w:val="28"/>
          <w:cs/>
        </w:rPr>
        <w:t>รอบระยะเวลา</w:t>
      </w:r>
      <w:r w:rsidRPr="002C6D84">
        <w:rPr>
          <w:rFonts w:asciiTheme="majorBidi" w:hAnsiTheme="majorBidi" w:cstheme="majorBidi"/>
          <w:sz w:val="28"/>
          <w:cs/>
        </w:rPr>
        <w:t>ปัจจุบัน โดยประกอบด้วยรายการดังต่อไปนี้</w:t>
      </w:r>
    </w:p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8F72D2" w:rsidRPr="00301815" w14:paraId="1586F191" w14:textId="77777777" w:rsidTr="008E305A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EB5F7F" w14:textId="77777777" w:rsidR="008F72D2" w:rsidRPr="005D5559" w:rsidRDefault="008F72D2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35BB7AA2" w14:textId="77777777" w:rsidR="008F72D2" w:rsidRPr="005D5559" w:rsidRDefault="008F72D2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571D" w14:textId="77777777" w:rsidR="008F72D2" w:rsidRPr="005D5559" w:rsidRDefault="008F72D2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(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D555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F72D2" w:rsidRPr="00301815" w14:paraId="5AF0D147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0F3B" w14:textId="77777777" w:rsidR="008F72D2" w:rsidRPr="00301815" w:rsidRDefault="008F72D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B362E" w14:textId="77777777" w:rsidR="008F72D2" w:rsidRDefault="008F72D2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A6457" w14:textId="77777777" w:rsidR="008F72D2" w:rsidRPr="005D5559" w:rsidRDefault="008F72D2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85185" w14:textId="77777777" w:rsidR="008F72D2" w:rsidRDefault="008F72D2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C3528" w14:textId="77777777" w:rsidR="008F72D2" w:rsidRPr="005D5559" w:rsidRDefault="008F72D2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901134" w14:textId="77777777" w:rsidR="008F72D2" w:rsidRDefault="008F72D2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F72D2" w:rsidRPr="00301815" w14:paraId="4D4A103E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8561" w14:textId="77777777" w:rsidR="008F72D2" w:rsidRPr="00301815" w:rsidRDefault="008F72D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ECC5B" w14:textId="77777777" w:rsidR="008F72D2" w:rsidRPr="005D5559" w:rsidRDefault="008F72D2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28B09" w14:textId="77777777" w:rsidR="008F72D2" w:rsidRPr="005D5559" w:rsidRDefault="008F72D2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6CB927" w14:textId="77777777" w:rsidR="008F72D2" w:rsidRDefault="008F72D2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จัดประเภท</w:t>
            </w:r>
          </w:p>
          <w:p w14:paraId="3E07E1B0" w14:textId="77777777" w:rsidR="008F72D2" w:rsidRPr="005D5559" w:rsidRDefault="008F72D2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F294" w14:textId="77777777" w:rsidR="008F72D2" w:rsidRPr="005D5559" w:rsidRDefault="008F72D2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C0935" w14:textId="77777777" w:rsidR="008F72D2" w:rsidRPr="005D5559" w:rsidRDefault="008F72D2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หลังจัดประเภทรายการใหม่</w:t>
            </w:r>
          </w:p>
        </w:tc>
      </w:tr>
      <w:tr w:rsidR="008F72D2" w:rsidRPr="00301815" w14:paraId="061A413A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FA22" w14:textId="77777777" w:rsidR="008F72D2" w:rsidRPr="00FE755C" w:rsidRDefault="008F72D2">
            <w:pPr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E755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งบกำไรขาดทุนเบ็ดเสร็จ</w:t>
            </w:r>
            <w:r w:rsidRPr="00FE755C">
              <w:rPr>
                <w:rFonts w:asciiTheme="majorBidi" w:hAnsiTheme="majorBidi" w:cstheme="majorBidi"/>
                <w:b/>
                <w:bCs/>
                <w:sz w:val="28"/>
                <w:cs/>
              </w:rPr>
              <w:t>ส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ำ</w:t>
            </w:r>
            <w:r w:rsidRPr="00FE755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รอบระยะเวลา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1BB81" w14:textId="77777777" w:rsidR="008F72D2" w:rsidRPr="00FE755C" w:rsidRDefault="008F72D2">
            <w:pPr>
              <w:tabs>
                <w:tab w:val="decimal" w:pos="792"/>
              </w:tabs>
              <w:ind w:right="4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2EC7A" w14:textId="77777777" w:rsidR="008F72D2" w:rsidRPr="00FE755C" w:rsidRDefault="008F72D2">
            <w:pPr>
              <w:tabs>
                <w:tab w:val="decimal" w:pos="792"/>
              </w:tabs>
              <w:ind w:right="4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6C907" w14:textId="77777777" w:rsidR="008F72D2" w:rsidRPr="00FE755C" w:rsidRDefault="008F72D2">
            <w:pPr>
              <w:tabs>
                <w:tab w:val="decimal" w:pos="792"/>
              </w:tabs>
              <w:ind w:right="4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B0109" w14:textId="77777777" w:rsidR="008F72D2" w:rsidRPr="005D5559" w:rsidRDefault="008F72D2">
            <w:pPr>
              <w:tabs>
                <w:tab w:val="decimal" w:pos="792"/>
              </w:tabs>
              <w:ind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39AE6" w14:textId="77777777" w:rsidR="008F72D2" w:rsidRPr="005D5559" w:rsidRDefault="008F72D2">
            <w:pPr>
              <w:tabs>
                <w:tab w:val="decimal" w:pos="792"/>
              </w:tabs>
              <w:ind w:right="49"/>
              <w:rPr>
                <w:rFonts w:asciiTheme="majorBidi" w:hAnsiTheme="majorBidi" w:cstheme="majorBidi"/>
                <w:sz w:val="28"/>
              </w:rPr>
            </w:pPr>
          </w:p>
        </w:tc>
      </w:tr>
      <w:tr w:rsidR="008F72D2" w:rsidRPr="00301815" w14:paraId="539D48EC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EF1D" w14:textId="39E09F1A" w:rsidR="008F72D2" w:rsidRPr="00FE755C" w:rsidRDefault="008F72D2">
            <w:pPr>
              <w:ind w:right="-29" w:firstLine="227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E755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สามเดือนสิ้นสุด</w:t>
            </w:r>
            <w:r w:rsidRPr="00BC1E2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Pr="00BC1E2D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29540B" w:rsidRPr="0029540B">
              <w:rPr>
                <w:rFonts w:asciiTheme="majorBidi" w:hAnsiTheme="majorBidi" w:hint="cs"/>
                <w:b/>
                <w:bCs/>
                <w:sz w:val="28"/>
                <w:cs/>
              </w:rPr>
              <w:t>กันยายน</w:t>
            </w:r>
            <w:r w:rsidRPr="00BC1E2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BC1E2D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60958" w14:textId="77777777" w:rsidR="008F72D2" w:rsidRPr="00987865" w:rsidRDefault="008F72D2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5EB1" w14:textId="77777777" w:rsidR="008F72D2" w:rsidRPr="00987865" w:rsidRDefault="008F72D2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A9175" w14:textId="77777777" w:rsidR="008F72D2" w:rsidRPr="00987865" w:rsidRDefault="008F72D2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F13A" w14:textId="77777777" w:rsidR="008F72D2" w:rsidRPr="005D5559" w:rsidRDefault="008F72D2">
            <w:pPr>
              <w:tabs>
                <w:tab w:val="decimal" w:pos="792"/>
              </w:tabs>
              <w:ind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4E8A2" w14:textId="77777777" w:rsidR="008F72D2" w:rsidRPr="005D5559" w:rsidRDefault="008F72D2">
            <w:pPr>
              <w:tabs>
                <w:tab w:val="decimal" w:pos="792"/>
              </w:tabs>
              <w:ind w:right="49"/>
              <w:rPr>
                <w:rFonts w:asciiTheme="majorBidi" w:hAnsiTheme="majorBidi" w:cstheme="majorBidi"/>
                <w:sz w:val="28"/>
              </w:rPr>
            </w:pPr>
          </w:p>
        </w:tc>
      </w:tr>
      <w:tr w:rsidR="008E305A" w:rsidRPr="00301815" w14:paraId="28B1FB88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356CE" w14:textId="77777777" w:rsidR="008E305A" w:rsidRPr="005D5559" w:rsidRDefault="008E305A" w:rsidP="008E305A">
            <w:pPr>
              <w:ind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ต้นทุนจากการขาย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0B35" w14:textId="3F01AA85" w:rsidR="008E305A" w:rsidRPr="00987865" w:rsidRDefault="008E305A" w:rsidP="008E305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213,</w:t>
            </w:r>
            <w:r w:rsidR="00F5304C">
              <w:rPr>
                <w:rFonts w:ascii="Angsana New" w:hAnsi="Angsana New"/>
                <w:sz w:val="28"/>
              </w:rPr>
              <w:t>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B916" w14:textId="77777777" w:rsidR="008E305A" w:rsidRPr="00987865" w:rsidRDefault="008E305A" w:rsidP="008E305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149BF" w14:textId="0D475A70" w:rsidR="008E305A" w:rsidRPr="00987865" w:rsidRDefault="00470B80" w:rsidP="008E305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E305A">
              <w:rPr>
                <w:rFonts w:ascii="Angsana New" w:hAnsi="Angsana New"/>
                <w:sz w:val="28"/>
              </w:rPr>
              <w:t>576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0C8A" w14:textId="77777777" w:rsidR="008E305A" w:rsidRPr="005D5559" w:rsidRDefault="008E305A" w:rsidP="008E305A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8D00A" w14:textId="18BF4F5E" w:rsidR="008E305A" w:rsidRDefault="008E305A" w:rsidP="008E305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213,</w:t>
            </w:r>
            <w:r w:rsidR="00F80624">
              <w:rPr>
                <w:rFonts w:ascii="Angsana New" w:hAnsi="Angsana New"/>
                <w:sz w:val="28"/>
              </w:rPr>
              <w:t>407</w:t>
            </w:r>
          </w:p>
        </w:tc>
      </w:tr>
      <w:tr w:rsidR="008E305A" w:rsidRPr="00301815" w14:paraId="46EBBF12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5976" w14:textId="77777777" w:rsidR="008E305A" w:rsidRPr="00907B01" w:rsidRDefault="008E305A" w:rsidP="008E305A">
            <w:pPr>
              <w:ind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07B0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3E188" w14:textId="7A574907" w:rsidR="008E305A" w:rsidRPr="00DD5A11" w:rsidRDefault="0029540B" w:rsidP="008E305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61</w:t>
            </w:r>
            <w:r w:rsidR="008E305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FD3D4" w14:textId="77777777" w:rsidR="008E305A" w:rsidRPr="00987865" w:rsidRDefault="008E305A" w:rsidP="008E305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E5969" w14:textId="0CD01A2F" w:rsidR="008E305A" w:rsidRPr="00DD5A11" w:rsidRDefault="008E305A" w:rsidP="008E305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FDF1" w14:textId="77777777" w:rsidR="008E305A" w:rsidRPr="00CF17AD" w:rsidRDefault="008E305A" w:rsidP="008E305A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2D680" w14:textId="43D67F93" w:rsidR="008E305A" w:rsidRPr="008D14BE" w:rsidRDefault="008E305A" w:rsidP="008E305A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263CA6">
              <w:rPr>
                <w:rFonts w:ascii="Angsana New" w:hAnsi="Angsana New"/>
                <w:sz w:val="28"/>
              </w:rPr>
              <w:t>1</w:t>
            </w:r>
            <w:r w:rsidR="00727FA1">
              <w:rPr>
                <w:rFonts w:ascii="Angsana New" w:hAnsi="Angsana New"/>
                <w:sz w:val="28"/>
              </w:rPr>
              <w:t>,</w:t>
            </w:r>
            <w:r w:rsidR="0029540B">
              <w:rPr>
                <w:rFonts w:ascii="Angsana New" w:hAnsi="Angsana New"/>
                <w:sz w:val="28"/>
              </w:rPr>
              <w:t>950</w:t>
            </w:r>
          </w:p>
        </w:tc>
      </w:tr>
    </w:tbl>
    <w:p w14:paraId="0E37B4EF" w14:textId="2096583A" w:rsidR="003B2373" w:rsidRPr="00E14AA3" w:rsidRDefault="003B2373" w:rsidP="00E14AA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sectPr w:rsidR="003B2373" w:rsidRPr="00E14AA3" w:rsidSect="0019698B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36" w:bottom="1440" w:left="1440" w:header="864" w:footer="432" w:gutter="0"/>
      <w:paperSrc w:first="7" w:other="7"/>
      <w:pgNumType w:start="5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3F5F2" w14:textId="77777777" w:rsidR="006D49BD" w:rsidRDefault="006D49BD">
      <w:pPr>
        <w:rPr>
          <w:rFonts w:hint="eastAsia"/>
        </w:rPr>
      </w:pPr>
      <w:r>
        <w:separator/>
      </w:r>
    </w:p>
  </w:endnote>
  <w:endnote w:type="continuationSeparator" w:id="0">
    <w:p w14:paraId="58E8A8F5" w14:textId="77777777" w:rsidR="006D49BD" w:rsidRDefault="006D49BD">
      <w:pPr>
        <w:rPr>
          <w:rFonts w:hint="eastAsia"/>
        </w:rPr>
      </w:pPr>
      <w:r>
        <w:continuationSeparator/>
      </w:r>
    </w:p>
  </w:endnote>
  <w:endnote w:type="continuationNotice" w:id="1">
    <w:p w14:paraId="43E61542" w14:textId="77777777" w:rsidR="006D49BD" w:rsidRDefault="006D49BD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79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FD3FE" w14:textId="734214B4" w:rsidR="00A73DBA" w:rsidRPr="000748DD" w:rsidRDefault="00D62E80" w:rsidP="00891579">
        <w:pPr>
          <w:pStyle w:val="Footer"/>
          <w:ind w:right="45"/>
          <w:jc w:val="right"/>
          <w:rPr>
            <w:rFonts w:ascii="Angsana New" w:hAnsi="Angsana New"/>
            <w:sz w:val="28"/>
          </w:rPr>
        </w:pPr>
        <w:r>
          <w:t xml:space="preserve">  </w:t>
        </w:r>
        <w:r w:rsidR="00A73DBA" w:rsidRPr="00DA4B61">
          <w:rPr>
            <w:rFonts w:ascii="Angsana New" w:hAnsi="Angsana New"/>
            <w:sz w:val="28"/>
          </w:rPr>
          <w:fldChar w:fldCharType="begin"/>
        </w:r>
        <w:r w:rsidR="00A73DBA" w:rsidRPr="00DA4B61">
          <w:rPr>
            <w:rFonts w:ascii="Angsana New" w:hAnsi="Angsana New"/>
            <w:sz w:val="28"/>
          </w:rPr>
          <w:instrText xml:space="preserve"> PAGE   \* MERGEFORMAT </w:instrText>
        </w:r>
        <w:r w:rsidR="00A73DBA" w:rsidRPr="00DA4B61">
          <w:rPr>
            <w:rFonts w:ascii="Angsana New" w:hAnsi="Angsana New"/>
            <w:sz w:val="28"/>
          </w:rPr>
          <w:fldChar w:fldCharType="separate"/>
        </w:r>
        <w:r w:rsidR="00A73DBA">
          <w:rPr>
            <w:rFonts w:ascii="Angsana New" w:hAnsi="Angsana New"/>
            <w:noProof/>
            <w:sz w:val="28"/>
          </w:rPr>
          <w:t>14</w:t>
        </w:r>
        <w:r w:rsidR="00A73DBA" w:rsidRPr="00DA4B61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09789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AFE5E" w14:textId="1C2FD7A7" w:rsidR="00A73DBA" w:rsidRPr="008532CD" w:rsidRDefault="00A73DBA" w:rsidP="008532CD">
        <w:pPr>
          <w:pStyle w:val="Footer"/>
          <w:jc w:val="right"/>
          <w:rPr>
            <w:rFonts w:hint="eastAsia"/>
          </w:rPr>
        </w:pPr>
        <w:r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A73DBA" w:rsidRPr="005C6B93" w:rsidRDefault="00A73DB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53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A73DBA" w:rsidRDefault="00A73DBA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68C28" w14:textId="77777777" w:rsidR="006D49BD" w:rsidRDefault="006D49BD">
      <w:pPr>
        <w:rPr>
          <w:rFonts w:hint="eastAsia"/>
        </w:rPr>
      </w:pPr>
      <w:r>
        <w:separator/>
      </w:r>
    </w:p>
  </w:footnote>
  <w:footnote w:type="continuationSeparator" w:id="0">
    <w:p w14:paraId="11A0628E" w14:textId="77777777" w:rsidR="006D49BD" w:rsidRDefault="006D49BD">
      <w:pPr>
        <w:rPr>
          <w:rFonts w:hint="eastAsia"/>
        </w:rPr>
      </w:pPr>
      <w:r>
        <w:continuationSeparator/>
      </w:r>
    </w:p>
  </w:footnote>
  <w:footnote w:type="continuationNotice" w:id="1">
    <w:p w14:paraId="5FE1CD9F" w14:textId="77777777" w:rsidR="006D49BD" w:rsidRDefault="006D49BD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6599D" w14:textId="17C63EC0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5" w:name="_Hlk39673241"/>
    <w:r>
      <w:rPr>
        <w:rFonts w:ascii="Angsana New" w:hAnsi="Angsana New"/>
        <w:b/>
        <w:bCs/>
        <w:sz w:val="28"/>
        <w:cs/>
      </w:rPr>
      <w:t xml:space="preserve">บริษัท </w:t>
    </w:r>
    <w:r w:rsidR="00F07ADA">
      <w:rPr>
        <w:rFonts w:ascii="Angsana New" w:hAnsi="Angsana New" w:hint="cs"/>
        <w:b/>
        <w:bCs/>
        <w:sz w:val="28"/>
        <w:cs/>
      </w:rPr>
      <w:t>ออลล์ เอ็นเนอร์ยี่ แอนด์</w:t>
    </w:r>
    <w:r>
      <w:rPr>
        <w:rFonts w:ascii="Angsana New" w:hAnsi="Angsana New"/>
        <w:b/>
        <w:bCs/>
        <w:sz w:val="28"/>
        <w:cs/>
      </w:rPr>
      <w:t xml:space="preserve"> ยูทิลิตี้ จำกัด (มหาชน) </w:t>
    </w:r>
  </w:p>
  <w:p w14:paraId="407FF392" w14:textId="117E6D18" w:rsidR="007D5D28" w:rsidRDefault="007D5D28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 w:hint="cs"/>
        <w:b/>
        <w:bCs/>
        <w:sz w:val="28"/>
        <w:cs/>
      </w:rPr>
      <w:t xml:space="preserve">(เดิมชื่อ “บริษัท เซเว่น ยูทิลิตี้ส์ แอนด์ </w:t>
    </w:r>
    <w:r w:rsidR="004413B2">
      <w:rPr>
        <w:rFonts w:ascii="Angsana New" w:hAnsi="Angsana New" w:hint="cs"/>
        <w:b/>
        <w:bCs/>
        <w:sz w:val="28"/>
        <w:cs/>
      </w:rPr>
      <w:t>พาวเวอร์ จำกัด (มหาชน)</w:t>
    </w:r>
    <w:r w:rsidR="00E45BDC">
      <w:rPr>
        <w:rFonts w:ascii="Angsana New" w:hAnsi="Angsana New" w:hint="cs"/>
        <w:b/>
        <w:bCs/>
        <w:sz w:val="28"/>
        <w:cs/>
      </w:rPr>
      <w:t>”</w:t>
    </w:r>
    <w:r w:rsidR="004413B2">
      <w:rPr>
        <w:rFonts w:ascii="Angsana New" w:hAnsi="Angsana New" w:hint="cs"/>
        <w:b/>
        <w:bCs/>
        <w:sz w:val="28"/>
        <w:cs/>
      </w:rPr>
      <w:t>)</w:t>
    </w:r>
  </w:p>
  <w:p w14:paraId="1D609483" w14:textId="77777777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bookmarkEnd w:id="5"/>
  <w:p w14:paraId="03228566" w14:textId="0777C876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 w:rsidR="003565A8" w:rsidRPr="003565A8">
      <w:rPr>
        <w:rFonts w:ascii="Angsana New" w:hAnsi="Angsana New" w:hint="cs"/>
        <w:b/>
        <w:bCs/>
        <w:sz w:val="28"/>
        <w:cs/>
      </w:rPr>
      <w:t>รอบระยะเวลา</w:t>
    </w:r>
    <w:r>
      <w:rPr>
        <w:rFonts w:ascii="Angsana New" w:hAnsi="Angsana New"/>
        <w:b/>
        <w:bCs/>
        <w:sz w:val="28"/>
        <w:cs/>
      </w:rPr>
      <w:t>สามเดือน</w:t>
    </w:r>
    <w:r>
      <w:rPr>
        <w:rFonts w:ascii="Angsana New" w:hAnsi="Angsana New" w:hint="cs"/>
        <w:b/>
        <w:bCs/>
        <w:sz w:val="28"/>
        <w:cs/>
      </w:rPr>
      <w:t>และ</w:t>
    </w:r>
    <w:r w:rsidR="00395F5A">
      <w:rPr>
        <w:rFonts w:ascii="Angsana New" w:hAnsi="Angsana New" w:hint="cs"/>
        <w:b/>
        <w:bCs/>
        <w:sz w:val="28"/>
        <w:cs/>
      </w:rPr>
      <w:t>เก้า</w:t>
    </w:r>
    <w:r>
      <w:rPr>
        <w:rFonts w:ascii="Angsana New" w:hAnsi="Angsana New" w:hint="cs"/>
        <w:b/>
        <w:bCs/>
        <w:sz w:val="28"/>
        <w:cs/>
      </w:rPr>
      <w:t>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 w:rsidR="00395F5A">
      <w:rPr>
        <w:rFonts w:ascii="Angsana New" w:hAnsi="Angsana New" w:hint="cs"/>
        <w:b/>
        <w:bCs/>
        <w:sz w:val="28"/>
        <w:cs/>
      </w:rPr>
      <w:t>กันย</w:t>
    </w:r>
    <w:r>
      <w:rPr>
        <w:rFonts w:ascii="Angsana New" w:hAnsi="Angsana New" w:hint="cs"/>
        <w:b/>
        <w:bCs/>
        <w:sz w:val="28"/>
        <w:cs/>
      </w:rPr>
      <w:t xml:space="preserve">ายน </w:t>
    </w:r>
    <w:r>
      <w:rPr>
        <w:rFonts w:ascii="Angsana New" w:hAnsi="Angsana New"/>
        <w:b/>
        <w:bCs/>
        <w:sz w:val="28"/>
      </w:rPr>
      <w:t>256</w:t>
    </w:r>
    <w:r w:rsidR="00A97C88">
      <w:rPr>
        <w:rFonts w:ascii="Angsana New" w:hAnsi="Angsana New"/>
        <w:b/>
        <w:bCs/>
        <w:sz w:val="28"/>
      </w:rPr>
      <w:t>7</w:t>
    </w:r>
  </w:p>
  <w:p w14:paraId="01EE91B7" w14:textId="77777777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663E2E4C" w14:textId="77777777" w:rsidR="00A73DBA" w:rsidRPr="00A4131C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8DF66" w14:textId="6C0E729E" w:rsidR="00A73DBA" w:rsidRDefault="0031057E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cs/>
      </w:rPr>
      <w:t>ออลล์ เอ็นเนอร์ยี่ แอนด์</w:t>
    </w:r>
    <w:r>
      <w:rPr>
        <w:rFonts w:ascii="Angsana New" w:hAnsi="Angsana New"/>
        <w:b/>
        <w:bCs/>
        <w:sz w:val="28"/>
        <w:cs/>
      </w:rPr>
      <w:t xml:space="preserve"> ยูทิลิตี้ จำกัด (มหาชน)</w:t>
    </w:r>
  </w:p>
  <w:p w14:paraId="5F7EC111" w14:textId="14AB55E4" w:rsidR="007B3BC5" w:rsidRDefault="007B3BC5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 w:hint="cs"/>
        <w:b/>
        <w:bCs/>
        <w:sz w:val="28"/>
        <w:cs/>
      </w:rPr>
      <w:t>(เดิมชื่อ “บริษัท เซเว่น ยูทิลิตี้ส์ แอนด์ พาวเวอร์ จำกัด (มหาชน)</w:t>
    </w:r>
    <w:r w:rsidR="00CD4663">
      <w:rPr>
        <w:rFonts w:ascii="Angsana New" w:hAnsi="Angsana New" w:hint="cs"/>
        <w:b/>
        <w:bCs/>
        <w:sz w:val="28"/>
        <w:cs/>
      </w:rPr>
      <w:t>”</w:t>
    </w:r>
    <w:r>
      <w:rPr>
        <w:rFonts w:ascii="Angsana New" w:hAnsi="Angsana New" w:hint="cs"/>
        <w:b/>
        <w:bCs/>
        <w:sz w:val="28"/>
        <w:cs/>
      </w:rPr>
      <w:t>)</w:t>
    </w:r>
  </w:p>
  <w:p w14:paraId="3BCF515A" w14:textId="77777777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052E2CA4" w14:textId="1ECAF0DF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 w:rsidR="00563862">
      <w:rPr>
        <w:rFonts w:ascii="Angsana New" w:hAnsi="Angsana New" w:hint="cs"/>
        <w:b/>
        <w:bCs/>
        <w:sz w:val="28"/>
        <w:cs/>
      </w:rPr>
      <w:t>รอบระยะเวลา</w:t>
    </w:r>
    <w:r>
      <w:rPr>
        <w:rFonts w:ascii="Angsana New" w:hAnsi="Angsana New"/>
        <w:b/>
        <w:bCs/>
        <w:sz w:val="28"/>
        <w:cs/>
      </w:rPr>
      <w:t>สามเดือน</w:t>
    </w:r>
    <w:r>
      <w:rPr>
        <w:rFonts w:ascii="Angsana New" w:hAnsi="Angsana New" w:hint="cs"/>
        <w:b/>
        <w:bCs/>
        <w:sz w:val="28"/>
        <w:cs/>
      </w:rPr>
      <w:t>และ</w:t>
    </w:r>
    <w:r w:rsidR="007B3F88">
      <w:rPr>
        <w:rFonts w:ascii="Angsana New" w:hAnsi="Angsana New" w:hint="cs"/>
        <w:b/>
        <w:bCs/>
        <w:sz w:val="28"/>
        <w:cs/>
      </w:rPr>
      <w:t>เก้า</w:t>
    </w:r>
    <w:r>
      <w:rPr>
        <w:rFonts w:ascii="Angsana New" w:hAnsi="Angsana New" w:hint="cs"/>
        <w:b/>
        <w:bCs/>
        <w:sz w:val="28"/>
        <w:cs/>
      </w:rPr>
      <w:t>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 w:rsidR="007B3F88">
      <w:rPr>
        <w:rFonts w:ascii="Angsana New" w:hAnsi="Angsana New" w:hint="cs"/>
        <w:b/>
        <w:bCs/>
        <w:sz w:val="28"/>
        <w:cs/>
      </w:rPr>
      <w:t>กันย</w:t>
    </w:r>
    <w:r>
      <w:rPr>
        <w:rFonts w:ascii="Angsana New" w:hAnsi="Angsana New" w:hint="cs"/>
        <w:b/>
        <w:bCs/>
        <w:sz w:val="28"/>
        <w:cs/>
      </w:rPr>
      <w:t xml:space="preserve">ายน </w:t>
    </w:r>
    <w:r>
      <w:rPr>
        <w:rFonts w:ascii="Angsana New" w:hAnsi="Angsana New"/>
        <w:b/>
        <w:bCs/>
        <w:sz w:val="28"/>
      </w:rPr>
      <w:t>256</w:t>
    </w:r>
    <w:r w:rsidR="007573B6">
      <w:rPr>
        <w:rFonts w:ascii="Angsana New" w:hAnsi="Angsana New"/>
        <w:b/>
        <w:bCs/>
        <w:sz w:val="28"/>
      </w:rPr>
      <w:t>7</w:t>
    </w:r>
  </w:p>
  <w:p w14:paraId="57734D18" w14:textId="77777777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A73DBA" w:rsidRPr="00B37563" w:rsidRDefault="00A73DBA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F2151" w14:textId="6F8EF665" w:rsidR="00A73DBA" w:rsidRDefault="00775C78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cs/>
      </w:rPr>
      <w:t>ออลล์ เอ็นเนอร์ยี่ แอนด์</w:t>
    </w:r>
    <w:r>
      <w:rPr>
        <w:rFonts w:ascii="Angsana New" w:hAnsi="Angsana New"/>
        <w:b/>
        <w:bCs/>
        <w:sz w:val="28"/>
        <w:cs/>
      </w:rPr>
      <w:t xml:space="preserve"> ยูทิลิตี้ จำกัด (มหาชน)</w:t>
    </w:r>
  </w:p>
  <w:p w14:paraId="1CF44B2A" w14:textId="586D223F" w:rsidR="00B9246D" w:rsidRDefault="00B9246D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 w:hint="cs"/>
        <w:b/>
        <w:bCs/>
        <w:sz w:val="28"/>
        <w:cs/>
      </w:rPr>
      <w:t>(เดิมชื่อ “บริษัท เซเว่น ยูทิลิตี้ส์ แอนด์ พาวเวอร์ จำกัด (มหาชน)</w:t>
    </w:r>
    <w:r w:rsidR="00CD4663">
      <w:rPr>
        <w:rFonts w:ascii="Angsana New" w:hAnsi="Angsana New" w:hint="cs"/>
        <w:b/>
        <w:bCs/>
        <w:sz w:val="28"/>
        <w:cs/>
      </w:rPr>
      <w:t>”</w:t>
    </w:r>
    <w:r>
      <w:rPr>
        <w:rFonts w:ascii="Angsana New" w:hAnsi="Angsana New" w:hint="cs"/>
        <w:b/>
        <w:bCs/>
        <w:sz w:val="28"/>
        <w:cs/>
      </w:rPr>
      <w:t>)</w:t>
    </w:r>
  </w:p>
  <w:p w14:paraId="051DF121" w14:textId="77777777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65C4A72" w14:textId="1AD6A298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 w:rsidR="00BF2398">
      <w:rPr>
        <w:rFonts w:ascii="Angsana New" w:hAnsi="Angsana New" w:hint="cs"/>
        <w:b/>
        <w:bCs/>
        <w:sz w:val="28"/>
        <w:cs/>
      </w:rPr>
      <w:t>รอบระยะเวลา</w:t>
    </w:r>
    <w:r>
      <w:rPr>
        <w:rFonts w:ascii="Angsana New" w:hAnsi="Angsana New"/>
        <w:b/>
        <w:bCs/>
        <w:sz w:val="28"/>
        <w:cs/>
      </w:rPr>
      <w:t>สามเดือน</w:t>
    </w:r>
    <w:r>
      <w:rPr>
        <w:rFonts w:ascii="Angsana New" w:hAnsi="Angsana New" w:hint="cs"/>
        <w:b/>
        <w:bCs/>
        <w:sz w:val="28"/>
        <w:cs/>
      </w:rPr>
      <w:t>และ</w:t>
    </w:r>
    <w:r w:rsidR="006F4587">
      <w:rPr>
        <w:rFonts w:ascii="Angsana New" w:hAnsi="Angsana New" w:hint="cs"/>
        <w:b/>
        <w:bCs/>
        <w:sz w:val="28"/>
        <w:cs/>
      </w:rPr>
      <w:t>เก้า</w:t>
    </w:r>
    <w:r>
      <w:rPr>
        <w:rFonts w:ascii="Angsana New" w:hAnsi="Angsana New" w:hint="cs"/>
        <w:b/>
        <w:bCs/>
        <w:sz w:val="28"/>
        <w:cs/>
      </w:rPr>
      <w:t>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 w:rsidR="006F4587"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 w:hint="cs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256</w:t>
    </w:r>
    <w:r w:rsidR="007573B6">
      <w:rPr>
        <w:rFonts w:ascii="Angsana New" w:hAnsi="Angsana New"/>
        <w:b/>
        <w:bCs/>
        <w:sz w:val="28"/>
      </w:rPr>
      <w:t>7</w:t>
    </w:r>
  </w:p>
  <w:p w14:paraId="1E198EBA" w14:textId="2CFE62DC" w:rsidR="00A73DBA" w:rsidRDefault="00A73DBA" w:rsidP="00457842">
    <w:pPr>
      <w:tabs>
        <w:tab w:val="left" w:pos="720"/>
      </w:tabs>
      <w:spacing w:after="24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C345E"/>
    <w:multiLevelType w:val="multilevel"/>
    <w:tmpl w:val="812288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F97DDC"/>
    <w:multiLevelType w:val="hybridMultilevel"/>
    <w:tmpl w:val="8EEA3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86BEE"/>
    <w:multiLevelType w:val="hybridMultilevel"/>
    <w:tmpl w:val="20EC84EE"/>
    <w:lvl w:ilvl="0" w:tplc="CC36C38A">
      <w:numFmt w:val="bullet"/>
      <w:lvlText w:val=""/>
      <w:lvlJc w:val="left"/>
      <w:pPr>
        <w:ind w:left="720" w:hanging="360"/>
      </w:pPr>
      <w:rPr>
        <w:rFonts w:ascii="Symbol" w:eastAsia="Malgun Gothic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366DE"/>
    <w:multiLevelType w:val="hybridMultilevel"/>
    <w:tmpl w:val="ABFC80FE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D2208"/>
    <w:multiLevelType w:val="multilevel"/>
    <w:tmpl w:val="7B74980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3607CF8"/>
    <w:multiLevelType w:val="hybridMultilevel"/>
    <w:tmpl w:val="D56C200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11DFB"/>
    <w:multiLevelType w:val="multilevel"/>
    <w:tmpl w:val="B0369C5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4467D9"/>
    <w:multiLevelType w:val="hybridMultilevel"/>
    <w:tmpl w:val="A43C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82B3A"/>
    <w:multiLevelType w:val="multilevel"/>
    <w:tmpl w:val="0802B140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FB33C82"/>
    <w:multiLevelType w:val="multilevel"/>
    <w:tmpl w:val="8A320AC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7EC51CF"/>
    <w:multiLevelType w:val="multilevel"/>
    <w:tmpl w:val="0572234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ascii="Angsana New" w:hAnsi="Angsana New" w:cs="Angsana New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color w:val="auto"/>
      </w:rPr>
    </w:lvl>
  </w:abstractNum>
  <w:abstractNum w:abstractNumId="11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B63F2"/>
    <w:multiLevelType w:val="multilevel"/>
    <w:tmpl w:val="1CC2A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195797"/>
    <w:multiLevelType w:val="multilevel"/>
    <w:tmpl w:val="880CCEE6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66575B8"/>
    <w:multiLevelType w:val="hybridMultilevel"/>
    <w:tmpl w:val="05560536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738F5"/>
    <w:multiLevelType w:val="hybridMultilevel"/>
    <w:tmpl w:val="8BEEC37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F022C"/>
    <w:multiLevelType w:val="hybridMultilevel"/>
    <w:tmpl w:val="995E2F7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2424E"/>
    <w:multiLevelType w:val="hybridMultilevel"/>
    <w:tmpl w:val="74C08A8C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19" w15:restartNumberingAfterBreak="0">
    <w:nsid w:val="43BB1CF4"/>
    <w:multiLevelType w:val="multilevel"/>
    <w:tmpl w:val="0C2666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0" w15:restartNumberingAfterBreak="0">
    <w:nsid w:val="47A24D13"/>
    <w:multiLevelType w:val="hybridMultilevel"/>
    <w:tmpl w:val="931035A2"/>
    <w:lvl w:ilvl="0" w:tplc="09AA2C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5299C"/>
    <w:multiLevelType w:val="hybridMultilevel"/>
    <w:tmpl w:val="B2BEC362"/>
    <w:lvl w:ilvl="0" w:tplc="37588E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1FF4A11"/>
    <w:multiLevelType w:val="hybridMultilevel"/>
    <w:tmpl w:val="673AA25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5D03306"/>
    <w:multiLevelType w:val="multilevel"/>
    <w:tmpl w:val="4FC0EC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26" w15:restartNumberingAfterBreak="0">
    <w:nsid w:val="67950357"/>
    <w:multiLevelType w:val="hybridMultilevel"/>
    <w:tmpl w:val="374256F6"/>
    <w:lvl w:ilvl="0" w:tplc="650E37D4">
      <w:start w:val="31"/>
      <w:numFmt w:val="bullet"/>
      <w:lvlText w:val="-"/>
      <w:lvlJc w:val="left"/>
      <w:pPr>
        <w:ind w:left="1210" w:hanging="85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9A5847"/>
    <w:multiLevelType w:val="hybridMultilevel"/>
    <w:tmpl w:val="7DA4947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F45EE"/>
    <w:multiLevelType w:val="multilevel"/>
    <w:tmpl w:val="025843D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8BD3A2E"/>
    <w:multiLevelType w:val="multilevel"/>
    <w:tmpl w:val="18060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56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7674090">
    <w:abstractNumId w:val="9"/>
  </w:num>
  <w:num w:numId="2" w16cid:durableId="359280886">
    <w:abstractNumId w:val="29"/>
  </w:num>
  <w:num w:numId="3" w16cid:durableId="474297977">
    <w:abstractNumId w:val="11"/>
  </w:num>
  <w:num w:numId="4" w16cid:durableId="1978224201">
    <w:abstractNumId w:val="21"/>
  </w:num>
  <w:num w:numId="5" w16cid:durableId="879895726">
    <w:abstractNumId w:val="7"/>
  </w:num>
  <w:num w:numId="6" w16cid:durableId="1313951306">
    <w:abstractNumId w:val="14"/>
  </w:num>
  <w:num w:numId="7" w16cid:durableId="1118527099">
    <w:abstractNumId w:val="13"/>
  </w:num>
  <w:num w:numId="8" w16cid:durableId="480776160">
    <w:abstractNumId w:val="24"/>
  </w:num>
  <w:num w:numId="9" w16cid:durableId="1870725864">
    <w:abstractNumId w:val="16"/>
  </w:num>
  <w:num w:numId="10" w16cid:durableId="83887302">
    <w:abstractNumId w:val="18"/>
  </w:num>
  <w:num w:numId="11" w16cid:durableId="1114639320">
    <w:abstractNumId w:val="6"/>
  </w:num>
  <w:num w:numId="12" w16cid:durableId="1392078518">
    <w:abstractNumId w:val="17"/>
  </w:num>
  <w:num w:numId="13" w16cid:durableId="1688408665">
    <w:abstractNumId w:val="0"/>
  </w:num>
  <w:num w:numId="14" w16cid:durableId="1358115451">
    <w:abstractNumId w:val="27"/>
  </w:num>
  <w:num w:numId="15" w16cid:durableId="302736872">
    <w:abstractNumId w:val="5"/>
  </w:num>
  <w:num w:numId="16" w16cid:durableId="771903085">
    <w:abstractNumId w:val="15"/>
  </w:num>
  <w:num w:numId="17" w16cid:durableId="1443963321">
    <w:abstractNumId w:val="8"/>
  </w:num>
  <w:num w:numId="18" w16cid:durableId="321272502">
    <w:abstractNumId w:val="22"/>
  </w:num>
  <w:num w:numId="19" w16cid:durableId="2013101600">
    <w:abstractNumId w:val="10"/>
  </w:num>
  <w:num w:numId="20" w16cid:durableId="1951543012">
    <w:abstractNumId w:val="3"/>
  </w:num>
  <w:num w:numId="21" w16cid:durableId="430207375">
    <w:abstractNumId w:val="19"/>
  </w:num>
  <w:num w:numId="22" w16cid:durableId="650212450">
    <w:abstractNumId w:val="4"/>
  </w:num>
  <w:num w:numId="23" w16cid:durableId="1569799128">
    <w:abstractNumId w:val="20"/>
  </w:num>
  <w:num w:numId="24" w16cid:durableId="1020815654">
    <w:abstractNumId w:val="28"/>
  </w:num>
  <w:num w:numId="25" w16cid:durableId="7744426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1357336">
    <w:abstractNumId w:val="12"/>
  </w:num>
  <w:num w:numId="27" w16cid:durableId="1270698839">
    <w:abstractNumId w:val="1"/>
  </w:num>
  <w:num w:numId="28" w16cid:durableId="133839036">
    <w:abstractNumId w:val="26"/>
  </w:num>
  <w:num w:numId="29" w16cid:durableId="1475684939">
    <w:abstractNumId w:val="23"/>
  </w:num>
  <w:num w:numId="30" w16cid:durableId="1415282412">
    <w:abstractNumId w:val="25"/>
  </w:num>
  <w:num w:numId="31" w16cid:durableId="44061557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0F13"/>
    <w:rsid w:val="0000148F"/>
    <w:rsid w:val="000017AD"/>
    <w:rsid w:val="000018FF"/>
    <w:rsid w:val="000019EA"/>
    <w:rsid w:val="00001A39"/>
    <w:rsid w:val="00001B76"/>
    <w:rsid w:val="00002134"/>
    <w:rsid w:val="00002334"/>
    <w:rsid w:val="00002A33"/>
    <w:rsid w:val="00002FEF"/>
    <w:rsid w:val="00002FF6"/>
    <w:rsid w:val="000030B9"/>
    <w:rsid w:val="00003722"/>
    <w:rsid w:val="00003A2E"/>
    <w:rsid w:val="00003A40"/>
    <w:rsid w:val="00003BB7"/>
    <w:rsid w:val="00004340"/>
    <w:rsid w:val="0000437D"/>
    <w:rsid w:val="00004CE6"/>
    <w:rsid w:val="00004F1E"/>
    <w:rsid w:val="00005373"/>
    <w:rsid w:val="00005506"/>
    <w:rsid w:val="000056EE"/>
    <w:rsid w:val="00005B39"/>
    <w:rsid w:val="00005BFB"/>
    <w:rsid w:val="00005DE1"/>
    <w:rsid w:val="00005E32"/>
    <w:rsid w:val="00006221"/>
    <w:rsid w:val="000063B7"/>
    <w:rsid w:val="0000666D"/>
    <w:rsid w:val="0001016A"/>
    <w:rsid w:val="000106BC"/>
    <w:rsid w:val="00010ED5"/>
    <w:rsid w:val="00011095"/>
    <w:rsid w:val="00011264"/>
    <w:rsid w:val="00011542"/>
    <w:rsid w:val="00011A05"/>
    <w:rsid w:val="00011A48"/>
    <w:rsid w:val="00011CAD"/>
    <w:rsid w:val="00011DB1"/>
    <w:rsid w:val="00011F00"/>
    <w:rsid w:val="00011F4D"/>
    <w:rsid w:val="00012006"/>
    <w:rsid w:val="0001221A"/>
    <w:rsid w:val="00012571"/>
    <w:rsid w:val="000128AE"/>
    <w:rsid w:val="00012A21"/>
    <w:rsid w:val="00012F3C"/>
    <w:rsid w:val="00014033"/>
    <w:rsid w:val="00014553"/>
    <w:rsid w:val="00014C41"/>
    <w:rsid w:val="0001530C"/>
    <w:rsid w:val="00015691"/>
    <w:rsid w:val="00015870"/>
    <w:rsid w:val="00015AB0"/>
    <w:rsid w:val="00015E36"/>
    <w:rsid w:val="0001653D"/>
    <w:rsid w:val="0001679C"/>
    <w:rsid w:val="00016A6C"/>
    <w:rsid w:val="00016C76"/>
    <w:rsid w:val="00016C89"/>
    <w:rsid w:val="00016F17"/>
    <w:rsid w:val="000173F0"/>
    <w:rsid w:val="00017CCF"/>
    <w:rsid w:val="00017E97"/>
    <w:rsid w:val="000203AF"/>
    <w:rsid w:val="000203CC"/>
    <w:rsid w:val="00020B71"/>
    <w:rsid w:val="00020B82"/>
    <w:rsid w:val="00020F3B"/>
    <w:rsid w:val="00020FBC"/>
    <w:rsid w:val="00021036"/>
    <w:rsid w:val="000215C5"/>
    <w:rsid w:val="0002165B"/>
    <w:rsid w:val="00021AAA"/>
    <w:rsid w:val="00021B86"/>
    <w:rsid w:val="00021F5E"/>
    <w:rsid w:val="000223EA"/>
    <w:rsid w:val="0002248B"/>
    <w:rsid w:val="0002268C"/>
    <w:rsid w:val="00022C79"/>
    <w:rsid w:val="00022DE0"/>
    <w:rsid w:val="0002307B"/>
    <w:rsid w:val="0002372B"/>
    <w:rsid w:val="00023847"/>
    <w:rsid w:val="00023945"/>
    <w:rsid w:val="00023D86"/>
    <w:rsid w:val="00023E3D"/>
    <w:rsid w:val="00023E66"/>
    <w:rsid w:val="000243CC"/>
    <w:rsid w:val="000247B7"/>
    <w:rsid w:val="0002482A"/>
    <w:rsid w:val="0002487D"/>
    <w:rsid w:val="000250FC"/>
    <w:rsid w:val="0002529F"/>
    <w:rsid w:val="00025545"/>
    <w:rsid w:val="000255FE"/>
    <w:rsid w:val="00025EC7"/>
    <w:rsid w:val="00026097"/>
    <w:rsid w:val="000264F5"/>
    <w:rsid w:val="000269B1"/>
    <w:rsid w:val="00026E4B"/>
    <w:rsid w:val="00026FE7"/>
    <w:rsid w:val="000271DB"/>
    <w:rsid w:val="0002731B"/>
    <w:rsid w:val="000274E1"/>
    <w:rsid w:val="00027D98"/>
    <w:rsid w:val="000303AE"/>
    <w:rsid w:val="00030622"/>
    <w:rsid w:val="000307F1"/>
    <w:rsid w:val="00030EAA"/>
    <w:rsid w:val="00031197"/>
    <w:rsid w:val="0003128D"/>
    <w:rsid w:val="000312A9"/>
    <w:rsid w:val="0003160A"/>
    <w:rsid w:val="00031FA7"/>
    <w:rsid w:val="000323B4"/>
    <w:rsid w:val="000323BE"/>
    <w:rsid w:val="00032414"/>
    <w:rsid w:val="000325E8"/>
    <w:rsid w:val="000326CF"/>
    <w:rsid w:val="00032B37"/>
    <w:rsid w:val="00033101"/>
    <w:rsid w:val="00033366"/>
    <w:rsid w:val="00034687"/>
    <w:rsid w:val="00034A74"/>
    <w:rsid w:val="0003605A"/>
    <w:rsid w:val="00036105"/>
    <w:rsid w:val="00036616"/>
    <w:rsid w:val="000367BB"/>
    <w:rsid w:val="00036BC1"/>
    <w:rsid w:val="0003702A"/>
    <w:rsid w:val="00037054"/>
    <w:rsid w:val="00037276"/>
    <w:rsid w:val="0003727E"/>
    <w:rsid w:val="00037F80"/>
    <w:rsid w:val="000402B6"/>
    <w:rsid w:val="00040473"/>
    <w:rsid w:val="0004097A"/>
    <w:rsid w:val="000409C7"/>
    <w:rsid w:val="00040D84"/>
    <w:rsid w:val="00040F2E"/>
    <w:rsid w:val="000415BD"/>
    <w:rsid w:val="00041AEB"/>
    <w:rsid w:val="00041E25"/>
    <w:rsid w:val="00041F83"/>
    <w:rsid w:val="00042019"/>
    <w:rsid w:val="000422CA"/>
    <w:rsid w:val="00042340"/>
    <w:rsid w:val="0004240B"/>
    <w:rsid w:val="00042738"/>
    <w:rsid w:val="00042DD8"/>
    <w:rsid w:val="00043091"/>
    <w:rsid w:val="0004385E"/>
    <w:rsid w:val="00043CB6"/>
    <w:rsid w:val="00043EBE"/>
    <w:rsid w:val="00043FC5"/>
    <w:rsid w:val="00044135"/>
    <w:rsid w:val="00044236"/>
    <w:rsid w:val="0004429E"/>
    <w:rsid w:val="00044627"/>
    <w:rsid w:val="0004497D"/>
    <w:rsid w:val="00044A32"/>
    <w:rsid w:val="00044A46"/>
    <w:rsid w:val="0004500F"/>
    <w:rsid w:val="00045312"/>
    <w:rsid w:val="00045656"/>
    <w:rsid w:val="000457C9"/>
    <w:rsid w:val="00045AA7"/>
    <w:rsid w:val="00045B34"/>
    <w:rsid w:val="00045D72"/>
    <w:rsid w:val="00046238"/>
    <w:rsid w:val="000469D2"/>
    <w:rsid w:val="00046C48"/>
    <w:rsid w:val="00046EA4"/>
    <w:rsid w:val="00047315"/>
    <w:rsid w:val="000478DF"/>
    <w:rsid w:val="00047A94"/>
    <w:rsid w:val="00047B4A"/>
    <w:rsid w:val="000501A5"/>
    <w:rsid w:val="00050A0B"/>
    <w:rsid w:val="00050B5C"/>
    <w:rsid w:val="00050F5C"/>
    <w:rsid w:val="00051024"/>
    <w:rsid w:val="000510DD"/>
    <w:rsid w:val="000510E6"/>
    <w:rsid w:val="0005125E"/>
    <w:rsid w:val="00051401"/>
    <w:rsid w:val="000517E3"/>
    <w:rsid w:val="00051EEA"/>
    <w:rsid w:val="0005224E"/>
    <w:rsid w:val="000527E6"/>
    <w:rsid w:val="00052EEF"/>
    <w:rsid w:val="000532F9"/>
    <w:rsid w:val="00053772"/>
    <w:rsid w:val="00053CB7"/>
    <w:rsid w:val="000544D6"/>
    <w:rsid w:val="000547ED"/>
    <w:rsid w:val="00054876"/>
    <w:rsid w:val="00054AE4"/>
    <w:rsid w:val="00054C2F"/>
    <w:rsid w:val="00054EDD"/>
    <w:rsid w:val="00055201"/>
    <w:rsid w:val="0005583A"/>
    <w:rsid w:val="0005588F"/>
    <w:rsid w:val="00055C6B"/>
    <w:rsid w:val="00056043"/>
    <w:rsid w:val="00056659"/>
    <w:rsid w:val="000566D8"/>
    <w:rsid w:val="000569D1"/>
    <w:rsid w:val="000571A8"/>
    <w:rsid w:val="000576C6"/>
    <w:rsid w:val="00057925"/>
    <w:rsid w:val="00057CFE"/>
    <w:rsid w:val="0006035C"/>
    <w:rsid w:val="00060BC3"/>
    <w:rsid w:val="00060F09"/>
    <w:rsid w:val="0006210C"/>
    <w:rsid w:val="00062A7E"/>
    <w:rsid w:val="00062EC2"/>
    <w:rsid w:val="00063A36"/>
    <w:rsid w:val="00063B9A"/>
    <w:rsid w:val="00063D03"/>
    <w:rsid w:val="00063F8D"/>
    <w:rsid w:val="00064C2F"/>
    <w:rsid w:val="00064C68"/>
    <w:rsid w:val="0006519C"/>
    <w:rsid w:val="00065788"/>
    <w:rsid w:val="00065E8F"/>
    <w:rsid w:val="00065F34"/>
    <w:rsid w:val="00066700"/>
    <w:rsid w:val="00066E8E"/>
    <w:rsid w:val="0006703E"/>
    <w:rsid w:val="000671A5"/>
    <w:rsid w:val="00067258"/>
    <w:rsid w:val="00067877"/>
    <w:rsid w:val="00067F02"/>
    <w:rsid w:val="00067F5E"/>
    <w:rsid w:val="00070777"/>
    <w:rsid w:val="000708E3"/>
    <w:rsid w:val="00070BEB"/>
    <w:rsid w:val="000715AB"/>
    <w:rsid w:val="000718A0"/>
    <w:rsid w:val="000719DC"/>
    <w:rsid w:val="00071B20"/>
    <w:rsid w:val="00071D57"/>
    <w:rsid w:val="00071DA7"/>
    <w:rsid w:val="000723FA"/>
    <w:rsid w:val="000725A9"/>
    <w:rsid w:val="00072918"/>
    <w:rsid w:val="00072B1A"/>
    <w:rsid w:val="00073031"/>
    <w:rsid w:val="00073233"/>
    <w:rsid w:val="0007364D"/>
    <w:rsid w:val="00073B3A"/>
    <w:rsid w:val="00073D22"/>
    <w:rsid w:val="00073DD6"/>
    <w:rsid w:val="00073F18"/>
    <w:rsid w:val="000742EB"/>
    <w:rsid w:val="000748DD"/>
    <w:rsid w:val="00074D1F"/>
    <w:rsid w:val="0007553C"/>
    <w:rsid w:val="00075C47"/>
    <w:rsid w:val="0007670F"/>
    <w:rsid w:val="00076BD3"/>
    <w:rsid w:val="00076E97"/>
    <w:rsid w:val="00077166"/>
    <w:rsid w:val="00077364"/>
    <w:rsid w:val="000773FF"/>
    <w:rsid w:val="00077569"/>
    <w:rsid w:val="00077846"/>
    <w:rsid w:val="0007796F"/>
    <w:rsid w:val="00077D10"/>
    <w:rsid w:val="00077E34"/>
    <w:rsid w:val="0008003A"/>
    <w:rsid w:val="000803EE"/>
    <w:rsid w:val="0008048A"/>
    <w:rsid w:val="00080658"/>
    <w:rsid w:val="0008095E"/>
    <w:rsid w:val="000809FD"/>
    <w:rsid w:val="00080BEC"/>
    <w:rsid w:val="00080E49"/>
    <w:rsid w:val="00080EEA"/>
    <w:rsid w:val="00081419"/>
    <w:rsid w:val="00081754"/>
    <w:rsid w:val="00081764"/>
    <w:rsid w:val="00081BC8"/>
    <w:rsid w:val="000821B8"/>
    <w:rsid w:val="000821F9"/>
    <w:rsid w:val="0008248A"/>
    <w:rsid w:val="00082990"/>
    <w:rsid w:val="00082AEF"/>
    <w:rsid w:val="00083823"/>
    <w:rsid w:val="000841F6"/>
    <w:rsid w:val="000842D4"/>
    <w:rsid w:val="000844FB"/>
    <w:rsid w:val="00084690"/>
    <w:rsid w:val="0008515F"/>
    <w:rsid w:val="000851D1"/>
    <w:rsid w:val="000860DC"/>
    <w:rsid w:val="00086149"/>
    <w:rsid w:val="000861E9"/>
    <w:rsid w:val="0008646D"/>
    <w:rsid w:val="000866D2"/>
    <w:rsid w:val="00086979"/>
    <w:rsid w:val="000869DB"/>
    <w:rsid w:val="00086FB5"/>
    <w:rsid w:val="000872D3"/>
    <w:rsid w:val="00087360"/>
    <w:rsid w:val="00087405"/>
    <w:rsid w:val="00087C14"/>
    <w:rsid w:val="0009037F"/>
    <w:rsid w:val="00090437"/>
    <w:rsid w:val="0009130F"/>
    <w:rsid w:val="00091745"/>
    <w:rsid w:val="00091A44"/>
    <w:rsid w:val="00092792"/>
    <w:rsid w:val="000930D0"/>
    <w:rsid w:val="000931B0"/>
    <w:rsid w:val="000932A1"/>
    <w:rsid w:val="000933A8"/>
    <w:rsid w:val="00093A1F"/>
    <w:rsid w:val="00094249"/>
    <w:rsid w:val="000942FA"/>
    <w:rsid w:val="00094670"/>
    <w:rsid w:val="0009484D"/>
    <w:rsid w:val="00094C0C"/>
    <w:rsid w:val="00094F42"/>
    <w:rsid w:val="0009523E"/>
    <w:rsid w:val="00095253"/>
    <w:rsid w:val="00095336"/>
    <w:rsid w:val="00095906"/>
    <w:rsid w:val="00095C5B"/>
    <w:rsid w:val="00095D2E"/>
    <w:rsid w:val="00096B74"/>
    <w:rsid w:val="00096E5E"/>
    <w:rsid w:val="00097134"/>
    <w:rsid w:val="000971E7"/>
    <w:rsid w:val="00097392"/>
    <w:rsid w:val="00097792"/>
    <w:rsid w:val="00097C96"/>
    <w:rsid w:val="00097CBF"/>
    <w:rsid w:val="000A0251"/>
    <w:rsid w:val="000A08BE"/>
    <w:rsid w:val="000A0C0C"/>
    <w:rsid w:val="000A1084"/>
    <w:rsid w:val="000A115F"/>
    <w:rsid w:val="000A1386"/>
    <w:rsid w:val="000A16A1"/>
    <w:rsid w:val="000A1782"/>
    <w:rsid w:val="000A18B3"/>
    <w:rsid w:val="000A18D6"/>
    <w:rsid w:val="000A19DD"/>
    <w:rsid w:val="000A22F4"/>
    <w:rsid w:val="000A24D5"/>
    <w:rsid w:val="000A2583"/>
    <w:rsid w:val="000A280E"/>
    <w:rsid w:val="000A2833"/>
    <w:rsid w:val="000A2BD3"/>
    <w:rsid w:val="000A2C4A"/>
    <w:rsid w:val="000A2C9B"/>
    <w:rsid w:val="000A2D29"/>
    <w:rsid w:val="000A2F9B"/>
    <w:rsid w:val="000A34B1"/>
    <w:rsid w:val="000A367E"/>
    <w:rsid w:val="000A3D4F"/>
    <w:rsid w:val="000A4173"/>
    <w:rsid w:val="000A48BB"/>
    <w:rsid w:val="000A4E03"/>
    <w:rsid w:val="000A509D"/>
    <w:rsid w:val="000A5B43"/>
    <w:rsid w:val="000A619C"/>
    <w:rsid w:val="000A6B35"/>
    <w:rsid w:val="000A6C64"/>
    <w:rsid w:val="000A722C"/>
    <w:rsid w:val="000A7494"/>
    <w:rsid w:val="000A7A0E"/>
    <w:rsid w:val="000B00AF"/>
    <w:rsid w:val="000B07CD"/>
    <w:rsid w:val="000B08F7"/>
    <w:rsid w:val="000B09D5"/>
    <w:rsid w:val="000B0C4F"/>
    <w:rsid w:val="000B0CAC"/>
    <w:rsid w:val="000B0F9F"/>
    <w:rsid w:val="000B1C34"/>
    <w:rsid w:val="000B1F55"/>
    <w:rsid w:val="000B2049"/>
    <w:rsid w:val="000B2B3D"/>
    <w:rsid w:val="000B35CF"/>
    <w:rsid w:val="000B4171"/>
    <w:rsid w:val="000B4567"/>
    <w:rsid w:val="000B45B3"/>
    <w:rsid w:val="000B471A"/>
    <w:rsid w:val="000B4E63"/>
    <w:rsid w:val="000B57BE"/>
    <w:rsid w:val="000B57D8"/>
    <w:rsid w:val="000B57FF"/>
    <w:rsid w:val="000B6250"/>
    <w:rsid w:val="000B69B0"/>
    <w:rsid w:val="000B6C5E"/>
    <w:rsid w:val="000B7417"/>
    <w:rsid w:val="000B7A2A"/>
    <w:rsid w:val="000B7D1E"/>
    <w:rsid w:val="000C0912"/>
    <w:rsid w:val="000C0AAF"/>
    <w:rsid w:val="000C0FA8"/>
    <w:rsid w:val="000C1705"/>
    <w:rsid w:val="000C1826"/>
    <w:rsid w:val="000C18B3"/>
    <w:rsid w:val="000C1C38"/>
    <w:rsid w:val="000C1DAF"/>
    <w:rsid w:val="000C2960"/>
    <w:rsid w:val="000C2CEB"/>
    <w:rsid w:val="000C2E99"/>
    <w:rsid w:val="000C3262"/>
    <w:rsid w:val="000C337F"/>
    <w:rsid w:val="000C3886"/>
    <w:rsid w:val="000C3E51"/>
    <w:rsid w:val="000C483B"/>
    <w:rsid w:val="000C588A"/>
    <w:rsid w:val="000C5B4B"/>
    <w:rsid w:val="000C5EF1"/>
    <w:rsid w:val="000C6F07"/>
    <w:rsid w:val="000C71E1"/>
    <w:rsid w:val="000C7204"/>
    <w:rsid w:val="000C7589"/>
    <w:rsid w:val="000C75E9"/>
    <w:rsid w:val="000C7C43"/>
    <w:rsid w:val="000D0306"/>
    <w:rsid w:val="000D0472"/>
    <w:rsid w:val="000D1925"/>
    <w:rsid w:val="000D1F2D"/>
    <w:rsid w:val="000D1F49"/>
    <w:rsid w:val="000D227B"/>
    <w:rsid w:val="000D2354"/>
    <w:rsid w:val="000D2542"/>
    <w:rsid w:val="000D2630"/>
    <w:rsid w:val="000D2C33"/>
    <w:rsid w:val="000D32C6"/>
    <w:rsid w:val="000D36BB"/>
    <w:rsid w:val="000D3940"/>
    <w:rsid w:val="000D3DFF"/>
    <w:rsid w:val="000D4727"/>
    <w:rsid w:val="000D4758"/>
    <w:rsid w:val="000D4C30"/>
    <w:rsid w:val="000D506D"/>
    <w:rsid w:val="000D53A3"/>
    <w:rsid w:val="000D550E"/>
    <w:rsid w:val="000D6788"/>
    <w:rsid w:val="000D6FBD"/>
    <w:rsid w:val="000D7095"/>
    <w:rsid w:val="000D7444"/>
    <w:rsid w:val="000D75CF"/>
    <w:rsid w:val="000D76B4"/>
    <w:rsid w:val="000D7796"/>
    <w:rsid w:val="000D78C8"/>
    <w:rsid w:val="000D7B56"/>
    <w:rsid w:val="000D7B8A"/>
    <w:rsid w:val="000D7E8D"/>
    <w:rsid w:val="000E00D3"/>
    <w:rsid w:val="000E027B"/>
    <w:rsid w:val="000E0A9D"/>
    <w:rsid w:val="000E11E6"/>
    <w:rsid w:val="000E12E9"/>
    <w:rsid w:val="000E132E"/>
    <w:rsid w:val="000E150A"/>
    <w:rsid w:val="000E154D"/>
    <w:rsid w:val="000E214E"/>
    <w:rsid w:val="000E24B1"/>
    <w:rsid w:val="000E3BF2"/>
    <w:rsid w:val="000E4352"/>
    <w:rsid w:val="000E4D04"/>
    <w:rsid w:val="000E5637"/>
    <w:rsid w:val="000E599E"/>
    <w:rsid w:val="000E5F41"/>
    <w:rsid w:val="000E5F82"/>
    <w:rsid w:val="000E6F90"/>
    <w:rsid w:val="000E7257"/>
    <w:rsid w:val="000E758E"/>
    <w:rsid w:val="000E777D"/>
    <w:rsid w:val="000E7F55"/>
    <w:rsid w:val="000F050A"/>
    <w:rsid w:val="000F0C08"/>
    <w:rsid w:val="000F0C37"/>
    <w:rsid w:val="000F0C51"/>
    <w:rsid w:val="000F0E22"/>
    <w:rsid w:val="000F0E84"/>
    <w:rsid w:val="000F1644"/>
    <w:rsid w:val="000F1A13"/>
    <w:rsid w:val="000F1EB0"/>
    <w:rsid w:val="000F1FC9"/>
    <w:rsid w:val="000F312F"/>
    <w:rsid w:val="000F3174"/>
    <w:rsid w:val="000F34A6"/>
    <w:rsid w:val="000F374C"/>
    <w:rsid w:val="000F4496"/>
    <w:rsid w:val="000F491C"/>
    <w:rsid w:val="000F4E50"/>
    <w:rsid w:val="000F525C"/>
    <w:rsid w:val="000F5282"/>
    <w:rsid w:val="000F52A4"/>
    <w:rsid w:val="000F5453"/>
    <w:rsid w:val="000F57BF"/>
    <w:rsid w:val="000F5F5C"/>
    <w:rsid w:val="000F6303"/>
    <w:rsid w:val="000F66BB"/>
    <w:rsid w:val="000F6834"/>
    <w:rsid w:val="000F704C"/>
    <w:rsid w:val="000F7174"/>
    <w:rsid w:val="000F7268"/>
    <w:rsid w:val="000F76A4"/>
    <w:rsid w:val="00100026"/>
    <w:rsid w:val="001005B1"/>
    <w:rsid w:val="001005DA"/>
    <w:rsid w:val="00100C6A"/>
    <w:rsid w:val="001015A3"/>
    <w:rsid w:val="00101746"/>
    <w:rsid w:val="00101828"/>
    <w:rsid w:val="00101B6C"/>
    <w:rsid w:val="00101CB9"/>
    <w:rsid w:val="001020A8"/>
    <w:rsid w:val="0010267A"/>
    <w:rsid w:val="001026E6"/>
    <w:rsid w:val="001029DF"/>
    <w:rsid w:val="00102E3B"/>
    <w:rsid w:val="0010353D"/>
    <w:rsid w:val="0010367D"/>
    <w:rsid w:val="001037DB"/>
    <w:rsid w:val="001039C2"/>
    <w:rsid w:val="001039E1"/>
    <w:rsid w:val="00104169"/>
    <w:rsid w:val="0010435B"/>
    <w:rsid w:val="00104657"/>
    <w:rsid w:val="00104B2B"/>
    <w:rsid w:val="001057D3"/>
    <w:rsid w:val="0010605E"/>
    <w:rsid w:val="001060F8"/>
    <w:rsid w:val="00106742"/>
    <w:rsid w:val="00106883"/>
    <w:rsid w:val="00106DFB"/>
    <w:rsid w:val="00107070"/>
    <w:rsid w:val="00107072"/>
    <w:rsid w:val="00107472"/>
    <w:rsid w:val="00107745"/>
    <w:rsid w:val="00107A35"/>
    <w:rsid w:val="00107B9F"/>
    <w:rsid w:val="00107D6E"/>
    <w:rsid w:val="001101ED"/>
    <w:rsid w:val="0011030D"/>
    <w:rsid w:val="00110D3F"/>
    <w:rsid w:val="001119E2"/>
    <w:rsid w:val="00111C47"/>
    <w:rsid w:val="00111CD7"/>
    <w:rsid w:val="00111EB6"/>
    <w:rsid w:val="001120B1"/>
    <w:rsid w:val="001122C7"/>
    <w:rsid w:val="00112321"/>
    <w:rsid w:val="001124DF"/>
    <w:rsid w:val="00112C76"/>
    <w:rsid w:val="001130E7"/>
    <w:rsid w:val="00113203"/>
    <w:rsid w:val="001133A1"/>
    <w:rsid w:val="00113510"/>
    <w:rsid w:val="001137C9"/>
    <w:rsid w:val="0011402A"/>
    <w:rsid w:val="00114628"/>
    <w:rsid w:val="001146F4"/>
    <w:rsid w:val="0011475B"/>
    <w:rsid w:val="00114C8E"/>
    <w:rsid w:val="001150E3"/>
    <w:rsid w:val="0011518E"/>
    <w:rsid w:val="001154AB"/>
    <w:rsid w:val="00115997"/>
    <w:rsid w:val="00115DBD"/>
    <w:rsid w:val="00116567"/>
    <w:rsid w:val="00116581"/>
    <w:rsid w:val="00116593"/>
    <w:rsid w:val="0011661F"/>
    <w:rsid w:val="0011667B"/>
    <w:rsid w:val="0011703B"/>
    <w:rsid w:val="001170F6"/>
    <w:rsid w:val="00117B83"/>
    <w:rsid w:val="00120596"/>
    <w:rsid w:val="0012098C"/>
    <w:rsid w:val="001210C6"/>
    <w:rsid w:val="00121350"/>
    <w:rsid w:val="00121849"/>
    <w:rsid w:val="00122002"/>
    <w:rsid w:val="0012204C"/>
    <w:rsid w:val="0012258A"/>
    <w:rsid w:val="00122877"/>
    <w:rsid w:val="0012302A"/>
    <w:rsid w:val="0012351A"/>
    <w:rsid w:val="00123580"/>
    <w:rsid w:val="001236BC"/>
    <w:rsid w:val="00123D13"/>
    <w:rsid w:val="00123E67"/>
    <w:rsid w:val="0012405C"/>
    <w:rsid w:val="001241E5"/>
    <w:rsid w:val="00124331"/>
    <w:rsid w:val="001243C0"/>
    <w:rsid w:val="00124589"/>
    <w:rsid w:val="001245D2"/>
    <w:rsid w:val="001248C1"/>
    <w:rsid w:val="001255F0"/>
    <w:rsid w:val="00125670"/>
    <w:rsid w:val="00125788"/>
    <w:rsid w:val="001257B5"/>
    <w:rsid w:val="00125A93"/>
    <w:rsid w:val="00125ABA"/>
    <w:rsid w:val="00126461"/>
    <w:rsid w:val="001264C2"/>
    <w:rsid w:val="00126870"/>
    <w:rsid w:val="00126F6E"/>
    <w:rsid w:val="00127780"/>
    <w:rsid w:val="00127C7C"/>
    <w:rsid w:val="0013002E"/>
    <w:rsid w:val="00130098"/>
    <w:rsid w:val="00130148"/>
    <w:rsid w:val="0013056B"/>
    <w:rsid w:val="00130E9F"/>
    <w:rsid w:val="00130F16"/>
    <w:rsid w:val="0013146D"/>
    <w:rsid w:val="001318B4"/>
    <w:rsid w:val="00131CEA"/>
    <w:rsid w:val="00132161"/>
    <w:rsid w:val="00132338"/>
    <w:rsid w:val="001329B2"/>
    <w:rsid w:val="00132E83"/>
    <w:rsid w:val="001331BA"/>
    <w:rsid w:val="001331C1"/>
    <w:rsid w:val="00133D3D"/>
    <w:rsid w:val="00133ED7"/>
    <w:rsid w:val="00133EFF"/>
    <w:rsid w:val="00134C28"/>
    <w:rsid w:val="00134CA0"/>
    <w:rsid w:val="001351E9"/>
    <w:rsid w:val="0013525D"/>
    <w:rsid w:val="001352BD"/>
    <w:rsid w:val="001353C5"/>
    <w:rsid w:val="0013543F"/>
    <w:rsid w:val="001358AB"/>
    <w:rsid w:val="00136135"/>
    <w:rsid w:val="0013642F"/>
    <w:rsid w:val="001366D5"/>
    <w:rsid w:val="00136D0E"/>
    <w:rsid w:val="00137119"/>
    <w:rsid w:val="001376C8"/>
    <w:rsid w:val="00137862"/>
    <w:rsid w:val="00137D6D"/>
    <w:rsid w:val="00137DF3"/>
    <w:rsid w:val="00137E66"/>
    <w:rsid w:val="00140113"/>
    <w:rsid w:val="001403C5"/>
    <w:rsid w:val="0014046C"/>
    <w:rsid w:val="0014111B"/>
    <w:rsid w:val="00141129"/>
    <w:rsid w:val="001412B0"/>
    <w:rsid w:val="00141E2F"/>
    <w:rsid w:val="0014215E"/>
    <w:rsid w:val="00142420"/>
    <w:rsid w:val="00142988"/>
    <w:rsid w:val="00142BAC"/>
    <w:rsid w:val="0014323A"/>
    <w:rsid w:val="00143365"/>
    <w:rsid w:val="00143440"/>
    <w:rsid w:val="00143566"/>
    <w:rsid w:val="001440FF"/>
    <w:rsid w:val="0014433B"/>
    <w:rsid w:val="00144448"/>
    <w:rsid w:val="00144816"/>
    <w:rsid w:val="001448D3"/>
    <w:rsid w:val="00144C65"/>
    <w:rsid w:val="00144C66"/>
    <w:rsid w:val="00144F00"/>
    <w:rsid w:val="00144F4E"/>
    <w:rsid w:val="00144F99"/>
    <w:rsid w:val="00145099"/>
    <w:rsid w:val="0014525C"/>
    <w:rsid w:val="0014593A"/>
    <w:rsid w:val="001460CE"/>
    <w:rsid w:val="00146642"/>
    <w:rsid w:val="00146898"/>
    <w:rsid w:val="00146A5B"/>
    <w:rsid w:val="00146D48"/>
    <w:rsid w:val="0014719F"/>
    <w:rsid w:val="001473B6"/>
    <w:rsid w:val="001475AA"/>
    <w:rsid w:val="00147C28"/>
    <w:rsid w:val="00147E00"/>
    <w:rsid w:val="00147F34"/>
    <w:rsid w:val="00147FEE"/>
    <w:rsid w:val="00150312"/>
    <w:rsid w:val="00150353"/>
    <w:rsid w:val="00150800"/>
    <w:rsid w:val="0015097B"/>
    <w:rsid w:val="00151735"/>
    <w:rsid w:val="00151816"/>
    <w:rsid w:val="0015186B"/>
    <w:rsid w:val="00151AA2"/>
    <w:rsid w:val="00151B5D"/>
    <w:rsid w:val="00151FBE"/>
    <w:rsid w:val="001521DA"/>
    <w:rsid w:val="00152517"/>
    <w:rsid w:val="00152744"/>
    <w:rsid w:val="00152868"/>
    <w:rsid w:val="00152978"/>
    <w:rsid w:val="00152A3B"/>
    <w:rsid w:val="00152BCA"/>
    <w:rsid w:val="00152E69"/>
    <w:rsid w:val="00153677"/>
    <w:rsid w:val="0015440F"/>
    <w:rsid w:val="00154B4A"/>
    <w:rsid w:val="00154D28"/>
    <w:rsid w:val="00154FA2"/>
    <w:rsid w:val="00155126"/>
    <w:rsid w:val="001551DA"/>
    <w:rsid w:val="00155BDC"/>
    <w:rsid w:val="00155CF9"/>
    <w:rsid w:val="00155F10"/>
    <w:rsid w:val="00156077"/>
    <w:rsid w:val="00156177"/>
    <w:rsid w:val="001564A7"/>
    <w:rsid w:val="00156564"/>
    <w:rsid w:val="001566A2"/>
    <w:rsid w:val="001573AE"/>
    <w:rsid w:val="001574FA"/>
    <w:rsid w:val="0015790D"/>
    <w:rsid w:val="00157C01"/>
    <w:rsid w:val="0016020A"/>
    <w:rsid w:val="00160394"/>
    <w:rsid w:val="00160482"/>
    <w:rsid w:val="00160646"/>
    <w:rsid w:val="00160DCE"/>
    <w:rsid w:val="00160E55"/>
    <w:rsid w:val="00160FE0"/>
    <w:rsid w:val="00161498"/>
    <w:rsid w:val="00161767"/>
    <w:rsid w:val="00161948"/>
    <w:rsid w:val="00161FC5"/>
    <w:rsid w:val="00162086"/>
    <w:rsid w:val="0016288F"/>
    <w:rsid w:val="00162C8B"/>
    <w:rsid w:val="00162E71"/>
    <w:rsid w:val="001630E2"/>
    <w:rsid w:val="00163ACB"/>
    <w:rsid w:val="00163DAD"/>
    <w:rsid w:val="00163E46"/>
    <w:rsid w:val="00163E47"/>
    <w:rsid w:val="001640C3"/>
    <w:rsid w:val="001641A2"/>
    <w:rsid w:val="0016489C"/>
    <w:rsid w:val="00164B71"/>
    <w:rsid w:val="00164E7A"/>
    <w:rsid w:val="0016555C"/>
    <w:rsid w:val="00165824"/>
    <w:rsid w:val="00165AB8"/>
    <w:rsid w:val="001670F0"/>
    <w:rsid w:val="00167151"/>
    <w:rsid w:val="00167350"/>
    <w:rsid w:val="001674F5"/>
    <w:rsid w:val="00167689"/>
    <w:rsid w:val="001676B6"/>
    <w:rsid w:val="00167919"/>
    <w:rsid w:val="00167B49"/>
    <w:rsid w:val="001700FA"/>
    <w:rsid w:val="001706E0"/>
    <w:rsid w:val="001708D5"/>
    <w:rsid w:val="00171263"/>
    <w:rsid w:val="001712B0"/>
    <w:rsid w:val="0017158F"/>
    <w:rsid w:val="00171A05"/>
    <w:rsid w:val="00171BDB"/>
    <w:rsid w:val="00171C13"/>
    <w:rsid w:val="0017201A"/>
    <w:rsid w:val="00172030"/>
    <w:rsid w:val="0017205A"/>
    <w:rsid w:val="00172469"/>
    <w:rsid w:val="00172CEA"/>
    <w:rsid w:val="00172DB5"/>
    <w:rsid w:val="00173126"/>
    <w:rsid w:val="001731D3"/>
    <w:rsid w:val="001733FC"/>
    <w:rsid w:val="00173803"/>
    <w:rsid w:val="00173A05"/>
    <w:rsid w:val="00173A75"/>
    <w:rsid w:val="00173D5E"/>
    <w:rsid w:val="001742D2"/>
    <w:rsid w:val="001743EF"/>
    <w:rsid w:val="001749E0"/>
    <w:rsid w:val="00174AE5"/>
    <w:rsid w:val="001752BE"/>
    <w:rsid w:val="0017556E"/>
    <w:rsid w:val="0017654E"/>
    <w:rsid w:val="00176ACA"/>
    <w:rsid w:val="001774C5"/>
    <w:rsid w:val="00177EDB"/>
    <w:rsid w:val="0018049A"/>
    <w:rsid w:val="00181BD7"/>
    <w:rsid w:val="00181E7D"/>
    <w:rsid w:val="00182795"/>
    <w:rsid w:val="00182A96"/>
    <w:rsid w:val="00182AB4"/>
    <w:rsid w:val="00182FFE"/>
    <w:rsid w:val="00183398"/>
    <w:rsid w:val="00183761"/>
    <w:rsid w:val="00183C22"/>
    <w:rsid w:val="00183DD1"/>
    <w:rsid w:val="00184A3B"/>
    <w:rsid w:val="00184D78"/>
    <w:rsid w:val="00184FBC"/>
    <w:rsid w:val="00185049"/>
    <w:rsid w:val="001854BE"/>
    <w:rsid w:val="00185D60"/>
    <w:rsid w:val="00185FF0"/>
    <w:rsid w:val="001860F8"/>
    <w:rsid w:val="0018613E"/>
    <w:rsid w:val="001862DF"/>
    <w:rsid w:val="001863F2"/>
    <w:rsid w:val="001867F0"/>
    <w:rsid w:val="001868ED"/>
    <w:rsid w:val="00186B3E"/>
    <w:rsid w:val="00186B58"/>
    <w:rsid w:val="00186C39"/>
    <w:rsid w:val="00186C85"/>
    <w:rsid w:val="0018753E"/>
    <w:rsid w:val="00187A91"/>
    <w:rsid w:val="00187FD6"/>
    <w:rsid w:val="00187FE4"/>
    <w:rsid w:val="00190000"/>
    <w:rsid w:val="001901B5"/>
    <w:rsid w:val="0019057F"/>
    <w:rsid w:val="00190954"/>
    <w:rsid w:val="0019100C"/>
    <w:rsid w:val="00191168"/>
    <w:rsid w:val="0019174F"/>
    <w:rsid w:val="001917BD"/>
    <w:rsid w:val="00191800"/>
    <w:rsid w:val="0019183A"/>
    <w:rsid w:val="00191989"/>
    <w:rsid w:val="001923AC"/>
    <w:rsid w:val="0019288B"/>
    <w:rsid w:val="0019292D"/>
    <w:rsid w:val="001929BC"/>
    <w:rsid w:val="00192A5B"/>
    <w:rsid w:val="001934FF"/>
    <w:rsid w:val="00193613"/>
    <w:rsid w:val="00193B3F"/>
    <w:rsid w:val="00193B7D"/>
    <w:rsid w:val="00193F96"/>
    <w:rsid w:val="0019412D"/>
    <w:rsid w:val="00194339"/>
    <w:rsid w:val="0019463E"/>
    <w:rsid w:val="001947EF"/>
    <w:rsid w:val="00195238"/>
    <w:rsid w:val="00195653"/>
    <w:rsid w:val="00195785"/>
    <w:rsid w:val="001958A8"/>
    <w:rsid w:val="001967BE"/>
    <w:rsid w:val="0019698B"/>
    <w:rsid w:val="00196B21"/>
    <w:rsid w:val="00196C43"/>
    <w:rsid w:val="00196CCB"/>
    <w:rsid w:val="00197245"/>
    <w:rsid w:val="00197247"/>
    <w:rsid w:val="0019736E"/>
    <w:rsid w:val="00197599"/>
    <w:rsid w:val="00197B8E"/>
    <w:rsid w:val="00197EB7"/>
    <w:rsid w:val="001A0176"/>
    <w:rsid w:val="001A13CD"/>
    <w:rsid w:val="001A143D"/>
    <w:rsid w:val="001A1651"/>
    <w:rsid w:val="001A1663"/>
    <w:rsid w:val="001A1B3D"/>
    <w:rsid w:val="001A1CA2"/>
    <w:rsid w:val="001A1E8B"/>
    <w:rsid w:val="001A22C4"/>
    <w:rsid w:val="001A271E"/>
    <w:rsid w:val="001A278A"/>
    <w:rsid w:val="001A29C1"/>
    <w:rsid w:val="001A2F15"/>
    <w:rsid w:val="001A3009"/>
    <w:rsid w:val="001A3017"/>
    <w:rsid w:val="001A3102"/>
    <w:rsid w:val="001A34C1"/>
    <w:rsid w:val="001A36DD"/>
    <w:rsid w:val="001A3D27"/>
    <w:rsid w:val="001A4A4A"/>
    <w:rsid w:val="001A5479"/>
    <w:rsid w:val="001A56FC"/>
    <w:rsid w:val="001A58D1"/>
    <w:rsid w:val="001A592C"/>
    <w:rsid w:val="001A5B42"/>
    <w:rsid w:val="001A5F6E"/>
    <w:rsid w:val="001A6167"/>
    <w:rsid w:val="001A6D7D"/>
    <w:rsid w:val="001A6F76"/>
    <w:rsid w:val="001A7231"/>
    <w:rsid w:val="001A72CC"/>
    <w:rsid w:val="001A7C38"/>
    <w:rsid w:val="001A7C5F"/>
    <w:rsid w:val="001A7D93"/>
    <w:rsid w:val="001B01D6"/>
    <w:rsid w:val="001B03CE"/>
    <w:rsid w:val="001B07D9"/>
    <w:rsid w:val="001B07F1"/>
    <w:rsid w:val="001B09E4"/>
    <w:rsid w:val="001B0CC6"/>
    <w:rsid w:val="001B0EC8"/>
    <w:rsid w:val="001B14A4"/>
    <w:rsid w:val="001B183D"/>
    <w:rsid w:val="001B192A"/>
    <w:rsid w:val="001B1C58"/>
    <w:rsid w:val="001B1FA2"/>
    <w:rsid w:val="001B2527"/>
    <w:rsid w:val="001B2DF8"/>
    <w:rsid w:val="001B33B3"/>
    <w:rsid w:val="001B390A"/>
    <w:rsid w:val="001B3AAC"/>
    <w:rsid w:val="001B4002"/>
    <w:rsid w:val="001B4152"/>
    <w:rsid w:val="001B43D0"/>
    <w:rsid w:val="001B4A84"/>
    <w:rsid w:val="001B5073"/>
    <w:rsid w:val="001B53B0"/>
    <w:rsid w:val="001B575F"/>
    <w:rsid w:val="001B57E7"/>
    <w:rsid w:val="001B5B9F"/>
    <w:rsid w:val="001B6424"/>
    <w:rsid w:val="001B6B5D"/>
    <w:rsid w:val="001B72FA"/>
    <w:rsid w:val="001B7654"/>
    <w:rsid w:val="001B77B4"/>
    <w:rsid w:val="001B79D8"/>
    <w:rsid w:val="001B7F0D"/>
    <w:rsid w:val="001C02F8"/>
    <w:rsid w:val="001C0388"/>
    <w:rsid w:val="001C03D9"/>
    <w:rsid w:val="001C0605"/>
    <w:rsid w:val="001C077D"/>
    <w:rsid w:val="001C0946"/>
    <w:rsid w:val="001C0958"/>
    <w:rsid w:val="001C0BE5"/>
    <w:rsid w:val="001C0E4B"/>
    <w:rsid w:val="001C101D"/>
    <w:rsid w:val="001C1419"/>
    <w:rsid w:val="001C1F50"/>
    <w:rsid w:val="001C20F2"/>
    <w:rsid w:val="001C21AC"/>
    <w:rsid w:val="001C2DE9"/>
    <w:rsid w:val="001C2EFC"/>
    <w:rsid w:val="001C2F7A"/>
    <w:rsid w:val="001C2FA5"/>
    <w:rsid w:val="001C3155"/>
    <w:rsid w:val="001C3D08"/>
    <w:rsid w:val="001C40CF"/>
    <w:rsid w:val="001C4301"/>
    <w:rsid w:val="001C44FE"/>
    <w:rsid w:val="001C4CD8"/>
    <w:rsid w:val="001C4FE1"/>
    <w:rsid w:val="001C50C9"/>
    <w:rsid w:val="001C5313"/>
    <w:rsid w:val="001C574C"/>
    <w:rsid w:val="001C5763"/>
    <w:rsid w:val="001C5ADD"/>
    <w:rsid w:val="001C5F71"/>
    <w:rsid w:val="001C687C"/>
    <w:rsid w:val="001C6979"/>
    <w:rsid w:val="001C71CC"/>
    <w:rsid w:val="001C722E"/>
    <w:rsid w:val="001C751A"/>
    <w:rsid w:val="001C77D6"/>
    <w:rsid w:val="001C7BF2"/>
    <w:rsid w:val="001D02D5"/>
    <w:rsid w:val="001D082B"/>
    <w:rsid w:val="001D0C05"/>
    <w:rsid w:val="001D0D25"/>
    <w:rsid w:val="001D0F4D"/>
    <w:rsid w:val="001D1170"/>
    <w:rsid w:val="001D13DF"/>
    <w:rsid w:val="001D1842"/>
    <w:rsid w:val="001D1AAA"/>
    <w:rsid w:val="001D1B3E"/>
    <w:rsid w:val="001D1C43"/>
    <w:rsid w:val="001D2042"/>
    <w:rsid w:val="001D21A3"/>
    <w:rsid w:val="001D2440"/>
    <w:rsid w:val="001D264D"/>
    <w:rsid w:val="001D2845"/>
    <w:rsid w:val="001D29F7"/>
    <w:rsid w:val="001D2B32"/>
    <w:rsid w:val="001D2BA4"/>
    <w:rsid w:val="001D2CF5"/>
    <w:rsid w:val="001D31D3"/>
    <w:rsid w:val="001D3592"/>
    <w:rsid w:val="001D3956"/>
    <w:rsid w:val="001D3A0D"/>
    <w:rsid w:val="001D3AE0"/>
    <w:rsid w:val="001D3FBF"/>
    <w:rsid w:val="001D43BC"/>
    <w:rsid w:val="001D4886"/>
    <w:rsid w:val="001D49E1"/>
    <w:rsid w:val="001D4DA3"/>
    <w:rsid w:val="001D50D2"/>
    <w:rsid w:val="001D52D7"/>
    <w:rsid w:val="001D5EA9"/>
    <w:rsid w:val="001D5F66"/>
    <w:rsid w:val="001D6413"/>
    <w:rsid w:val="001D6925"/>
    <w:rsid w:val="001D6ADA"/>
    <w:rsid w:val="001D71D4"/>
    <w:rsid w:val="001D728F"/>
    <w:rsid w:val="001D746A"/>
    <w:rsid w:val="001D74B6"/>
    <w:rsid w:val="001D7A40"/>
    <w:rsid w:val="001D7C01"/>
    <w:rsid w:val="001D7E4A"/>
    <w:rsid w:val="001D7FA5"/>
    <w:rsid w:val="001E00E7"/>
    <w:rsid w:val="001E02F8"/>
    <w:rsid w:val="001E0462"/>
    <w:rsid w:val="001E0465"/>
    <w:rsid w:val="001E0488"/>
    <w:rsid w:val="001E0519"/>
    <w:rsid w:val="001E097E"/>
    <w:rsid w:val="001E12EF"/>
    <w:rsid w:val="001E17C8"/>
    <w:rsid w:val="001E1F86"/>
    <w:rsid w:val="001E2085"/>
    <w:rsid w:val="001E21CD"/>
    <w:rsid w:val="001E222C"/>
    <w:rsid w:val="001E245E"/>
    <w:rsid w:val="001E2560"/>
    <w:rsid w:val="001E2890"/>
    <w:rsid w:val="001E292D"/>
    <w:rsid w:val="001E2E2E"/>
    <w:rsid w:val="001E3112"/>
    <w:rsid w:val="001E314B"/>
    <w:rsid w:val="001E3494"/>
    <w:rsid w:val="001E3579"/>
    <w:rsid w:val="001E3747"/>
    <w:rsid w:val="001E383D"/>
    <w:rsid w:val="001E3D64"/>
    <w:rsid w:val="001E3E8E"/>
    <w:rsid w:val="001E4263"/>
    <w:rsid w:val="001E4375"/>
    <w:rsid w:val="001E4421"/>
    <w:rsid w:val="001E46A9"/>
    <w:rsid w:val="001E4BF3"/>
    <w:rsid w:val="001E4CA9"/>
    <w:rsid w:val="001E4E48"/>
    <w:rsid w:val="001E5557"/>
    <w:rsid w:val="001E55BA"/>
    <w:rsid w:val="001E584D"/>
    <w:rsid w:val="001E586A"/>
    <w:rsid w:val="001E58C4"/>
    <w:rsid w:val="001E596F"/>
    <w:rsid w:val="001E5BE7"/>
    <w:rsid w:val="001E6790"/>
    <w:rsid w:val="001E69DA"/>
    <w:rsid w:val="001E6BF1"/>
    <w:rsid w:val="001E7384"/>
    <w:rsid w:val="001E7A6B"/>
    <w:rsid w:val="001E7F97"/>
    <w:rsid w:val="001E7FEB"/>
    <w:rsid w:val="001F1397"/>
    <w:rsid w:val="001F1D5E"/>
    <w:rsid w:val="001F1DEC"/>
    <w:rsid w:val="001F1E1B"/>
    <w:rsid w:val="001F2298"/>
    <w:rsid w:val="001F22B9"/>
    <w:rsid w:val="001F22C4"/>
    <w:rsid w:val="001F27D5"/>
    <w:rsid w:val="001F2BBB"/>
    <w:rsid w:val="001F2D52"/>
    <w:rsid w:val="001F2FC7"/>
    <w:rsid w:val="001F3633"/>
    <w:rsid w:val="001F38A6"/>
    <w:rsid w:val="001F407F"/>
    <w:rsid w:val="001F41AD"/>
    <w:rsid w:val="001F453E"/>
    <w:rsid w:val="001F4735"/>
    <w:rsid w:val="001F4985"/>
    <w:rsid w:val="001F4D70"/>
    <w:rsid w:val="001F4F92"/>
    <w:rsid w:val="001F5679"/>
    <w:rsid w:val="001F5694"/>
    <w:rsid w:val="001F56CE"/>
    <w:rsid w:val="001F5799"/>
    <w:rsid w:val="001F5D2F"/>
    <w:rsid w:val="001F5F06"/>
    <w:rsid w:val="001F63AF"/>
    <w:rsid w:val="001F6487"/>
    <w:rsid w:val="001F6942"/>
    <w:rsid w:val="001F6DAF"/>
    <w:rsid w:val="001F782E"/>
    <w:rsid w:val="001F78EF"/>
    <w:rsid w:val="001F7963"/>
    <w:rsid w:val="001F7ACA"/>
    <w:rsid w:val="00200199"/>
    <w:rsid w:val="002002ED"/>
    <w:rsid w:val="00200A95"/>
    <w:rsid w:val="00200EB7"/>
    <w:rsid w:val="00201166"/>
    <w:rsid w:val="00201193"/>
    <w:rsid w:val="00201270"/>
    <w:rsid w:val="0020131C"/>
    <w:rsid w:val="00201927"/>
    <w:rsid w:val="00201A41"/>
    <w:rsid w:val="00201AB9"/>
    <w:rsid w:val="00201BCC"/>
    <w:rsid w:val="00201F57"/>
    <w:rsid w:val="00202272"/>
    <w:rsid w:val="00202685"/>
    <w:rsid w:val="00202E54"/>
    <w:rsid w:val="00202E90"/>
    <w:rsid w:val="00203410"/>
    <w:rsid w:val="002035D5"/>
    <w:rsid w:val="002037B0"/>
    <w:rsid w:val="00203A06"/>
    <w:rsid w:val="00204424"/>
    <w:rsid w:val="0020476F"/>
    <w:rsid w:val="0020485D"/>
    <w:rsid w:val="00204AE5"/>
    <w:rsid w:val="00204FA5"/>
    <w:rsid w:val="00205822"/>
    <w:rsid w:val="00205ADF"/>
    <w:rsid w:val="00205C2C"/>
    <w:rsid w:val="00205F6B"/>
    <w:rsid w:val="002062A3"/>
    <w:rsid w:val="00206682"/>
    <w:rsid w:val="00206A0A"/>
    <w:rsid w:val="00207197"/>
    <w:rsid w:val="0020738F"/>
    <w:rsid w:val="0020784B"/>
    <w:rsid w:val="00207E04"/>
    <w:rsid w:val="00210122"/>
    <w:rsid w:val="00210405"/>
    <w:rsid w:val="002112DC"/>
    <w:rsid w:val="00211556"/>
    <w:rsid w:val="002117F3"/>
    <w:rsid w:val="0021219C"/>
    <w:rsid w:val="002121E6"/>
    <w:rsid w:val="0021254F"/>
    <w:rsid w:val="002125EC"/>
    <w:rsid w:val="002125FF"/>
    <w:rsid w:val="00212623"/>
    <w:rsid w:val="00212683"/>
    <w:rsid w:val="002126BB"/>
    <w:rsid w:val="00212ABB"/>
    <w:rsid w:val="002131FD"/>
    <w:rsid w:val="00213252"/>
    <w:rsid w:val="002136B7"/>
    <w:rsid w:val="00213945"/>
    <w:rsid w:val="00213B97"/>
    <w:rsid w:val="00213BF8"/>
    <w:rsid w:val="00213EA6"/>
    <w:rsid w:val="00213F81"/>
    <w:rsid w:val="00214068"/>
    <w:rsid w:val="00214089"/>
    <w:rsid w:val="0021420A"/>
    <w:rsid w:val="002145BE"/>
    <w:rsid w:val="00214C2A"/>
    <w:rsid w:val="00214D39"/>
    <w:rsid w:val="00214D9A"/>
    <w:rsid w:val="00214E0A"/>
    <w:rsid w:val="00214EE8"/>
    <w:rsid w:val="00215081"/>
    <w:rsid w:val="002150C6"/>
    <w:rsid w:val="002153D3"/>
    <w:rsid w:val="00215886"/>
    <w:rsid w:val="0021591F"/>
    <w:rsid w:val="00215A38"/>
    <w:rsid w:val="002168E4"/>
    <w:rsid w:val="00216945"/>
    <w:rsid w:val="00216B3C"/>
    <w:rsid w:val="00216C07"/>
    <w:rsid w:val="002179E3"/>
    <w:rsid w:val="002210E6"/>
    <w:rsid w:val="00221118"/>
    <w:rsid w:val="0022155F"/>
    <w:rsid w:val="0022172F"/>
    <w:rsid w:val="00221766"/>
    <w:rsid w:val="00221D47"/>
    <w:rsid w:val="00221FD5"/>
    <w:rsid w:val="00222A39"/>
    <w:rsid w:val="002230E3"/>
    <w:rsid w:val="002235DA"/>
    <w:rsid w:val="0022415A"/>
    <w:rsid w:val="0022441B"/>
    <w:rsid w:val="00224A37"/>
    <w:rsid w:val="00224BD9"/>
    <w:rsid w:val="00224FA8"/>
    <w:rsid w:val="00224FB0"/>
    <w:rsid w:val="002250AD"/>
    <w:rsid w:val="00225424"/>
    <w:rsid w:val="00225716"/>
    <w:rsid w:val="00225796"/>
    <w:rsid w:val="00226319"/>
    <w:rsid w:val="0022665A"/>
    <w:rsid w:val="002266AE"/>
    <w:rsid w:val="002270E5"/>
    <w:rsid w:val="00230066"/>
    <w:rsid w:val="00230224"/>
    <w:rsid w:val="00230979"/>
    <w:rsid w:val="00230A7F"/>
    <w:rsid w:val="00230CE3"/>
    <w:rsid w:val="0023154D"/>
    <w:rsid w:val="00231BC6"/>
    <w:rsid w:val="00231F78"/>
    <w:rsid w:val="00231FC3"/>
    <w:rsid w:val="002320C5"/>
    <w:rsid w:val="0023213A"/>
    <w:rsid w:val="0023237F"/>
    <w:rsid w:val="002326C6"/>
    <w:rsid w:val="00233079"/>
    <w:rsid w:val="00233820"/>
    <w:rsid w:val="00233A80"/>
    <w:rsid w:val="00233BD0"/>
    <w:rsid w:val="00233E3F"/>
    <w:rsid w:val="00233F63"/>
    <w:rsid w:val="00234052"/>
    <w:rsid w:val="002346CE"/>
    <w:rsid w:val="002349AB"/>
    <w:rsid w:val="00234C3F"/>
    <w:rsid w:val="002352FC"/>
    <w:rsid w:val="00235613"/>
    <w:rsid w:val="0023599E"/>
    <w:rsid w:val="002367B6"/>
    <w:rsid w:val="0023723F"/>
    <w:rsid w:val="00237D76"/>
    <w:rsid w:val="00237E45"/>
    <w:rsid w:val="00237F71"/>
    <w:rsid w:val="00237FA3"/>
    <w:rsid w:val="002401A0"/>
    <w:rsid w:val="002403B1"/>
    <w:rsid w:val="002403B3"/>
    <w:rsid w:val="00240B99"/>
    <w:rsid w:val="00240BBE"/>
    <w:rsid w:val="002416BB"/>
    <w:rsid w:val="00241CCC"/>
    <w:rsid w:val="00242A46"/>
    <w:rsid w:val="00242A7E"/>
    <w:rsid w:val="00242B83"/>
    <w:rsid w:val="00242BE1"/>
    <w:rsid w:val="00242CF6"/>
    <w:rsid w:val="002430A7"/>
    <w:rsid w:val="002431A0"/>
    <w:rsid w:val="0024387F"/>
    <w:rsid w:val="002438F5"/>
    <w:rsid w:val="00243AC4"/>
    <w:rsid w:val="00243B8E"/>
    <w:rsid w:val="00243BE6"/>
    <w:rsid w:val="002441D7"/>
    <w:rsid w:val="0024452E"/>
    <w:rsid w:val="00244B0F"/>
    <w:rsid w:val="00245316"/>
    <w:rsid w:val="00245A9C"/>
    <w:rsid w:val="00245C41"/>
    <w:rsid w:val="00246438"/>
    <w:rsid w:val="00246B4E"/>
    <w:rsid w:val="00246C58"/>
    <w:rsid w:val="002475A8"/>
    <w:rsid w:val="00247684"/>
    <w:rsid w:val="0024797B"/>
    <w:rsid w:val="00247C89"/>
    <w:rsid w:val="00247CCF"/>
    <w:rsid w:val="00247FDE"/>
    <w:rsid w:val="0025053F"/>
    <w:rsid w:val="00250778"/>
    <w:rsid w:val="00250A3B"/>
    <w:rsid w:val="00250EB9"/>
    <w:rsid w:val="002510E6"/>
    <w:rsid w:val="002518FA"/>
    <w:rsid w:val="00251BAB"/>
    <w:rsid w:val="00251BD1"/>
    <w:rsid w:val="00251C24"/>
    <w:rsid w:val="00251C61"/>
    <w:rsid w:val="00252CF7"/>
    <w:rsid w:val="002530A1"/>
    <w:rsid w:val="002533A1"/>
    <w:rsid w:val="0025384D"/>
    <w:rsid w:val="00253D7C"/>
    <w:rsid w:val="002541A7"/>
    <w:rsid w:val="002543F0"/>
    <w:rsid w:val="002544D7"/>
    <w:rsid w:val="00254C30"/>
    <w:rsid w:val="0025529F"/>
    <w:rsid w:val="00255A38"/>
    <w:rsid w:val="00255F38"/>
    <w:rsid w:val="00256708"/>
    <w:rsid w:val="0025727E"/>
    <w:rsid w:val="002577D7"/>
    <w:rsid w:val="00257C19"/>
    <w:rsid w:val="00257CD0"/>
    <w:rsid w:val="0026055B"/>
    <w:rsid w:val="0026095E"/>
    <w:rsid w:val="00261718"/>
    <w:rsid w:val="00261B3D"/>
    <w:rsid w:val="00261E63"/>
    <w:rsid w:val="00262750"/>
    <w:rsid w:val="002629BC"/>
    <w:rsid w:val="00262B90"/>
    <w:rsid w:val="00262F03"/>
    <w:rsid w:val="00263847"/>
    <w:rsid w:val="00263959"/>
    <w:rsid w:val="00263B72"/>
    <w:rsid w:val="00263C1B"/>
    <w:rsid w:val="00263C5B"/>
    <w:rsid w:val="00263CA6"/>
    <w:rsid w:val="00263FBA"/>
    <w:rsid w:val="00264211"/>
    <w:rsid w:val="00264400"/>
    <w:rsid w:val="0026485C"/>
    <w:rsid w:val="00264C4B"/>
    <w:rsid w:val="00264C58"/>
    <w:rsid w:val="00265002"/>
    <w:rsid w:val="002654C4"/>
    <w:rsid w:val="00265C6E"/>
    <w:rsid w:val="00265CE7"/>
    <w:rsid w:val="00265E18"/>
    <w:rsid w:val="002661D8"/>
    <w:rsid w:val="00266546"/>
    <w:rsid w:val="00266C32"/>
    <w:rsid w:val="00266DE3"/>
    <w:rsid w:val="002670D3"/>
    <w:rsid w:val="0026738D"/>
    <w:rsid w:val="002679C9"/>
    <w:rsid w:val="002679E0"/>
    <w:rsid w:val="00267B42"/>
    <w:rsid w:val="00267F3B"/>
    <w:rsid w:val="00270278"/>
    <w:rsid w:val="00270315"/>
    <w:rsid w:val="00270502"/>
    <w:rsid w:val="00270725"/>
    <w:rsid w:val="00270CF5"/>
    <w:rsid w:val="00270FA2"/>
    <w:rsid w:val="00271331"/>
    <w:rsid w:val="00271415"/>
    <w:rsid w:val="00271706"/>
    <w:rsid w:val="00271721"/>
    <w:rsid w:val="0027189D"/>
    <w:rsid w:val="00271C4E"/>
    <w:rsid w:val="00271C52"/>
    <w:rsid w:val="00271C7B"/>
    <w:rsid w:val="00272EA2"/>
    <w:rsid w:val="00273AB4"/>
    <w:rsid w:val="00273E96"/>
    <w:rsid w:val="002746A1"/>
    <w:rsid w:val="002746E0"/>
    <w:rsid w:val="00275720"/>
    <w:rsid w:val="002757A5"/>
    <w:rsid w:val="002757D0"/>
    <w:rsid w:val="00275A14"/>
    <w:rsid w:val="00276355"/>
    <w:rsid w:val="00276509"/>
    <w:rsid w:val="002771F2"/>
    <w:rsid w:val="00277534"/>
    <w:rsid w:val="002775CF"/>
    <w:rsid w:val="0027766F"/>
    <w:rsid w:val="0027771D"/>
    <w:rsid w:val="002777AF"/>
    <w:rsid w:val="002778E3"/>
    <w:rsid w:val="00277AC8"/>
    <w:rsid w:val="00277F49"/>
    <w:rsid w:val="0028068A"/>
    <w:rsid w:val="00280A9C"/>
    <w:rsid w:val="00280C8A"/>
    <w:rsid w:val="002811FB"/>
    <w:rsid w:val="0028137D"/>
    <w:rsid w:val="00281AF3"/>
    <w:rsid w:val="00282A26"/>
    <w:rsid w:val="00283989"/>
    <w:rsid w:val="00283AAE"/>
    <w:rsid w:val="00283D20"/>
    <w:rsid w:val="00284382"/>
    <w:rsid w:val="002845A5"/>
    <w:rsid w:val="00284807"/>
    <w:rsid w:val="00284E0B"/>
    <w:rsid w:val="002852D4"/>
    <w:rsid w:val="002853B7"/>
    <w:rsid w:val="002854A9"/>
    <w:rsid w:val="00285792"/>
    <w:rsid w:val="00285805"/>
    <w:rsid w:val="00285FC7"/>
    <w:rsid w:val="00286708"/>
    <w:rsid w:val="00286D95"/>
    <w:rsid w:val="00287181"/>
    <w:rsid w:val="002873AD"/>
    <w:rsid w:val="00287647"/>
    <w:rsid w:val="00287797"/>
    <w:rsid w:val="002877A0"/>
    <w:rsid w:val="00287841"/>
    <w:rsid w:val="00287E22"/>
    <w:rsid w:val="002906F4"/>
    <w:rsid w:val="00290F0E"/>
    <w:rsid w:val="00291082"/>
    <w:rsid w:val="0029118E"/>
    <w:rsid w:val="002911FC"/>
    <w:rsid w:val="00291402"/>
    <w:rsid w:val="002919FB"/>
    <w:rsid w:val="00291CE2"/>
    <w:rsid w:val="00291E2D"/>
    <w:rsid w:val="00291E31"/>
    <w:rsid w:val="00291E5C"/>
    <w:rsid w:val="00292470"/>
    <w:rsid w:val="00292750"/>
    <w:rsid w:val="00292893"/>
    <w:rsid w:val="00292BF1"/>
    <w:rsid w:val="002931D3"/>
    <w:rsid w:val="0029340C"/>
    <w:rsid w:val="00293A16"/>
    <w:rsid w:val="00293E3F"/>
    <w:rsid w:val="00293FC4"/>
    <w:rsid w:val="00294589"/>
    <w:rsid w:val="00294A3D"/>
    <w:rsid w:val="00294F52"/>
    <w:rsid w:val="00295246"/>
    <w:rsid w:val="0029540B"/>
    <w:rsid w:val="0029560F"/>
    <w:rsid w:val="00295D5D"/>
    <w:rsid w:val="00295D79"/>
    <w:rsid w:val="00295F5D"/>
    <w:rsid w:val="002962CB"/>
    <w:rsid w:val="0029649A"/>
    <w:rsid w:val="00296CC5"/>
    <w:rsid w:val="00297050"/>
    <w:rsid w:val="00297223"/>
    <w:rsid w:val="00297254"/>
    <w:rsid w:val="00297683"/>
    <w:rsid w:val="00297791"/>
    <w:rsid w:val="00297AC0"/>
    <w:rsid w:val="002A09DF"/>
    <w:rsid w:val="002A1690"/>
    <w:rsid w:val="002A16E1"/>
    <w:rsid w:val="002A1CA9"/>
    <w:rsid w:val="002A209B"/>
    <w:rsid w:val="002A2BC4"/>
    <w:rsid w:val="002A2BF5"/>
    <w:rsid w:val="002A3679"/>
    <w:rsid w:val="002A3E23"/>
    <w:rsid w:val="002A3E95"/>
    <w:rsid w:val="002A3F24"/>
    <w:rsid w:val="002A402C"/>
    <w:rsid w:val="002A4265"/>
    <w:rsid w:val="002A4729"/>
    <w:rsid w:val="002A4EF3"/>
    <w:rsid w:val="002A4F9E"/>
    <w:rsid w:val="002A52F3"/>
    <w:rsid w:val="002A56BE"/>
    <w:rsid w:val="002A5A46"/>
    <w:rsid w:val="002A5DBB"/>
    <w:rsid w:val="002A600E"/>
    <w:rsid w:val="002A6069"/>
    <w:rsid w:val="002A60BC"/>
    <w:rsid w:val="002A6668"/>
    <w:rsid w:val="002A6973"/>
    <w:rsid w:val="002A69CA"/>
    <w:rsid w:val="002A6B8D"/>
    <w:rsid w:val="002A73F7"/>
    <w:rsid w:val="002A746D"/>
    <w:rsid w:val="002A74AE"/>
    <w:rsid w:val="002A7944"/>
    <w:rsid w:val="002A7AEC"/>
    <w:rsid w:val="002A7FAB"/>
    <w:rsid w:val="002B0098"/>
    <w:rsid w:val="002B00C5"/>
    <w:rsid w:val="002B031A"/>
    <w:rsid w:val="002B041B"/>
    <w:rsid w:val="002B0A44"/>
    <w:rsid w:val="002B0BD0"/>
    <w:rsid w:val="002B10E8"/>
    <w:rsid w:val="002B119A"/>
    <w:rsid w:val="002B199D"/>
    <w:rsid w:val="002B19AD"/>
    <w:rsid w:val="002B2968"/>
    <w:rsid w:val="002B2B30"/>
    <w:rsid w:val="002B2EE2"/>
    <w:rsid w:val="002B3016"/>
    <w:rsid w:val="002B3A7E"/>
    <w:rsid w:val="002B5008"/>
    <w:rsid w:val="002B5097"/>
    <w:rsid w:val="002B53BD"/>
    <w:rsid w:val="002B5631"/>
    <w:rsid w:val="002B575F"/>
    <w:rsid w:val="002B58B5"/>
    <w:rsid w:val="002B60FD"/>
    <w:rsid w:val="002B6237"/>
    <w:rsid w:val="002B636B"/>
    <w:rsid w:val="002B6410"/>
    <w:rsid w:val="002B6A24"/>
    <w:rsid w:val="002B6A84"/>
    <w:rsid w:val="002B6B30"/>
    <w:rsid w:val="002B7448"/>
    <w:rsid w:val="002B7AC1"/>
    <w:rsid w:val="002B7CCC"/>
    <w:rsid w:val="002B7D51"/>
    <w:rsid w:val="002B7D70"/>
    <w:rsid w:val="002B7DEA"/>
    <w:rsid w:val="002C02DF"/>
    <w:rsid w:val="002C0436"/>
    <w:rsid w:val="002C0580"/>
    <w:rsid w:val="002C0788"/>
    <w:rsid w:val="002C0848"/>
    <w:rsid w:val="002C099D"/>
    <w:rsid w:val="002C09AC"/>
    <w:rsid w:val="002C0C98"/>
    <w:rsid w:val="002C1131"/>
    <w:rsid w:val="002C1244"/>
    <w:rsid w:val="002C1425"/>
    <w:rsid w:val="002C1899"/>
    <w:rsid w:val="002C1D5A"/>
    <w:rsid w:val="002C253E"/>
    <w:rsid w:val="002C28C2"/>
    <w:rsid w:val="002C2B06"/>
    <w:rsid w:val="002C2B7A"/>
    <w:rsid w:val="002C3043"/>
    <w:rsid w:val="002C3071"/>
    <w:rsid w:val="002C3164"/>
    <w:rsid w:val="002C3405"/>
    <w:rsid w:val="002C34FC"/>
    <w:rsid w:val="002C371B"/>
    <w:rsid w:val="002C5438"/>
    <w:rsid w:val="002C57FD"/>
    <w:rsid w:val="002C5A3E"/>
    <w:rsid w:val="002C5B82"/>
    <w:rsid w:val="002C5E7B"/>
    <w:rsid w:val="002C6110"/>
    <w:rsid w:val="002C6423"/>
    <w:rsid w:val="002C64B4"/>
    <w:rsid w:val="002C66CB"/>
    <w:rsid w:val="002C6B15"/>
    <w:rsid w:val="002C6D84"/>
    <w:rsid w:val="002C6EBA"/>
    <w:rsid w:val="002C7318"/>
    <w:rsid w:val="002C747E"/>
    <w:rsid w:val="002C74AE"/>
    <w:rsid w:val="002C7557"/>
    <w:rsid w:val="002C7A57"/>
    <w:rsid w:val="002C7B57"/>
    <w:rsid w:val="002C7D1C"/>
    <w:rsid w:val="002C7EC6"/>
    <w:rsid w:val="002C7FA7"/>
    <w:rsid w:val="002D0025"/>
    <w:rsid w:val="002D0531"/>
    <w:rsid w:val="002D085E"/>
    <w:rsid w:val="002D0972"/>
    <w:rsid w:val="002D09F2"/>
    <w:rsid w:val="002D0D5E"/>
    <w:rsid w:val="002D0E93"/>
    <w:rsid w:val="002D0F06"/>
    <w:rsid w:val="002D19DE"/>
    <w:rsid w:val="002D1D58"/>
    <w:rsid w:val="002D2306"/>
    <w:rsid w:val="002D2B7B"/>
    <w:rsid w:val="002D2B7E"/>
    <w:rsid w:val="002D2D94"/>
    <w:rsid w:val="002D2FD5"/>
    <w:rsid w:val="002D31A2"/>
    <w:rsid w:val="002D343E"/>
    <w:rsid w:val="002D349E"/>
    <w:rsid w:val="002D3815"/>
    <w:rsid w:val="002D38FD"/>
    <w:rsid w:val="002D4113"/>
    <w:rsid w:val="002D4264"/>
    <w:rsid w:val="002D4A7C"/>
    <w:rsid w:val="002D4D86"/>
    <w:rsid w:val="002D54F5"/>
    <w:rsid w:val="002D554C"/>
    <w:rsid w:val="002D5555"/>
    <w:rsid w:val="002D5DA1"/>
    <w:rsid w:val="002D6794"/>
    <w:rsid w:val="002D7025"/>
    <w:rsid w:val="002D7109"/>
    <w:rsid w:val="002D72E4"/>
    <w:rsid w:val="002D7336"/>
    <w:rsid w:val="002D75DC"/>
    <w:rsid w:val="002D7840"/>
    <w:rsid w:val="002D7906"/>
    <w:rsid w:val="002D7957"/>
    <w:rsid w:val="002E021D"/>
    <w:rsid w:val="002E038F"/>
    <w:rsid w:val="002E09C0"/>
    <w:rsid w:val="002E110D"/>
    <w:rsid w:val="002E1199"/>
    <w:rsid w:val="002E15AC"/>
    <w:rsid w:val="002E18FB"/>
    <w:rsid w:val="002E2C6E"/>
    <w:rsid w:val="002E2E87"/>
    <w:rsid w:val="002E2F39"/>
    <w:rsid w:val="002E37B0"/>
    <w:rsid w:val="002E3D73"/>
    <w:rsid w:val="002E3D84"/>
    <w:rsid w:val="002E4044"/>
    <w:rsid w:val="002E46AD"/>
    <w:rsid w:val="002E46B4"/>
    <w:rsid w:val="002E473C"/>
    <w:rsid w:val="002E4BD1"/>
    <w:rsid w:val="002E4D08"/>
    <w:rsid w:val="002E53CD"/>
    <w:rsid w:val="002E54DE"/>
    <w:rsid w:val="002E5576"/>
    <w:rsid w:val="002E5EA4"/>
    <w:rsid w:val="002E5EF9"/>
    <w:rsid w:val="002E6134"/>
    <w:rsid w:val="002E6399"/>
    <w:rsid w:val="002E6986"/>
    <w:rsid w:val="002E6A93"/>
    <w:rsid w:val="002E6C0C"/>
    <w:rsid w:val="002E701B"/>
    <w:rsid w:val="002E789C"/>
    <w:rsid w:val="002E7B9C"/>
    <w:rsid w:val="002E7C13"/>
    <w:rsid w:val="002E7C29"/>
    <w:rsid w:val="002F02EB"/>
    <w:rsid w:val="002F04DD"/>
    <w:rsid w:val="002F06EF"/>
    <w:rsid w:val="002F0A92"/>
    <w:rsid w:val="002F1755"/>
    <w:rsid w:val="002F1835"/>
    <w:rsid w:val="002F2EB1"/>
    <w:rsid w:val="002F3156"/>
    <w:rsid w:val="002F34BC"/>
    <w:rsid w:val="002F3526"/>
    <w:rsid w:val="002F3972"/>
    <w:rsid w:val="002F3A35"/>
    <w:rsid w:val="002F3A80"/>
    <w:rsid w:val="002F3F2B"/>
    <w:rsid w:val="002F4299"/>
    <w:rsid w:val="002F4313"/>
    <w:rsid w:val="002F4890"/>
    <w:rsid w:val="002F49D8"/>
    <w:rsid w:val="002F517F"/>
    <w:rsid w:val="002F5671"/>
    <w:rsid w:val="002F579F"/>
    <w:rsid w:val="002F5AC2"/>
    <w:rsid w:val="002F6472"/>
    <w:rsid w:val="002F653F"/>
    <w:rsid w:val="002F684A"/>
    <w:rsid w:val="002F6E93"/>
    <w:rsid w:val="002F6E95"/>
    <w:rsid w:val="002F753B"/>
    <w:rsid w:val="002F7AE9"/>
    <w:rsid w:val="002F7C55"/>
    <w:rsid w:val="002F7EDF"/>
    <w:rsid w:val="002F7F3E"/>
    <w:rsid w:val="0030002E"/>
    <w:rsid w:val="00300097"/>
    <w:rsid w:val="00300429"/>
    <w:rsid w:val="003005D3"/>
    <w:rsid w:val="003006C9"/>
    <w:rsid w:val="00300989"/>
    <w:rsid w:val="00300A89"/>
    <w:rsid w:val="00300EB9"/>
    <w:rsid w:val="00300F7E"/>
    <w:rsid w:val="0030141E"/>
    <w:rsid w:val="00301591"/>
    <w:rsid w:val="003017A8"/>
    <w:rsid w:val="00302762"/>
    <w:rsid w:val="003027C1"/>
    <w:rsid w:val="00302D3A"/>
    <w:rsid w:val="00303414"/>
    <w:rsid w:val="00303437"/>
    <w:rsid w:val="0030350A"/>
    <w:rsid w:val="00303747"/>
    <w:rsid w:val="00303759"/>
    <w:rsid w:val="00303D15"/>
    <w:rsid w:val="00303FAF"/>
    <w:rsid w:val="00304725"/>
    <w:rsid w:val="00304ADD"/>
    <w:rsid w:val="00304B9F"/>
    <w:rsid w:val="003056BE"/>
    <w:rsid w:val="00305C11"/>
    <w:rsid w:val="00305C5E"/>
    <w:rsid w:val="00306408"/>
    <w:rsid w:val="00306585"/>
    <w:rsid w:val="00306694"/>
    <w:rsid w:val="00306753"/>
    <w:rsid w:val="00306B3B"/>
    <w:rsid w:val="00306B8D"/>
    <w:rsid w:val="00306BD6"/>
    <w:rsid w:val="00306D06"/>
    <w:rsid w:val="003070C3"/>
    <w:rsid w:val="003073FA"/>
    <w:rsid w:val="00307A18"/>
    <w:rsid w:val="00310407"/>
    <w:rsid w:val="0031057E"/>
    <w:rsid w:val="00310955"/>
    <w:rsid w:val="00310DF9"/>
    <w:rsid w:val="00310F04"/>
    <w:rsid w:val="003112EA"/>
    <w:rsid w:val="003114F9"/>
    <w:rsid w:val="00311808"/>
    <w:rsid w:val="00311A6B"/>
    <w:rsid w:val="00311F00"/>
    <w:rsid w:val="0031250A"/>
    <w:rsid w:val="00312722"/>
    <w:rsid w:val="00312B52"/>
    <w:rsid w:val="00312C17"/>
    <w:rsid w:val="00312FE4"/>
    <w:rsid w:val="00313294"/>
    <w:rsid w:val="00313759"/>
    <w:rsid w:val="003137CB"/>
    <w:rsid w:val="00313A82"/>
    <w:rsid w:val="00313CF4"/>
    <w:rsid w:val="003148AA"/>
    <w:rsid w:val="0031506C"/>
    <w:rsid w:val="00315339"/>
    <w:rsid w:val="003153C1"/>
    <w:rsid w:val="00315B59"/>
    <w:rsid w:val="00315F2A"/>
    <w:rsid w:val="00316A67"/>
    <w:rsid w:val="00316B5F"/>
    <w:rsid w:val="00316D32"/>
    <w:rsid w:val="003174C3"/>
    <w:rsid w:val="00317604"/>
    <w:rsid w:val="00317A49"/>
    <w:rsid w:val="00317CAA"/>
    <w:rsid w:val="00320036"/>
    <w:rsid w:val="00320173"/>
    <w:rsid w:val="00320B91"/>
    <w:rsid w:val="00320C78"/>
    <w:rsid w:val="00320CAC"/>
    <w:rsid w:val="003216AA"/>
    <w:rsid w:val="00321AC4"/>
    <w:rsid w:val="0032205E"/>
    <w:rsid w:val="003221CD"/>
    <w:rsid w:val="003222B1"/>
    <w:rsid w:val="003223D0"/>
    <w:rsid w:val="003224F5"/>
    <w:rsid w:val="0032268B"/>
    <w:rsid w:val="00322692"/>
    <w:rsid w:val="003227FC"/>
    <w:rsid w:val="00322B2C"/>
    <w:rsid w:val="00322BF6"/>
    <w:rsid w:val="003230BB"/>
    <w:rsid w:val="003234B6"/>
    <w:rsid w:val="00323949"/>
    <w:rsid w:val="00323D32"/>
    <w:rsid w:val="00323D7D"/>
    <w:rsid w:val="00324015"/>
    <w:rsid w:val="00324367"/>
    <w:rsid w:val="00324A24"/>
    <w:rsid w:val="00324C66"/>
    <w:rsid w:val="00325047"/>
    <w:rsid w:val="003259DE"/>
    <w:rsid w:val="00325DAE"/>
    <w:rsid w:val="00326034"/>
    <w:rsid w:val="00326514"/>
    <w:rsid w:val="003266BC"/>
    <w:rsid w:val="00326ACA"/>
    <w:rsid w:val="00326F01"/>
    <w:rsid w:val="0032767D"/>
    <w:rsid w:val="00327874"/>
    <w:rsid w:val="003278F8"/>
    <w:rsid w:val="00327EEA"/>
    <w:rsid w:val="003303AF"/>
    <w:rsid w:val="00330448"/>
    <w:rsid w:val="00331180"/>
    <w:rsid w:val="00331783"/>
    <w:rsid w:val="00331C6F"/>
    <w:rsid w:val="003321FF"/>
    <w:rsid w:val="00332A7D"/>
    <w:rsid w:val="00332B06"/>
    <w:rsid w:val="00332D97"/>
    <w:rsid w:val="00332F63"/>
    <w:rsid w:val="0033328B"/>
    <w:rsid w:val="003333BB"/>
    <w:rsid w:val="003335E8"/>
    <w:rsid w:val="003337F0"/>
    <w:rsid w:val="00333807"/>
    <w:rsid w:val="00333BDE"/>
    <w:rsid w:val="00333C90"/>
    <w:rsid w:val="003340D8"/>
    <w:rsid w:val="003341A4"/>
    <w:rsid w:val="00334397"/>
    <w:rsid w:val="003344F2"/>
    <w:rsid w:val="00334654"/>
    <w:rsid w:val="00334779"/>
    <w:rsid w:val="0033480E"/>
    <w:rsid w:val="00334C86"/>
    <w:rsid w:val="00335226"/>
    <w:rsid w:val="00335356"/>
    <w:rsid w:val="00335516"/>
    <w:rsid w:val="003356BD"/>
    <w:rsid w:val="00335786"/>
    <w:rsid w:val="003357E6"/>
    <w:rsid w:val="0033587D"/>
    <w:rsid w:val="00335914"/>
    <w:rsid w:val="00335E82"/>
    <w:rsid w:val="00336974"/>
    <w:rsid w:val="00336A8C"/>
    <w:rsid w:val="00336E9D"/>
    <w:rsid w:val="00337348"/>
    <w:rsid w:val="003375E0"/>
    <w:rsid w:val="00337A98"/>
    <w:rsid w:val="00340284"/>
    <w:rsid w:val="003403A1"/>
    <w:rsid w:val="0034059C"/>
    <w:rsid w:val="00340A98"/>
    <w:rsid w:val="0034115E"/>
    <w:rsid w:val="00341335"/>
    <w:rsid w:val="00341691"/>
    <w:rsid w:val="00341CC1"/>
    <w:rsid w:val="003424B9"/>
    <w:rsid w:val="0034250D"/>
    <w:rsid w:val="00342829"/>
    <w:rsid w:val="00342AF7"/>
    <w:rsid w:val="00342E00"/>
    <w:rsid w:val="00343792"/>
    <w:rsid w:val="00343A2B"/>
    <w:rsid w:val="00343DAB"/>
    <w:rsid w:val="00343E6D"/>
    <w:rsid w:val="003451C1"/>
    <w:rsid w:val="003451D5"/>
    <w:rsid w:val="0034527A"/>
    <w:rsid w:val="00345716"/>
    <w:rsid w:val="00345C07"/>
    <w:rsid w:val="00345DC4"/>
    <w:rsid w:val="00345ED0"/>
    <w:rsid w:val="00346F3F"/>
    <w:rsid w:val="00347080"/>
    <w:rsid w:val="003471A4"/>
    <w:rsid w:val="00347261"/>
    <w:rsid w:val="00347486"/>
    <w:rsid w:val="00347765"/>
    <w:rsid w:val="00347967"/>
    <w:rsid w:val="00347E3F"/>
    <w:rsid w:val="00350B79"/>
    <w:rsid w:val="00350CED"/>
    <w:rsid w:val="00350EE9"/>
    <w:rsid w:val="0035108A"/>
    <w:rsid w:val="00351551"/>
    <w:rsid w:val="0035194E"/>
    <w:rsid w:val="00351A5F"/>
    <w:rsid w:val="0035219D"/>
    <w:rsid w:val="003528DC"/>
    <w:rsid w:val="00352938"/>
    <w:rsid w:val="00352951"/>
    <w:rsid w:val="00352A22"/>
    <w:rsid w:val="00352BE7"/>
    <w:rsid w:val="00352EA2"/>
    <w:rsid w:val="00353174"/>
    <w:rsid w:val="00353235"/>
    <w:rsid w:val="00354194"/>
    <w:rsid w:val="003542AE"/>
    <w:rsid w:val="00354DFA"/>
    <w:rsid w:val="003552CD"/>
    <w:rsid w:val="00355466"/>
    <w:rsid w:val="00355AFC"/>
    <w:rsid w:val="00356017"/>
    <w:rsid w:val="0035601F"/>
    <w:rsid w:val="003565A8"/>
    <w:rsid w:val="003566B3"/>
    <w:rsid w:val="00356927"/>
    <w:rsid w:val="00356B2C"/>
    <w:rsid w:val="0035730F"/>
    <w:rsid w:val="0035736C"/>
    <w:rsid w:val="00357376"/>
    <w:rsid w:val="003574E5"/>
    <w:rsid w:val="00357775"/>
    <w:rsid w:val="00357846"/>
    <w:rsid w:val="00357BB8"/>
    <w:rsid w:val="00357C5A"/>
    <w:rsid w:val="00360002"/>
    <w:rsid w:val="003601A0"/>
    <w:rsid w:val="00360983"/>
    <w:rsid w:val="003609EF"/>
    <w:rsid w:val="00360A80"/>
    <w:rsid w:val="00360F6E"/>
    <w:rsid w:val="0036153F"/>
    <w:rsid w:val="003615C6"/>
    <w:rsid w:val="00361EBF"/>
    <w:rsid w:val="00361F5A"/>
    <w:rsid w:val="00362267"/>
    <w:rsid w:val="0036352B"/>
    <w:rsid w:val="00363656"/>
    <w:rsid w:val="00363868"/>
    <w:rsid w:val="00363E65"/>
    <w:rsid w:val="00363E7B"/>
    <w:rsid w:val="00363EE1"/>
    <w:rsid w:val="0036427E"/>
    <w:rsid w:val="00364B04"/>
    <w:rsid w:val="00364B75"/>
    <w:rsid w:val="00364CB9"/>
    <w:rsid w:val="00364EFA"/>
    <w:rsid w:val="0036511A"/>
    <w:rsid w:val="003651F7"/>
    <w:rsid w:val="00365464"/>
    <w:rsid w:val="00365838"/>
    <w:rsid w:val="00365B6D"/>
    <w:rsid w:val="0036614C"/>
    <w:rsid w:val="0036616B"/>
    <w:rsid w:val="00366701"/>
    <w:rsid w:val="00366A00"/>
    <w:rsid w:val="00366EAF"/>
    <w:rsid w:val="00366EFB"/>
    <w:rsid w:val="003670B4"/>
    <w:rsid w:val="003670F2"/>
    <w:rsid w:val="00367139"/>
    <w:rsid w:val="0036791B"/>
    <w:rsid w:val="00367992"/>
    <w:rsid w:val="00367A47"/>
    <w:rsid w:val="00367C39"/>
    <w:rsid w:val="00367E85"/>
    <w:rsid w:val="003704A6"/>
    <w:rsid w:val="003705E4"/>
    <w:rsid w:val="00370F24"/>
    <w:rsid w:val="003712F9"/>
    <w:rsid w:val="003714B6"/>
    <w:rsid w:val="00371744"/>
    <w:rsid w:val="0037215F"/>
    <w:rsid w:val="00372328"/>
    <w:rsid w:val="00372506"/>
    <w:rsid w:val="00372A27"/>
    <w:rsid w:val="00372ADB"/>
    <w:rsid w:val="00372ED9"/>
    <w:rsid w:val="00372F30"/>
    <w:rsid w:val="003737A3"/>
    <w:rsid w:val="00373B54"/>
    <w:rsid w:val="00373D1C"/>
    <w:rsid w:val="00373EF6"/>
    <w:rsid w:val="003740B4"/>
    <w:rsid w:val="0037414A"/>
    <w:rsid w:val="00374426"/>
    <w:rsid w:val="0037487F"/>
    <w:rsid w:val="00374DCA"/>
    <w:rsid w:val="0037542C"/>
    <w:rsid w:val="0037588A"/>
    <w:rsid w:val="00375CEF"/>
    <w:rsid w:val="00375F06"/>
    <w:rsid w:val="00376012"/>
    <w:rsid w:val="00376445"/>
    <w:rsid w:val="0037659B"/>
    <w:rsid w:val="0037667A"/>
    <w:rsid w:val="003766FA"/>
    <w:rsid w:val="00376ED6"/>
    <w:rsid w:val="00376FDD"/>
    <w:rsid w:val="0037751C"/>
    <w:rsid w:val="003776CA"/>
    <w:rsid w:val="00377727"/>
    <w:rsid w:val="00377D2B"/>
    <w:rsid w:val="00377D4F"/>
    <w:rsid w:val="00377E5B"/>
    <w:rsid w:val="00381167"/>
    <w:rsid w:val="00381211"/>
    <w:rsid w:val="00381311"/>
    <w:rsid w:val="00381733"/>
    <w:rsid w:val="00381904"/>
    <w:rsid w:val="00381974"/>
    <w:rsid w:val="00381DAE"/>
    <w:rsid w:val="00381E73"/>
    <w:rsid w:val="00382026"/>
    <w:rsid w:val="003828CD"/>
    <w:rsid w:val="00382D7D"/>
    <w:rsid w:val="00382F61"/>
    <w:rsid w:val="0038321D"/>
    <w:rsid w:val="003832E5"/>
    <w:rsid w:val="00383583"/>
    <w:rsid w:val="00383913"/>
    <w:rsid w:val="00383B6B"/>
    <w:rsid w:val="00385562"/>
    <w:rsid w:val="003855D5"/>
    <w:rsid w:val="0038576C"/>
    <w:rsid w:val="00385A9D"/>
    <w:rsid w:val="00385DF4"/>
    <w:rsid w:val="003862F2"/>
    <w:rsid w:val="00386534"/>
    <w:rsid w:val="003867B6"/>
    <w:rsid w:val="00386A0B"/>
    <w:rsid w:val="00386A17"/>
    <w:rsid w:val="00386BDC"/>
    <w:rsid w:val="00386F38"/>
    <w:rsid w:val="00387AD1"/>
    <w:rsid w:val="00387B21"/>
    <w:rsid w:val="00387C1C"/>
    <w:rsid w:val="00387DF4"/>
    <w:rsid w:val="00387F79"/>
    <w:rsid w:val="003908ED"/>
    <w:rsid w:val="003908F0"/>
    <w:rsid w:val="00390A97"/>
    <w:rsid w:val="00390AA8"/>
    <w:rsid w:val="00390D93"/>
    <w:rsid w:val="00391029"/>
    <w:rsid w:val="003910AA"/>
    <w:rsid w:val="00391512"/>
    <w:rsid w:val="003917A8"/>
    <w:rsid w:val="00391B6D"/>
    <w:rsid w:val="00391C69"/>
    <w:rsid w:val="0039223E"/>
    <w:rsid w:val="00392933"/>
    <w:rsid w:val="00392CD5"/>
    <w:rsid w:val="00393279"/>
    <w:rsid w:val="00393BBB"/>
    <w:rsid w:val="00393DEA"/>
    <w:rsid w:val="003943F1"/>
    <w:rsid w:val="00394A2B"/>
    <w:rsid w:val="00394E94"/>
    <w:rsid w:val="00394F5A"/>
    <w:rsid w:val="00394FEB"/>
    <w:rsid w:val="00395153"/>
    <w:rsid w:val="003952AD"/>
    <w:rsid w:val="003952DE"/>
    <w:rsid w:val="00395809"/>
    <w:rsid w:val="00395C79"/>
    <w:rsid w:val="00395F32"/>
    <w:rsid w:val="00395F5A"/>
    <w:rsid w:val="003964B0"/>
    <w:rsid w:val="00396698"/>
    <w:rsid w:val="00396744"/>
    <w:rsid w:val="00396A68"/>
    <w:rsid w:val="00396E85"/>
    <w:rsid w:val="00396F74"/>
    <w:rsid w:val="00397032"/>
    <w:rsid w:val="00397999"/>
    <w:rsid w:val="00397E0A"/>
    <w:rsid w:val="003A0289"/>
    <w:rsid w:val="003A0605"/>
    <w:rsid w:val="003A07E2"/>
    <w:rsid w:val="003A082F"/>
    <w:rsid w:val="003A09ED"/>
    <w:rsid w:val="003A1155"/>
    <w:rsid w:val="003A199A"/>
    <w:rsid w:val="003A25D2"/>
    <w:rsid w:val="003A2B75"/>
    <w:rsid w:val="003A2FF3"/>
    <w:rsid w:val="003A30EA"/>
    <w:rsid w:val="003A354A"/>
    <w:rsid w:val="003A467B"/>
    <w:rsid w:val="003A49FB"/>
    <w:rsid w:val="003A4CDE"/>
    <w:rsid w:val="003A4F2E"/>
    <w:rsid w:val="003A5102"/>
    <w:rsid w:val="003A543D"/>
    <w:rsid w:val="003A54CF"/>
    <w:rsid w:val="003A5968"/>
    <w:rsid w:val="003A5974"/>
    <w:rsid w:val="003A597A"/>
    <w:rsid w:val="003A5FDB"/>
    <w:rsid w:val="003A6364"/>
    <w:rsid w:val="003A6479"/>
    <w:rsid w:val="003A6868"/>
    <w:rsid w:val="003A696E"/>
    <w:rsid w:val="003A6BC1"/>
    <w:rsid w:val="003A6BF4"/>
    <w:rsid w:val="003A6CB8"/>
    <w:rsid w:val="003A6E8D"/>
    <w:rsid w:val="003A7869"/>
    <w:rsid w:val="003A7A83"/>
    <w:rsid w:val="003A7D5A"/>
    <w:rsid w:val="003A7EED"/>
    <w:rsid w:val="003B041C"/>
    <w:rsid w:val="003B12DB"/>
    <w:rsid w:val="003B1BC8"/>
    <w:rsid w:val="003B2250"/>
    <w:rsid w:val="003B2373"/>
    <w:rsid w:val="003B2E34"/>
    <w:rsid w:val="003B344C"/>
    <w:rsid w:val="003B34CC"/>
    <w:rsid w:val="003B3578"/>
    <w:rsid w:val="003B365F"/>
    <w:rsid w:val="003B39A8"/>
    <w:rsid w:val="003B3C59"/>
    <w:rsid w:val="003B3E97"/>
    <w:rsid w:val="003B4188"/>
    <w:rsid w:val="003B43A2"/>
    <w:rsid w:val="003B488E"/>
    <w:rsid w:val="003B48BE"/>
    <w:rsid w:val="003B4ACF"/>
    <w:rsid w:val="003B4D9D"/>
    <w:rsid w:val="003B4F12"/>
    <w:rsid w:val="003B5236"/>
    <w:rsid w:val="003B5685"/>
    <w:rsid w:val="003B5B1D"/>
    <w:rsid w:val="003B5B5F"/>
    <w:rsid w:val="003B6032"/>
    <w:rsid w:val="003B669A"/>
    <w:rsid w:val="003B66E2"/>
    <w:rsid w:val="003B690B"/>
    <w:rsid w:val="003B6BEB"/>
    <w:rsid w:val="003B6E9F"/>
    <w:rsid w:val="003B7279"/>
    <w:rsid w:val="003B758F"/>
    <w:rsid w:val="003B7697"/>
    <w:rsid w:val="003B76A0"/>
    <w:rsid w:val="003B7719"/>
    <w:rsid w:val="003B7A6B"/>
    <w:rsid w:val="003C0434"/>
    <w:rsid w:val="003C0787"/>
    <w:rsid w:val="003C0971"/>
    <w:rsid w:val="003C123D"/>
    <w:rsid w:val="003C18D7"/>
    <w:rsid w:val="003C1B8F"/>
    <w:rsid w:val="003C1C7F"/>
    <w:rsid w:val="003C1E60"/>
    <w:rsid w:val="003C203F"/>
    <w:rsid w:val="003C245C"/>
    <w:rsid w:val="003C246D"/>
    <w:rsid w:val="003C26D8"/>
    <w:rsid w:val="003C27CB"/>
    <w:rsid w:val="003C2C15"/>
    <w:rsid w:val="003C2D7B"/>
    <w:rsid w:val="003C36BA"/>
    <w:rsid w:val="003C39BB"/>
    <w:rsid w:val="003C42AE"/>
    <w:rsid w:val="003C4734"/>
    <w:rsid w:val="003C53F3"/>
    <w:rsid w:val="003C57BB"/>
    <w:rsid w:val="003C5983"/>
    <w:rsid w:val="003C610D"/>
    <w:rsid w:val="003C61B9"/>
    <w:rsid w:val="003C621E"/>
    <w:rsid w:val="003C6B32"/>
    <w:rsid w:val="003C6B49"/>
    <w:rsid w:val="003C6E06"/>
    <w:rsid w:val="003C6F6B"/>
    <w:rsid w:val="003C70F6"/>
    <w:rsid w:val="003C7197"/>
    <w:rsid w:val="003C7344"/>
    <w:rsid w:val="003C74E3"/>
    <w:rsid w:val="003C7615"/>
    <w:rsid w:val="003C7625"/>
    <w:rsid w:val="003C7793"/>
    <w:rsid w:val="003C78CB"/>
    <w:rsid w:val="003C7ACD"/>
    <w:rsid w:val="003D0143"/>
    <w:rsid w:val="003D0449"/>
    <w:rsid w:val="003D04A9"/>
    <w:rsid w:val="003D07C6"/>
    <w:rsid w:val="003D0C12"/>
    <w:rsid w:val="003D0E2D"/>
    <w:rsid w:val="003D0FDD"/>
    <w:rsid w:val="003D12EF"/>
    <w:rsid w:val="003D144D"/>
    <w:rsid w:val="003D178C"/>
    <w:rsid w:val="003D17FF"/>
    <w:rsid w:val="003D187D"/>
    <w:rsid w:val="003D1B88"/>
    <w:rsid w:val="003D23B4"/>
    <w:rsid w:val="003D2613"/>
    <w:rsid w:val="003D2E62"/>
    <w:rsid w:val="003D2FA2"/>
    <w:rsid w:val="003D39A5"/>
    <w:rsid w:val="003D3F74"/>
    <w:rsid w:val="003D408F"/>
    <w:rsid w:val="003D4729"/>
    <w:rsid w:val="003D4A1D"/>
    <w:rsid w:val="003D4A22"/>
    <w:rsid w:val="003D4C8B"/>
    <w:rsid w:val="003D4C9E"/>
    <w:rsid w:val="003D4DC1"/>
    <w:rsid w:val="003D5025"/>
    <w:rsid w:val="003D51C9"/>
    <w:rsid w:val="003D52C6"/>
    <w:rsid w:val="003D5940"/>
    <w:rsid w:val="003D5A8C"/>
    <w:rsid w:val="003D5C4E"/>
    <w:rsid w:val="003D5ED8"/>
    <w:rsid w:val="003D60A2"/>
    <w:rsid w:val="003D6470"/>
    <w:rsid w:val="003D7247"/>
    <w:rsid w:val="003D7B9B"/>
    <w:rsid w:val="003D7C60"/>
    <w:rsid w:val="003E00D6"/>
    <w:rsid w:val="003E0468"/>
    <w:rsid w:val="003E0799"/>
    <w:rsid w:val="003E08D3"/>
    <w:rsid w:val="003E0BD8"/>
    <w:rsid w:val="003E1D25"/>
    <w:rsid w:val="003E1D9F"/>
    <w:rsid w:val="003E1F14"/>
    <w:rsid w:val="003E20EF"/>
    <w:rsid w:val="003E2343"/>
    <w:rsid w:val="003E2BDA"/>
    <w:rsid w:val="003E2D0C"/>
    <w:rsid w:val="003E2F43"/>
    <w:rsid w:val="003E372E"/>
    <w:rsid w:val="003E3B8F"/>
    <w:rsid w:val="003E3D4B"/>
    <w:rsid w:val="003E3FCF"/>
    <w:rsid w:val="003E4091"/>
    <w:rsid w:val="003E4527"/>
    <w:rsid w:val="003E4A89"/>
    <w:rsid w:val="003E4ACC"/>
    <w:rsid w:val="003E4BA9"/>
    <w:rsid w:val="003E4D09"/>
    <w:rsid w:val="003E4E31"/>
    <w:rsid w:val="003E4F72"/>
    <w:rsid w:val="003E520D"/>
    <w:rsid w:val="003E523B"/>
    <w:rsid w:val="003E53F5"/>
    <w:rsid w:val="003E5510"/>
    <w:rsid w:val="003E55A6"/>
    <w:rsid w:val="003E59E9"/>
    <w:rsid w:val="003E59F9"/>
    <w:rsid w:val="003E5A7B"/>
    <w:rsid w:val="003E5F96"/>
    <w:rsid w:val="003E6379"/>
    <w:rsid w:val="003E6420"/>
    <w:rsid w:val="003E656D"/>
    <w:rsid w:val="003E65AC"/>
    <w:rsid w:val="003E6DE0"/>
    <w:rsid w:val="003E6E9A"/>
    <w:rsid w:val="003E7550"/>
    <w:rsid w:val="003E764B"/>
    <w:rsid w:val="003E7859"/>
    <w:rsid w:val="003E7976"/>
    <w:rsid w:val="003E7C11"/>
    <w:rsid w:val="003E7D30"/>
    <w:rsid w:val="003F063E"/>
    <w:rsid w:val="003F08ED"/>
    <w:rsid w:val="003F08EF"/>
    <w:rsid w:val="003F0969"/>
    <w:rsid w:val="003F0A7A"/>
    <w:rsid w:val="003F13BD"/>
    <w:rsid w:val="003F18FD"/>
    <w:rsid w:val="003F1A89"/>
    <w:rsid w:val="003F1BED"/>
    <w:rsid w:val="003F2786"/>
    <w:rsid w:val="003F2B3D"/>
    <w:rsid w:val="003F2E9D"/>
    <w:rsid w:val="003F380C"/>
    <w:rsid w:val="003F3B8E"/>
    <w:rsid w:val="003F4090"/>
    <w:rsid w:val="003F423A"/>
    <w:rsid w:val="003F490F"/>
    <w:rsid w:val="003F4CD6"/>
    <w:rsid w:val="003F4F52"/>
    <w:rsid w:val="003F5043"/>
    <w:rsid w:val="003F505D"/>
    <w:rsid w:val="003F5253"/>
    <w:rsid w:val="003F5560"/>
    <w:rsid w:val="003F5990"/>
    <w:rsid w:val="003F605E"/>
    <w:rsid w:val="003F62E2"/>
    <w:rsid w:val="003F6385"/>
    <w:rsid w:val="003F65FD"/>
    <w:rsid w:val="003F6922"/>
    <w:rsid w:val="003F6CEB"/>
    <w:rsid w:val="003F707B"/>
    <w:rsid w:val="003F707E"/>
    <w:rsid w:val="003F7DB9"/>
    <w:rsid w:val="003F7F6C"/>
    <w:rsid w:val="00400C7A"/>
    <w:rsid w:val="00400DB3"/>
    <w:rsid w:val="00401159"/>
    <w:rsid w:val="00401A19"/>
    <w:rsid w:val="00403563"/>
    <w:rsid w:val="00403C73"/>
    <w:rsid w:val="00403E40"/>
    <w:rsid w:val="0040445B"/>
    <w:rsid w:val="004044D0"/>
    <w:rsid w:val="00404551"/>
    <w:rsid w:val="00404568"/>
    <w:rsid w:val="00404D1B"/>
    <w:rsid w:val="004053CD"/>
    <w:rsid w:val="0040584D"/>
    <w:rsid w:val="00405BB9"/>
    <w:rsid w:val="00405F18"/>
    <w:rsid w:val="00406DFA"/>
    <w:rsid w:val="00406F3D"/>
    <w:rsid w:val="004074B8"/>
    <w:rsid w:val="0040772E"/>
    <w:rsid w:val="004078D5"/>
    <w:rsid w:val="00407A2A"/>
    <w:rsid w:val="00410A0C"/>
    <w:rsid w:val="00411160"/>
    <w:rsid w:val="00411382"/>
    <w:rsid w:val="0041148D"/>
    <w:rsid w:val="00411A7D"/>
    <w:rsid w:val="00411D44"/>
    <w:rsid w:val="004123BA"/>
    <w:rsid w:val="00412407"/>
    <w:rsid w:val="00412780"/>
    <w:rsid w:val="00412CDB"/>
    <w:rsid w:val="00412D2F"/>
    <w:rsid w:val="004131A2"/>
    <w:rsid w:val="004138B8"/>
    <w:rsid w:val="004138D4"/>
    <w:rsid w:val="00413BB9"/>
    <w:rsid w:val="00414035"/>
    <w:rsid w:val="0041451B"/>
    <w:rsid w:val="00414555"/>
    <w:rsid w:val="004145D5"/>
    <w:rsid w:val="0041469B"/>
    <w:rsid w:val="00414D0A"/>
    <w:rsid w:val="0041553C"/>
    <w:rsid w:val="0041607C"/>
    <w:rsid w:val="00416279"/>
    <w:rsid w:val="004162B1"/>
    <w:rsid w:val="00416476"/>
    <w:rsid w:val="00416919"/>
    <w:rsid w:val="0041693D"/>
    <w:rsid w:val="004169B9"/>
    <w:rsid w:val="00416ACF"/>
    <w:rsid w:val="00416B93"/>
    <w:rsid w:val="00416C5A"/>
    <w:rsid w:val="004170EF"/>
    <w:rsid w:val="004171D3"/>
    <w:rsid w:val="0041798F"/>
    <w:rsid w:val="00417E06"/>
    <w:rsid w:val="00420241"/>
    <w:rsid w:val="0042043C"/>
    <w:rsid w:val="004204E3"/>
    <w:rsid w:val="00420637"/>
    <w:rsid w:val="0042097A"/>
    <w:rsid w:val="00420B1A"/>
    <w:rsid w:val="00420C13"/>
    <w:rsid w:val="00420ECC"/>
    <w:rsid w:val="00420FDF"/>
    <w:rsid w:val="00421751"/>
    <w:rsid w:val="0042199A"/>
    <w:rsid w:val="004219CF"/>
    <w:rsid w:val="004219F3"/>
    <w:rsid w:val="00421C5F"/>
    <w:rsid w:val="00421C86"/>
    <w:rsid w:val="00422E75"/>
    <w:rsid w:val="004231AE"/>
    <w:rsid w:val="00423752"/>
    <w:rsid w:val="00423D4F"/>
    <w:rsid w:val="00423E6C"/>
    <w:rsid w:val="0042413F"/>
    <w:rsid w:val="00424319"/>
    <w:rsid w:val="004249A9"/>
    <w:rsid w:val="00424CEF"/>
    <w:rsid w:val="00424EF1"/>
    <w:rsid w:val="004252D5"/>
    <w:rsid w:val="004252D8"/>
    <w:rsid w:val="004254E8"/>
    <w:rsid w:val="00425545"/>
    <w:rsid w:val="004260B1"/>
    <w:rsid w:val="00426332"/>
    <w:rsid w:val="0042638F"/>
    <w:rsid w:val="004267DD"/>
    <w:rsid w:val="004270A1"/>
    <w:rsid w:val="0042728B"/>
    <w:rsid w:val="00427570"/>
    <w:rsid w:val="00430284"/>
    <w:rsid w:val="00430337"/>
    <w:rsid w:val="004305A9"/>
    <w:rsid w:val="00430DFD"/>
    <w:rsid w:val="00431270"/>
    <w:rsid w:val="00431636"/>
    <w:rsid w:val="0043171D"/>
    <w:rsid w:val="00431741"/>
    <w:rsid w:val="00432788"/>
    <w:rsid w:val="00432D83"/>
    <w:rsid w:val="00432DE4"/>
    <w:rsid w:val="004337A9"/>
    <w:rsid w:val="00434C66"/>
    <w:rsid w:val="00434E23"/>
    <w:rsid w:val="00434F03"/>
    <w:rsid w:val="004353E2"/>
    <w:rsid w:val="00435572"/>
    <w:rsid w:val="00435D64"/>
    <w:rsid w:val="00435DC4"/>
    <w:rsid w:val="0043641F"/>
    <w:rsid w:val="00436598"/>
    <w:rsid w:val="004368DC"/>
    <w:rsid w:val="00436B72"/>
    <w:rsid w:val="00436D0F"/>
    <w:rsid w:val="0043739A"/>
    <w:rsid w:val="00437737"/>
    <w:rsid w:val="00437958"/>
    <w:rsid w:val="00437A8A"/>
    <w:rsid w:val="00437FE7"/>
    <w:rsid w:val="004403BB"/>
    <w:rsid w:val="00440DFB"/>
    <w:rsid w:val="004411E2"/>
    <w:rsid w:val="004413B2"/>
    <w:rsid w:val="004415F7"/>
    <w:rsid w:val="0044163A"/>
    <w:rsid w:val="004416A6"/>
    <w:rsid w:val="004416FF"/>
    <w:rsid w:val="00441AA8"/>
    <w:rsid w:val="00441CD9"/>
    <w:rsid w:val="00441D1C"/>
    <w:rsid w:val="00442946"/>
    <w:rsid w:val="00442980"/>
    <w:rsid w:val="00442AE8"/>
    <w:rsid w:val="00442C84"/>
    <w:rsid w:val="00442FB1"/>
    <w:rsid w:val="004434C8"/>
    <w:rsid w:val="00443AAC"/>
    <w:rsid w:val="00443F4E"/>
    <w:rsid w:val="004441E8"/>
    <w:rsid w:val="004443FD"/>
    <w:rsid w:val="00444765"/>
    <w:rsid w:val="004447F7"/>
    <w:rsid w:val="00444BAC"/>
    <w:rsid w:val="00444EA8"/>
    <w:rsid w:val="00444F5F"/>
    <w:rsid w:val="00445252"/>
    <w:rsid w:val="00445B0E"/>
    <w:rsid w:val="00445D3C"/>
    <w:rsid w:val="00446154"/>
    <w:rsid w:val="00446573"/>
    <w:rsid w:val="00446601"/>
    <w:rsid w:val="004466FD"/>
    <w:rsid w:val="00446887"/>
    <w:rsid w:val="00447006"/>
    <w:rsid w:val="004473B4"/>
    <w:rsid w:val="00447443"/>
    <w:rsid w:val="004476F4"/>
    <w:rsid w:val="00447799"/>
    <w:rsid w:val="00447921"/>
    <w:rsid w:val="00447B0F"/>
    <w:rsid w:val="00450006"/>
    <w:rsid w:val="0045039E"/>
    <w:rsid w:val="00450663"/>
    <w:rsid w:val="00450964"/>
    <w:rsid w:val="00450A44"/>
    <w:rsid w:val="00451210"/>
    <w:rsid w:val="00451352"/>
    <w:rsid w:val="00451585"/>
    <w:rsid w:val="00451713"/>
    <w:rsid w:val="00451C9D"/>
    <w:rsid w:val="0045266F"/>
    <w:rsid w:val="00452EDF"/>
    <w:rsid w:val="004532AA"/>
    <w:rsid w:val="00453330"/>
    <w:rsid w:val="00453A60"/>
    <w:rsid w:val="0045491D"/>
    <w:rsid w:val="00455079"/>
    <w:rsid w:val="00455108"/>
    <w:rsid w:val="004559FC"/>
    <w:rsid w:val="00455BEC"/>
    <w:rsid w:val="00455E19"/>
    <w:rsid w:val="00456279"/>
    <w:rsid w:val="00456497"/>
    <w:rsid w:val="004569BD"/>
    <w:rsid w:val="0045731B"/>
    <w:rsid w:val="00457339"/>
    <w:rsid w:val="00457358"/>
    <w:rsid w:val="00457842"/>
    <w:rsid w:val="00457955"/>
    <w:rsid w:val="00457C94"/>
    <w:rsid w:val="00457E2C"/>
    <w:rsid w:val="00457E94"/>
    <w:rsid w:val="00457F87"/>
    <w:rsid w:val="00460179"/>
    <w:rsid w:val="0046048E"/>
    <w:rsid w:val="00460638"/>
    <w:rsid w:val="0046075F"/>
    <w:rsid w:val="00461146"/>
    <w:rsid w:val="004615C7"/>
    <w:rsid w:val="0046184E"/>
    <w:rsid w:val="00461D64"/>
    <w:rsid w:val="00461E64"/>
    <w:rsid w:val="00461E86"/>
    <w:rsid w:val="004620BC"/>
    <w:rsid w:val="0046214B"/>
    <w:rsid w:val="00462BC6"/>
    <w:rsid w:val="00462C82"/>
    <w:rsid w:val="00462DBD"/>
    <w:rsid w:val="00463348"/>
    <w:rsid w:val="00463356"/>
    <w:rsid w:val="00463892"/>
    <w:rsid w:val="00463B14"/>
    <w:rsid w:val="00464024"/>
    <w:rsid w:val="00464BCE"/>
    <w:rsid w:val="00464E2A"/>
    <w:rsid w:val="00464E8F"/>
    <w:rsid w:val="0046547E"/>
    <w:rsid w:val="00465541"/>
    <w:rsid w:val="0046576F"/>
    <w:rsid w:val="00465D6F"/>
    <w:rsid w:val="00465F64"/>
    <w:rsid w:val="00466986"/>
    <w:rsid w:val="00466D92"/>
    <w:rsid w:val="004670E5"/>
    <w:rsid w:val="00467210"/>
    <w:rsid w:val="00467B1E"/>
    <w:rsid w:val="00467D40"/>
    <w:rsid w:val="00467EA6"/>
    <w:rsid w:val="004706EC"/>
    <w:rsid w:val="0047072D"/>
    <w:rsid w:val="00470956"/>
    <w:rsid w:val="004709B6"/>
    <w:rsid w:val="00470A7F"/>
    <w:rsid w:val="00470B80"/>
    <w:rsid w:val="00470F39"/>
    <w:rsid w:val="00471526"/>
    <w:rsid w:val="00471F72"/>
    <w:rsid w:val="00472201"/>
    <w:rsid w:val="0047269D"/>
    <w:rsid w:val="00472A04"/>
    <w:rsid w:val="004732F4"/>
    <w:rsid w:val="00473868"/>
    <w:rsid w:val="00473F98"/>
    <w:rsid w:val="00474343"/>
    <w:rsid w:val="00474380"/>
    <w:rsid w:val="004746B0"/>
    <w:rsid w:val="00474B7F"/>
    <w:rsid w:val="00474B90"/>
    <w:rsid w:val="00474D9C"/>
    <w:rsid w:val="00474DC2"/>
    <w:rsid w:val="00475339"/>
    <w:rsid w:val="00475F05"/>
    <w:rsid w:val="00476025"/>
    <w:rsid w:val="00476CFD"/>
    <w:rsid w:val="00477433"/>
    <w:rsid w:val="0047776F"/>
    <w:rsid w:val="004779F7"/>
    <w:rsid w:val="00477E42"/>
    <w:rsid w:val="00477F54"/>
    <w:rsid w:val="0048032B"/>
    <w:rsid w:val="0048033F"/>
    <w:rsid w:val="00480B90"/>
    <w:rsid w:val="00481134"/>
    <w:rsid w:val="00481209"/>
    <w:rsid w:val="0048138B"/>
    <w:rsid w:val="004815F9"/>
    <w:rsid w:val="00481D28"/>
    <w:rsid w:val="00481F99"/>
    <w:rsid w:val="00483B8F"/>
    <w:rsid w:val="00483D66"/>
    <w:rsid w:val="00483F48"/>
    <w:rsid w:val="00484244"/>
    <w:rsid w:val="00484869"/>
    <w:rsid w:val="00484A6E"/>
    <w:rsid w:val="00484B48"/>
    <w:rsid w:val="00484CEE"/>
    <w:rsid w:val="00484E2E"/>
    <w:rsid w:val="00484EEE"/>
    <w:rsid w:val="00485130"/>
    <w:rsid w:val="004857C8"/>
    <w:rsid w:val="004857F0"/>
    <w:rsid w:val="00485B6C"/>
    <w:rsid w:val="004868DF"/>
    <w:rsid w:val="00486969"/>
    <w:rsid w:val="00487926"/>
    <w:rsid w:val="004906E0"/>
    <w:rsid w:val="004908FE"/>
    <w:rsid w:val="00490AFC"/>
    <w:rsid w:val="00490CC4"/>
    <w:rsid w:val="00490E54"/>
    <w:rsid w:val="004910D8"/>
    <w:rsid w:val="0049125B"/>
    <w:rsid w:val="004919A4"/>
    <w:rsid w:val="00491C11"/>
    <w:rsid w:val="0049248E"/>
    <w:rsid w:val="00492569"/>
    <w:rsid w:val="004925E0"/>
    <w:rsid w:val="00492AE0"/>
    <w:rsid w:val="0049351C"/>
    <w:rsid w:val="00493AC1"/>
    <w:rsid w:val="0049449F"/>
    <w:rsid w:val="004954F1"/>
    <w:rsid w:val="004957DB"/>
    <w:rsid w:val="00495B24"/>
    <w:rsid w:val="00495F67"/>
    <w:rsid w:val="00495F81"/>
    <w:rsid w:val="0049614E"/>
    <w:rsid w:val="004967DF"/>
    <w:rsid w:val="00496F1D"/>
    <w:rsid w:val="00497000"/>
    <w:rsid w:val="004975E8"/>
    <w:rsid w:val="00497745"/>
    <w:rsid w:val="0049796B"/>
    <w:rsid w:val="00497D1D"/>
    <w:rsid w:val="004A0060"/>
    <w:rsid w:val="004A00E2"/>
    <w:rsid w:val="004A00F2"/>
    <w:rsid w:val="004A01DE"/>
    <w:rsid w:val="004A0345"/>
    <w:rsid w:val="004A0410"/>
    <w:rsid w:val="004A0D3E"/>
    <w:rsid w:val="004A11EE"/>
    <w:rsid w:val="004A1A36"/>
    <w:rsid w:val="004A2138"/>
    <w:rsid w:val="004A2417"/>
    <w:rsid w:val="004A3026"/>
    <w:rsid w:val="004A30F8"/>
    <w:rsid w:val="004A38C4"/>
    <w:rsid w:val="004A3A87"/>
    <w:rsid w:val="004A3ACB"/>
    <w:rsid w:val="004A3B49"/>
    <w:rsid w:val="004A3DB2"/>
    <w:rsid w:val="004A3E1F"/>
    <w:rsid w:val="004A400F"/>
    <w:rsid w:val="004A406F"/>
    <w:rsid w:val="004A409F"/>
    <w:rsid w:val="004A41E2"/>
    <w:rsid w:val="004A4541"/>
    <w:rsid w:val="004A454C"/>
    <w:rsid w:val="004A4B32"/>
    <w:rsid w:val="004A4F80"/>
    <w:rsid w:val="004A564B"/>
    <w:rsid w:val="004A5794"/>
    <w:rsid w:val="004A58D6"/>
    <w:rsid w:val="004A5F96"/>
    <w:rsid w:val="004A666A"/>
    <w:rsid w:val="004A6817"/>
    <w:rsid w:val="004A699C"/>
    <w:rsid w:val="004A6B7E"/>
    <w:rsid w:val="004A79D7"/>
    <w:rsid w:val="004A7CDC"/>
    <w:rsid w:val="004B0710"/>
    <w:rsid w:val="004B0B5D"/>
    <w:rsid w:val="004B0CF2"/>
    <w:rsid w:val="004B0DEC"/>
    <w:rsid w:val="004B121E"/>
    <w:rsid w:val="004B1296"/>
    <w:rsid w:val="004B19ED"/>
    <w:rsid w:val="004B1AB5"/>
    <w:rsid w:val="004B1E45"/>
    <w:rsid w:val="004B277B"/>
    <w:rsid w:val="004B2792"/>
    <w:rsid w:val="004B2C07"/>
    <w:rsid w:val="004B2C7E"/>
    <w:rsid w:val="004B2E30"/>
    <w:rsid w:val="004B2F75"/>
    <w:rsid w:val="004B3120"/>
    <w:rsid w:val="004B3925"/>
    <w:rsid w:val="004B3AD5"/>
    <w:rsid w:val="004B3DC5"/>
    <w:rsid w:val="004B3EBE"/>
    <w:rsid w:val="004B410B"/>
    <w:rsid w:val="004B482A"/>
    <w:rsid w:val="004B4922"/>
    <w:rsid w:val="004B49B8"/>
    <w:rsid w:val="004B4D27"/>
    <w:rsid w:val="004B5057"/>
    <w:rsid w:val="004B53DF"/>
    <w:rsid w:val="004B54BC"/>
    <w:rsid w:val="004B5726"/>
    <w:rsid w:val="004B5919"/>
    <w:rsid w:val="004B5C59"/>
    <w:rsid w:val="004B64B8"/>
    <w:rsid w:val="004B690D"/>
    <w:rsid w:val="004B6F2E"/>
    <w:rsid w:val="004B762A"/>
    <w:rsid w:val="004C00C0"/>
    <w:rsid w:val="004C06B3"/>
    <w:rsid w:val="004C0919"/>
    <w:rsid w:val="004C0EB7"/>
    <w:rsid w:val="004C1363"/>
    <w:rsid w:val="004C1445"/>
    <w:rsid w:val="004C151B"/>
    <w:rsid w:val="004C1699"/>
    <w:rsid w:val="004C1926"/>
    <w:rsid w:val="004C1E92"/>
    <w:rsid w:val="004C20E8"/>
    <w:rsid w:val="004C2ACF"/>
    <w:rsid w:val="004C33BD"/>
    <w:rsid w:val="004C3899"/>
    <w:rsid w:val="004C3AF4"/>
    <w:rsid w:val="004C3C2E"/>
    <w:rsid w:val="004C3DDD"/>
    <w:rsid w:val="004C4755"/>
    <w:rsid w:val="004C4DEB"/>
    <w:rsid w:val="004C4FDB"/>
    <w:rsid w:val="004C4FDF"/>
    <w:rsid w:val="004C5170"/>
    <w:rsid w:val="004C5273"/>
    <w:rsid w:val="004C56AB"/>
    <w:rsid w:val="004C647D"/>
    <w:rsid w:val="004C7147"/>
    <w:rsid w:val="004C7251"/>
    <w:rsid w:val="004C72E4"/>
    <w:rsid w:val="004C7453"/>
    <w:rsid w:val="004C74DB"/>
    <w:rsid w:val="004C783F"/>
    <w:rsid w:val="004C7C12"/>
    <w:rsid w:val="004D0014"/>
    <w:rsid w:val="004D005A"/>
    <w:rsid w:val="004D0A1C"/>
    <w:rsid w:val="004D0B24"/>
    <w:rsid w:val="004D1133"/>
    <w:rsid w:val="004D1A1B"/>
    <w:rsid w:val="004D1BEA"/>
    <w:rsid w:val="004D2025"/>
    <w:rsid w:val="004D2507"/>
    <w:rsid w:val="004D260D"/>
    <w:rsid w:val="004D28C7"/>
    <w:rsid w:val="004D2FB2"/>
    <w:rsid w:val="004D311E"/>
    <w:rsid w:val="004D387A"/>
    <w:rsid w:val="004D3900"/>
    <w:rsid w:val="004D3A9E"/>
    <w:rsid w:val="004D3B61"/>
    <w:rsid w:val="004D4598"/>
    <w:rsid w:val="004D4C3A"/>
    <w:rsid w:val="004D5017"/>
    <w:rsid w:val="004D57BF"/>
    <w:rsid w:val="004D6755"/>
    <w:rsid w:val="004D726C"/>
    <w:rsid w:val="004D731B"/>
    <w:rsid w:val="004D7B17"/>
    <w:rsid w:val="004D7BDA"/>
    <w:rsid w:val="004E046D"/>
    <w:rsid w:val="004E04D2"/>
    <w:rsid w:val="004E069A"/>
    <w:rsid w:val="004E0739"/>
    <w:rsid w:val="004E0B8C"/>
    <w:rsid w:val="004E16D0"/>
    <w:rsid w:val="004E19A7"/>
    <w:rsid w:val="004E1AB7"/>
    <w:rsid w:val="004E1D15"/>
    <w:rsid w:val="004E25B1"/>
    <w:rsid w:val="004E26B5"/>
    <w:rsid w:val="004E26FD"/>
    <w:rsid w:val="004E2CA9"/>
    <w:rsid w:val="004E2E31"/>
    <w:rsid w:val="004E3B75"/>
    <w:rsid w:val="004E3CD4"/>
    <w:rsid w:val="004E3D22"/>
    <w:rsid w:val="004E40FA"/>
    <w:rsid w:val="004E4121"/>
    <w:rsid w:val="004E4510"/>
    <w:rsid w:val="004E4856"/>
    <w:rsid w:val="004E492B"/>
    <w:rsid w:val="004E4B3B"/>
    <w:rsid w:val="004E4C42"/>
    <w:rsid w:val="004E4C7E"/>
    <w:rsid w:val="004E4CBF"/>
    <w:rsid w:val="004E4D80"/>
    <w:rsid w:val="004E51B0"/>
    <w:rsid w:val="004E528E"/>
    <w:rsid w:val="004E52A1"/>
    <w:rsid w:val="004E54BC"/>
    <w:rsid w:val="004E555D"/>
    <w:rsid w:val="004E5B90"/>
    <w:rsid w:val="004E5C0E"/>
    <w:rsid w:val="004E5CD6"/>
    <w:rsid w:val="004E64F3"/>
    <w:rsid w:val="004E6579"/>
    <w:rsid w:val="004E67CD"/>
    <w:rsid w:val="004E6970"/>
    <w:rsid w:val="004E6D04"/>
    <w:rsid w:val="004E6EC4"/>
    <w:rsid w:val="004E7322"/>
    <w:rsid w:val="004E771E"/>
    <w:rsid w:val="004E77B1"/>
    <w:rsid w:val="004E7F5D"/>
    <w:rsid w:val="004F021D"/>
    <w:rsid w:val="004F0276"/>
    <w:rsid w:val="004F0956"/>
    <w:rsid w:val="004F09CC"/>
    <w:rsid w:val="004F0ADF"/>
    <w:rsid w:val="004F0E46"/>
    <w:rsid w:val="004F1315"/>
    <w:rsid w:val="004F132B"/>
    <w:rsid w:val="004F165C"/>
    <w:rsid w:val="004F16A6"/>
    <w:rsid w:val="004F1936"/>
    <w:rsid w:val="004F3DFA"/>
    <w:rsid w:val="004F45CB"/>
    <w:rsid w:val="004F51D4"/>
    <w:rsid w:val="004F5948"/>
    <w:rsid w:val="004F6952"/>
    <w:rsid w:val="004F69D1"/>
    <w:rsid w:val="004F6A75"/>
    <w:rsid w:val="004F6C44"/>
    <w:rsid w:val="004F6D68"/>
    <w:rsid w:val="004F6E98"/>
    <w:rsid w:val="004F711A"/>
    <w:rsid w:val="004F724C"/>
    <w:rsid w:val="004F74A8"/>
    <w:rsid w:val="004F755F"/>
    <w:rsid w:val="00500629"/>
    <w:rsid w:val="005006D8"/>
    <w:rsid w:val="005012FC"/>
    <w:rsid w:val="00501869"/>
    <w:rsid w:val="00501CD9"/>
    <w:rsid w:val="0050205A"/>
    <w:rsid w:val="005020DA"/>
    <w:rsid w:val="00502313"/>
    <w:rsid w:val="00502528"/>
    <w:rsid w:val="0050261B"/>
    <w:rsid w:val="00502B9B"/>
    <w:rsid w:val="00502E08"/>
    <w:rsid w:val="0050379F"/>
    <w:rsid w:val="005047D0"/>
    <w:rsid w:val="00504A21"/>
    <w:rsid w:val="00505104"/>
    <w:rsid w:val="00505A6A"/>
    <w:rsid w:val="00505AEC"/>
    <w:rsid w:val="00505EE3"/>
    <w:rsid w:val="00505FC3"/>
    <w:rsid w:val="005064E6"/>
    <w:rsid w:val="00506629"/>
    <w:rsid w:val="00506FAB"/>
    <w:rsid w:val="00507334"/>
    <w:rsid w:val="00507478"/>
    <w:rsid w:val="00507644"/>
    <w:rsid w:val="00507A3E"/>
    <w:rsid w:val="00507D76"/>
    <w:rsid w:val="005104B3"/>
    <w:rsid w:val="005107E8"/>
    <w:rsid w:val="00510A60"/>
    <w:rsid w:val="00510FA8"/>
    <w:rsid w:val="00511398"/>
    <w:rsid w:val="005114E6"/>
    <w:rsid w:val="005115C0"/>
    <w:rsid w:val="0051180D"/>
    <w:rsid w:val="0051186C"/>
    <w:rsid w:val="0051228F"/>
    <w:rsid w:val="00512D7E"/>
    <w:rsid w:val="00512FC3"/>
    <w:rsid w:val="005139C2"/>
    <w:rsid w:val="00513B2E"/>
    <w:rsid w:val="00513C63"/>
    <w:rsid w:val="0051439C"/>
    <w:rsid w:val="0051443B"/>
    <w:rsid w:val="00514636"/>
    <w:rsid w:val="005146C1"/>
    <w:rsid w:val="00514770"/>
    <w:rsid w:val="00514B8C"/>
    <w:rsid w:val="00515431"/>
    <w:rsid w:val="005157BF"/>
    <w:rsid w:val="00516885"/>
    <w:rsid w:val="00516BCC"/>
    <w:rsid w:val="00516EB1"/>
    <w:rsid w:val="00517181"/>
    <w:rsid w:val="0051759C"/>
    <w:rsid w:val="00517879"/>
    <w:rsid w:val="00517A37"/>
    <w:rsid w:val="005203B4"/>
    <w:rsid w:val="00520831"/>
    <w:rsid w:val="00520AA7"/>
    <w:rsid w:val="0052128F"/>
    <w:rsid w:val="0052152E"/>
    <w:rsid w:val="0052171A"/>
    <w:rsid w:val="00521A22"/>
    <w:rsid w:val="00522119"/>
    <w:rsid w:val="00522324"/>
    <w:rsid w:val="0052247E"/>
    <w:rsid w:val="00522C92"/>
    <w:rsid w:val="00522D63"/>
    <w:rsid w:val="00522F1A"/>
    <w:rsid w:val="00523274"/>
    <w:rsid w:val="00523E2F"/>
    <w:rsid w:val="005240AB"/>
    <w:rsid w:val="005241BC"/>
    <w:rsid w:val="0052480B"/>
    <w:rsid w:val="0052651B"/>
    <w:rsid w:val="00526601"/>
    <w:rsid w:val="00526606"/>
    <w:rsid w:val="005266AC"/>
    <w:rsid w:val="0052689D"/>
    <w:rsid w:val="00526A32"/>
    <w:rsid w:val="00526E96"/>
    <w:rsid w:val="0052765F"/>
    <w:rsid w:val="00527F77"/>
    <w:rsid w:val="00530623"/>
    <w:rsid w:val="0053073C"/>
    <w:rsid w:val="0053075C"/>
    <w:rsid w:val="00530967"/>
    <w:rsid w:val="00530E9E"/>
    <w:rsid w:val="00530EAB"/>
    <w:rsid w:val="00531B22"/>
    <w:rsid w:val="00531B41"/>
    <w:rsid w:val="0053241E"/>
    <w:rsid w:val="005324DC"/>
    <w:rsid w:val="00532707"/>
    <w:rsid w:val="0053297E"/>
    <w:rsid w:val="005331AA"/>
    <w:rsid w:val="00533211"/>
    <w:rsid w:val="00534911"/>
    <w:rsid w:val="0053491E"/>
    <w:rsid w:val="005349E6"/>
    <w:rsid w:val="00534C64"/>
    <w:rsid w:val="00534C9F"/>
    <w:rsid w:val="00535A25"/>
    <w:rsid w:val="00535B0A"/>
    <w:rsid w:val="00535EBD"/>
    <w:rsid w:val="0053641F"/>
    <w:rsid w:val="00536A96"/>
    <w:rsid w:val="00536C11"/>
    <w:rsid w:val="00536CCF"/>
    <w:rsid w:val="0053708C"/>
    <w:rsid w:val="005370AB"/>
    <w:rsid w:val="005370D9"/>
    <w:rsid w:val="00537319"/>
    <w:rsid w:val="00537514"/>
    <w:rsid w:val="005377EE"/>
    <w:rsid w:val="005379B7"/>
    <w:rsid w:val="00537F06"/>
    <w:rsid w:val="005401FF"/>
    <w:rsid w:val="0054036F"/>
    <w:rsid w:val="00540F04"/>
    <w:rsid w:val="005411FC"/>
    <w:rsid w:val="0054155F"/>
    <w:rsid w:val="005417DA"/>
    <w:rsid w:val="005417FD"/>
    <w:rsid w:val="00541AEF"/>
    <w:rsid w:val="00542050"/>
    <w:rsid w:val="00542186"/>
    <w:rsid w:val="00542960"/>
    <w:rsid w:val="00542BEE"/>
    <w:rsid w:val="00542CBE"/>
    <w:rsid w:val="00543171"/>
    <w:rsid w:val="005436B0"/>
    <w:rsid w:val="00543A14"/>
    <w:rsid w:val="00543CBB"/>
    <w:rsid w:val="00543EC1"/>
    <w:rsid w:val="00544347"/>
    <w:rsid w:val="00544707"/>
    <w:rsid w:val="005448E5"/>
    <w:rsid w:val="00544BB0"/>
    <w:rsid w:val="00544C51"/>
    <w:rsid w:val="00545158"/>
    <w:rsid w:val="00545363"/>
    <w:rsid w:val="0054574E"/>
    <w:rsid w:val="00545948"/>
    <w:rsid w:val="00545A0D"/>
    <w:rsid w:val="00545E67"/>
    <w:rsid w:val="005462BA"/>
    <w:rsid w:val="00546836"/>
    <w:rsid w:val="005469F9"/>
    <w:rsid w:val="005471D8"/>
    <w:rsid w:val="00547D61"/>
    <w:rsid w:val="00547ED1"/>
    <w:rsid w:val="00547F07"/>
    <w:rsid w:val="0055003E"/>
    <w:rsid w:val="005503C7"/>
    <w:rsid w:val="005505D3"/>
    <w:rsid w:val="005505E0"/>
    <w:rsid w:val="005512E6"/>
    <w:rsid w:val="005515C0"/>
    <w:rsid w:val="005522AD"/>
    <w:rsid w:val="0055239E"/>
    <w:rsid w:val="00552C1D"/>
    <w:rsid w:val="005530A7"/>
    <w:rsid w:val="0055347D"/>
    <w:rsid w:val="00553602"/>
    <w:rsid w:val="00554044"/>
    <w:rsid w:val="0055405D"/>
    <w:rsid w:val="005540E4"/>
    <w:rsid w:val="00554135"/>
    <w:rsid w:val="005545B4"/>
    <w:rsid w:val="005546A2"/>
    <w:rsid w:val="00554AB1"/>
    <w:rsid w:val="00554D6D"/>
    <w:rsid w:val="00554E1F"/>
    <w:rsid w:val="00555126"/>
    <w:rsid w:val="005554D9"/>
    <w:rsid w:val="005556B1"/>
    <w:rsid w:val="00555A0E"/>
    <w:rsid w:val="00555B06"/>
    <w:rsid w:val="00555BF1"/>
    <w:rsid w:val="00555D6C"/>
    <w:rsid w:val="0055689E"/>
    <w:rsid w:val="00556AD2"/>
    <w:rsid w:val="00556AF4"/>
    <w:rsid w:val="005570B9"/>
    <w:rsid w:val="005571D2"/>
    <w:rsid w:val="005576B8"/>
    <w:rsid w:val="00557784"/>
    <w:rsid w:val="00557AF0"/>
    <w:rsid w:val="00557B09"/>
    <w:rsid w:val="00557C5B"/>
    <w:rsid w:val="005603ED"/>
    <w:rsid w:val="005606BC"/>
    <w:rsid w:val="00560D16"/>
    <w:rsid w:val="0056102A"/>
    <w:rsid w:val="005613E7"/>
    <w:rsid w:val="0056146D"/>
    <w:rsid w:val="00561504"/>
    <w:rsid w:val="00561B29"/>
    <w:rsid w:val="00562141"/>
    <w:rsid w:val="00562934"/>
    <w:rsid w:val="005632BB"/>
    <w:rsid w:val="00563757"/>
    <w:rsid w:val="00563862"/>
    <w:rsid w:val="005642C6"/>
    <w:rsid w:val="005644F1"/>
    <w:rsid w:val="0056490B"/>
    <w:rsid w:val="00564CF8"/>
    <w:rsid w:val="00564E79"/>
    <w:rsid w:val="0056501F"/>
    <w:rsid w:val="005653A3"/>
    <w:rsid w:val="005656B1"/>
    <w:rsid w:val="00565CBF"/>
    <w:rsid w:val="00565E65"/>
    <w:rsid w:val="00565E94"/>
    <w:rsid w:val="0056623D"/>
    <w:rsid w:val="005666A4"/>
    <w:rsid w:val="00566B80"/>
    <w:rsid w:val="00566BC9"/>
    <w:rsid w:val="00566D67"/>
    <w:rsid w:val="00567327"/>
    <w:rsid w:val="00567492"/>
    <w:rsid w:val="00567969"/>
    <w:rsid w:val="00567FFB"/>
    <w:rsid w:val="0057002A"/>
    <w:rsid w:val="005708AE"/>
    <w:rsid w:val="005708BC"/>
    <w:rsid w:val="005709B1"/>
    <w:rsid w:val="00570AE8"/>
    <w:rsid w:val="005711B4"/>
    <w:rsid w:val="00571415"/>
    <w:rsid w:val="00571A11"/>
    <w:rsid w:val="00571D39"/>
    <w:rsid w:val="00571EAA"/>
    <w:rsid w:val="005721E3"/>
    <w:rsid w:val="00572286"/>
    <w:rsid w:val="0057238A"/>
    <w:rsid w:val="00572878"/>
    <w:rsid w:val="00573280"/>
    <w:rsid w:val="0057378F"/>
    <w:rsid w:val="005739E4"/>
    <w:rsid w:val="00573DF9"/>
    <w:rsid w:val="005745B8"/>
    <w:rsid w:val="005752DC"/>
    <w:rsid w:val="00576037"/>
    <w:rsid w:val="005769EF"/>
    <w:rsid w:val="00576A91"/>
    <w:rsid w:val="0057768B"/>
    <w:rsid w:val="005777C6"/>
    <w:rsid w:val="00577A9E"/>
    <w:rsid w:val="00577B66"/>
    <w:rsid w:val="00577D1E"/>
    <w:rsid w:val="00577D26"/>
    <w:rsid w:val="00580026"/>
    <w:rsid w:val="00580183"/>
    <w:rsid w:val="00580218"/>
    <w:rsid w:val="00580B03"/>
    <w:rsid w:val="00580EC3"/>
    <w:rsid w:val="00580FC9"/>
    <w:rsid w:val="0058185C"/>
    <w:rsid w:val="00582F90"/>
    <w:rsid w:val="00583215"/>
    <w:rsid w:val="00583449"/>
    <w:rsid w:val="00583960"/>
    <w:rsid w:val="005843C6"/>
    <w:rsid w:val="0058463D"/>
    <w:rsid w:val="0058518F"/>
    <w:rsid w:val="005855F2"/>
    <w:rsid w:val="00585CE2"/>
    <w:rsid w:val="00585E21"/>
    <w:rsid w:val="005868A8"/>
    <w:rsid w:val="00586A31"/>
    <w:rsid w:val="00586F43"/>
    <w:rsid w:val="00587174"/>
    <w:rsid w:val="005871BA"/>
    <w:rsid w:val="00587DE4"/>
    <w:rsid w:val="00587F12"/>
    <w:rsid w:val="0059017F"/>
    <w:rsid w:val="0059043F"/>
    <w:rsid w:val="00590A9A"/>
    <w:rsid w:val="00590DA7"/>
    <w:rsid w:val="00590EAB"/>
    <w:rsid w:val="00590EE4"/>
    <w:rsid w:val="005910DB"/>
    <w:rsid w:val="005914E1"/>
    <w:rsid w:val="005915A2"/>
    <w:rsid w:val="00591772"/>
    <w:rsid w:val="005917DA"/>
    <w:rsid w:val="00591F64"/>
    <w:rsid w:val="00592741"/>
    <w:rsid w:val="00592755"/>
    <w:rsid w:val="00592AE7"/>
    <w:rsid w:val="00592FB7"/>
    <w:rsid w:val="0059345D"/>
    <w:rsid w:val="00593BE5"/>
    <w:rsid w:val="0059431E"/>
    <w:rsid w:val="00594A52"/>
    <w:rsid w:val="0059538E"/>
    <w:rsid w:val="00595600"/>
    <w:rsid w:val="00595807"/>
    <w:rsid w:val="00595839"/>
    <w:rsid w:val="00595CD6"/>
    <w:rsid w:val="00595D5E"/>
    <w:rsid w:val="00596421"/>
    <w:rsid w:val="00596550"/>
    <w:rsid w:val="005965BA"/>
    <w:rsid w:val="00597563"/>
    <w:rsid w:val="005A056D"/>
    <w:rsid w:val="005A0805"/>
    <w:rsid w:val="005A0CEA"/>
    <w:rsid w:val="005A1246"/>
    <w:rsid w:val="005A12F1"/>
    <w:rsid w:val="005A13BF"/>
    <w:rsid w:val="005A15CA"/>
    <w:rsid w:val="005A16DB"/>
    <w:rsid w:val="005A1DFB"/>
    <w:rsid w:val="005A264A"/>
    <w:rsid w:val="005A311E"/>
    <w:rsid w:val="005A35D8"/>
    <w:rsid w:val="005A3E51"/>
    <w:rsid w:val="005A3F27"/>
    <w:rsid w:val="005A4473"/>
    <w:rsid w:val="005A48CD"/>
    <w:rsid w:val="005A492E"/>
    <w:rsid w:val="005A494B"/>
    <w:rsid w:val="005A4DCE"/>
    <w:rsid w:val="005A4DE4"/>
    <w:rsid w:val="005A537E"/>
    <w:rsid w:val="005A5584"/>
    <w:rsid w:val="005A5942"/>
    <w:rsid w:val="005A60E0"/>
    <w:rsid w:val="005A63C2"/>
    <w:rsid w:val="005A67C3"/>
    <w:rsid w:val="005A692B"/>
    <w:rsid w:val="005A6F6F"/>
    <w:rsid w:val="005A7052"/>
    <w:rsid w:val="005A711E"/>
    <w:rsid w:val="005A737D"/>
    <w:rsid w:val="005A7A80"/>
    <w:rsid w:val="005A7ADC"/>
    <w:rsid w:val="005A7B26"/>
    <w:rsid w:val="005A7EED"/>
    <w:rsid w:val="005B001D"/>
    <w:rsid w:val="005B02EE"/>
    <w:rsid w:val="005B03BF"/>
    <w:rsid w:val="005B053C"/>
    <w:rsid w:val="005B0A6B"/>
    <w:rsid w:val="005B0CAA"/>
    <w:rsid w:val="005B0E84"/>
    <w:rsid w:val="005B0F24"/>
    <w:rsid w:val="005B1C64"/>
    <w:rsid w:val="005B1CAE"/>
    <w:rsid w:val="005B1D0E"/>
    <w:rsid w:val="005B203F"/>
    <w:rsid w:val="005B2223"/>
    <w:rsid w:val="005B269C"/>
    <w:rsid w:val="005B2993"/>
    <w:rsid w:val="005B370E"/>
    <w:rsid w:val="005B37CB"/>
    <w:rsid w:val="005B42EC"/>
    <w:rsid w:val="005B4635"/>
    <w:rsid w:val="005B4801"/>
    <w:rsid w:val="005B5CB0"/>
    <w:rsid w:val="005B5E63"/>
    <w:rsid w:val="005B5EE7"/>
    <w:rsid w:val="005B5FE9"/>
    <w:rsid w:val="005B6D7D"/>
    <w:rsid w:val="005B6D9A"/>
    <w:rsid w:val="005B6E9F"/>
    <w:rsid w:val="005B6ED0"/>
    <w:rsid w:val="005B7B7A"/>
    <w:rsid w:val="005B7C60"/>
    <w:rsid w:val="005B7CA5"/>
    <w:rsid w:val="005B7D5E"/>
    <w:rsid w:val="005B7E77"/>
    <w:rsid w:val="005C008C"/>
    <w:rsid w:val="005C009C"/>
    <w:rsid w:val="005C0211"/>
    <w:rsid w:val="005C0330"/>
    <w:rsid w:val="005C0474"/>
    <w:rsid w:val="005C061C"/>
    <w:rsid w:val="005C09CA"/>
    <w:rsid w:val="005C0F4F"/>
    <w:rsid w:val="005C0F81"/>
    <w:rsid w:val="005C119C"/>
    <w:rsid w:val="005C1EFE"/>
    <w:rsid w:val="005C2022"/>
    <w:rsid w:val="005C2C6A"/>
    <w:rsid w:val="005C3537"/>
    <w:rsid w:val="005C3956"/>
    <w:rsid w:val="005C3A96"/>
    <w:rsid w:val="005C424A"/>
    <w:rsid w:val="005C43C0"/>
    <w:rsid w:val="005C47D0"/>
    <w:rsid w:val="005C4AC2"/>
    <w:rsid w:val="005C4D50"/>
    <w:rsid w:val="005C4D92"/>
    <w:rsid w:val="005C4F15"/>
    <w:rsid w:val="005C4FDA"/>
    <w:rsid w:val="005C527B"/>
    <w:rsid w:val="005C5982"/>
    <w:rsid w:val="005C5E34"/>
    <w:rsid w:val="005C60FF"/>
    <w:rsid w:val="005C61D5"/>
    <w:rsid w:val="005C622E"/>
    <w:rsid w:val="005C65F2"/>
    <w:rsid w:val="005C6B93"/>
    <w:rsid w:val="005C6B97"/>
    <w:rsid w:val="005C6FE9"/>
    <w:rsid w:val="005C71BD"/>
    <w:rsid w:val="005C74D5"/>
    <w:rsid w:val="005C754C"/>
    <w:rsid w:val="005C7A20"/>
    <w:rsid w:val="005C7C75"/>
    <w:rsid w:val="005C7D95"/>
    <w:rsid w:val="005C7E17"/>
    <w:rsid w:val="005D0CE3"/>
    <w:rsid w:val="005D18C1"/>
    <w:rsid w:val="005D18D2"/>
    <w:rsid w:val="005D340A"/>
    <w:rsid w:val="005D3A8B"/>
    <w:rsid w:val="005D4390"/>
    <w:rsid w:val="005D4824"/>
    <w:rsid w:val="005D49FE"/>
    <w:rsid w:val="005D4C72"/>
    <w:rsid w:val="005D4E92"/>
    <w:rsid w:val="005D4EE4"/>
    <w:rsid w:val="005D5211"/>
    <w:rsid w:val="005D54A5"/>
    <w:rsid w:val="005D55E8"/>
    <w:rsid w:val="005D55F4"/>
    <w:rsid w:val="005D5D18"/>
    <w:rsid w:val="005D6008"/>
    <w:rsid w:val="005D6A56"/>
    <w:rsid w:val="005D6B6F"/>
    <w:rsid w:val="005D6CCF"/>
    <w:rsid w:val="005D6E8F"/>
    <w:rsid w:val="005D6FFF"/>
    <w:rsid w:val="005D7837"/>
    <w:rsid w:val="005D78EE"/>
    <w:rsid w:val="005D7E60"/>
    <w:rsid w:val="005E16E1"/>
    <w:rsid w:val="005E1A42"/>
    <w:rsid w:val="005E1BFF"/>
    <w:rsid w:val="005E2751"/>
    <w:rsid w:val="005E28A6"/>
    <w:rsid w:val="005E2BC0"/>
    <w:rsid w:val="005E2FCC"/>
    <w:rsid w:val="005E31F1"/>
    <w:rsid w:val="005E33E4"/>
    <w:rsid w:val="005E3934"/>
    <w:rsid w:val="005E3A9E"/>
    <w:rsid w:val="005E4033"/>
    <w:rsid w:val="005E413F"/>
    <w:rsid w:val="005E484E"/>
    <w:rsid w:val="005E50D8"/>
    <w:rsid w:val="005E5270"/>
    <w:rsid w:val="005E53D9"/>
    <w:rsid w:val="005E5BE8"/>
    <w:rsid w:val="005E5C76"/>
    <w:rsid w:val="005E5FA9"/>
    <w:rsid w:val="005E602B"/>
    <w:rsid w:val="005E6923"/>
    <w:rsid w:val="005E6B73"/>
    <w:rsid w:val="005E6E82"/>
    <w:rsid w:val="005F02B8"/>
    <w:rsid w:val="005F058A"/>
    <w:rsid w:val="005F0957"/>
    <w:rsid w:val="005F0F0C"/>
    <w:rsid w:val="005F10F3"/>
    <w:rsid w:val="005F1126"/>
    <w:rsid w:val="005F1504"/>
    <w:rsid w:val="005F1FFE"/>
    <w:rsid w:val="005F2C5B"/>
    <w:rsid w:val="005F35DC"/>
    <w:rsid w:val="005F36C3"/>
    <w:rsid w:val="005F3A5B"/>
    <w:rsid w:val="005F3CE7"/>
    <w:rsid w:val="005F4128"/>
    <w:rsid w:val="005F41A7"/>
    <w:rsid w:val="005F4472"/>
    <w:rsid w:val="005F44A9"/>
    <w:rsid w:val="005F4AB3"/>
    <w:rsid w:val="005F562F"/>
    <w:rsid w:val="005F5868"/>
    <w:rsid w:val="005F5DDD"/>
    <w:rsid w:val="005F5DF9"/>
    <w:rsid w:val="005F6054"/>
    <w:rsid w:val="005F6477"/>
    <w:rsid w:val="005F6C06"/>
    <w:rsid w:val="005F6C66"/>
    <w:rsid w:val="005F6D91"/>
    <w:rsid w:val="005F748C"/>
    <w:rsid w:val="005F7F9C"/>
    <w:rsid w:val="00600051"/>
    <w:rsid w:val="00600434"/>
    <w:rsid w:val="006007E5"/>
    <w:rsid w:val="00600D53"/>
    <w:rsid w:val="00600F05"/>
    <w:rsid w:val="0060104B"/>
    <w:rsid w:val="0060105F"/>
    <w:rsid w:val="0060154C"/>
    <w:rsid w:val="006015E2"/>
    <w:rsid w:val="00601B05"/>
    <w:rsid w:val="00601CAB"/>
    <w:rsid w:val="00601D79"/>
    <w:rsid w:val="00601F7F"/>
    <w:rsid w:val="0060271A"/>
    <w:rsid w:val="006029D7"/>
    <w:rsid w:val="00602A6E"/>
    <w:rsid w:val="00602D72"/>
    <w:rsid w:val="00602F1C"/>
    <w:rsid w:val="006044F1"/>
    <w:rsid w:val="006048BE"/>
    <w:rsid w:val="00604A8A"/>
    <w:rsid w:val="00604D8F"/>
    <w:rsid w:val="00604F1F"/>
    <w:rsid w:val="0060542C"/>
    <w:rsid w:val="00605559"/>
    <w:rsid w:val="00605A20"/>
    <w:rsid w:val="00605A6A"/>
    <w:rsid w:val="00605D90"/>
    <w:rsid w:val="00605F4F"/>
    <w:rsid w:val="00606001"/>
    <w:rsid w:val="0060628B"/>
    <w:rsid w:val="00606420"/>
    <w:rsid w:val="006064A7"/>
    <w:rsid w:val="00606737"/>
    <w:rsid w:val="006071E7"/>
    <w:rsid w:val="006078F4"/>
    <w:rsid w:val="00607940"/>
    <w:rsid w:val="00607F07"/>
    <w:rsid w:val="00610101"/>
    <w:rsid w:val="006104DB"/>
    <w:rsid w:val="0061094C"/>
    <w:rsid w:val="006109D5"/>
    <w:rsid w:val="006109D6"/>
    <w:rsid w:val="00610B22"/>
    <w:rsid w:val="0061146D"/>
    <w:rsid w:val="006117E0"/>
    <w:rsid w:val="006118E1"/>
    <w:rsid w:val="00611958"/>
    <w:rsid w:val="00611E8A"/>
    <w:rsid w:val="00611FFD"/>
    <w:rsid w:val="00612184"/>
    <w:rsid w:val="00612460"/>
    <w:rsid w:val="006124A1"/>
    <w:rsid w:val="006129C9"/>
    <w:rsid w:val="00612BE8"/>
    <w:rsid w:val="00612D0F"/>
    <w:rsid w:val="00612E14"/>
    <w:rsid w:val="00612E74"/>
    <w:rsid w:val="0061367D"/>
    <w:rsid w:val="00613A3D"/>
    <w:rsid w:val="00613B25"/>
    <w:rsid w:val="00613E26"/>
    <w:rsid w:val="0061440C"/>
    <w:rsid w:val="006144E1"/>
    <w:rsid w:val="006145BE"/>
    <w:rsid w:val="00614957"/>
    <w:rsid w:val="0061566A"/>
    <w:rsid w:val="00615A04"/>
    <w:rsid w:val="00615BAE"/>
    <w:rsid w:val="00615E6F"/>
    <w:rsid w:val="00616A0D"/>
    <w:rsid w:val="00616C5C"/>
    <w:rsid w:val="00617764"/>
    <w:rsid w:val="00617ACE"/>
    <w:rsid w:val="00617C14"/>
    <w:rsid w:val="006203BF"/>
    <w:rsid w:val="00620B3F"/>
    <w:rsid w:val="00620C4E"/>
    <w:rsid w:val="00620EBA"/>
    <w:rsid w:val="00620FC5"/>
    <w:rsid w:val="00621079"/>
    <w:rsid w:val="0062117B"/>
    <w:rsid w:val="0062138F"/>
    <w:rsid w:val="00621C5A"/>
    <w:rsid w:val="00622019"/>
    <w:rsid w:val="0062261A"/>
    <w:rsid w:val="00622E27"/>
    <w:rsid w:val="00622FB6"/>
    <w:rsid w:val="00623506"/>
    <w:rsid w:val="0062393A"/>
    <w:rsid w:val="00623A68"/>
    <w:rsid w:val="00623CF1"/>
    <w:rsid w:val="00623F12"/>
    <w:rsid w:val="0062400A"/>
    <w:rsid w:val="00624432"/>
    <w:rsid w:val="00624605"/>
    <w:rsid w:val="00624631"/>
    <w:rsid w:val="00624649"/>
    <w:rsid w:val="00624AA4"/>
    <w:rsid w:val="006255A2"/>
    <w:rsid w:val="00625641"/>
    <w:rsid w:val="00625839"/>
    <w:rsid w:val="00625A75"/>
    <w:rsid w:val="00625B05"/>
    <w:rsid w:val="00625B0D"/>
    <w:rsid w:val="00625B37"/>
    <w:rsid w:val="006260A1"/>
    <w:rsid w:val="006263A6"/>
    <w:rsid w:val="006268B8"/>
    <w:rsid w:val="00626A86"/>
    <w:rsid w:val="00626CAA"/>
    <w:rsid w:val="00626F14"/>
    <w:rsid w:val="00626FBC"/>
    <w:rsid w:val="0062751C"/>
    <w:rsid w:val="0062755F"/>
    <w:rsid w:val="00627964"/>
    <w:rsid w:val="00627FA9"/>
    <w:rsid w:val="00630178"/>
    <w:rsid w:val="00630225"/>
    <w:rsid w:val="00630A74"/>
    <w:rsid w:val="00630F74"/>
    <w:rsid w:val="00631B55"/>
    <w:rsid w:val="006322AE"/>
    <w:rsid w:val="00632679"/>
    <w:rsid w:val="006327F1"/>
    <w:rsid w:val="006328D8"/>
    <w:rsid w:val="00632D03"/>
    <w:rsid w:val="00632DA4"/>
    <w:rsid w:val="00632DFB"/>
    <w:rsid w:val="00632FB0"/>
    <w:rsid w:val="00633B80"/>
    <w:rsid w:val="00633BAC"/>
    <w:rsid w:val="00633D25"/>
    <w:rsid w:val="00634028"/>
    <w:rsid w:val="006346F6"/>
    <w:rsid w:val="00634F29"/>
    <w:rsid w:val="00635093"/>
    <w:rsid w:val="0063546C"/>
    <w:rsid w:val="006357C6"/>
    <w:rsid w:val="006358BF"/>
    <w:rsid w:val="00636115"/>
    <w:rsid w:val="00636921"/>
    <w:rsid w:val="0063695D"/>
    <w:rsid w:val="00636A39"/>
    <w:rsid w:val="00636B11"/>
    <w:rsid w:val="00636DC5"/>
    <w:rsid w:val="00636DD1"/>
    <w:rsid w:val="00636E39"/>
    <w:rsid w:val="00636F3F"/>
    <w:rsid w:val="00637307"/>
    <w:rsid w:val="00637614"/>
    <w:rsid w:val="006376DE"/>
    <w:rsid w:val="006377CE"/>
    <w:rsid w:val="00637843"/>
    <w:rsid w:val="0063785C"/>
    <w:rsid w:val="00640452"/>
    <w:rsid w:val="0064083C"/>
    <w:rsid w:val="00640ACF"/>
    <w:rsid w:val="00640C96"/>
    <w:rsid w:val="0064130B"/>
    <w:rsid w:val="0064156F"/>
    <w:rsid w:val="006418EC"/>
    <w:rsid w:val="00641C29"/>
    <w:rsid w:val="00641EAF"/>
    <w:rsid w:val="00641EC4"/>
    <w:rsid w:val="00641F25"/>
    <w:rsid w:val="00641F4E"/>
    <w:rsid w:val="006422F3"/>
    <w:rsid w:val="00642363"/>
    <w:rsid w:val="00642446"/>
    <w:rsid w:val="00642733"/>
    <w:rsid w:val="00642E22"/>
    <w:rsid w:val="00643194"/>
    <w:rsid w:val="00643326"/>
    <w:rsid w:val="00643436"/>
    <w:rsid w:val="00643875"/>
    <w:rsid w:val="00643883"/>
    <w:rsid w:val="00643FEC"/>
    <w:rsid w:val="00643FF7"/>
    <w:rsid w:val="0064458C"/>
    <w:rsid w:val="00644BA6"/>
    <w:rsid w:val="00645379"/>
    <w:rsid w:val="00645A17"/>
    <w:rsid w:val="00645A40"/>
    <w:rsid w:val="00645D9F"/>
    <w:rsid w:val="0064602A"/>
    <w:rsid w:val="00646BDF"/>
    <w:rsid w:val="006476F8"/>
    <w:rsid w:val="00647A70"/>
    <w:rsid w:val="00647EC3"/>
    <w:rsid w:val="00647F30"/>
    <w:rsid w:val="0065080D"/>
    <w:rsid w:val="00650BF3"/>
    <w:rsid w:val="00650C99"/>
    <w:rsid w:val="00651B69"/>
    <w:rsid w:val="00651D02"/>
    <w:rsid w:val="006520CD"/>
    <w:rsid w:val="00652974"/>
    <w:rsid w:val="00652E44"/>
    <w:rsid w:val="0065334C"/>
    <w:rsid w:val="0065357A"/>
    <w:rsid w:val="00653957"/>
    <w:rsid w:val="00653BD6"/>
    <w:rsid w:val="00653D93"/>
    <w:rsid w:val="006543B1"/>
    <w:rsid w:val="00654640"/>
    <w:rsid w:val="00654BCD"/>
    <w:rsid w:val="00654C48"/>
    <w:rsid w:val="006554F5"/>
    <w:rsid w:val="00655A5D"/>
    <w:rsid w:val="00655DFA"/>
    <w:rsid w:val="00656247"/>
    <w:rsid w:val="00656299"/>
    <w:rsid w:val="006567CC"/>
    <w:rsid w:val="006568E4"/>
    <w:rsid w:val="006569C3"/>
    <w:rsid w:val="006569FD"/>
    <w:rsid w:val="0065749B"/>
    <w:rsid w:val="00657581"/>
    <w:rsid w:val="00657729"/>
    <w:rsid w:val="00657C42"/>
    <w:rsid w:val="0066082B"/>
    <w:rsid w:val="00660D8D"/>
    <w:rsid w:val="00660FF0"/>
    <w:rsid w:val="0066102B"/>
    <w:rsid w:val="006611FC"/>
    <w:rsid w:val="006612CD"/>
    <w:rsid w:val="00661557"/>
    <w:rsid w:val="00661AD0"/>
    <w:rsid w:val="00661B26"/>
    <w:rsid w:val="00661DB8"/>
    <w:rsid w:val="0066209E"/>
    <w:rsid w:val="006621D0"/>
    <w:rsid w:val="006626FF"/>
    <w:rsid w:val="0066291A"/>
    <w:rsid w:val="00662A83"/>
    <w:rsid w:val="00662BD9"/>
    <w:rsid w:val="00662E1E"/>
    <w:rsid w:val="00663A0F"/>
    <w:rsid w:val="00663AA0"/>
    <w:rsid w:val="00663AE4"/>
    <w:rsid w:val="00664317"/>
    <w:rsid w:val="006645CE"/>
    <w:rsid w:val="006648CD"/>
    <w:rsid w:val="0066490B"/>
    <w:rsid w:val="00664BC2"/>
    <w:rsid w:val="00664CF8"/>
    <w:rsid w:val="00664FFE"/>
    <w:rsid w:val="006652A5"/>
    <w:rsid w:val="0066539F"/>
    <w:rsid w:val="0066552E"/>
    <w:rsid w:val="00665881"/>
    <w:rsid w:val="00665BBD"/>
    <w:rsid w:val="00665BF1"/>
    <w:rsid w:val="00665F21"/>
    <w:rsid w:val="0066605F"/>
    <w:rsid w:val="00666216"/>
    <w:rsid w:val="00666366"/>
    <w:rsid w:val="006663DB"/>
    <w:rsid w:val="00666803"/>
    <w:rsid w:val="00666D82"/>
    <w:rsid w:val="00666E64"/>
    <w:rsid w:val="0066764F"/>
    <w:rsid w:val="00667D4A"/>
    <w:rsid w:val="00667EAA"/>
    <w:rsid w:val="00671209"/>
    <w:rsid w:val="00671404"/>
    <w:rsid w:val="0067210F"/>
    <w:rsid w:val="006727B3"/>
    <w:rsid w:val="00673C64"/>
    <w:rsid w:val="00673D83"/>
    <w:rsid w:val="006741F5"/>
    <w:rsid w:val="00674470"/>
    <w:rsid w:val="00674674"/>
    <w:rsid w:val="00674F2C"/>
    <w:rsid w:val="00674F9F"/>
    <w:rsid w:val="006756B6"/>
    <w:rsid w:val="00675D0F"/>
    <w:rsid w:val="0067622A"/>
    <w:rsid w:val="0067633E"/>
    <w:rsid w:val="0067656B"/>
    <w:rsid w:val="00676E46"/>
    <w:rsid w:val="00676F9F"/>
    <w:rsid w:val="00677032"/>
    <w:rsid w:val="0067723E"/>
    <w:rsid w:val="00677397"/>
    <w:rsid w:val="00677FC7"/>
    <w:rsid w:val="0068014D"/>
    <w:rsid w:val="00680381"/>
    <w:rsid w:val="00680738"/>
    <w:rsid w:val="00680898"/>
    <w:rsid w:val="00680C17"/>
    <w:rsid w:val="00680F5E"/>
    <w:rsid w:val="0068101F"/>
    <w:rsid w:val="0068122A"/>
    <w:rsid w:val="0068124F"/>
    <w:rsid w:val="006817A8"/>
    <w:rsid w:val="00681C2D"/>
    <w:rsid w:val="00681F76"/>
    <w:rsid w:val="00681FA3"/>
    <w:rsid w:val="0068200E"/>
    <w:rsid w:val="006822E7"/>
    <w:rsid w:val="00682759"/>
    <w:rsid w:val="0068292A"/>
    <w:rsid w:val="0068379F"/>
    <w:rsid w:val="0068407C"/>
    <w:rsid w:val="00684249"/>
    <w:rsid w:val="00684D95"/>
    <w:rsid w:val="00684E44"/>
    <w:rsid w:val="0068540E"/>
    <w:rsid w:val="00685D30"/>
    <w:rsid w:val="00686165"/>
    <w:rsid w:val="006862D7"/>
    <w:rsid w:val="006862E1"/>
    <w:rsid w:val="00686322"/>
    <w:rsid w:val="0068644E"/>
    <w:rsid w:val="006866FC"/>
    <w:rsid w:val="00686909"/>
    <w:rsid w:val="00686D5A"/>
    <w:rsid w:val="00687CA5"/>
    <w:rsid w:val="00687E85"/>
    <w:rsid w:val="006903A5"/>
    <w:rsid w:val="00690A8A"/>
    <w:rsid w:val="006912D1"/>
    <w:rsid w:val="00691560"/>
    <w:rsid w:val="006915A9"/>
    <w:rsid w:val="00691619"/>
    <w:rsid w:val="00691794"/>
    <w:rsid w:val="00691CD6"/>
    <w:rsid w:val="00691DDA"/>
    <w:rsid w:val="006924B2"/>
    <w:rsid w:val="00693374"/>
    <w:rsid w:val="0069374F"/>
    <w:rsid w:val="00693DD8"/>
    <w:rsid w:val="00694156"/>
    <w:rsid w:val="00694392"/>
    <w:rsid w:val="006949A6"/>
    <w:rsid w:val="00694A45"/>
    <w:rsid w:val="00694B6A"/>
    <w:rsid w:val="00694FAD"/>
    <w:rsid w:val="00695376"/>
    <w:rsid w:val="00695383"/>
    <w:rsid w:val="00695F49"/>
    <w:rsid w:val="006961A0"/>
    <w:rsid w:val="0069659E"/>
    <w:rsid w:val="006965EB"/>
    <w:rsid w:val="00696E4B"/>
    <w:rsid w:val="00697463"/>
    <w:rsid w:val="00697519"/>
    <w:rsid w:val="006979FE"/>
    <w:rsid w:val="00697CC5"/>
    <w:rsid w:val="00697F36"/>
    <w:rsid w:val="006A00D2"/>
    <w:rsid w:val="006A0808"/>
    <w:rsid w:val="006A0A1C"/>
    <w:rsid w:val="006A1375"/>
    <w:rsid w:val="006A14CD"/>
    <w:rsid w:val="006A15FE"/>
    <w:rsid w:val="006A1DB1"/>
    <w:rsid w:val="006A1F8B"/>
    <w:rsid w:val="006A203B"/>
    <w:rsid w:val="006A21CF"/>
    <w:rsid w:val="006A237B"/>
    <w:rsid w:val="006A2566"/>
    <w:rsid w:val="006A25E0"/>
    <w:rsid w:val="006A261E"/>
    <w:rsid w:val="006A2683"/>
    <w:rsid w:val="006A26E6"/>
    <w:rsid w:val="006A287A"/>
    <w:rsid w:val="006A2D4C"/>
    <w:rsid w:val="006A2D65"/>
    <w:rsid w:val="006A2D90"/>
    <w:rsid w:val="006A2E41"/>
    <w:rsid w:val="006A2FA2"/>
    <w:rsid w:val="006A3184"/>
    <w:rsid w:val="006A341C"/>
    <w:rsid w:val="006A3A7B"/>
    <w:rsid w:val="006A3A93"/>
    <w:rsid w:val="006A3B61"/>
    <w:rsid w:val="006A3DE9"/>
    <w:rsid w:val="006A40A7"/>
    <w:rsid w:val="006A43C9"/>
    <w:rsid w:val="006A4A6A"/>
    <w:rsid w:val="006A4BE9"/>
    <w:rsid w:val="006A4D0F"/>
    <w:rsid w:val="006A52CA"/>
    <w:rsid w:val="006A54BB"/>
    <w:rsid w:val="006A54D9"/>
    <w:rsid w:val="006A5674"/>
    <w:rsid w:val="006A6301"/>
    <w:rsid w:val="006A6486"/>
    <w:rsid w:val="006A6586"/>
    <w:rsid w:val="006A667F"/>
    <w:rsid w:val="006A6A0C"/>
    <w:rsid w:val="006A6AD1"/>
    <w:rsid w:val="006A6D16"/>
    <w:rsid w:val="006A7524"/>
    <w:rsid w:val="006A76B7"/>
    <w:rsid w:val="006A79A9"/>
    <w:rsid w:val="006A7C9A"/>
    <w:rsid w:val="006B01B4"/>
    <w:rsid w:val="006B0B34"/>
    <w:rsid w:val="006B0B9D"/>
    <w:rsid w:val="006B0CFB"/>
    <w:rsid w:val="006B0FE2"/>
    <w:rsid w:val="006B1110"/>
    <w:rsid w:val="006B11BF"/>
    <w:rsid w:val="006B197F"/>
    <w:rsid w:val="006B1B76"/>
    <w:rsid w:val="006B1C08"/>
    <w:rsid w:val="006B1CD2"/>
    <w:rsid w:val="006B203A"/>
    <w:rsid w:val="006B2234"/>
    <w:rsid w:val="006B2474"/>
    <w:rsid w:val="006B2BA0"/>
    <w:rsid w:val="006B2BED"/>
    <w:rsid w:val="006B2FC9"/>
    <w:rsid w:val="006B32DB"/>
    <w:rsid w:val="006B348F"/>
    <w:rsid w:val="006B3522"/>
    <w:rsid w:val="006B36CE"/>
    <w:rsid w:val="006B386B"/>
    <w:rsid w:val="006B3DAF"/>
    <w:rsid w:val="006B3E25"/>
    <w:rsid w:val="006B3F80"/>
    <w:rsid w:val="006B40C5"/>
    <w:rsid w:val="006B4144"/>
    <w:rsid w:val="006B48E9"/>
    <w:rsid w:val="006B4973"/>
    <w:rsid w:val="006B4BDF"/>
    <w:rsid w:val="006B4D39"/>
    <w:rsid w:val="006B4DBD"/>
    <w:rsid w:val="006B5300"/>
    <w:rsid w:val="006B5329"/>
    <w:rsid w:val="006B59D6"/>
    <w:rsid w:val="006B5CCA"/>
    <w:rsid w:val="006B5ED1"/>
    <w:rsid w:val="006B60FC"/>
    <w:rsid w:val="006B628D"/>
    <w:rsid w:val="006B6594"/>
    <w:rsid w:val="006B671E"/>
    <w:rsid w:val="006B678C"/>
    <w:rsid w:val="006B6D1F"/>
    <w:rsid w:val="006B6DBF"/>
    <w:rsid w:val="006B7566"/>
    <w:rsid w:val="006B7C38"/>
    <w:rsid w:val="006B7F5A"/>
    <w:rsid w:val="006C054F"/>
    <w:rsid w:val="006C0E9E"/>
    <w:rsid w:val="006C0ED6"/>
    <w:rsid w:val="006C0F13"/>
    <w:rsid w:val="006C1472"/>
    <w:rsid w:val="006C15BB"/>
    <w:rsid w:val="006C1AB7"/>
    <w:rsid w:val="006C209E"/>
    <w:rsid w:val="006C2345"/>
    <w:rsid w:val="006C2363"/>
    <w:rsid w:val="006C2AFB"/>
    <w:rsid w:val="006C300C"/>
    <w:rsid w:val="006C3727"/>
    <w:rsid w:val="006C3937"/>
    <w:rsid w:val="006C3AFB"/>
    <w:rsid w:val="006C4277"/>
    <w:rsid w:val="006C4C69"/>
    <w:rsid w:val="006C5201"/>
    <w:rsid w:val="006C5376"/>
    <w:rsid w:val="006C5A13"/>
    <w:rsid w:val="006C5BAE"/>
    <w:rsid w:val="006C668D"/>
    <w:rsid w:val="006C671E"/>
    <w:rsid w:val="006C6E43"/>
    <w:rsid w:val="006C70A2"/>
    <w:rsid w:val="006C72D6"/>
    <w:rsid w:val="006C752E"/>
    <w:rsid w:val="006C7ADF"/>
    <w:rsid w:val="006C7B5C"/>
    <w:rsid w:val="006C7D51"/>
    <w:rsid w:val="006C7DAA"/>
    <w:rsid w:val="006D021C"/>
    <w:rsid w:val="006D06E5"/>
    <w:rsid w:val="006D0910"/>
    <w:rsid w:val="006D0A54"/>
    <w:rsid w:val="006D0CC5"/>
    <w:rsid w:val="006D0D4F"/>
    <w:rsid w:val="006D0EFA"/>
    <w:rsid w:val="006D10FB"/>
    <w:rsid w:val="006D11A2"/>
    <w:rsid w:val="006D15C1"/>
    <w:rsid w:val="006D16FA"/>
    <w:rsid w:val="006D1D8C"/>
    <w:rsid w:val="006D1DFD"/>
    <w:rsid w:val="006D1E35"/>
    <w:rsid w:val="006D2052"/>
    <w:rsid w:val="006D233B"/>
    <w:rsid w:val="006D292A"/>
    <w:rsid w:val="006D2C8C"/>
    <w:rsid w:val="006D2E75"/>
    <w:rsid w:val="006D35AA"/>
    <w:rsid w:val="006D3901"/>
    <w:rsid w:val="006D43FD"/>
    <w:rsid w:val="006D49BD"/>
    <w:rsid w:val="006D5502"/>
    <w:rsid w:val="006D556C"/>
    <w:rsid w:val="006D563B"/>
    <w:rsid w:val="006D570C"/>
    <w:rsid w:val="006D5718"/>
    <w:rsid w:val="006D5B93"/>
    <w:rsid w:val="006D5EB5"/>
    <w:rsid w:val="006D5F8C"/>
    <w:rsid w:val="006D6E5C"/>
    <w:rsid w:val="006D7141"/>
    <w:rsid w:val="006D731E"/>
    <w:rsid w:val="006D782E"/>
    <w:rsid w:val="006D79D5"/>
    <w:rsid w:val="006D7C21"/>
    <w:rsid w:val="006D7D57"/>
    <w:rsid w:val="006D7DE0"/>
    <w:rsid w:val="006E1A1C"/>
    <w:rsid w:val="006E2419"/>
    <w:rsid w:val="006E2530"/>
    <w:rsid w:val="006E274F"/>
    <w:rsid w:val="006E29B2"/>
    <w:rsid w:val="006E2F8D"/>
    <w:rsid w:val="006E3122"/>
    <w:rsid w:val="006E38BB"/>
    <w:rsid w:val="006E46BF"/>
    <w:rsid w:val="006E4B75"/>
    <w:rsid w:val="006E4DA9"/>
    <w:rsid w:val="006E4DBC"/>
    <w:rsid w:val="006E4EF2"/>
    <w:rsid w:val="006E5064"/>
    <w:rsid w:val="006E57E8"/>
    <w:rsid w:val="006E5B07"/>
    <w:rsid w:val="006E5B0A"/>
    <w:rsid w:val="006E6511"/>
    <w:rsid w:val="006E6C6E"/>
    <w:rsid w:val="006E6FAA"/>
    <w:rsid w:val="006E7242"/>
    <w:rsid w:val="006E77A8"/>
    <w:rsid w:val="006E7AF3"/>
    <w:rsid w:val="006E7C32"/>
    <w:rsid w:val="006E7F9D"/>
    <w:rsid w:val="006F04A1"/>
    <w:rsid w:val="006F0757"/>
    <w:rsid w:val="006F0C04"/>
    <w:rsid w:val="006F0C10"/>
    <w:rsid w:val="006F12B2"/>
    <w:rsid w:val="006F155C"/>
    <w:rsid w:val="006F1603"/>
    <w:rsid w:val="006F1668"/>
    <w:rsid w:val="006F1855"/>
    <w:rsid w:val="006F190A"/>
    <w:rsid w:val="006F1B22"/>
    <w:rsid w:val="006F1FFD"/>
    <w:rsid w:val="006F23F4"/>
    <w:rsid w:val="006F2590"/>
    <w:rsid w:val="006F26EA"/>
    <w:rsid w:val="006F293A"/>
    <w:rsid w:val="006F3315"/>
    <w:rsid w:val="006F344B"/>
    <w:rsid w:val="006F36FE"/>
    <w:rsid w:val="006F371B"/>
    <w:rsid w:val="006F3E70"/>
    <w:rsid w:val="006F3F12"/>
    <w:rsid w:val="006F4404"/>
    <w:rsid w:val="006F4587"/>
    <w:rsid w:val="006F45AF"/>
    <w:rsid w:val="006F469A"/>
    <w:rsid w:val="006F4777"/>
    <w:rsid w:val="006F4C0A"/>
    <w:rsid w:val="006F4D44"/>
    <w:rsid w:val="006F514E"/>
    <w:rsid w:val="006F515E"/>
    <w:rsid w:val="006F5173"/>
    <w:rsid w:val="006F5322"/>
    <w:rsid w:val="006F5681"/>
    <w:rsid w:val="006F5A07"/>
    <w:rsid w:val="006F5DF3"/>
    <w:rsid w:val="006F5E20"/>
    <w:rsid w:val="006F65FE"/>
    <w:rsid w:val="006F68FE"/>
    <w:rsid w:val="006F6D2D"/>
    <w:rsid w:val="006F7609"/>
    <w:rsid w:val="006F7B19"/>
    <w:rsid w:val="006F7B8C"/>
    <w:rsid w:val="006F7B94"/>
    <w:rsid w:val="006F7E02"/>
    <w:rsid w:val="0070007B"/>
    <w:rsid w:val="007001DE"/>
    <w:rsid w:val="00700697"/>
    <w:rsid w:val="0070123A"/>
    <w:rsid w:val="00701346"/>
    <w:rsid w:val="007014A3"/>
    <w:rsid w:val="00701615"/>
    <w:rsid w:val="00701633"/>
    <w:rsid w:val="00701662"/>
    <w:rsid w:val="007017DD"/>
    <w:rsid w:val="007018B3"/>
    <w:rsid w:val="007019F1"/>
    <w:rsid w:val="00701BDC"/>
    <w:rsid w:val="00701D0A"/>
    <w:rsid w:val="00701E0B"/>
    <w:rsid w:val="00701ECC"/>
    <w:rsid w:val="00702091"/>
    <w:rsid w:val="007021CF"/>
    <w:rsid w:val="0070296B"/>
    <w:rsid w:val="00702C33"/>
    <w:rsid w:val="00702D91"/>
    <w:rsid w:val="00702EC3"/>
    <w:rsid w:val="007030AA"/>
    <w:rsid w:val="00703313"/>
    <w:rsid w:val="007035F8"/>
    <w:rsid w:val="0070386E"/>
    <w:rsid w:val="00703CB3"/>
    <w:rsid w:val="00703EF2"/>
    <w:rsid w:val="007043BE"/>
    <w:rsid w:val="007050C4"/>
    <w:rsid w:val="007050E2"/>
    <w:rsid w:val="00705181"/>
    <w:rsid w:val="00705239"/>
    <w:rsid w:val="007055E8"/>
    <w:rsid w:val="007058B6"/>
    <w:rsid w:val="00705996"/>
    <w:rsid w:val="00705DA9"/>
    <w:rsid w:val="00706162"/>
    <w:rsid w:val="007063AA"/>
    <w:rsid w:val="0070672D"/>
    <w:rsid w:val="0070681D"/>
    <w:rsid w:val="00706ADA"/>
    <w:rsid w:val="00706FEB"/>
    <w:rsid w:val="0070753E"/>
    <w:rsid w:val="00707A60"/>
    <w:rsid w:val="00707A86"/>
    <w:rsid w:val="00707B49"/>
    <w:rsid w:val="00707E14"/>
    <w:rsid w:val="00707E4B"/>
    <w:rsid w:val="00710947"/>
    <w:rsid w:val="007112C9"/>
    <w:rsid w:val="007113F2"/>
    <w:rsid w:val="0071167D"/>
    <w:rsid w:val="00711A4B"/>
    <w:rsid w:val="00711B15"/>
    <w:rsid w:val="00711F28"/>
    <w:rsid w:val="0071229F"/>
    <w:rsid w:val="007123E7"/>
    <w:rsid w:val="00712BBA"/>
    <w:rsid w:val="00712DAB"/>
    <w:rsid w:val="00713184"/>
    <w:rsid w:val="0071362D"/>
    <w:rsid w:val="0071494E"/>
    <w:rsid w:val="00714A12"/>
    <w:rsid w:val="0071546D"/>
    <w:rsid w:val="007154F5"/>
    <w:rsid w:val="007159E0"/>
    <w:rsid w:val="00715C64"/>
    <w:rsid w:val="00715D48"/>
    <w:rsid w:val="00715D7E"/>
    <w:rsid w:val="00715E52"/>
    <w:rsid w:val="00715F21"/>
    <w:rsid w:val="00716468"/>
    <w:rsid w:val="0071769D"/>
    <w:rsid w:val="00717907"/>
    <w:rsid w:val="00717B21"/>
    <w:rsid w:val="00717E50"/>
    <w:rsid w:val="00717ED7"/>
    <w:rsid w:val="00720588"/>
    <w:rsid w:val="00720AD6"/>
    <w:rsid w:val="00721006"/>
    <w:rsid w:val="00721135"/>
    <w:rsid w:val="007211D5"/>
    <w:rsid w:val="00721350"/>
    <w:rsid w:val="00721587"/>
    <w:rsid w:val="007217B4"/>
    <w:rsid w:val="00721A15"/>
    <w:rsid w:val="00721D77"/>
    <w:rsid w:val="00721F01"/>
    <w:rsid w:val="00722239"/>
    <w:rsid w:val="0072227E"/>
    <w:rsid w:val="00722B55"/>
    <w:rsid w:val="00722C37"/>
    <w:rsid w:val="0072317B"/>
    <w:rsid w:val="007231E5"/>
    <w:rsid w:val="00723303"/>
    <w:rsid w:val="00723B16"/>
    <w:rsid w:val="00723E84"/>
    <w:rsid w:val="007241BC"/>
    <w:rsid w:val="00724905"/>
    <w:rsid w:val="00724C03"/>
    <w:rsid w:val="00724C0A"/>
    <w:rsid w:val="007258CF"/>
    <w:rsid w:val="00725F43"/>
    <w:rsid w:val="00725F56"/>
    <w:rsid w:val="00726027"/>
    <w:rsid w:val="0072620F"/>
    <w:rsid w:val="007264CD"/>
    <w:rsid w:val="00726559"/>
    <w:rsid w:val="00726600"/>
    <w:rsid w:val="007266CD"/>
    <w:rsid w:val="00726DF7"/>
    <w:rsid w:val="00726ED3"/>
    <w:rsid w:val="007273C0"/>
    <w:rsid w:val="0072774C"/>
    <w:rsid w:val="00727B43"/>
    <w:rsid w:val="00727FA1"/>
    <w:rsid w:val="00730216"/>
    <w:rsid w:val="007302C4"/>
    <w:rsid w:val="007304C6"/>
    <w:rsid w:val="00730929"/>
    <w:rsid w:val="00730D95"/>
    <w:rsid w:val="0073123D"/>
    <w:rsid w:val="0073155F"/>
    <w:rsid w:val="00731743"/>
    <w:rsid w:val="00731860"/>
    <w:rsid w:val="00731917"/>
    <w:rsid w:val="00731A46"/>
    <w:rsid w:val="00731C59"/>
    <w:rsid w:val="00732583"/>
    <w:rsid w:val="007326C2"/>
    <w:rsid w:val="00732AA8"/>
    <w:rsid w:val="00732B48"/>
    <w:rsid w:val="00733186"/>
    <w:rsid w:val="0073387E"/>
    <w:rsid w:val="00733A91"/>
    <w:rsid w:val="00733CAB"/>
    <w:rsid w:val="007342F2"/>
    <w:rsid w:val="0073448A"/>
    <w:rsid w:val="007345A9"/>
    <w:rsid w:val="007345EE"/>
    <w:rsid w:val="00734A07"/>
    <w:rsid w:val="00735039"/>
    <w:rsid w:val="0073522D"/>
    <w:rsid w:val="00735237"/>
    <w:rsid w:val="007359CF"/>
    <w:rsid w:val="00735B06"/>
    <w:rsid w:val="00735F2B"/>
    <w:rsid w:val="007366BD"/>
    <w:rsid w:val="00736ABB"/>
    <w:rsid w:val="00736C1C"/>
    <w:rsid w:val="00736C52"/>
    <w:rsid w:val="007375CA"/>
    <w:rsid w:val="00737CBB"/>
    <w:rsid w:val="00737EA9"/>
    <w:rsid w:val="00740421"/>
    <w:rsid w:val="00740EC3"/>
    <w:rsid w:val="00741268"/>
    <w:rsid w:val="00741DA6"/>
    <w:rsid w:val="007422B4"/>
    <w:rsid w:val="00742609"/>
    <w:rsid w:val="00742633"/>
    <w:rsid w:val="00742D7D"/>
    <w:rsid w:val="00743059"/>
    <w:rsid w:val="00743469"/>
    <w:rsid w:val="007438AB"/>
    <w:rsid w:val="00744E49"/>
    <w:rsid w:val="00744E52"/>
    <w:rsid w:val="007454A9"/>
    <w:rsid w:val="00745C80"/>
    <w:rsid w:val="00745CA3"/>
    <w:rsid w:val="007460B9"/>
    <w:rsid w:val="00746189"/>
    <w:rsid w:val="00746833"/>
    <w:rsid w:val="00746C4A"/>
    <w:rsid w:val="0074713A"/>
    <w:rsid w:val="00747788"/>
    <w:rsid w:val="0074791C"/>
    <w:rsid w:val="00747923"/>
    <w:rsid w:val="00747E28"/>
    <w:rsid w:val="00747EBB"/>
    <w:rsid w:val="00747EFD"/>
    <w:rsid w:val="007500D6"/>
    <w:rsid w:val="00750534"/>
    <w:rsid w:val="00750698"/>
    <w:rsid w:val="00750B97"/>
    <w:rsid w:val="00750E24"/>
    <w:rsid w:val="00751255"/>
    <w:rsid w:val="007518CB"/>
    <w:rsid w:val="00751B2C"/>
    <w:rsid w:val="00752017"/>
    <w:rsid w:val="0075264B"/>
    <w:rsid w:val="0075297D"/>
    <w:rsid w:val="00752A37"/>
    <w:rsid w:val="00752D9E"/>
    <w:rsid w:val="007536E4"/>
    <w:rsid w:val="0075389A"/>
    <w:rsid w:val="00754256"/>
    <w:rsid w:val="007542AA"/>
    <w:rsid w:val="0075442D"/>
    <w:rsid w:val="00754AEF"/>
    <w:rsid w:val="00754E4D"/>
    <w:rsid w:val="00754F50"/>
    <w:rsid w:val="00755173"/>
    <w:rsid w:val="0075546B"/>
    <w:rsid w:val="00755694"/>
    <w:rsid w:val="00755A7F"/>
    <w:rsid w:val="007562F1"/>
    <w:rsid w:val="00756340"/>
    <w:rsid w:val="007569DB"/>
    <w:rsid w:val="00756C07"/>
    <w:rsid w:val="00756E88"/>
    <w:rsid w:val="007573B6"/>
    <w:rsid w:val="00757D1C"/>
    <w:rsid w:val="00757D2B"/>
    <w:rsid w:val="007601E2"/>
    <w:rsid w:val="007602FC"/>
    <w:rsid w:val="00760563"/>
    <w:rsid w:val="00760671"/>
    <w:rsid w:val="007606A3"/>
    <w:rsid w:val="0076081B"/>
    <w:rsid w:val="00760BFC"/>
    <w:rsid w:val="00760CEB"/>
    <w:rsid w:val="00760FE3"/>
    <w:rsid w:val="007611A5"/>
    <w:rsid w:val="00761724"/>
    <w:rsid w:val="00762259"/>
    <w:rsid w:val="0076234F"/>
    <w:rsid w:val="00762A46"/>
    <w:rsid w:val="00762B6A"/>
    <w:rsid w:val="0076307A"/>
    <w:rsid w:val="00763148"/>
    <w:rsid w:val="00763473"/>
    <w:rsid w:val="00763861"/>
    <w:rsid w:val="00763BDD"/>
    <w:rsid w:val="00763BF8"/>
    <w:rsid w:val="00763DF0"/>
    <w:rsid w:val="00763F4A"/>
    <w:rsid w:val="007647A3"/>
    <w:rsid w:val="00764920"/>
    <w:rsid w:val="00764D5E"/>
    <w:rsid w:val="00765060"/>
    <w:rsid w:val="00765249"/>
    <w:rsid w:val="0076566C"/>
    <w:rsid w:val="0076612B"/>
    <w:rsid w:val="00766186"/>
    <w:rsid w:val="0076663A"/>
    <w:rsid w:val="00766A05"/>
    <w:rsid w:val="00766CA6"/>
    <w:rsid w:val="00767498"/>
    <w:rsid w:val="00767561"/>
    <w:rsid w:val="007677C0"/>
    <w:rsid w:val="00767ACB"/>
    <w:rsid w:val="007704B5"/>
    <w:rsid w:val="00770E9C"/>
    <w:rsid w:val="007714D9"/>
    <w:rsid w:val="00771BBC"/>
    <w:rsid w:val="00771CAD"/>
    <w:rsid w:val="00771D5B"/>
    <w:rsid w:val="00771EBB"/>
    <w:rsid w:val="007721FC"/>
    <w:rsid w:val="0077268B"/>
    <w:rsid w:val="00772B4E"/>
    <w:rsid w:val="00772CF2"/>
    <w:rsid w:val="00773338"/>
    <w:rsid w:val="00773B70"/>
    <w:rsid w:val="00773CDC"/>
    <w:rsid w:val="00774347"/>
    <w:rsid w:val="007745D6"/>
    <w:rsid w:val="00774E73"/>
    <w:rsid w:val="00774FBC"/>
    <w:rsid w:val="00775408"/>
    <w:rsid w:val="0077571B"/>
    <w:rsid w:val="00775AA5"/>
    <w:rsid w:val="00775C78"/>
    <w:rsid w:val="00776013"/>
    <w:rsid w:val="00776324"/>
    <w:rsid w:val="007763A9"/>
    <w:rsid w:val="0077656F"/>
    <w:rsid w:val="0077664E"/>
    <w:rsid w:val="0077698E"/>
    <w:rsid w:val="00777ACB"/>
    <w:rsid w:val="00777D15"/>
    <w:rsid w:val="00777E64"/>
    <w:rsid w:val="00780AF5"/>
    <w:rsid w:val="00780C6B"/>
    <w:rsid w:val="007810BE"/>
    <w:rsid w:val="00781139"/>
    <w:rsid w:val="0078115D"/>
    <w:rsid w:val="0078120F"/>
    <w:rsid w:val="0078124F"/>
    <w:rsid w:val="00781856"/>
    <w:rsid w:val="00781F5C"/>
    <w:rsid w:val="00782387"/>
    <w:rsid w:val="0078242A"/>
    <w:rsid w:val="0078318C"/>
    <w:rsid w:val="00783364"/>
    <w:rsid w:val="00783FF3"/>
    <w:rsid w:val="007843ED"/>
    <w:rsid w:val="0078441F"/>
    <w:rsid w:val="00784792"/>
    <w:rsid w:val="00784D6C"/>
    <w:rsid w:val="00785308"/>
    <w:rsid w:val="007854A9"/>
    <w:rsid w:val="00785558"/>
    <w:rsid w:val="00785F01"/>
    <w:rsid w:val="0078644A"/>
    <w:rsid w:val="00786B64"/>
    <w:rsid w:val="00786DD6"/>
    <w:rsid w:val="007871F2"/>
    <w:rsid w:val="00787E1E"/>
    <w:rsid w:val="00787E45"/>
    <w:rsid w:val="007904D9"/>
    <w:rsid w:val="00790810"/>
    <w:rsid w:val="00790C77"/>
    <w:rsid w:val="00790EEE"/>
    <w:rsid w:val="007917E2"/>
    <w:rsid w:val="00792961"/>
    <w:rsid w:val="00793091"/>
    <w:rsid w:val="007931CB"/>
    <w:rsid w:val="007933E5"/>
    <w:rsid w:val="00793498"/>
    <w:rsid w:val="00793590"/>
    <w:rsid w:val="0079395B"/>
    <w:rsid w:val="00793D71"/>
    <w:rsid w:val="00793DB3"/>
    <w:rsid w:val="00793F23"/>
    <w:rsid w:val="00794820"/>
    <w:rsid w:val="007949D9"/>
    <w:rsid w:val="00794ACC"/>
    <w:rsid w:val="00794E35"/>
    <w:rsid w:val="00794FFD"/>
    <w:rsid w:val="00795144"/>
    <w:rsid w:val="00795CE0"/>
    <w:rsid w:val="007965AF"/>
    <w:rsid w:val="00796AFD"/>
    <w:rsid w:val="00796AFE"/>
    <w:rsid w:val="00796B31"/>
    <w:rsid w:val="0079755E"/>
    <w:rsid w:val="007977B3"/>
    <w:rsid w:val="007978ED"/>
    <w:rsid w:val="00797A94"/>
    <w:rsid w:val="007A020D"/>
    <w:rsid w:val="007A0409"/>
    <w:rsid w:val="007A13B5"/>
    <w:rsid w:val="007A1D4A"/>
    <w:rsid w:val="007A2032"/>
    <w:rsid w:val="007A206C"/>
    <w:rsid w:val="007A21DD"/>
    <w:rsid w:val="007A2283"/>
    <w:rsid w:val="007A2588"/>
    <w:rsid w:val="007A2C66"/>
    <w:rsid w:val="007A2C6B"/>
    <w:rsid w:val="007A2DAA"/>
    <w:rsid w:val="007A2FAC"/>
    <w:rsid w:val="007A3DC3"/>
    <w:rsid w:val="007A402A"/>
    <w:rsid w:val="007A4103"/>
    <w:rsid w:val="007A4189"/>
    <w:rsid w:val="007A41B7"/>
    <w:rsid w:val="007A447B"/>
    <w:rsid w:val="007A4F45"/>
    <w:rsid w:val="007A50AB"/>
    <w:rsid w:val="007A5957"/>
    <w:rsid w:val="007A5CD2"/>
    <w:rsid w:val="007A63DB"/>
    <w:rsid w:val="007A6749"/>
    <w:rsid w:val="007A703D"/>
    <w:rsid w:val="007A739B"/>
    <w:rsid w:val="007A7521"/>
    <w:rsid w:val="007A75D3"/>
    <w:rsid w:val="007A7707"/>
    <w:rsid w:val="007A777F"/>
    <w:rsid w:val="007A78EF"/>
    <w:rsid w:val="007A79E5"/>
    <w:rsid w:val="007A7A53"/>
    <w:rsid w:val="007A7F8E"/>
    <w:rsid w:val="007B0638"/>
    <w:rsid w:val="007B09FD"/>
    <w:rsid w:val="007B0B40"/>
    <w:rsid w:val="007B0C54"/>
    <w:rsid w:val="007B1DB7"/>
    <w:rsid w:val="007B1E0F"/>
    <w:rsid w:val="007B225A"/>
    <w:rsid w:val="007B246E"/>
    <w:rsid w:val="007B2791"/>
    <w:rsid w:val="007B28D2"/>
    <w:rsid w:val="007B2F81"/>
    <w:rsid w:val="007B3281"/>
    <w:rsid w:val="007B37DA"/>
    <w:rsid w:val="007B3844"/>
    <w:rsid w:val="007B3BC5"/>
    <w:rsid w:val="007B3F88"/>
    <w:rsid w:val="007B423A"/>
    <w:rsid w:val="007B454A"/>
    <w:rsid w:val="007B45D8"/>
    <w:rsid w:val="007B4C4D"/>
    <w:rsid w:val="007B4C57"/>
    <w:rsid w:val="007B5BC4"/>
    <w:rsid w:val="007B5E1B"/>
    <w:rsid w:val="007B680F"/>
    <w:rsid w:val="007B70E5"/>
    <w:rsid w:val="007B7335"/>
    <w:rsid w:val="007B75E4"/>
    <w:rsid w:val="007B7B99"/>
    <w:rsid w:val="007B7C30"/>
    <w:rsid w:val="007B7D13"/>
    <w:rsid w:val="007C0624"/>
    <w:rsid w:val="007C0846"/>
    <w:rsid w:val="007C0EA1"/>
    <w:rsid w:val="007C10FE"/>
    <w:rsid w:val="007C1801"/>
    <w:rsid w:val="007C19C3"/>
    <w:rsid w:val="007C1B45"/>
    <w:rsid w:val="007C1CAD"/>
    <w:rsid w:val="007C24A3"/>
    <w:rsid w:val="007C26B3"/>
    <w:rsid w:val="007C2E26"/>
    <w:rsid w:val="007C2EC9"/>
    <w:rsid w:val="007C3472"/>
    <w:rsid w:val="007C3B69"/>
    <w:rsid w:val="007C3ED0"/>
    <w:rsid w:val="007C3EE4"/>
    <w:rsid w:val="007C3FB0"/>
    <w:rsid w:val="007C40C0"/>
    <w:rsid w:val="007C432B"/>
    <w:rsid w:val="007C43CD"/>
    <w:rsid w:val="007C43E3"/>
    <w:rsid w:val="007C50F8"/>
    <w:rsid w:val="007C5768"/>
    <w:rsid w:val="007C5DB2"/>
    <w:rsid w:val="007C5DE2"/>
    <w:rsid w:val="007C6032"/>
    <w:rsid w:val="007C63D4"/>
    <w:rsid w:val="007C64A1"/>
    <w:rsid w:val="007C67AA"/>
    <w:rsid w:val="007C7588"/>
    <w:rsid w:val="007C7D35"/>
    <w:rsid w:val="007C7DBC"/>
    <w:rsid w:val="007C7E8B"/>
    <w:rsid w:val="007D0494"/>
    <w:rsid w:val="007D05D3"/>
    <w:rsid w:val="007D08A1"/>
    <w:rsid w:val="007D09FF"/>
    <w:rsid w:val="007D0DFF"/>
    <w:rsid w:val="007D10E9"/>
    <w:rsid w:val="007D11DE"/>
    <w:rsid w:val="007D139A"/>
    <w:rsid w:val="007D1493"/>
    <w:rsid w:val="007D157F"/>
    <w:rsid w:val="007D1699"/>
    <w:rsid w:val="007D1790"/>
    <w:rsid w:val="007D1B6F"/>
    <w:rsid w:val="007D1C30"/>
    <w:rsid w:val="007D1CDC"/>
    <w:rsid w:val="007D1E4B"/>
    <w:rsid w:val="007D218F"/>
    <w:rsid w:val="007D2901"/>
    <w:rsid w:val="007D2CB2"/>
    <w:rsid w:val="007D2E82"/>
    <w:rsid w:val="007D3294"/>
    <w:rsid w:val="007D3D91"/>
    <w:rsid w:val="007D478C"/>
    <w:rsid w:val="007D4827"/>
    <w:rsid w:val="007D4CC5"/>
    <w:rsid w:val="007D533B"/>
    <w:rsid w:val="007D54EA"/>
    <w:rsid w:val="007D5AA7"/>
    <w:rsid w:val="007D5D28"/>
    <w:rsid w:val="007D66DB"/>
    <w:rsid w:val="007D69CB"/>
    <w:rsid w:val="007D6B0C"/>
    <w:rsid w:val="007D6BAF"/>
    <w:rsid w:val="007D6BEF"/>
    <w:rsid w:val="007D6D8E"/>
    <w:rsid w:val="007D7054"/>
    <w:rsid w:val="007D7284"/>
    <w:rsid w:val="007D7637"/>
    <w:rsid w:val="007D7647"/>
    <w:rsid w:val="007D7A69"/>
    <w:rsid w:val="007D7FE6"/>
    <w:rsid w:val="007E01B5"/>
    <w:rsid w:val="007E04F1"/>
    <w:rsid w:val="007E0762"/>
    <w:rsid w:val="007E086A"/>
    <w:rsid w:val="007E0D7B"/>
    <w:rsid w:val="007E0E92"/>
    <w:rsid w:val="007E1369"/>
    <w:rsid w:val="007E136F"/>
    <w:rsid w:val="007E1426"/>
    <w:rsid w:val="007E14F3"/>
    <w:rsid w:val="007E1575"/>
    <w:rsid w:val="007E1665"/>
    <w:rsid w:val="007E1842"/>
    <w:rsid w:val="007E1C6F"/>
    <w:rsid w:val="007E2593"/>
    <w:rsid w:val="007E28E0"/>
    <w:rsid w:val="007E2E69"/>
    <w:rsid w:val="007E311A"/>
    <w:rsid w:val="007E3901"/>
    <w:rsid w:val="007E3B97"/>
    <w:rsid w:val="007E41FE"/>
    <w:rsid w:val="007E447E"/>
    <w:rsid w:val="007E4746"/>
    <w:rsid w:val="007E49C4"/>
    <w:rsid w:val="007E4CF1"/>
    <w:rsid w:val="007E4DFD"/>
    <w:rsid w:val="007E4F28"/>
    <w:rsid w:val="007E5154"/>
    <w:rsid w:val="007E5160"/>
    <w:rsid w:val="007E597C"/>
    <w:rsid w:val="007E6001"/>
    <w:rsid w:val="007E61E5"/>
    <w:rsid w:val="007E63EB"/>
    <w:rsid w:val="007E6455"/>
    <w:rsid w:val="007E6736"/>
    <w:rsid w:val="007E673D"/>
    <w:rsid w:val="007E67E2"/>
    <w:rsid w:val="007E67FD"/>
    <w:rsid w:val="007E6FB3"/>
    <w:rsid w:val="007E74DF"/>
    <w:rsid w:val="007E785D"/>
    <w:rsid w:val="007E7ACC"/>
    <w:rsid w:val="007E7C39"/>
    <w:rsid w:val="007E7FF3"/>
    <w:rsid w:val="007F0782"/>
    <w:rsid w:val="007F0F73"/>
    <w:rsid w:val="007F111E"/>
    <w:rsid w:val="007F15B1"/>
    <w:rsid w:val="007F1A8C"/>
    <w:rsid w:val="007F1B6E"/>
    <w:rsid w:val="007F1EBE"/>
    <w:rsid w:val="007F27FE"/>
    <w:rsid w:val="007F2991"/>
    <w:rsid w:val="007F29B2"/>
    <w:rsid w:val="007F2C9F"/>
    <w:rsid w:val="007F2E1B"/>
    <w:rsid w:val="007F33DA"/>
    <w:rsid w:val="007F3539"/>
    <w:rsid w:val="007F357A"/>
    <w:rsid w:val="007F4050"/>
    <w:rsid w:val="007F480F"/>
    <w:rsid w:val="007F510A"/>
    <w:rsid w:val="007F5515"/>
    <w:rsid w:val="007F5525"/>
    <w:rsid w:val="007F5A23"/>
    <w:rsid w:val="007F607E"/>
    <w:rsid w:val="007F6095"/>
    <w:rsid w:val="007F6EEA"/>
    <w:rsid w:val="007F7691"/>
    <w:rsid w:val="007F7AA3"/>
    <w:rsid w:val="007F7C05"/>
    <w:rsid w:val="008009F4"/>
    <w:rsid w:val="00800E4F"/>
    <w:rsid w:val="00801454"/>
    <w:rsid w:val="008017FA"/>
    <w:rsid w:val="00801AED"/>
    <w:rsid w:val="00801B83"/>
    <w:rsid w:val="00801E29"/>
    <w:rsid w:val="00802601"/>
    <w:rsid w:val="00802654"/>
    <w:rsid w:val="008026E0"/>
    <w:rsid w:val="0080365C"/>
    <w:rsid w:val="00803C70"/>
    <w:rsid w:val="00803F51"/>
    <w:rsid w:val="0080420C"/>
    <w:rsid w:val="00804389"/>
    <w:rsid w:val="0080441C"/>
    <w:rsid w:val="0080480D"/>
    <w:rsid w:val="00804845"/>
    <w:rsid w:val="0080496D"/>
    <w:rsid w:val="00804B7C"/>
    <w:rsid w:val="00804E5A"/>
    <w:rsid w:val="008057C1"/>
    <w:rsid w:val="00805C06"/>
    <w:rsid w:val="00806179"/>
    <w:rsid w:val="00806326"/>
    <w:rsid w:val="00806491"/>
    <w:rsid w:val="008069EA"/>
    <w:rsid w:val="00806D0B"/>
    <w:rsid w:val="00806EA2"/>
    <w:rsid w:val="0080752B"/>
    <w:rsid w:val="00807644"/>
    <w:rsid w:val="008076E4"/>
    <w:rsid w:val="00807770"/>
    <w:rsid w:val="00807779"/>
    <w:rsid w:val="0080777C"/>
    <w:rsid w:val="0080792F"/>
    <w:rsid w:val="00807A25"/>
    <w:rsid w:val="00807A4C"/>
    <w:rsid w:val="00807ACA"/>
    <w:rsid w:val="00810254"/>
    <w:rsid w:val="008108C9"/>
    <w:rsid w:val="00810F68"/>
    <w:rsid w:val="00810FAC"/>
    <w:rsid w:val="00811071"/>
    <w:rsid w:val="008113FE"/>
    <w:rsid w:val="00811BAC"/>
    <w:rsid w:val="00811CAF"/>
    <w:rsid w:val="00812BE8"/>
    <w:rsid w:val="00813198"/>
    <w:rsid w:val="008131E3"/>
    <w:rsid w:val="00813220"/>
    <w:rsid w:val="008138DC"/>
    <w:rsid w:val="00813C6A"/>
    <w:rsid w:val="00813CFB"/>
    <w:rsid w:val="00813EF8"/>
    <w:rsid w:val="00814407"/>
    <w:rsid w:val="008146F7"/>
    <w:rsid w:val="0081474E"/>
    <w:rsid w:val="008148D1"/>
    <w:rsid w:val="00814EFC"/>
    <w:rsid w:val="0081608F"/>
    <w:rsid w:val="00816555"/>
    <w:rsid w:val="00816564"/>
    <w:rsid w:val="008165A3"/>
    <w:rsid w:val="00816759"/>
    <w:rsid w:val="00816E69"/>
    <w:rsid w:val="008171E7"/>
    <w:rsid w:val="008171F3"/>
    <w:rsid w:val="008175E7"/>
    <w:rsid w:val="008177E6"/>
    <w:rsid w:val="0082006E"/>
    <w:rsid w:val="008203DC"/>
    <w:rsid w:val="008207B9"/>
    <w:rsid w:val="00820D6A"/>
    <w:rsid w:val="00821439"/>
    <w:rsid w:val="008217FA"/>
    <w:rsid w:val="00821967"/>
    <w:rsid w:val="00821BC2"/>
    <w:rsid w:val="00821EEC"/>
    <w:rsid w:val="0082214A"/>
    <w:rsid w:val="00822323"/>
    <w:rsid w:val="00822411"/>
    <w:rsid w:val="00822780"/>
    <w:rsid w:val="008227F7"/>
    <w:rsid w:val="00822A3F"/>
    <w:rsid w:val="00822EEA"/>
    <w:rsid w:val="00822FB2"/>
    <w:rsid w:val="00823424"/>
    <w:rsid w:val="00823A3D"/>
    <w:rsid w:val="00823BF0"/>
    <w:rsid w:val="00823D98"/>
    <w:rsid w:val="00823F1C"/>
    <w:rsid w:val="008240C3"/>
    <w:rsid w:val="008240C8"/>
    <w:rsid w:val="008240E6"/>
    <w:rsid w:val="00824569"/>
    <w:rsid w:val="00824B7D"/>
    <w:rsid w:val="0082509B"/>
    <w:rsid w:val="008251AA"/>
    <w:rsid w:val="00825561"/>
    <w:rsid w:val="008259C7"/>
    <w:rsid w:val="00825B67"/>
    <w:rsid w:val="00825CE0"/>
    <w:rsid w:val="00825D0B"/>
    <w:rsid w:val="00825F60"/>
    <w:rsid w:val="0082603F"/>
    <w:rsid w:val="008264DC"/>
    <w:rsid w:val="0082695A"/>
    <w:rsid w:val="00826F85"/>
    <w:rsid w:val="00827062"/>
    <w:rsid w:val="0082731E"/>
    <w:rsid w:val="0082767F"/>
    <w:rsid w:val="00827931"/>
    <w:rsid w:val="008306B4"/>
    <w:rsid w:val="00830C7B"/>
    <w:rsid w:val="00830D50"/>
    <w:rsid w:val="008310A4"/>
    <w:rsid w:val="0083143C"/>
    <w:rsid w:val="00831CC7"/>
    <w:rsid w:val="008320ED"/>
    <w:rsid w:val="008322AA"/>
    <w:rsid w:val="008322BA"/>
    <w:rsid w:val="00832355"/>
    <w:rsid w:val="008324F6"/>
    <w:rsid w:val="008327E4"/>
    <w:rsid w:val="00832B7E"/>
    <w:rsid w:val="0083352E"/>
    <w:rsid w:val="0083364F"/>
    <w:rsid w:val="00833980"/>
    <w:rsid w:val="00833A03"/>
    <w:rsid w:val="00833C3A"/>
    <w:rsid w:val="00833E1B"/>
    <w:rsid w:val="00833E92"/>
    <w:rsid w:val="00834A03"/>
    <w:rsid w:val="00834EC4"/>
    <w:rsid w:val="00834FC1"/>
    <w:rsid w:val="008350A3"/>
    <w:rsid w:val="00835613"/>
    <w:rsid w:val="00835913"/>
    <w:rsid w:val="0083596B"/>
    <w:rsid w:val="00835B79"/>
    <w:rsid w:val="00835C43"/>
    <w:rsid w:val="00835D00"/>
    <w:rsid w:val="00835DCF"/>
    <w:rsid w:val="00836F6D"/>
    <w:rsid w:val="00836F81"/>
    <w:rsid w:val="008373DC"/>
    <w:rsid w:val="00837A5B"/>
    <w:rsid w:val="00840594"/>
    <w:rsid w:val="0084094C"/>
    <w:rsid w:val="00841054"/>
    <w:rsid w:val="00841332"/>
    <w:rsid w:val="008413A5"/>
    <w:rsid w:val="00842140"/>
    <w:rsid w:val="00842C89"/>
    <w:rsid w:val="00842FD7"/>
    <w:rsid w:val="0084325D"/>
    <w:rsid w:val="00843428"/>
    <w:rsid w:val="008434BC"/>
    <w:rsid w:val="00843B8F"/>
    <w:rsid w:val="00843FDB"/>
    <w:rsid w:val="0084470E"/>
    <w:rsid w:val="00844825"/>
    <w:rsid w:val="00844D98"/>
    <w:rsid w:val="00844F1E"/>
    <w:rsid w:val="0084501F"/>
    <w:rsid w:val="008451B0"/>
    <w:rsid w:val="008451EE"/>
    <w:rsid w:val="008454DA"/>
    <w:rsid w:val="00845757"/>
    <w:rsid w:val="008457C3"/>
    <w:rsid w:val="00845920"/>
    <w:rsid w:val="00845B68"/>
    <w:rsid w:val="00845F9E"/>
    <w:rsid w:val="0084608F"/>
    <w:rsid w:val="008463F7"/>
    <w:rsid w:val="0084662D"/>
    <w:rsid w:val="008467BB"/>
    <w:rsid w:val="00847136"/>
    <w:rsid w:val="00847179"/>
    <w:rsid w:val="0084743B"/>
    <w:rsid w:val="0084750D"/>
    <w:rsid w:val="008475EC"/>
    <w:rsid w:val="00847604"/>
    <w:rsid w:val="00847694"/>
    <w:rsid w:val="0084776C"/>
    <w:rsid w:val="008479DD"/>
    <w:rsid w:val="00847BED"/>
    <w:rsid w:val="008500CA"/>
    <w:rsid w:val="008507DF"/>
    <w:rsid w:val="00850926"/>
    <w:rsid w:val="00850C02"/>
    <w:rsid w:val="008514DB"/>
    <w:rsid w:val="008517CF"/>
    <w:rsid w:val="00851881"/>
    <w:rsid w:val="008518C1"/>
    <w:rsid w:val="00851B05"/>
    <w:rsid w:val="008524B2"/>
    <w:rsid w:val="00852716"/>
    <w:rsid w:val="008528DB"/>
    <w:rsid w:val="00852D97"/>
    <w:rsid w:val="00852E63"/>
    <w:rsid w:val="008532CD"/>
    <w:rsid w:val="008535A0"/>
    <w:rsid w:val="00853B6B"/>
    <w:rsid w:val="00853C95"/>
    <w:rsid w:val="00854140"/>
    <w:rsid w:val="00854744"/>
    <w:rsid w:val="00854CB0"/>
    <w:rsid w:val="00854D2C"/>
    <w:rsid w:val="00855429"/>
    <w:rsid w:val="008557AA"/>
    <w:rsid w:val="008558A4"/>
    <w:rsid w:val="00855A73"/>
    <w:rsid w:val="008561A7"/>
    <w:rsid w:val="008563CE"/>
    <w:rsid w:val="00856A59"/>
    <w:rsid w:val="00856D9E"/>
    <w:rsid w:val="008577C1"/>
    <w:rsid w:val="00857BE1"/>
    <w:rsid w:val="008602B8"/>
    <w:rsid w:val="008602EA"/>
    <w:rsid w:val="00860723"/>
    <w:rsid w:val="00860E1A"/>
    <w:rsid w:val="0086107D"/>
    <w:rsid w:val="00861179"/>
    <w:rsid w:val="00861620"/>
    <w:rsid w:val="00861952"/>
    <w:rsid w:val="00861F30"/>
    <w:rsid w:val="00862494"/>
    <w:rsid w:val="008625FC"/>
    <w:rsid w:val="008627B1"/>
    <w:rsid w:val="0086290E"/>
    <w:rsid w:val="00862B0B"/>
    <w:rsid w:val="00862B33"/>
    <w:rsid w:val="00862DA1"/>
    <w:rsid w:val="0086312E"/>
    <w:rsid w:val="00863358"/>
    <w:rsid w:val="00863BD6"/>
    <w:rsid w:val="00863EA1"/>
    <w:rsid w:val="008644E4"/>
    <w:rsid w:val="00864544"/>
    <w:rsid w:val="00864A69"/>
    <w:rsid w:val="00864DE3"/>
    <w:rsid w:val="00865996"/>
    <w:rsid w:val="00865A19"/>
    <w:rsid w:val="00865CF2"/>
    <w:rsid w:val="00865D99"/>
    <w:rsid w:val="00866118"/>
    <w:rsid w:val="00866192"/>
    <w:rsid w:val="00866614"/>
    <w:rsid w:val="008666B6"/>
    <w:rsid w:val="00867C0C"/>
    <w:rsid w:val="00870450"/>
    <w:rsid w:val="008707B0"/>
    <w:rsid w:val="0087086D"/>
    <w:rsid w:val="00870A22"/>
    <w:rsid w:val="0087116B"/>
    <w:rsid w:val="00871CEC"/>
    <w:rsid w:val="00871DB8"/>
    <w:rsid w:val="008724AF"/>
    <w:rsid w:val="0087268C"/>
    <w:rsid w:val="00872906"/>
    <w:rsid w:val="00872AAD"/>
    <w:rsid w:val="0087316B"/>
    <w:rsid w:val="00873901"/>
    <w:rsid w:val="00873EC3"/>
    <w:rsid w:val="008740C4"/>
    <w:rsid w:val="0087439C"/>
    <w:rsid w:val="008748FD"/>
    <w:rsid w:val="00874997"/>
    <w:rsid w:val="0087508E"/>
    <w:rsid w:val="008756A8"/>
    <w:rsid w:val="008757A5"/>
    <w:rsid w:val="008757B2"/>
    <w:rsid w:val="00875A0F"/>
    <w:rsid w:val="00875BD9"/>
    <w:rsid w:val="00875D74"/>
    <w:rsid w:val="00875E71"/>
    <w:rsid w:val="008760C9"/>
    <w:rsid w:val="008764B4"/>
    <w:rsid w:val="008765C0"/>
    <w:rsid w:val="00876958"/>
    <w:rsid w:val="00876D96"/>
    <w:rsid w:val="00876EBE"/>
    <w:rsid w:val="00877431"/>
    <w:rsid w:val="008777D3"/>
    <w:rsid w:val="00880020"/>
    <w:rsid w:val="00880B06"/>
    <w:rsid w:val="00880D97"/>
    <w:rsid w:val="00881BD0"/>
    <w:rsid w:val="00881E95"/>
    <w:rsid w:val="008823DB"/>
    <w:rsid w:val="008823FE"/>
    <w:rsid w:val="00882D12"/>
    <w:rsid w:val="008833D2"/>
    <w:rsid w:val="00883414"/>
    <w:rsid w:val="008835BE"/>
    <w:rsid w:val="00883A4E"/>
    <w:rsid w:val="00883B9B"/>
    <w:rsid w:val="00884353"/>
    <w:rsid w:val="008844A6"/>
    <w:rsid w:val="00884588"/>
    <w:rsid w:val="00884671"/>
    <w:rsid w:val="00884831"/>
    <w:rsid w:val="00884ADC"/>
    <w:rsid w:val="00884BA8"/>
    <w:rsid w:val="008854C1"/>
    <w:rsid w:val="00885C31"/>
    <w:rsid w:val="00885F6D"/>
    <w:rsid w:val="0088622A"/>
    <w:rsid w:val="00886817"/>
    <w:rsid w:val="00886BB5"/>
    <w:rsid w:val="00886E6D"/>
    <w:rsid w:val="0088709F"/>
    <w:rsid w:val="008902C1"/>
    <w:rsid w:val="008908AB"/>
    <w:rsid w:val="008909F7"/>
    <w:rsid w:val="0089103B"/>
    <w:rsid w:val="008912D7"/>
    <w:rsid w:val="00891579"/>
    <w:rsid w:val="00891989"/>
    <w:rsid w:val="00891C07"/>
    <w:rsid w:val="00891CC1"/>
    <w:rsid w:val="00891CD7"/>
    <w:rsid w:val="00891F5C"/>
    <w:rsid w:val="00891F7C"/>
    <w:rsid w:val="0089218F"/>
    <w:rsid w:val="0089224F"/>
    <w:rsid w:val="008924FD"/>
    <w:rsid w:val="008925B9"/>
    <w:rsid w:val="00892B48"/>
    <w:rsid w:val="00892D5A"/>
    <w:rsid w:val="00892EFB"/>
    <w:rsid w:val="00892F58"/>
    <w:rsid w:val="00893930"/>
    <w:rsid w:val="00894A53"/>
    <w:rsid w:val="00894BBA"/>
    <w:rsid w:val="00894D52"/>
    <w:rsid w:val="008953C7"/>
    <w:rsid w:val="0089634F"/>
    <w:rsid w:val="008965D7"/>
    <w:rsid w:val="00896CC2"/>
    <w:rsid w:val="00897193"/>
    <w:rsid w:val="00897666"/>
    <w:rsid w:val="008A025C"/>
    <w:rsid w:val="008A0456"/>
    <w:rsid w:val="008A0642"/>
    <w:rsid w:val="008A0A3A"/>
    <w:rsid w:val="008A161F"/>
    <w:rsid w:val="008A17ED"/>
    <w:rsid w:val="008A1C21"/>
    <w:rsid w:val="008A1FA1"/>
    <w:rsid w:val="008A24F4"/>
    <w:rsid w:val="008A2C44"/>
    <w:rsid w:val="008A2D8B"/>
    <w:rsid w:val="008A3034"/>
    <w:rsid w:val="008A3125"/>
    <w:rsid w:val="008A325E"/>
    <w:rsid w:val="008A3562"/>
    <w:rsid w:val="008A38FE"/>
    <w:rsid w:val="008A3A8C"/>
    <w:rsid w:val="008A3D1E"/>
    <w:rsid w:val="008A3E5F"/>
    <w:rsid w:val="008A41B0"/>
    <w:rsid w:val="008A449F"/>
    <w:rsid w:val="008A4A8B"/>
    <w:rsid w:val="008A4D25"/>
    <w:rsid w:val="008A52E3"/>
    <w:rsid w:val="008A5524"/>
    <w:rsid w:val="008A5760"/>
    <w:rsid w:val="008A618A"/>
    <w:rsid w:val="008A6269"/>
    <w:rsid w:val="008A6423"/>
    <w:rsid w:val="008A684B"/>
    <w:rsid w:val="008A6859"/>
    <w:rsid w:val="008A6B1F"/>
    <w:rsid w:val="008A6BF1"/>
    <w:rsid w:val="008A6F1C"/>
    <w:rsid w:val="008A7285"/>
    <w:rsid w:val="008A781F"/>
    <w:rsid w:val="008A797F"/>
    <w:rsid w:val="008A7CC1"/>
    <w:rsid w:val="008A7E29"/>
    <w:rsid w:val="008B0125"/>
    <w:rsid w:val="008B0442"/>
    <w:rsid w:val="008B0479"/>
    <w:rsid w:val="008B0504"/>
    <w:rsid w:val="008B0B6A"/>
    <w:rsid w:val="008B14DE"/>
    <w:rsid w:val="008B18D0"/>
    <w:rsid w:val="008B1B5B"/>
    <w:rsid w:val="008B1CC3"/>
    <w:rsid w:val="008B1F9C"/>
    <w:rsid w:val="008B2463"/>
    <w:rsid w:val="008B250F"/>
    <w:rsid w:val="008B2768"/>
    <w:rsid w:val="008B29E3"/>
    <w:rsid w:val="008B2AA6"/>
    <w:rsid w:val="008B313D"/>
    <w:rsid w:val="008B3729"/>
    <w:rsid w:val="008B3AE3"/>
    <w:rsid w:val="008B3B90"/>
    <w:rsid w:val="008B3BE1"/>
    <w:rsid w:val="008B4703"/>
    <w:rsid w:val="008B491A"/>
    <w:rsid w:val="008B4A11"/>
    <w:rsid w:val="008B5844"/>
    <w:rsid w:val="008B65DA"/>
    <w:rsid w:val="008B6F28"/>
    <w:rsid w:val="008B6F2F"/>
    <w:rsid w:val="008B7057"/>
    <w:rsid w:val="008B72FA"/>
    <w:rsid w:val="008B74AF"/>
    <w:rsid w:val="008B77E1"/>
    <w:rsid w:val="008B79BB"/>
    <w:rsid w:val="008B7A00"/>
    <w:rsid w:val="008B7A77"/>
    <w:rsid w:val="008B7B2B"/>
    <w:rsid w:val="008B7DC1"/>
    <w:rsid w:val="008C0928"/>
    <w:rsid w:val="008C0EE3"/>
    <w:rsid w:val="008C2145"/>
    <w:rsid w:val="008C22F8"/>
    <w:rsid w:val="008C2976"/>
    <w:rsid w:val="008C299A"/>
    <w:rsid w:val="008C2AF1"/>
    <w:rsid w:val="008C2C52"/>
    <w:rsid w:val="008C2F90"/>
    <w:rsid w:val="008C343E"/>
    <w:rsid w:val="008C3716"/>
    <w:rsid w:val="008C37FC"/>
    <w:rsid w:val="008C458E"/>
    <w:rsid w:val="008C4E57"/>
    <w:rsid w:val="008C51AF"/>
    <w:rsid w:val="008C5C61"/>
    <w:rsid w:val="008C5CB1"/>
    <w:rsid w:val="008C62C1"/>
    <w:rsid w:val="008C632E"/>
    <w:rsid w:val="008C664D"/>
    <w:rsid w:val="008C6715"/>
    <w:rsid w:val="008C674D"/>
    <w:rsid w:val="008C68E0"/>
    <w:rsid w:val="008C6F19"/>
    <w:rsid w:val="008C72C4"/>
    <w:rsid w:val="008C7382"/>
    <w:rsid w:val="008C79AD"/>
    <w:rsid w:val="008C7D4A"/>
    <w:rsid w:val="008D04E0"/>
    <w:rsid w:val="008D0B5C"/>
    <w:rsid w:val="008D0D6B"/>
    <w:rsid w:val="008D14BE"/>
    <w:rsid w:val="008D1D0A"/>
    <w:rsid w:val="008D2B29"/>
    <w:rsid w:val="008D2DE9"/>
    <w:rsid w:val="008D31E4"/>
    <w:rsid w:val="008D3204"/>
    <w:rsid w:val="008D333C"/>
    <w:rsid w:val="008D386C"/>
    <w:rsid w:val="008D3929"/>
    <w:rsid w:val="008D3BD7"/>
    <w:rsid w:val="008D5392"/>
    <w:rsid w:val="008D5643"/>
    <w:rsid w:val="008D5A5D"/>
    <w:rsid w:val="008D5ADA"/>
    <w:rsid w:val="008D5B05"/>
    <w:rsid w:val="008D63D8"/>
    <w:rsid w:val="008D6E56"/>
    <w:rsid w:val="008D6FE4"/>
    <w:rsid w:val="008D73A3"/>
    <w:rsid w:val="008D7B58"/>
    <w:rsid w:val="008D7D88"/>
    <w:rsid w:val="008D7F97"/>
    <w:rsid w:val="008E0166"/>
    <w:rsid w:val="008E1799"/>
    <w:rsid w:val="008E1FB5"/>
    <w:rsid w:val="008E2042"/>
    <w:rsid w:val="008E20A7"/>
    <w:rsid w:val="008E220D"/>
    <w:rsid w:val="008E28DE"/>
    <w:rsid w:val="008E305A"/>
    <w:rsid w:val="008E3062"/>
    <w:rsid w:val="008E32CF"/>
    <w:rsid w:val="008E3552"/>
    <w:rsid w:val="008E3709"/>
    <w:rsid w:val="008E3BE0"/>
    <w:rsid w:val="008E3C66"/>
    <w:rsid w:val="008E3FB9"/>
    <w:rsid w:val="008E3FDC"/>
    <w:rsid w:val="008E42FD"/>
    <w:rsid w:val="008E4373"/>
    <w:rsid w:val="008E454C"/>
    <w:rsid w:val="008E45AF"/>
    <w:rsid w:val="008E45F4"/>
    <w:rsid w:val="008E477E"/>
    <w:rsid w:val="008E4D5A"/>
    <w:rsid w:val="008E54EE"/>
    <w:rsid w:val="008E56D5"/>
    <w:rsid w:val="008E584D"/>
    <w:rsid w:val="008E5D23"/>
    <w:rsid w:val="008E60E4"/>
    <w:rsid w:val="008E639D"/>
    <w:rsid w:val="008E63E3"/>
    <w:rsid w:val="008E64D2"/>
    <w:rsid w:val="008E698C"/>
    <w:rsid w:val="008E6B04"/>
    <w:rsid w:val="008E6BCE"/>
    <w:rsid w:val="008E7180"/>
    <w:rsid w:val="008E7181"/>
    <w:rsid w:val="008E7424"/>
    <w:rsid w:val="008E7AB9"/>
    <w:rsid w:val="008F02BE"/>
    <w:rsid w:val="008F034A"/>
    <w:rsid w:val="008F03CA"/>
    <w:rsid w:val="008F0C90"/>
    <w:rsid w:val="008F0CB6"/>
    <w:rsid w:val="008F131C"/>
    <w:rsid w:val="008F1923"/>
    <w:rsid w:val="008F27F6"/>
    <w:rsid w:val="008F2B4E"/>
    <w:rsid w:val="008F3259"/>
    <w:rsid w:val="008F3591"/>
    <w:rsid w:val="008F37B0"/>
    <w:rsid w:val="008F40CF"/>
    <w:rsid w:val="008F4142"/>
    <w:rsid w:val="008F4679"/>
    <w:rsid w:val="008F46FF"/>
    <w:rsid w:val="008F49C7"/>
    <w:rsid w:val="008F4BEB"/>
    <w:rsid w:val="008F4D7A"/>
    <w:rsid w:val="008F5221"/>
    <w:rsid w:val="008F5C3B"/>
    <w:rsid w:val="008F5E32"/>
    <w:rsid w:val="008F5EBA"/>
    <w:rsid w:val="008F5EFC"/>
    <w:rsid w:val="008F5F10"/>
    <w:rsid w:val="008F624B"/>
    <w:rsid w:val="008F6B56"/>
    <w:rsid w:val="008F6EA5"/>
    <w:rsid w:val="008F7007"/>
    <w:rsid w:val="008F72D2"/>
    <w:rsid w:val="008F774E"/>
    <w:rsid w:val="008F7996"/>
    <w:rsid w:val="008F7B08"/>
    <w:rsid w:val="0090017F"/>
    <w:rsid w:val="00900927"/>
    <w:rsid w:val="0090099B"/>
    <w:rsid w:val="00900A23"/>
    <w:rsid w:val="00900E54"/>
    <w:rsid w:val="00901203"/>
    <w:rsid w:val="00901807"/>
    <w:rsid w:val="00901F3A"/>
    <w:rsid w:val="00901F3F"/>
    <w:rsid w:val="00901FD4"/>
    <w:rsid w:val="00902968"/>
    <w:rsid w:val="00902AC6"/>
    <w:rsid w:val="00902CF9"/>
    <w:rsid w:val="00902CFB"/>
    <w:rsid w:val="00902E61"/>
    <w:rsid w:val="0090310D"/>
    <w:rsid w:val="00903297"/>
    <w:rsid w:val="00903610"/>
    <w:rsid w:val="00904101"/>
    <w:rsid w:val="009043EB"/>
    <w:rsid w:val="00904679"/>
    <w:rsid w:val="00904697"/>
    <w:rsid w:val="009048CB"/>
    <w:rsid w:val="00904A88"/>
    <w:rsid w:val="00904F67"/>
    <w:rsid w:val="00904FE8"/>
    <w:rsid w:val="0090528C"/>
    <w:rsid w:val="009055EE"/>
    <w:rsid w:val="0090588F"/>
    <w:rsid w:val="00905DAD"/>
    <w:rsid w:val="00905EBC"/>
    <w:rsid w:val="009062B5"/>
    <w:rsid w:val="0090642C"/>
    <w:rsid w:val="00906486"/>
    <w:rsid w:val="00906526"/>
    <w:rsid w:val="00907009"/>
    <w:rsid w:val="00907389"/>
    <w:rsid w:val="009077C0"/>
    <w:rsid w:val="009077EC"/>
    <w:rsid w:val="00907B01"/>
    <w:rsid w:val="00907BC2"/>
    <w:rsid w:val="00907CD5"/>
    <w:rsid w:val="00907EB4"/>
    <w:rsid w:val="00907ECC"/>
    <w:rsid w:val="00910556"/>
    <w:rsid w:val="00910912"/>
    <w:rsid w:val="00910BF5"/>
    <w:rsid w:val="00911575"/>
    <w:rsid w:val="009118AF"/>
    <w:rsid w:val="00911CC7"/>
    <w:rsid w:val="00911EA5"/>
    <w:rsid w:val="0091202B"/>
    <w:rsid w:val="0091213B"/>
    <w:rsid w:val="00912795"/>
    <w:rsid w:val="009127EA"/>
    <w:rsid w:val="00912A05"/>
    <w:rsid w:val="00912AA1"/>
    <w:rsid w:val="00912DB3"/>
    <w:rsid w:val="0091302B"/>
    <w:rsid w:val="009134BB"/>
    <w:rsid w:val="009138D7"/>
    <w:rsid w:val="00913E47"/>
    <w:rsid w:val="009143FB"/>
    <w:rsid w:val="0091502A"/>
    <w:rsid w:val="009158EC"/>
    <w:rsid w:val="00915C1A"/>
    <w:rsid w:val="00915C97"/>
    <w:rsid w:val="009166BB"/>
    <w:rsid w:val="00916FF8"/>
    <w:rsid w:val="00917219"/>
    <w:rsid w:val="00917649"/>
    <w:rsid w:val="00917745"/>
    <w:rsid w:val="00917975"/>
    <w:rsid w:val="00917C83"/>
    <w:rsid w:val="009201BD"/>
    <w:rsid w:val="00920E84"/>
    <w:rsid w:val="00921325"/>
    <w:rsid w:val="00921483"/>
    <w:rsid w:val="009216AE"/>
    <w:rsid w:val="009216E8"/>
    <w:rsid w:val="009217FA"/>
    <w:rsid w:val="00921CC9"/>
    <w:rsid w:val="00921DA9"/>
    <w:rsid w:val="0092279F"/>
    <w:rsid w:val="00922B15"/>
    <w:rsid w:val="00922BB0"/>
    <w:rsid w:val="00922C05"/>
    <w:rsid w:val="00922DC2"/>
    <w:rsid w:val="009233C4"/>
    <w:rsid w:val="009239ED"/>
    <w:rsid w:val="00923D25"/>
    <w:rsid w:val="00924156"/>
    <w:rsid w:val="00924430"/>
    <w:rsid w:val="009244B4"/>
    <w:rsid w:val="00924839"/>
    <w:rsid w:val="009249B0"/>
    <w:rsid w:val="00924B6D"/>
    <w:rsid w:val="00924D37"/>
    <w:rsid w:val="00924D4B"/>
    <w:rsid w:val="00924E8E"/>
    <w:rsid w:val="00925965"/>
    <w:rsid w:val="00925E52"/>
    <w:rsid w:val="00925FA8"/>
    <w:rsid w:val="0092663A"/>
    <w:rsid w:val="00926B7A"/>
    <w:rsid w:val="00926C6B"/>
    <w:rsid w:val="009271C9"/>
    <w:rsid w:val="009272A8"/>
    <w:rsid w:val="009278D2"/>
    <w:rsid w:val="00927FDD"/>
    <w:rsid w:val="009300BC"/>
    <w:rsid w:val="009302F7"/>
    <w:rsid w:val="00930448"/>
    <w:rsid w:val="009304EE"/>
    <w:rsid w:val="00930F87"/>
    <w:rsid w:val="00931026"/>
    <w:rsid w:val="0093175A"/>
    <w:rsid w:val="00931B14"/>
    <w:rsid w:val="0093231B"/>
    <w:rsid w:val="009325C1"/>
    <w:rsid w:val="009331BE"/>
    <w:rsid w:val="009331C4"/>
    <w:rsid w:val="00933239"/>
    <w:rsid w:val="009335C9"/>
    <w:rsid w:val="0093372D"/>
    <w:rsid w:val="00933E1C"/>
    <w:rsid w:val="00934516"/>
    <w:rsid w:val="00934833"/>
    <w:rsid w:val="00934DD0"/>
    <w:rsid w:val="009352F0"/>
    <w:rsid w:val="00935539"/>
    <w:rsid w:val="00935833"/>
    <w:rsid w:val="00935C33"/>
    <w:rsid w:val="00935E58"/>
    <w:rsid w:val="00935F6A"/>
    <w:rsid w:val="009362D4"/>
    <w:rsid w:val="00936403"/>
    <w:rsid w:val="00936406"/>
    <w:rsid w:val="0093675C"/>
    <w:rsid w:val="009367EF"/>
    <w:rsid w:val="00936ABF"/>
    <w:rsid w:val="00936DAC"/>
    <w:rsid w:val="0093720E"/>
    <w:rsid w:val="009375C1"/>
    <w:rsid w:val="00940172"/>
    <w:rsid w:val="009401CB"/>
    <w:rsid w:val="0094038A"/>
    <w:rsid w:val="0094046A"/>
    <w:rsid w:val="0094081B"/>
    <w:rsid w:val="0094110F"/>
    <w:rsid w:val="009416ED"/>
    <w:rsid w:val="00941794"/>
    <w:rsid w:val="00941BD1"/>
    <w:rsid w:val="00941DA9"/>
    <w:rsid w:val="00941DCB"/>
    <w:rsid w:val="00941DCC"/>
    <w:rsid w:val="00942BC9"/>
    <w:rsid w:val="009431B5"/>
    <w:rsid w:val="00943296"/>
    <w:rsid w:val="009434A1"/>
    <w:rsid w:val="0094360D"/>
    <w:rsid w:val="009438DC"/>
    <w:rsid w:val="00943CD1"/>
    <w:rsid w:val="00943E2B"/>
    <w:rsid w:val="00944399"/>
    <w:rsid w:val="00944504"/>
    <w:rsid w:val="009445C2"/>
    <w:rsid w:val="009449A8"/>
    <w:rsid w:val="00944E85"/>
    <w:rsid w:val="0094653A"/>
    <w:rsid w:val="00946CA8"/>
    <w:rsid w:val="00946F80"/>
    <w:rsid w:val="00947121"/>
    <w:rsid w:val="0094721A"/>
    <w:rsid w:val="00947696"/>
    <w:rsid w:val="009478FB"/>
    <w:rsid w:val="00947DEA"/>
    <w:rsid w:val="009501DD"/>
    <w:rsid w:val="0095042F"/>
    <w:rsid w:val="00950587"/>
    <w:rsid w:val="00950868"/>
    <w:rsid w:val="00950FD8"/>
    <w:rsid w:val="00951080"/>
    <w:rsid w:val="009511ED"/>
    <w:rsid w:val="0095135B"/>
    <w:rsid w:val="00951EBC"/>
    <w:rsid w:val="00951FE8"/>
    <w:rsid w:val="0095215D"/>
    <w:rsid w:val="009523B5"/>
    <w:rsid w:val="009523C9"/>
    <w:rsid w:val="00952592"/>
    <w:rsid w:val="009528C8"/>
    <w:rsid w:val="009529E7"/>
    <w:rsid w:val="00952AFF"/>
    <w:rsid w:val="009538F9"/>
    <w:rsid w:val="00953D66"/>
    <w:rsid w:val="00954396"/>
    <w:rsid w:val="00954A70"/>
    <w:rsid w:val="00954C77"/>
    <w:rsid w:val="00954D8D"/>
    <w:rsid w:val="0095513E"/>
    <w:rsid w:val="009555BF"/>
    <w:rsid w:val="009561CB"/>
    <w:rsid w:val="0095645E"/>
    <w:rsid w:val="00956835"/>
    <w:rsid w:val="00956AB3"/>
    <w:rsid w:val="0095748F"/>
    <w:rsid w:val="009576D7"/>
    <w:rsid w:val="009579D3"/>
    <w:rsid w:val="00957EBB"/>
    <w:rsid w:val="0096038F"/>
    <w:rsid w:val="009609F6"/>
    <w:rsid w:val="00960C61"/>
    <w:rsid w:val="00960E94"/>
    <w:rsid w:val="0096119D"/>
    <w:rsid w:val="009611D8"/>
    <w:rsid w:val="00961204"/>
    <w:rsid w:val="00961A85"/>
    <w:rsid w:val="00961C13"/>
    <w:rsid w:val="00961CF8"/>
    <w:rsid w:val="00961DFD"/>
    <w:rsid w:val="009621EE"/>
    <w:rsid w:val="00962524"/>
    <w:rsid w:val="0096274B"/>
    <w:rsid w:val="00962C5D"/>
    <w:rsid w:val="00962D8E"/>
    <w:rsid w:val="0096418F"/>
    <w:rsid w:val="009644A7"/>
    <w:rsid w:val="00964547"/>
    <w:rsid w:val="00964598"/>
    <w:rsid w:val="0096509B"/>
    <w:rsid w:val="009652DA"/>
    <w:rsid w:val="00965486"/>
    <w:rsid w:val="00965578"/>
    <w:rsid w:val="00966548"/>
    <w:rsid w:val="009666E9"/>
    <w:rsid w:val="009668B2"/>
    <w:rsid w:val="00966CEB"/>
    <w:rsid w:val="00966E13"/>
    <w:rsid w:val="00967311"/>
    <w:rsid w:val="0096741C"/>
    <w:rsid w:val="0096741D"/>
    <w:rsid w:val="0096746A"/>
    <w:rsid w:val="009674F9"/>
    <w:rsid w:val="00967548"/>
    <w:rsid w:val="009679D1"/>
    <w:rsid w:val="00967AA2"/>
    <w:rsid w:val="00967C32"/>
    <w:rsid w:val="00967F11"/>
    <w:rsid w:val="009702D8"/>
    <w:rsid w:val="00970332"/>
    <w:rsid w:val="0097059D"/>
    <w:rsid w:val="00970638"/>
    <w:rsid w:val="00971999"/>
    <w:rsid w:val="00971B38"/>
    <w:rsid w:val="00971CEF"/>
    <w:rsid w:val="00971E29"/>
    <w:rsid w:val="00971E59"/>
    <w:rsid w:val="00971F69"/>
    <w:rsid w:val="00972134"/>
    <w:rsid w:val="00972A0D"/>
    <w:rsid w:val="00972FB5"/>
    <w:rsid w:val="00973017"/>
    <w:rsid w:val="00973208"/>
    <w:rsid w:val="00973F12"/>
    <w:rsid w:val="0097404C"/>
    <w:rsid w:val="00974112"/>
    <w:rsid w:val="00974646"/>
    <w:rsid w:val="00975017"/>
    <w:rsid w:val="009751F9"/>
    <w:rsid w:val="009754FA"/>
    <w:rsid w:val="00975826"/>
    <w:rsid w:val="0097641D"/>
    <w:rsid w:val="0097691B"/>
    <w:rsid w:val="00976DE4"/>
    <w:rsid w:val="00976F29"/>
    <w:rsid w:val="00977363"/>
    <w:rsid w:val="009773CC"/>
    <w:rsid w:val="00977827"/>
    <w:rsid w:val="00977B03"/>
    <w:rsid w:val="00977E43"/>
    <w:rsid w:val="00977E77"/>
    <w:rsid w:val="00977EAA"/>
    <w:rsid w:val="00977ED0"/>
    <w:rsid w:val="00977F40"/>
    <w:rsid w:val="00980233"/>
    <w:rsid w:val="00981309"/>
    <w:rsid w:val="00981501"/>
    <w:rsid w:val="00981624"/>
    <w:rsid w:val="00981EB1"/>
    <w:rsid w:val="00981F36"/>
    <w:rsid w:val="0098214B"/>
    <w:rsid w:val="00982461"/>
    <w:rsid w:val="00982DF8"/>
    <w:rsid w:val="00982E1F"/>
    <w:rsid w:val="009832A8"/>
    <w:rsid w:val="00983493"/>
    <w:rsid w:val="0098377A"/>
    <w:rsid w:val="009839FF"/>
    <w:rsid w:val="00983A83"/>
    <w:rsid w:val="00983E30"/>
    <w:rsid w:val="0098414A"/>
    <w:rsid w:val="009848DF"/>
    <w:rsid w:val="00984932"/>
    <w:rsid w:val="00985021"/>
    <w:rsid w:val="00985202"/>
    <w:rsid w:val="00985257"/>
    <w:rsid w:val="009852FA"/>
    <w:rsid w:val="00985524"/>
    <w:rsid w:val="0098598A"/>
    <w:rsid w:val="00985E24"/>
    <w:rsid w:val="00985ECB"/>
    <w:rsid w:val="00985FCB"/>
    <w:rsid w:val="0098674D"/>
    <w:rsid w:val="00986761"/>
    <w:rsid w:val="00986E85"/>
    <w:rsid w:val="00986F18"/>
    <w:rsid w:val="0098741A"/>
    <w:rsid w:val="0098769C"/>
    <w:rsid w:val="00987B51"/>
    <w:rsid w:val="00990123"/>
    <w:rsid w:val="00990384"/>
    <w:rsid w:val="00990459"/>
    <w:rsid w:val="00990500"/>
    <w:rsid w:val="009908A4"/>
    <w:rsid w:val="009908AC"/>
    <w:rsid w:val="009908FE"/>
    <w:rsid w:val="00990B1E"/>
    <w:rsid w:val="00990B64"/>
    <w:rsid w:val="00990C39"/>
    <w:rsid w:val="00990DA5"/>
    <w:rsid w:val="0099106C"/>
    <w:rsid w:val="009910DA"/>
    <w:rsid w:val="00991199"/>
    <w:rsid w:val="00991521"/>
    <w:rsid w:val="00991A8E"/>
    <w:rsid w:val="00991AF7"/>
    <w:rsid w:val="00991F32"/>
    <w:rsid w:val="00992A04"/>
    <w:rsid w:val="00992CA8"/>
    <w:rsid w:val="00992FD6"/>
    <w:rsid w:val="009930BA"/>
    <w:rsid w:val="00993CAD"/>
    <w:rsid w:val="009943A8"/>
    <w:rsid w:val="009948B2"/>
    <w:rsid w:val="00994E59"/>
    <w:rsid w:val="00994E9F"/>
    <w:rsid w:val="00995324"/>
    <w:rsid w:val="009956C4"/>
    <w:rsid w:val="0099573B"/>
    <w:rsid w:val="00995F4E"/>
    <w:rsid w:val="00996895"/>
    <w:rsid w:val="00996F97"/>
    <w:rsid w:val="00997163"/>
    <w:rsid w:val="00997165"/>
    <w:rsid w:val="00997837"/>
    <w:rsid w:val="00997E8D"/>
    <w:rsid w:val="009A0027"/>
    <w:rsid w:val="009A0337"/>
    <w:rsid w:val="009A0534"/>
    <w:rsid w:val="009A0E69"/>
    <w:rsid w:val="009A16C4"/>
    <w:rsid w:val="009A1DFF"/>
    <w:rsid w:val="009A202E"/>
    <w:rsid w:val="009A2181"/>
    <w:rsid w:val="009A2494"/>
    <w:rsid w:val="009A2524"/>
    <w:rsid w:val="009A37CA"/>
    <w:rsid w:val="009A3A78"/>
    <w:rsid w:val="009A3AD8"/>
    <w:rsid w:val="009A41CC"/>
    <w:rsid w:val="009A45B4"/>
    <w:rsid w:val="009A4B5D"/>
    <w:rsid w:val="009A4D8A"/>
    <w:rsid w:val="009A4EA9"/>
    <w:rsid w:val="009A5B27"/>
    <w:rsid w:val="009A5C9F"/>
    <w:rsid w:val="009A5DD4"/>
    <w:rsid w:val="009A5F83"/>
    <w:rsid w:val="009A61F1"/>
    <w:rsid w:val="009A6678"/>
    <w:rsid w:val="009A681C"/>
    <w:rsid w:val="009A6B88"/>
    <w:rsid w:val="009A6C46"/>
    <w:rsid w:val="009A7676"/>
    <w:rsid w:val="009A7B3D"/>
    <w:rsid w:val="009A7F9A"/>
    <w:rsid w:val="009A7FEB"/>
    <w:rsid w:val="009B075B"/>
    <w:rsid w:val="009B088F"/>
    <w:rsid w:val="009B0DD6"/>
    <w:rsid w:val="009B0F4F"/>
    <w:rsid w:val="009B1679"/>
    <w:rsid w:val="009B1C83"/>
    <w:rsid w:val="009B203C"/>
    <w:rsid w:val="009B20A8"/>
    <w:rsid w:val="009B25BE"/>
    <w:rsid w:val="009B2621"/>
    <w:rsid w:val="009B27C3"/>
    <w:rsid w:val="009B2D68"/>
    <w:rsid w:val="009B3751"/>
    <w:rsid w:val="009B393D"/>
    <w:rsid w:val="009B3A55"/>
    <w:rsid w:val="009B3C14"/>
    <w:rsid w:val="009B3D78"/>
    <w:rsid w:val="009B425A"/>
    <w:rsid w:val="009B4D09"/>
    <w:rsid w:val="009B4F03"/>
    <w:rsid w:val="009B5104"/>
    <w:rsid w:val="009B538B"/>
    <w:rsid w:val="009B5718"/>
    <w:rsid w:val="009B58A3"/>
    <w:rsid w:val="009B5B5A"/>
    <w:rsid w:val="009B6014"/>
    <w:rsid w:val="009B6057"/>
    <w:rsid w:val="009B61AA"/>
    <w:rsid w:val="009B6502"/>
    <w:rsid w:val="009B6B70"/>
    <w:rsid w:val="009B6C58"/>
    <w:rsid w:val="009B6E3E"/>
    <w:rsid w:val="009B7361"/>
    <w:rsid w:val="009B75B6"/>
    <w:rsid w:val="009B7723"/>
    <w:rsid w:val="009B7770"/>
    <w:rsid w:val="009C00E0"/>
    <w:rsid w:val="009C02F3"/>
    <w:rsid w:val="009C03E7"/>
    <w:rsid w:val="009C06E1"/>
    <w:rsid w:val="009C07FE"/>
    <w:rsid w:val="009C0DAF"/>
    <w:rsid w:val="009C0E76"/>
    <w:rsid w:val="009C0FF0"/>
    <w:rsid w:val="009C10F0"/>
    <w:rsid w:val="009C1685"/>
    <w:rsid w:val="009C1E15"/>
    <w:rsid w:val="009C2431"/>
    <w:rsid w:val="009C2704"/>
    <w:rsid w:val="009C2DC3"/>
    <w:rsid w:val="009C3375"/>
    <w:rsid w:val="009C33C3"/>
    <w:rsid w:val="009C4153"/>
    <w:rsid w:val="009C43F4"/>
    <w:rsid w:val="009C4476"/>
    <w:rsid w:val="009C450F"/>
    <w:rsid w:val="009C47F3"/>
    <w:rsid w:val="009C50B2"/>
    <w:rsid w:val="009C5511"/>
    <w:rsid w:val="009C5643"/>
    <w:rsid w:val="009C56C9"/>
    <w:rsid w:val="009C5A5E"/>
    <w:rsid w:val="009C6BD1"/>
    <w:rsid w:val="009C6FF8"/>
    <w:rsid w:val="009C76FA"/>
    <w:rsid w:val="009C7C91"/>
    <w:rsid w:val="009D0A72"/>
    <w:rsid w:val="009D0C20"/>
    <w:rsid w:val="009D1510"/>
    <w:rsid w:val="009D184E"/>
    <w:rsid w:val="009D1999"/>
    <w:rsid w:val="009D1BE0"/>
    <w:rsid w:val="009D22FE"/>
    <w:rsid w:val="009D236A"/>
    <w:rsid w:val="009D2475"/>
    <w:rsid w:val="009D2A56"/>
    <w:rsid w:val="009D2DAD"/>
    <w:rsid w:val="009D3456"/>
    <w:rsid w:val="009D371A"/>
    <w:rsid w:val="009D38F9"/>
    <w:rsid w:val="009D449D"/>
    <w:rsid w:val="009D4F4B"/>
    <w:rsid w:val="009D4F63"/>
    <w:rsid w:val="009D4FBC"/>
    <w:rsid w:val="009D5017"/>
    <w:rsid w:val="009D510B"/>
    <w:rsid w:val="009D5304"/>
    <w:rsid w:val="009D5832"/>
    <w:rsid w:val="009D5850"/>
    <w:rsid w:val="009D597E"/>
    <w:rsid w:val="009D5B41"/>
    <w:rsid w:val="009D5C4B"/>
    <w:rsid w:val="009D61E2"/>
    <w:rsid w:val="009D647D"/>
    <w:rsid w:val="009D66C1"/>
    <w:rsid w:val="009D6A6D"/>
    <w:rsid w:val="009D6FEC"/>
    <w:rsid w:val="009D72CE"/>
    <w:rsid w:val="009D7345"/>
    <w:rsid w:val="009D7BB5"/>
    <w:rsid w:val="009D7CF8"/>
    <w:rsid w:val="009E049D"/>
    <w:rsid w:val="009E04F5"/>
    <w:rsid w:val="009E0B79"/>
    <w:rsid w:val="009E0DA2"/>
    <w:rsid w:val="009E1244"/>
    <w:rsid w:val="009E1335"/>
    <w:rsid w:val="009E13C6"/>
    <w:rsid w:val="009E14FE"/>
    <w:rsid w:val="009E16C1"/>
    <w:rsid w:val="009E2865"/>
    <w:rsid w:val="009E29C1"/>
    <w:rsid w:val="009E2C4E"/>
    <w:rsid w:val="009E2D4C"/>
    <w:rsid w:val="009E318A"/>
    <w:rsid w:val="009E371E"/>
    <w:rsid w:val="009E399F"/>
    <w:rsid w:val="009E428D"/>
    <w:rsid w:val="009E42E7"/>
    <w:rsid w:val="009E4882"/>
    <w:rsid w:val="009E498C"/>
    <w:rsid w:val="009E4C64"/>
    <w:rsid w:val="009E4DC7"/>
    <w:rsid w:val="009E54FF"/>
    <w:rsid w:val="009E5B1D"/>
    <w:rsid w:val="009E5DDD"/>
    <w:rsid w:val="009E680D"/>
    <w:rsid w:val="009E680E"/>
    <w:rsid w:val="009E69EE"/>
    <w:rsid w:val="009E69F6"/>
    <w:rsid w:val="009E6B9D"/>
    <w:rsid w:val="009E7015"/>
    <w:rsid w:val="009E7096"/>
    <w:rsid w:val="009E7FF7"/>
    <w:rsid w:val="009F0188"/>
    <w:rsid w:val="009F056B"/>
    <w:rsid w:val="009F086F"/>
    <w:rsid w:val="009F0ABC"/>
    <w:rsid w:val="009F108B"/>
    <w:rsid w:val="009F136F"/>
    <w:rsid w:val="009F14A9"/>
    <w:rsid w:val="009F159D"/>
    <w:rsid w:val="009F166D"/>
    <w:rsid w:val="009F1685"/>
    <w:rsid w:val="009F18A6"/>
    <w:rsid w:val="009F1AE8"/>
    <w:rsid w:val="009F1ED9"/>
    <w:rsid w:val="009F29B3"/>
    <w:rsid w:val="009F2F2A"/>
    <w:rsid w:val="009F30EE"/>
    <w:rsid w:val="009F4759"/>
    <w:rsid w:val="009F4820"/>
    <w:rsid w:val="009F4E97"/>
    <w:rsid w:val="009F4FB1"/>
    <w:rsid w:val="009F513A"/>
    <w:rsid w:val="009F514C"/>
    <w:rsid w:val="009F57AD"/>
    <w:rsid w:val="009F595F"/>
    <w:rsid w:val="009F5B5D"/>
    <w:rsid w:val="009F5DB9"/>
    <w:rsid w:val="009F5E55"/>
    <w:rsid w:val="009F621F"/>
    <w:rsid w:val="009F63E6"/>
    <w:rsid w:val="009F678D"/>
    <w:rsid w:val="009F68DC"/>
    <w:rsid w:val="009F692F"/>
    <w:rsid w:val="009F6ACC"/>
    <w:rsid w:val="009F7020"/>
    <w:rsid w:val="009F757A"/>
    <w:rsid w:val="009F7C5E"/>
    <w:rsid w:val="00A00055"/>
    <w:rsid w:val="00A00554"/>
    <w:rsid w:val="00A0093D"/>
    <w:rsid w:val="00A00A33"/>
    <w:rsid w:val="00A00B3F"/>
    <w:rsid w:val="00A00E13"/>
    <w:rsid w:val="00A01502"/>
    <w:rsid w:val="00A01656"/>
    <w:rsid w:val="00A01CD1"/>
    <w:rsid w:val="00A01D0B"/>
    <w:rsid w:val="00A01EC0"/>
    <w:rsid w:val="00A01F55"/>
    <w:rsid w:val="00A02238"/>
    <w:rsid w:val="00A022C4"/>
    <w:rsid w:val="00A026D0"/>
    <w:rsid w:val="00A02D22"/>
    <w:rsid w:val="00A03002"/>
    <w:rsid w:val="00A030EC"/>
    <w:rsid w:val="00A032D9"/>
    <w:rsid w:val="00A03399"/>
    <w:rsid w:val="00A0395C"/>
    <w:rsid w:val="00A03E9B"/>
    <w:rsid w:val="00A03ECF"/>
    <w:rsid w:val="00A048E8"/>
    <w:rsid w:val="00A04B2C"/>
    <w:rsid w:val="00A04D21"/>
    <w:rsid w:val="00A04F32"/>
    <w:rsid w:val="00A0532C"/>
    <w:rsid w:val="00A0618D"/>
    <w:rsid w:val="00A06454"/>
    <w:rsid w:val="00A064D3"/>
    <w:rsid w:val="00A067C1"/>
    <w:rsid w:val="00A067C2"/>
    <w:rsid w:val="00A06A7E"/>
    <w:rsid w:val="00A07BF1"/>
    <w:rsid w:val="00A1031F"/>
    <w:rsid w:val="00A1074D"/>
    <w:rsid w:val="00A11019"/>
    <w:rsid w:val="00A1136F"/>
    <w:rsid w:val="00A116B9"/>
    <w:rsid w:val="00A11E99"/>
    <w:rsid w:val="00A1253F"/>
    <w:rsid w:val="00A12F5C"/>
    <w:rsid w:val="00A134CF"/>
    <w:rsid w:val="00A1397D"/>
    <w:rsid w:val="00A13CA6"/>
    <w:rsid w:val="00A13CDD"/>
    <w:rsid w:val="00A13E8A"/>
    <w:rsid w:val="00A141F4"/>
    <w:rsid w:val="00A143A1"/>
    <w:rsid w:val="00A15051"/>
    <w:rsid w:val="00A15242"/>
    <w:rsid w:val="00A15599"/>
    <w:rsid w:val="00A15609"/>
    <w:rsid w:val="00A15755"/>
    <w:rsid w:val="00A15844"/>
    <w:rsid w:val="00A16218"/>
    <w:rsid w:val="00A163A0"/>
    <w:rsid w:val="00A16A5D"/>
    <w:rsid w:val="00A16D4A"/>
    <w:rsid w:val="00A17635"/>
    <w:rsid w:val="00A17716"/>
    <w:rsid w:val="00A17CE4"/>
    <w:rsid w:val="00A202BD"/>
    <w:rsid w:val="00A20CBD"/>
    <w:rsid w:val="00A20E73"/>
    <w:rsid w:val="00A21572"/>
    <w:rsid w:val="00A21C26"/>
    <w:rsid w:val="00A22090"/>
    <w:rsid w:val="00A22774"/>
    <w:rsid w:val="00A2278B"/>
    <w:rsid w:val="00A2362D"/>
    <w:rsid w:val="00A238CA"/>
    <w:rsid w:val="00A23CE1"/>
    <w:rsid w:val="00A24017"/>
    <w:rsid w:val="00A24D4B"/>
    <w:rsid w:val="00A24FC6"/>
    <w:rsid w:val="00A251E9"/>
    <w:rsid w:val="00A2535C"/>
    <w:rsid w:val="00A257B0"/>
    <w:rsid w:val="00A25AA1"/>
    <w:rsid w:val="00A25E3E"/>
    <w:rsid w:val="00A25FE0"/>
    <w:rsid w:val="00A26240"/>
    <w:rsid w:val="00A267A4"/>
    <w:rsid w:val="00A26A6B"/>
    <w:rsid w:val="00A26AAE"/>
    <w:rsid w:val="00A26AB6"/>
    <w:rsid w:val="00A273A6"/>
    <w:rsid w:val="00A27BC3"/>
    <w:rsid w:val="00A27ED7"/>
    <w:rsid w:val="00A3002B"/>
    <w:rsid w:val="00A30164"/>
    <w:rsid w:val="00A303CE"/>
    <w:rsid w:val="00A3049F"/>
    <w:rsid w:val="00A304E3"/>
    <w:rsid w:val="00A3067D"/>
    <w:rsid w:val="00A30FCF"/>
    <w:rsid w:val="00A31802"/>
    <w:rsid w:val="00A320B9"/>
    <w:rsid w:val="00A3287A"/>
    <w:rsid w:val="00A32B07"/>
    <w:rsid w:val="00A32F96"/>
    <w:rsid w:val="00A335EC"/>
    <w:rsid w:val="00A33731"/>
    <w:rsid w:val="00A33965"/>
    <w:rsid w:val="00A33CE0"/>
    <w:rsid w:val="00A34179"/>
    <w:rsid w:val="00A3417B"/>
    <w:rsid w:val="00A347C3"/>
    <w:rsid w:val="00A35C6E"/>
    <w:rsid w:val="00A35E1E"/>
    <w:rsid w:val="00A35EC2"/>
    <w:rsid w:val="00A36191"/>
    <w:rsid w:val="00A3661C"/>
    <w:rsid w:val="00A367AF"/>
    <w:rsid w:val="00A3694B"/>
    <w:rsid w:val="00A369E8"/>
    <w:rsid w:val="00A36A29"/>
    <w:rsid w:val="00A36AEE"/>
    <w:rsid w:val="00A36B24"/>
    <w:rsid w:val="00A37A1B"/>
    <w:rsid w:val="00A37DB1"/>
    <w:rsid w:val="00A37FF1"/>
    <w:rsid w:val="00A40245"/>
    <w:rsid w:val="00A4043B"/>
    <w:rsid w:val="00A409A1"/>
    <w:rsid w:val="00A40A99"/>
    <w:rsid w:val="00A40B71"/>
    <w:rsid w:val="00A40BC5"/>
    <w:rsid w:val="00A411CC"/>
    <w:rsid w:val="00A412EE"/>
    <w:rsid w:val="00A4131C"/>
    <w:rsid w:val="00A414BB"/>
    <w:rsid w:val="00A4192D"/>
    <w:rsid w:val="00A41F11"/>
    <w:rsid w:val="00A42504"/>
    <w:rsid w:val="00A4299C"/>
    <w:rsid w:val="00A43525"/>
    <w:rsid w:val="00A4361C"/>
    <w:rsid w:val="00A43CC6"/>
    <w:rsid w:val="00A43F6C"/>
    <w:rsid w:val="00A43FF6"/>
    <w:rsid w:val="00A44108"/>
    <w:rsid w:val="00A44211"/>
    <w:rsid w:val="00A4464E"/>
    <w:rsid w:val="00A4527C"/>
    <w:rsid w:val="00A45509"/>
    <w:rsid w:val="00A45AB3"/>
    <w:rsid w:val="00A45F10"/>
    <w:rsid w:val="00A45F7F"/>
    <w:rsid w:val="00A46176"/>
    <w:rsid w:val="00A461B7"/>
    <w:rsid w:val="00A46534"/>
    <w:rsid w:val="00A46645"/>
    <w:rsid w:val="00A4664C"/>
    <w:rsid w:val="00A4694A"/>
    <w:rsid w:val="00A46D45"/>
    <w:rsid w:val="00A46EDB"/>
    <w:rsid w:val="00A46F6F"/>
    <w:rsid w:val="00A4727A"/>
    <w:rsid w:val="00A47B35"/>
    <w:rsid w:val="00A47E74"/>
    <w:rsid w:val="00A500BE"/>
    <w:rsid w:val="00A500D6"/>
    <w:rsid w:val="00A50198"/>
    <w:rsid w:val="00A5029C"/>
    <w:rsid w:val="00A50A20"/>
    <w:rsid w:val="00A50D43"/>
    <w:rsid w:val="00A5167F"/>
    <w:rsid w:val="00A51A02"/>
    <w:rsid w:val="00A51DAD"/>
    <w:rsid w:val="00A52117"/>
    <w:rsid w:val="00A523E0"/>
    <w:rsid w:val="00A52418"/>
    <w:rsid w:val="00A524D2"/>
    <w:rsid w:val="00A52918"/>
    <w:rsid w:val="00A52D52"/>
    <w:rsid w:val="00A52F91"/>
    <w:rsid w:val="00A52FFB"/>
    <w:rsid w:val="00A5333C"/>
    <w:rsid w:val="00A533B8"/>
    <w:rsid w:val="00A54348"/>
    <w:rsid w:val="00A54405"/>
    <w:rsid w:val="00A545E2"/>
    <w:rsid w:val="00A54687"/>
    <w:rsid w:val="00A55153"/>
    <w:rsid w:val="00A55AA2"/>
    <w:rsid w:val="00A55E91"/>
    <w:rsid w:val="00A56019"/>
    <w:rsid w:val="00A5631C"/>
    <w:rsid w:val="00A56576"/>
    <w:rsid w:val="00A566F9"/>
    <w:rsid w:val="00A56A02"/>
    <w:rsid w:val="00A56DED"/>
    <w:rsid w:val="00A576B2"/>
    <w:rsid w:val="00A5783F"/>
    <w:rsid w:val="00A60463"/>
    <w:rsid w:val="00A607E7"/>
    <w:rsid w:val="00A60920"/>
    <w:rsid w:val="00A6095C"/>
    <w:rsid w:val="00A60B94"/>
    <w:rsid w:val="00A612F4"/>
    <w:rsid w:val="00A614C2"/>
    <w:rsid w:val="00A6175E"/>
    <w:rsid w:val="00A617B7"/>
    <w:rsid w:val="00A6190D"/>
    <w:rsid w:val="00A61A64"/>
    <w:rsid w:val="00A61F53"/>
    <w:rsid w:val="00A62549"/>
    <w:rsid w:val="00A62805"/>
    <w:rsid w:val="00A634CB"/>
    <w:rsid w:val="00A6364B"/>
    <w:rsid w:val="00A6380C"/>
    <w:rsid w:val="00A63C8B"/>
    <w:rsid w:val="00A63D19"/>
    <w:rsid w:val="00A64063"/>
    <w:rsid w:val="00A6410B"/>
    <w:rsid w:val="00A64133"/>
    <w:rsid w:val="00A64696"/>
    <w:rsid w:val="00A6499E"/>
    <w:rsid w:val="00A64C3A"/>
    <w:rsid w:val="00A64CB7"/>
    <w:rsid w:val="00A64CD5"/>
    <w:rsid w:val="00A64E20"/>
    <w:rsid w:val="00A65001"/>
    <w:rsid w:val="00A65564"/>
    <w:rsid w:val="00A65739"/>
    <w:rsid w:val="00A65A12"/>
    <w:rsid w:val="00A66064"/>
    <w:rsid w:val="00A66861"/>
    <w:rsid w:val="00A668F4"/>
    <w:rsid w:val="00A66F7B"/>
    <w:rsid w:val="00A6709B"/>
    <w:rsid w:val="00A67799"/>
    <w:rsid w:val="00A67B18"/>
    <w:rsid w:val="00A70084"/>
    <w:rsid w:val="00A702B9"/>
    <w:rsid w:val="00A703FA"/>
    <w:rsid w:val="00A71BEF"/>
    <w:rsid w:val="00A71F8F"/>
    <w:rsid w:val="00A72170"/>
    <w:rsid w:val="00A7232A"/>
    <w:rsid w:val="00A724FD"/>
    <w:rsid w:val="00A725BD"/>
    <w:rsid w:val="00A72990"/>
    <w:rsid w:val="00A72998"/>
    <w:rsid w:val="00A729FD"/>
    <w:rsid w:val="00A73B53"/>
    <w:rsid w:val="00A73DBA"/>
    <w:rsid w:val="00A7413A"/>
    <w:rsid w:val="00A7422F"/>
    <w:rsid w:val="00A7427C"/>
    <w:rsid w:val="00A748A2"/>
    <w:rsid w:val="00A74BE5"/>
    <w:rsid w:val="00A74D07"/>
    <w:rsid w:val="00A75987"/>
    <w:rsid w:val="00A76052"/>
    <w:rsid w:val="00A761C7"/>
    <w:rsid w:val="00A762EF"/>
    <w:rsid w:val="00A764B0"/>
    <w:rsid w:val="00A765A3"/>
    <w:rsid w:val="00A76636"/>
    <w:rsid w:val="00A76659"/>
    <w:rsid w:val="00A76D1B"/>
    <w:rsid w:val="00A76DA4"/>
    <w:rsid w:val="00A771D7"/>
    <w:rsid w:val="00A7748A"/>
    <w:rsid w:val="00A77802"/>
    <w:rsid w:val="00A77C05"/>
    <w:rsid w:val="00A77F40"/>
    <w:rsid w:val="00A80079"/>
    <w:rsid w:val="00A804AF"/>
    <w:rsid w:val="00A80AED"/>
    <w:rsid w:val="00A80F93"/>
    <w:rsid w:val="00A80FC8"/>
    <w:rsid w:val="00A8102B"/>
    <w:rsid w:val="00A81890"/>
    <w:rsid w:val="00A81AAE"/>
    <w:rsid w:val="00A81E71"/>
    <w:rsid w:val="00A82990"/>
    <w:rsid w:val="00A82B1F"/>
    <w:rsid w:val="00A83726"/>
    <w:rsid w:val="00A8376F"/>
    <w:rsid w:val="00A83BEE"/>
    <w:rsid w:val="00A841B3"/>
    <w:rsid w:val="00A84B81"/>
    <w:rsid w:val="00A84BF5"/>
    <w:rsid w:val="00A84CBA"/>
    <w:rsid w:val="00A850F7"/>
    <w:rsid w:val="00A85598"/>
    <w:rsid w:val="00A859ED"/>
    <w:rsid w:val="00A85DE6"/>
    <w:rsid w:val="00A85F42"/>
    <w:rsid w:val="00A8649D"/>
    <w:rsid w:val="00A86724"/>
    <w:rsid w:val="00A86BED"/>
    <w:rsid w:val="00A87546"/>
    <w:rsid w:val="00A87CBF"/>
    <w:rsid w:val="00A90174"/>
    <w:rsid w:val="00A903F8"/>
    <w:rsid w:val="00A9099C"/>
    <w:rsid w:val="00A90E2E"/>
    <w:rsid w:val="00A91085"/>
    <w:rsid w:val="00A91A5F"/>
    <w:rsid w:val="00A91FEA"/>
    <w:rsid w:val="00A923C3"/>
    <w:rsid w:val="00A923FD"/>
    <w:rsid w:val="00A92F42"/>
    <w:rsid w:val="00A93281"/>
    <w:rsid w:val="00A9332D"/>
    <w:rsid w:val="00A9342F"/>
    <w:rsid w:val="00A9398F"/>
    <w:rsid w:val="00A93A1D"/>
    <w:rsid w:val="00A9412C"/>
    <w:rsid w:val="00A94346"/>
    <w:rsid w:val="00A94518"/>
    <w:rsid w:val="00A94975"/>
    <w:rsid w:val="00A94A61"/>
    <w:rsid w:val="00A94F2A"/>
    <w:rsid w:val="00A94FBC"/>
    <w:rsid w:val="00A951BB"/>
    <w:rsid w:val="00A959DF"/>
    <w:rsid w:val="00A95BB1"/>
    <w:rsid w:val="00A95F98"/>
    <w:rsid w:val="00A96213"/>
    <w:rsid w:val="00A9634D"/>
    <w:rsid w:val="00A96685"/>
    <w:rsid w:val="00A96BEE"/>
    <w:rsid w:val="00A96DFE"/>
    <w:rsid w:val="00A96E34"/>
    <w:rsid w:val="00A96F09"/>
    <w:rsid w:val="00A96FDF"/>
    <w:rsid w:val="00A97097"/>
    <w:rsid w:val="00A970AF"/>
    <w:rsid w:val="00A9729D"/>
    <w:rsid w:val="00A973CB"/>
    <w:rsid w:val="00A97585"/>
    <w:rsid w:val="00A97C88"/>
    <w:rsid w:val="00A97D11"/>
    <w:rsid w:val="00AA019F"/>
    <w:rsid w:val="00AA0285"/>
    <w:rsid w:val="00AA06B5"/>
    <w:rsid w:val="00AA0A6B"/>
    <w:rsid w:val="00AA0CBD"/>
    <w:rsid w:val="00AA0F1E"/>
    <w:rsid w:val="00AA10E8"/>
    <w:rsid w:val="00AA1832"/>
    <w:rsid w:val="00AA199F"/>
    <w:rsid w:val="00AA1FEF"/>
    <w:rsid w:val="00AA237C"/>
    <w:rsid w:val="00AA246B"/>
    <w:rsid w:val="00AA25FB"/>
    <w:rsid w:val="00AA261F"/>
    <w:rsid w:val="00AA2AE9"/>
    <w:rsid w:val="00AA2B96"/>
    <w:rsid w:val="00AA2DE0"/>
    <w:rsid w:val="00AA30CA"/>
    <w:rsid w:val="00AA3696"/>
    <w:rsid w:val="00AA3E5A"/>
    <w:rsid w:val="00AA488C"/>
    <w:rsid w:val="00AA4B6C"/>
    <w:rsid w:val="00AA4CFC"/>
    <w:rsid w:val="00AA4E59"/>
    <w:rsid w:val="00AA5409"/>
    <w:rsid w:val="00AA54DC"/>
    <w:rsid w:val="00AA5E12"/>
    <w:rsid w:val="00AA5F5E"/>
    <w:rsid w:val="00AA626B"/>
    <w:rsid w:val="00AA629D"/>
    <w:rsid w:val="00AA69E1"/>
    <w:rsid w:val="00AA6BF6"/>
    <w:rsid w:val="00AA6C21"/>
    <w:rsid w:val="00AA6DE2"/>
    <w:rsid w:val="00AA7301"/>
    <w:rsid w:val="00AA733A"/>
    <w:rsid w:val="00AA7ADB"/>
    <w:rsid w:val="00AA7EA6"/>
    <w:rsid w:val="00AB00E3"/>
    <w:rsid w:val="00AB0488"/>
    <w:rsid w:val="00AB0694"/>
    <w:rsid w:val="00AB0704"/>
    <w:rsid w:val="00AB0738"/>
    <w:rsid w:val="00AB0D7A"/>
    <w:rsid w:val="00AB0DAA"/>
    <w:rsid w:val="00AB10EE"/>
    <w:rsid w:val="00AB1360"/>
    <w:rsid w:val="00AB199C"/>
    <w:rsid w:val="00AB214D"/>
    <w:rsid w:val="00AB254D"/>
    <w:rsid w:val="00AB2CC7"/>
    <w:rsid w:val="00AB2D5C"/>
    <w:rsid w:val="00AB3711"/>
    <w:rsid w:val="00AB373E"/>
    <w:rsid w:val="00AB428A"/>
    <w:rsid w:val="00AB4B2D"/>
    <w:rsid w:val="00AB55CE"/>
    <w:rsid w:val="00AB5746"/>
    <w:rsid w:val="00AB59EA"/>
    <w:rsid w:val="00AB64A6"/>
    <w:rsid w:val="00AB662A"/>
    <w:rsid w:val="00AB6659"/>
    <w:rsid w:val="00AB7734"/>
    <w:rsid w:val="00AB7B2B"/>
    <w:rsid w:val="00AC09D3"/>
    <w:rsid w:val="00AC0FF2"/>
    <w:rsid w:val="00AC1134"/>
    <w:rsid w:val="00AC11FD"/>
    <w:rsid w:val="00AC1348"/>
    <w:rsid w:val="00AC175B"/>
    <w:rsid w:val="00AC1BD7"/>
    <w:rsid w:val="00AC1F7C"/>
    <w:rsid w:val="00AC1FB4"/>
    <w:rsid w:val="00AC26BA"/>
    <w:rsid w:val="00AC26F9"/>
    <w:rsid w:val="00AC27F6"/>
    <w:rsid w:val="00AC297A"/>
    <w:rsid w:val="00AC2D5E"/>
    <w:rsid w:val="00AC305B"/>
    <w:rsid w:val="00AC437D"/>
    <w:rsid w:val="00AC444C"/>
    <w:rsid w:val="00AC49EB"/>
    <w:rsid w:val="00AC4D20"/>
    <w:rsid w:val="00AC5555"/>
    <w:rsid w:val="00AC56CD"/>
    <w:rsid w:val="00AC5815"/>
    <w:rsid w:val="00AC5D7E"/>
    <w:rsid w:val="00AC61BE"/>
    <w:rsid w:val="00AC642C"/>
    <w:rsid w:val="00AC683F"/>
    <w:rsid w:val="00AC6E05"/>
    <w:rsid w:val="00AC700E"/>
    <w:rsid w:val="00AC7EC9"/>
    <w:rsid w:val="00AD00A1"/>
    <w:rsid w:val="00AD04E8"/>
    <w:rsid w:val="00AD09E0"/>
    <w:rsid w:val="00AD0ED8"/>
    <w:rsid w:val="00AD10D0"/>
    <w:rsid w:val="00AD16F9"/>
    <w:rsid w:val="00AD1BCD"/>
    <w:rsid w:val="00AD1C6D"/>
    <w:rsid w:val="00AD220E"/>
    <w:rsid w:val="00AD2377"/>
    <w:rsid w:val="00AD23C6"/>
    <w:rsid w:val="00AD2691"/>
    <w:rsid w:val="00AD271C"/>
    <w:rsid w:val="00AD2CFE"/>
    <w:rsid w:val="00AD2DE3"/>
    <w:rsid w:val="00AD3552"/>
    <w:rsid w:val="00AD3FB6"/>
    <w:rsid w:val="00AD408E"/>
    <w:rsid w:val="00AD4235"/>
    <w:rsid w:val="00AD44F5"/>
    <w:rsid w:val="00AD45F2"/>
    <w:rsid w:val="00AD47AF"/>
    <w:rsid w:val="00AD494E"/>
    <w:rsid w:val="00AD4D9B"/>
    <w:rsid w:val="00AD4E32"/>
    <w:rsid w:val="00AD5DBA"/>
    <w:rsid w:val="00AD6104"/>
    <w:rsid w:val="00AD61EC"/>
    <w:rsid w:val="00AD63C6"/>
    <w:rsid w:val="00AD6EED"/>
    <w:rsid w:val="00AD6F86"/>
    <w:rsid w:val="00AD6FF1"/>
    <w:rsid w:val="00AD716B"/>
    <w:rsid w:val="00AD7447"/>
    <w:rsid w:val="00AD7756"/>
    <w:rsid w:val="00AD7A02"/>
    <w:rsid w:val="00AD7D1A"/>
    <w:rsid w:val="00AE062F"/>
    <w:rsid w:val="00AE0892"/>
    <w:rsid w:val="00AE0BCB"/>
    <w:rsid w:val="00AE0C2D"/>
    <w:rsid w:val="00AE0F7D"/>
    <w:rsid w:val="00AE1464"/>
    <w:rsid w:val="00AE1D76"/>
    <w:rsid w:val="00AE1D99"/>
    <w:rsid w:val="00AE22DC"/>
    <w:rsid w:val="00AE2353"/>
    <w:rsid w:val="00AE2794"/>
    <w:rsid w:val="00AE2A61"/>
    <w:rsid w:val="00AE3137"/>
    <w:rsid w:val="00AE3383"/>
    <w:rsid w:val="00AE3865"/>
    <w:rsid w:val="00AE3B8A"/>
    <w:rsid w:val="00AE3F25"/>
    <w:rsid w:val="00AE3FC6"/>
    <w:rsid w:val="00AE4359"/>
    <w:rsid w:val="00AE44FE"/>
    <w:rsid w:val="00AE457C"/>
    <w:rsid w:val="00AE4B80"/>
    <w:rsid w:val="00AE4F70"/>
    <w:rsid w:val="00AE5070"/>
    <w:rsid w:val="00AE512F"/>
    <w:rsid w:val="00AE52D3"/>
    <w:rsid w:val="00AE5673"/>
    <w:rsid w:val="00AE58D1"/>
    <w:rsid w:val="00AE61CC"/>
    <w:rsid w:val="00AE664D"/>
    <w:rsid w:val="00AE699F"/>
    <w:rsid w:val="00AE6D9E"/>
    <w:rsid w:val="00AE6ECB"/>
    <w:rsid w:val="00AE710B"/>
    <w:rsid w:val="00AE752D"/>
    <w:rsid w:val="00AE7A3E"/>
    <w:rsid w:val="00AF0AA0"/>
    <w:rsid w:val="00AF0D8C"/>
    <w:rsid w:val="00AF0FA7"/>
    <w:rsid w:val="00AF11F5"/>
    <w:rsid w:val="00AF13A9"/>
    <w:rsid w:val="00AF19F3"/>
    <w:rsid w:val="00AF2116"/>
    <w:rsid w:val="00AF219F"/>
    <w:rsid w:val="00AF236F"/>
    <w:rsid w:val="00AF23EF"/>
    <w:rsid w:val="00AF2407"/>
    <w:rsid w:val="00AF2435"/>
    <w:rsid w:val="00AF25E3"/>
    <w:rsid w:val="00AF2AA6"/>
    <w:rsid w:val="00AF2BB7"/>
    <w:rsid w:val="00AF300D"/>
    <w:rsid w:val="00AF3202"/>
    <w:rsid w:val="00AF35A7"/>
    <w:rsid w:val="00AF35EA"/>
    <w:rsid w:val="00AF3C2F"/>
    <w:rsid w:val="00AF3F47"/>
    <w:rsid w:val="00AF3F74"/>
    <w:rsid w:val="00AF419B"/>
    <w:rsid w:val="00AF44BC"/>
    <w:rsid w:val="00AF44EA"/>
    <w:rsid w:val="00AF4984"/>
    <w:rsid w:val="00AF4CC9"/>
    <w:rsid w:val="00AF4D99"/>
    <w:rsid w:val="00AF5247"/>
    <w:rsid w:val="00AF52AD"/>
    <w:rsid w:val="00AF5C14"/>
    <w:rsid w:val="00AF5D69"/>
    <w:rsid w:val="00AF6398"/>
    <w:rsid w:val="00AF6C2F"/>
    <w:rsid w:val="00AF6F84"/>
    <w:rsid w:val="00AF7090"/>
    <w:rsid w:val="00AF7185"/>
    <w:rsid w:val="00AF745B"/>
    <w:rsid w:val="00AF7A6B"/>
    <w:rsid w:val="00AF7AF1"/>
    <w:rsid w:val="00AF7C92"/>
    <w:rsid w:val="00AF7E1F"/>
    <w:rsid w:val="00B00311"/>
    <w:rsid w:val="00B0037C"/>
    <w:rsid w:val="00B0079A"/>
    <w:rsid w:val="00B00D05"/>
    <w:rsid w:val="00B010CC"/>
    <w:rsid w:val="00B01115"/>
    <w:rsid w:val="00B01B4D"/>
    <w:rsid w:val="00B01D9E"/>
    <w:rsid w:val="00B022AD"/>
    <w:rsid w:val="00B02422"/>
    <w:rsid w:val="00B027E3"/>
    <w:rsid w:val="00B02A95"/>
    <w:rsid w:val="00B03275"/>
    <w:rsid w:val="00B03416"/>
    <w:rsid w:val="00B03872"/>
    <w:rsid w:val="00B038CA"/>
    <w:rsid w:val="00B03BE5"/>
    <w:rsid w:val="00B03EBA"/>
    <w:rsid w:val="00B043D1"/>
    <w:rsid w:val="00B0448E"/>
    <w:rsid w:val="00B045AA"/>
    <w:rsid w:val="00B0480D"/>
    <w:rsid w:val="00B04882"/>
    <w:rsid w:val="00B04DC9"/>
    <w:rsid w:val="00B05743"/>
    <w:rsid w:val="00B05D3D"/>
    <w:rsid w:val="00B05E46"/>
    <w:rsid w:val="00B06163"/>
    <w:rsid w:val="00B061C8"/>
    <w:rsid w:val="00B06C42"/>
    <w:rsid w:val="00B06E63"/>
    <w:rsid w:val="00B06EBE"/>
    <w:rsid w:val="00B0704F"/>
    <w:rsid w:val="00B07455"/>
    <w:rsid w:val="00B07F1E"/>
    <w:rsid w:val="00B1003D"/>
    <w:rsid w:val="00B101AE"/>
    <w:rsid w:val="00B101CE"/>
    <w:rsid w:val="00B109B7"/>
    <w:rsid w:val="00B10DD9"/>
    <w:rsid w:val="00B10E88"/>
    <w:rsid w:val="00B112E8"/>
    <w:rsid w:val="00B114F4"/>
    <w:rsid w:val="00B117B6"/>
    <w:rsid w:val="00B118B0"/>
    <w:rsid w:val="00B11A6A"/>
    <w:rsid w:val="00B11B3B"/>
    <w:rsid w:val="00B11E2F"/>
    <w:rsid w:val="00B1351E"/>
    <w:rsid w:val="00B13D43"/>
    <w:rsid w:val="00B13E19"/>
    <w:rsid w:val="00B145DF"/>
    <w:rsid w:val="00B14EAF"/>
    <w:rsid w:val="00B152AD"/>
    <w:rsid w:val="00B15356"/>
    <w:rsid w:val="00B158B0"/>
    <w:rsid w:val="00B15B20"/>
    <w:rsid w:val="00B16624"/>
    <w:rsid w:val="00B16CFE"/>
    <w:rsid w:val="00B17449"/>
    <w:rsid w:val="00B17AA6"/>
    <w:rsid w:val="00B17D47"/>
    <w:rsid w:val="00B20147"/>
    <w:rsid w:val="00B2045E"/>
    <w:rsid w:val="00B208B7"/>
    <w:rsid w:val="00B208BF"/>
    <w:rsid w:val="00B20F3B"/>
    <w:rsid w:val="00B2101C"/>
    <w:rsid w:val="00B21217"/>
    <w:rsid w:val="00B21264"/>
    <w:rsid w:val="00B21462"/>
    <w:rsid w:val="00B2195B"/>
    <w:rsid w:val="00B2206F"/>
    <w:rsid w:val="00B2226C"/>
    <w:rsid w:val="00B224F4"/>
    <w:rsid w:val="00B22DC6"/>
    <w:rsid w:val="00B237A9"/>
    <w:rsid w:val="00B23956"/>
    <w:rsid w:val="00B23B71"/>
    <w:rsid w:val="00B23C9D"/>
    <w:rsid w:val="00B23D2E"/>
    <w:rsid w:val="00B24164"/>
    <w:rsid w:val="00B2434A"/>
    <w:rsid w:val="00B25410"/>
    <w:rsid w:val="00B25772"/>
    <w:rsid w:val="00B259B7"/>
    <w:rsid w:val="00B25B52"/>
    <w:rsid w:val="00B25D7E"/>
    <w:rsid w:val="00B25EF8"/>
    <w:rsid w:val="00B26036"/>
    <w:rsid w:val="00B26171"/>
    <w:rsid w:val="00B26821"/>
    <w:rsid w:val="00B26835"/>
    <w:rsid w:val="00B26887"/>
    <w:rsid w:val="00B26BC1"/>
    <w:rsid w:val="00B26CF4"/>
    <w:rsid w:val="00B278CE"/>
    <w:rsid w:val="00B278EF"/>
    <w:rsid w:val="00B27FD2"/>
    <w:rsid w:val="00B3007A"/>
    <w:rsid w:val="00B30266"/>
    <w:rsid w:val="00B302AA"/>
    <w:rsid w:val="00B30CA4"/>
    <w:rsid w:val="00B30D9F"/>
    <w:rsid w:val="00B31035"/>
    <w:rsid w:val="00B311D0"/>
    <w:rsid w:val="00B3161C"/>
    <w:rsid w:val="00B321CA"/>
    <w:rsid w:val="00B32CB9"/>
    <w:rsid w:val="00B3354A"/>
    <w:rsid w:val="00B335F0"/>
    <w:rsid w:val="00B336C7"/>
    <w:rsid w:val="00B33746"/>
    <w:rsid w:val="00B33BE1"/>
    <w:rsid w:val="00B33FD2"/>
    <w:rsid w:val="00B34773"/>
    <w:rsid w:val="00B35068"/>
    <w:rsid w:val="00B356DA"/>
    <w:rsid w:val="00B35CB4"/>
    <w:rsid w:val="00B36CCD"/>
    <w:rsid w:val="00B36FD7"/>
    <w:rsid w:val="00B371E6"/>
    <w:rsid w:val="00B37517"/>
    <w:rsid w:val="00B37563"/>
    <w:rsid w:val="00B3771E"/>
    <w:rsid w:val="00B37F00"/>
    <w:rsid w:val="00B400EB"/>
    <w:rsid w:val="00B4034A"/>
    <w:rsid w:val="00B40561"/>
    <w:rsid w:val="00B406DF"/>
    <w:rsid w:val="00B40822"/>
    <w:rsid w:val="00B40957"/>
    <w:rsid w:val="00B4127A"/>
    <w:rsid w:val="00B41326"/>
    <w:rsid w:val="00B419E8"/>
    <w:rsid w:val="00B41B79"/>
    <w:rsid w:val="00B41C35"/>
    <w:rsid w:val="00B41DDA"/>
    <w:rsid w:val="00B4201B"/>
    <w:rsid w:val="00B4204B"/>
    <w:rsid w:val="00B42829"/>
    <w:rsid w:val="00B42B9E"/>
    <w:rsid w:val="00B42C7B"/>
    <w:rsid w:val="00B42E3A"/>
    <w:rsid w:val="00B43741"/>
    <w:rsid w:val="00B43A34"/>
    <w:rsid w:val="00B43A54"/>
    <w:rsid w:val="00B43E14"/>
    <w:rsid w:val="00B43E84"/>
    <w:rsid w:val="00B43EA9"/>
    <w:rsid w:val="00B44111"/>
    <w:rsid w:val="00B44C6B"/>
    <w:rsid w:val="00B452DC"/>
    <w:rsid w:val="00B453E2"/>
    <w:rsid w:val="00B4592F"/>
    <w:rsid w:val="00B46583"/>
    <w:rsid w:val="00B46630"/>
    <w:rsid w:val="00B4689C"/>
    <w:rsid w:val="00B46C29"/>
    <w:rsid w:val="00B46D7F"/>
    <w:rsid w:val="00B47045"/>
    <w:rsid w:val="00B472A3"/>
    <w:rsid w:val="00B476CE"/>
    <w:rsid w:val="00B47C93"/>
    <w:rsid w:val="00B47F29"/>
    <w:rsid w:val="00B50030"/>
    <w:rsid w:val="00B5010C"/>
    <w:rsid w:val="00B50409"/>
    <w:rsid w:val="00B506E6"/>
    <w:rsid w:val="00B50975"/>
    <w:rsid w:val="00B509AF"/>
    <w:rsid w:val="00B50C2F"/>
    <w:rsid w:val="00B51058"/>
    <w:rsid w:val="00B5110D"/>
    <w:rsid w:val="00B5123E"/>
    <w:rsid w:val="00B515B6"/>
    <w:rsid w:val="00B516F9"/>
    <w:rsid w:val="00B51C6A"/>
    <w:rsid w:val="00B52073"/>
    <w:rsid w:val="00B528FF"/>
    <w:rsid w:val="00B52AC0"/>
    <w:rsid w:val="00B531E6"/>
    <w:rsid w:val="00B53432"/>
    <w:rsid w:val="00B53A24"/>
    <w:rsid w:val="00B53B51"/>
    <w:rsid w:val="00B5495A"/>
    <w:rsid w:val="00B549D3"/>
    <w:rsid w:val="00B554C3"/>
    <w:rsid w:val="00B555BE"/>
    <w:rsid w:val="00B56326"/>
    <w:rsid w:val="00B56558"/>
    <w:rsid w:val="00B56588"/>
    <w:rsid w:val="00B56A9D"/>
    <w:rsid w:val="00B56D64"/>
    <w:rsid w:val="00B56EEB"/>
    <w:rsid w:val="00B5735B"/>
    <w:rsid w:val="00B57485"/>
    <w:rsid w:val="00B5785F"/>
    <w:rsid w:val="00B57CAB"/>
    <w:rsid w:val="00B60B43"/>
    <w:rsid w:val="00B60B73"/>
    <w:rsid w:val="00B61366"/>
    <w:rsid w:val="00B6157F"/>
    <w:rsid w:val="00B61B20"/>
    <w:rsid w:val="00B62358"/>
    <w:rsid w:val="00B62675"/>
    <w:rsid w:val="00B62D81"/>
    <w:rsid w:val="00B62F56"/>
    <w:rsid w:val="00B631F1"/>
    <w:rsid w:val="00B632EA"/>
    <w:rsid w:val="00B632F3"/>
    <w:rsid w:val="00B633F0"/>
    <w:rsid w:val="00B63806"/>
    <w:rsid w:val="00B63A66"/>
    <w:rsid w:val="00B63A99"/>
    <w:rsid w:val="00B63ACB"/>
    <w:rsid w:val="00B63C1A"/>
    <w:rsid w:val="00B63CC4"/>
    <w:rsid w:val="00B64084"/>
    <w:rsid w:val="00B644BC"/>
    <w:rsid w:val="00B64952"/>
    <w:rsid w:val="00B67F80"/>
    <w:rsid w:val="00B70082"/>
    <w:rsid w:val="00B70197"/>
    <w:rsid w:val="00B70281"/>
    <w:rsid w:val="00B703C8"/>
    <w:rsid w:val="00B708E5"/>
    <w:rsid w:val="00B7094C"/>
    <w:rsid w:val="00B70A36"/>
    <w:rsid w:val="00B70CD2"/>
    <w:rsid w:val="00B70D11"/>
    <w:rsid w:val="00B71471"/>
    <w:rsid w:val="00B718F2"/>
    <w:rsid w:val="00B71B6A"/>
    <w:rsid w:val="00B71DA0"/>
    <w:rsid w:val="00B72007"/>
    <w:rsid w:val="00B72053"/>
    <w:rsid w:val="00B721B7"/>
    <w:rsid w:val="00B72BF6"/>
    <w:rsid w:val="00B72D80"/>
    <w:rsid w:val="00B72FBE"/>
    <w:rsid w:val="00B737CF"/>
    <w:rsid w:val="00B73B30"/>
    <w:rsid w:val="00B73FE4"/>
    <w:rsid w:val="00B74294"/>
    <w:rsid w:val="00B74420"/>
    <w:rsid w:val="00B74712"/>
    <w:rsid w:val="00B74EE0"/>
    <w:rsid w:val="00B753DF"/>
    <w:rsid w:val="00B7569D"/>
    <w:rsid w:val="00B756B5"/>
    <w:rsid w:val="00B75B6B"/>
    <w:rsid w:val="00B76540"/>
    <w:rsid w:val="00B765BA"/>
    <w:rsid w:val="00B7671E"/>
    <w:rsid w:val="00B76DF9"/>
    <w:rsid w:val="00B7712C"/>
    <w:rsid w:val="00B77404"/>
    <w:rsid w:val="00B77797"/>
    <w:rsid w:val="00B7789B"/>
    <w:rsid w:val="00B77E51"/>
    <w:rsid w:val="00B803C9"/>
    <w:rsid w:val="00B809E7"/>
    <w:rsid w:val="00B80C53"/>
    <w:rsid w:val="00B8102D"/>
    <w:rsid w:val="00B810B6"/>
    <w:rsid w:val="00B81A23"/>
    <w:rsid w:val="00B81BB4"/>
    <w:rsid w:val="00B81F7C"/>
    <w:rsid w:val="00B8229C"/>
    <w:rsid w:val="00B8249F"/>
    <w:rsid w:val="00B826A4"/>
    <w:rsid w:val="00B82E04"/>
    <w:rsid w:val="00B8339E"/>
    <w:rsid w:val="00B83427"/>
    <w:rsid w:val="00B8347C"/>
    <w:rsid w:val="00B8353B"/>
    <w:rsid w:val="00B836EE"/>
    <w:rsid w:val="00B8389F"/>
    <w:rsid w:val="00B83CDB"/>
    <w:rsid w:val="00B8418B"/>
    <w:rsid w:val="00B84441"/>
    <w:rsid w:val="00B844AC"/>
    <w:rsid w:val="00B84BE7"/>
    <w:rsid w:val="00B84D04"/>
    <w:rsid w:val="00B856D8"/>
    <w:rsid w:val="00B85908"/>
    <w:rsid w:val="00B85B76"/>
    <w:rsid w:val="00B86351"/>
    <w:rsid w:val="00B8714B"/>
    <w:rsid w:val="00B871B3"/>
    <w:rsid w:val="00B871E2"/>
    <w:rsid w:val="00B87284"/>
    <w:rsid w:val="00B8767F"/>
    <w:rsid w:val="00B8789E"/>
    <w:rsid w:val="00B87936"/>
    <w:rsid w:val="00B87A9D"/>
    <w:rsid w:val="00B90B5B"/>
    <w:rsid w:val="00B90DD4"/>
    <w:rsid w:val="00B90E4E"/>
    <w:rsid w:val="00B91894"/>
    <w:rsid w:val="00B91943"/>
    <w:rsid w:val="00B91C30"/>
    <w:rsid w:val="00B91EA1"/>
    <w:rsid w:val="00B91F90"/>
    <w:rsid w:val="00B9246D"/>
    <w:rsid w:val="00B929D9"/>
    <w:rsid w:val="00B92AFD"/>
    <w:rsid w:val="00B92C3B"/>
    <w:rsid w:val="00B92FE6"/>
    <w:rsid w:val="00B92FFD"/>
    <w:rsid w:val="00B93547"/>
    <w:rsid w:val="00B938C5"/>
    <w:rsid w:val="00B93B51"/>
    <w:rsid w:val="00B93CB5"/>
    <w:rsid w:val="00B93E99"/>
    <w:rsid w:val="00B93F91"/>
    <w:rsid w:val="00B945E6"/>
    <w:rsid w:val="00B94648"/>
    <w:rsid w:val="00B947AD"/>
    <w:rsid w:val="00B94826"/>
    <w:rsid w:val="00B949D3"/>
    <w:rsid w:val="00B94C19"/>
    <w:rsid w:val="00B9532E"/>
    <w:rsid w:val="00B95422"/>
    <w:rsid w:val="00B95B5A"/>
    <w:rsid w:val="00B95BFF"/>
    <w:rsid w:val="00B95C56"/>
    <w:rsid w:val="00B95E18"/>
    <w:rsid w:val="00B95E2F"/>
    <w:rsid w:val="00B9652E"/>
    <w:rsid w:val="00B96AB5"/>
    <w:rsid w:val="00B97252"/>
    <w:rsid w:val="00B97479"/>
    <w:rsid w:val="00BA0773"/>
    <w:rsid w:val="00BA08F2"/>
    <w:rsid w:val="00BA0B39"/>
    <w:rsid w:val="00BA0E32"/>
    <w:rsid w:val="00BA1071"/>
    <w:rsid w:val="00BA14B1"/>
    <w:rsid w:val="00BA15FA"/>
    <w:rsid w:val="00BA1A15"/>
    <w:rsid w:val="00BA1B63"/>
    <w:rsid w:val="00BA1CF3"/>
    <w:rsid w:val="00BA1D8F"/>
    <w:rsid w:val="00BA2680"/>
    <w:rsid w:val="00BA2A24"/>
    <w:rsid w:val="00BA2C14"/>
    <w:rsid w:val="00BA2D3C"/>
    <w:rsid w:val="00BA402A"/>
    <w:rsid w:val="00BA420E"/>
    <w:rsid w:val="00BA43D9"/>
    <w:rsid w:val="00BA46E4"/>
    <w:rsid w:val="00BA48C0"/>
    <w:rsid w:val="00BA4C77"/>
    <w:rsid w:val="00BA517D"/>
    <w:rsid w:val="00BA5900"/>
    <w:rsid w:val="00BA5C10"/>
    <w:rsid w:val="00BA651A"/>
    <w:rsid w:val="00BA68A1"/>
    <w:rsid w:val="00BA6D5D"/>
    <w:rsid w:val="00BA6FB9"/>
    <w:rsid w:val="00BA6FEA"/>
    <w:rsid w:val="00BA700E"/>
    <w:rsid w:val="00BA719E"/>
    <w:rsid w:val="00BA7939"/>
    <w:rsid w:val="00BA7BF5"/>
    <w:rsid w:val="00BA7EC2"/>
    <w:rsid w:val="00BB022D"/>
    <w:rsid w:val="00BB0AAF"/>
    <w:rsid w:val="00BB0D08"/>
    <w:rsid w:val="00BB0E15"/>
    <w:rsid w:val="00BB131F"/>
    <w:rsid w:val="00BB15BF"/>
    <w:rsid w:val="00BB16A7"/>
    <w:rsid w:val="00BB1CE6"/>
    <w:rsid w:val="00BB1FC2"/>
    <w:rsid w:val="00BB223D"/>
    <w:rsid w:val="00BB24A7"/>
    <w:rsid w:val="00BB264A"/>
    <w:rsid w:val="00BB2745"/>
    <w:rsid w:val="00BB28C7"/>
    <w:rsid w:val="00BB2B8F"/>
    <w:rsid w:val="00BB2C4D"/>
    <w:rsid w:val="00BB2D82"/>
    <w:rsid w:val="00BB2F12"/>
    <w:rsid w:val="00BB3041"/>
    <w:rsid w:val="00BB34E8"/>
    <w:rsid w:val="00BB3C2D"/>
    <w:rsid w:val="00BB3ED9"/>
    <w:rsid w:val="00BB406B"/>
    <w:rsid w:val="00BB4300"/>
    <w:rsid w:val="00BB5698"/>
    <w:rsid w:val="00BB5D81"/>
    <w:rsid w:val="00BB608F"/>
    <w:rsid w:val="00BB67FD"/>
    <w:rsid w:val="00BB6951"/>
    <w:rsid w:val="00BB6B9D"/>
    <w:rsid w:val="00BB6D43"/>
    <w:rsid w:val="00BB6D8A"/>
    <w:rsid w:val="00BB7129"/>
    <w:rsid w:val="00BB7533"/>
    <w:rsid w:val="00BB76AA"/>
    <w:rsid w:val="00BB7A78"/>
    <w:rsid w:val="00BB7CAA"/>
    <w:rsid w:val="00BC0043"/>
    <w:rsid w:val="00BC08D9"/>
    <w:rsid w:val="00BC0CB1"/>
    <w:rsid w:val="00BC0FDC"/>
    <w:rsid w:val="00BC0FF7"/>
    <w:rsid w:val="00BC13B6"/>
    <w:rsid w:val="00BC13F3"/>
    <w:rsid w:val="00BC1439"/>
    <w:rsid w:val="00BC1823"/>
    <w:rsid w:val="00BC1A17"/>
    <w:rsid w:val="00BC1E2D"/>
    <w:rsid w:val="00BC1EC5"/>
    <w:rsid w:val="00BC2130"/>
    <w:rsid w:val="00BC22EA"/>
    <w:rsid w:val="00BC2337"/>
    <w:rsid w:val="00BC259B"/>
    <w:rsid w:val="00BC2A82"/>
    <w:rsid w:val="00BC3518"/>
    <w:rsid w:val="00BC3840"/>
    <w:rsid w:val="00BC3F7E"/>
    <w:rsid w:val="00BC4605"/>
    <w:rsid w:val="00BC4640"/>
    <w:rsid w:val="00BC47B3"/>
    <w:rsid w:val="00BC4B06"/>
    <w:rsid w:val="00BC4CBD"/>
    <w:rsid w:val="00BC5FF2"/>
    <w:rsid w:val="00BC618F"/>
    <w:rsid w:val="00BC62FE"/>
    <w:rsid w:val="00BC6347"/>
    <w:rsid w:val="00BC66C8"/>
    <w:rsid w:val="00BC694C"/>
    <w:rsid w:val="00BC6F77"/>
    <w:rsid w:val="00BC76F2"/>
    <w:rsid w:val="00BC7A73"/>
    <w:rsid w:val="00BC7ADA"/>
    <w:rsid w:val="00BC7CCD"/>
    <w:rsid w:val="00BC7D74"/>
    <w:rsid w:val="00BC7DB2"/>
    <w:rsid w:val="00BC7FA1"/>
    <w:rsid w:val="00BD025B"/>
    <w:rsid w:val="00BD0560"/>
    <w:rsid w:val="00BD0654"/>
    <w:rsid w:val="00BD07F4"/>
    <w:rsid w:val="00BD08E9"/>
    <w:rsid w:val="00BD0E98"/>
    <w:rsid w:val="00BD116E"/>
    <w:rsid w:val="00BD1ABE"/>
    <w:rsid w:val="00BD2CA4"/>
    <w:rsid w:val="00BD2EBD"/>
    <w:rsid w:val="00BD2FED"/>
    <w:rsid w:val="00BD30AA"/>
    <w:rsid w:val="00BD33B4"/>
    <w:rsid w:val="00BD38CE"/>
    <w:rsid w:val="00BD399B"/>
    <w:rsid w:val="00BD3C2E"/>
    <w:rsid w:val="00BD46D1"/>
    <w:rsid w:val="00BD49A3"/>
    <w:rsid w:val="00BD4B36"/>
    <w:rsid w:val="00BD4EB3"/>
    <w:rsid w:val="00BD51DD"/>
    <w:rsid w:val="00BD5571"/>
    <w:rsid w:val="00BD5739"/>
    <w:rsid w:val="00BD587E"/>
    <w:rsid w:val="00BD59F5"/>
    <w:rsid w:val="00BD5BDB"/>
    <w:rsid w:val="00BD5F21"/>
    <w:rsid w:val="00BD5FBF"/>
    <w:rsid w:val="00BD5FF9"/>
    <w:rsid w:val="00BD6153"/>
    <w:rsid w:val="00BD6239"/>
    <w:rsid w:val="00BD6AEB"/>
    <w:rsid w:val="00BD6AF5"/>
    <w:rsid w:val="00BD6B3D"/>
    <w:rsid w:val="00BD742B"/>
    <w:rsid w:val="00BD7EA1"/>
    <w:rsid w:val="00BD7F19"/>
    <w:rsid w:val="00BE00AB"/>
    <w:rsid w:val="00BE01C3"/>
    <w:rsid w:val="00BE05FC"/>
    <w:rsid w:val="00BE0B15"/>
    <w:rsid w:val="00BE0D26"/>
    <w:rsid w:val="00BE0E57"/>
    <w:rsid w:val="00BE0FF3"/>
    <w:rsid w:val="00BE1241"/>
    <w:rsid w:val="00BE1442"/>
    <w:rsid w:val="00BE1927"/>
    <w:rsid w:val="00BE1B43"/>
    <w:rsid w:val="00BE23E5"/>
    <w:rsid w:val="00BE2D6F"/>
    <w:rsid w:val="00BE2F22"/>
    <w:rsid w:val="00BE30D2"/>
    <w:rsid w:val="00BE3142"/>
    <w:rsid w:val="00BE3A84"/>
    <w:rsid w:val="00BE4167"/>
    <w:rsid w:val="00BE428C"/>
    <w:rsid w:val="00BE4BCF"/>
    <w:rsid w:val="00BE4CC8"/>
    <w:rsid w:val="00BE55F6"/>
    <w:rsid w:val="00BE56FB"/>
    <w:rsid w:val="00BE572F"/>
    <w:rsid w:val="00BE5B92"/>
    <w:rsid w:val="00BE5BF9"/>
    <w:rsid w:val="00BE5C7F"/>
    <w:rsid w:val="00BE5D5C"/>
    <w:rsid w:val="00BE5E3D"/>
    <w:rsid w:val="00BE640D"/>
    <w:rsid w:val="00BE64BB"/>
    <w:rsid w:val="00BE7351"/>
    <w:rsid w:val="00BE739F"/>
    <w:rsid w:val="00BF039F"/>
    <w:rsid w:val="00BF05EA"/>
    <w:rsid w:val="00BF077C"/>
    <w:rsid w:val="00BF0B10"/>
    <w:rsid w:val="00BF0E34"/>
    <w:rsid w:val="00BF1124"/>
    <w:rsid w:val="00BF13F9"/>
    <w:rsid w:val="00BF1540"/>
    <w:rsid w:val="00BF15D8"/>
    <w:rsid w:val="00BF16EA"/>
    <w:rsid w:val="00BF1801"/>
    <w:rsid w:val="00BF1844"/>
    <w:rsid w:val="00BF1C06"/>
    <w:rsid w:val="00BF1D6C"/>
    <w:rsid w:val="00BF1F6B"/>
    <w:rsid w:val="00BF20CC"/>
    <w:rsid w:val="00BF21FB"/>
    <w:rsid w:val="00BF2398"/>
    <w:rsid w:val="00BF2528"/>
    <w:rsid w:val="00BF2692"/>
    <w:rsid w:val="00BF278A"/>
    <w:rsid w:val="00BF287A"/>
    <w:rsid w:val="00BF29CE"/>
    <w:rsid w:val="00BF2CC8"/>
    <w:rsid w:val="00BF303E"/>
    <w:rsid w:val="00BF36EB"/>
    <w:rsid w:val="00BF3F20"/>
    <w:rsid w:val="00BF4701"/>
    <w:rsid w:val="00BF47E4"/>
    <w:rsid w:val="00BF513F"/>
    <w:rsid w:val="00BF5354"/>
    <w:rsid w:val="00BF53C8"/>
    <w:rsid w:val="00BF5BB4"/>
    <w:rsid w:val="00BF5DDD"/>
    <w:rsid w:val="00BF6477"/>
    <w:rsid w:val="00BF6510"/>
    <w:rsid w:val="00BF686B"/>
    <w:rsid w:val="00BF7991"/>
    <w:rsid w:val="00BF7B0B"/>
    <w:rsid w:val="00C006F8"/>
    <w:rsid w:val="00C00922"/>
    <w:rsid w:val="00C00EA7"/>
    <w:rsid w:val="00C010CD"/>
    <w:rsid w:val="00C0165A"/>
    <w:rsid w:val="00C0176D"/>
    <w:rsid w:val="00C01AB0"/>
    <w:rsid w:val="00C01AFA"/>
    <w:rsid w:val="00C01B06"/>
    <w:rsid w:val="00C01C37"/>
    <w:rsid w:val="00C01D9E"/>
    <w:rsid w:val="00C01FB6"/>
    <w:rsid w:val="00C0200F"/>
    <w:rsid w:val="00C026E1"/>
    <w:rsid w:val="00C03068"/>
    <w:rsid w:val="00C03104"/>
    <w:rsid w:val="00C03129"/>
    <w:rsid w:val="00C03753"/>
    <w:rsid w:val="00C037D9"/>
    <w:rsid w:val="00C03857"/>
    <w:rsid w:val="00C03867"/>
    <w:rsid w:val="00C04699"/>
    <w:rsid w:val="00C04B0C"/>
    <w:rsid w:val="00C04D1A"/>
    <w:rsid w:val="00C04EDE"/>
    <w:rsid w:val="00C05009"/>
    <w:rsid w:val="00C052A9"/>
    <w:rsid w:val="00C0555A"/>
    <w:rsid w:val="00C05916"/>
    <w:rsid w:val="00C0599D"/>
    <w:rsid w:val="00C05D8A"/>
    <w:rsid w:val="00C061AC"/>
    <w:rsid w:val="00C068FB"/>
    <w:rsid w:val="00C0691E"/>
    <w:rsid w:val="00C06B1F"/>
    <w:rsid w:val="00C0745C"/>
    <w:rsid w:val="00C0750B"/>
    <w:rsid w:val="00C07D8D"/>
    <w:rsid w:val="00C07F18"/>
    <w:rsid w:val="00C1042D"/>
    <w:rsid w:val="00C107E6"/>
    <w:rsid w:val="00C10938"/>
    <w:rsid w:val="00C10A17"/>
    <w:rsid w:val="00C10B3D"/>
    <w:rsid w:val="00C11260"/>
    <w:rsid w:val="00C1126F"/>
    <w:rsid w:val="00C1133F"/>
    <w:rsid w:val="00C114A3"/>
    <w:rsid w:val="00C11B93"/>
    <w:rsid w:val="00C11D0B"/>
    <w:rsid w:val="00C12139"/>
    <w:rsid w:val="00C1214C"/>
    <w:rsid w:val="00C123FD"/>
    <w:rsid w:val="00C126D8"/>
    <w:rsid w:val="00C128D9"/>
    <w:rsid w:val="00C12CB4"/>
    <w:rsid w:val="00C134B1"/>
    <w:rsid w:val="00C139DA"/>
    <w:rsid w:val="00C13DA9"/>
    <w:rsid w:val="00C141F1"/>
    <w:rsid w:val="00C142AF"/>
    <w:rsid w:val="00C1482C"/>
    <w:rsid w:val="00C149B7"/>
    <w:rsid w:val="00C14CB8"/>
    <w:rsid w:val="00C14F24"/>
    <w:rsid w:val="00C15231"/>
    <w:rsid w:val="00C15A46"/>
    <w:rsid w:val="00C15A62"/>
    <w:rsid w:val="00C15E3B"/>
    <w:rsid w:val="00C163DE"/>
    <w:rsid w:val="00C166B0"/>
    <w:rsid w:val="00C168A2"/>
    <w:rsid w:val="00C1735F"/>
    <w:rsid w:val="00C17F1C"/>
    <w:rsid w:val="00C2037C"/>
    <w:rsid w:val="00C2047C"/>
    <w:rsid w:val="00C2050A"/>
    <w:rsid w:val="00C20548"/>
    <w:rsid w:val="00C20793"/>
    <w:rsid w:val="00C20C66"/>
    <w:rsid w:val="00C20FE8"/>
    <w:rsid w:val="00C21475"/>
    <w:rsid w:val="00C218B9"/>
    <w:rsid w:val="00C219EB"/>
    <w:rsid w:val="00C21B96"/>
    <w:rsid w:val="00C227F9"/>
    <w:rsid w:val="00C22838"/>
    <w:rsid w:val="00C22A7A"/>
    <w:rsid w:val="00C230DA"/>
    <w:rsid w:val="00C23621"/>
    <w:rsid w:val="00C23E19"/>
    <w:rsid w:val="00C244F0"/>
    <w:rsid w:val="00C246D0"/>
    <w:rsid w:val="00C247B9"/>
    <w:rsid w:val="00C2496F"/>
    <w:rsid w:val="00C24B47"/>
    <w:rsid w:val="00C24ECB"/>
    <w:rsid w:val="00C254CF"/>
    <w:rsid w:val="00C25865"/>
    <w:rsid w:val="00C25B69"/>
    <w:rsid w:val="00C25DC3"/>
    <w:rsid w:val="00C25E7F"/>
    <w:rsid w:val="00C25EC9"/>
    <w:rsid w:val="00C263A9"/>
    <w:rsid w:val="00C2654D"/>
    <w:rsid w:val="00C26742"/>
    <w:rsid w:val="00C2699D"/>
    <w:rsid w:val="00C26DCC"/>
    <w:rsid w:val="00C26F4C"/>
    <w:rsid w:val="00C270DD"/>
    <w:rsid w:val="00C27257"/>
    <w:rsid w:val="00C27353"/>
    <w:rsid w:val="00C2736E"/>
    <w:rsid w:val="00C274F5"/>
    <w:rsid w:val="00C27951"/>
    <w:rsid w:val="00C30029"/>
    <w:rsid w:val="00C3033F"/>
    <w:rsid w:val="00C30545"/>
    <w:rsid w:val="00C310D7"/>
    <w:rsid w:val="00C311EB"/>
    <w:rsid w:val="00C31417"/>
    <w:rsid w:val="00C31680"/>
    <w:rsid w:val="00C317D0"/>
    <w:rsid w:val="00C319C1"/>
    <w:rsid w:val="00C319C2"/>
    <w:rsid w:val="00C31A7B"/>
    <w:rsid w:val="00C31FA9"/>
    <w:rsid w:val="00C32A20"/>
    <w:rsid w:val="00C32D3D"/>
    <w:rsid w:val="00C3349C"/>
    <w:rsid w:val="00C3411A"/>
    <w:rsid w:val="00C3414B"/>
    <w:rsid w:val="00C348A1"/>
    <w:rsid w:val="00C348BC"/>
    <w:rsid w:val="00C34E8A"/>
    <w:rsid w:val="00C34F23"/>
    <w:rsid w:val="00C34F72"/>
    <w:rsid w:val="00C3524E"/>
    <w:rsid w:val="00C35410"/>
    <w:rsid w:val="00C35DFF"/>
    <w:rsid w:val="00C364BF"/>
    <w:rsid w:val="00C3660F"/>
    <w:rsid w:val="00C3666B"/>
    <w:rsid w:val="00C36B10"/>
    <w:rsid w:val="00C36D6D"/>
    <w:rsid w:val="00C379CB"/>
    <w:rsid w:val="00C37DB0"/>
    <w:rsid w:val="00C37E11"/>
    <w:rsid w:val="00C4000F"/>
    <w:rsid w:val="00C4002C"/>
    <w:rsid w:val="00C4029C"/>
    <w:rsid w:val="00C405E0"/>
    <w:rsid w:val="00C40820"/>
    <w:rsid w:val="00C408DF"/>
    <w:rsid w:val="00C40C0B"/>
    <w:rsid w:val="00C40F42"/>
    <w:rsid w:val="00C415C2"/>
    <w:rsid w:val="00C41670"/>
    <w:rsid w:val="00C41717"/>
    <w:rsid w:val="00C41E30"/>
    <w:rsid w:val="00C42679"/>
    <w:rsid w:val="00C427E0"/>
    <w:rsid w:val="00C428B1"/>
    <w:rsid w:val="00C429AB"/>
    <w:rsid w:val="00C43727"/>
    <w:rsid w:val="00C43A74"/>
    <w:rsid w:val="00C43B96"/>
    <w:rsid w:val="00C4417D"/>
    <w:rsid w:val="00C444C1"/>
    <w:rsid w:val="00C446B0"/>
    <w:rsid w:val="00C4471D"/>
    <w:rsid w:val="00C44C15"/>
    <w:rsid w:val="00C45346"/>
    <w:rsid w:val="00C455A6"/>
    <w:rsid w:val="00C455D8"/>
    <w:rsid w:val="00C45625"/>
    <w:rsid w:val="00C45DE9"/>
    <w:rsid w:val="00C45E27"/>
    <w:rsid w:val="00C46ABA"/>
    <w:rsid w:val="00C46B77"/>
    <w:rsid w:val="00C4717E"/>
    <w:rsid w:val="00C47CE1"/>
    <w:rsid w:val="00C47DA6"/>
    <w:rsid w:val="00C50378"/>
    <w:rsid w:val="00C507D9"/>
    <w:rsid w:val="00C50C58"/>
    <w:rsid w:val="00C50F00"/>
    <w:rsid w:val="00C50FC3"/>
    <w:rsid w:val="00C5120B"/>
    <w:rsid w:val="00C5182A"/>
    <w:rsid w:val="00C5225B"/>
    <w:rsid w:val="00C5227A"/>
    <w:rsid w:val="00C523EB"/>
    <w:rsid w:val="00C525B9"/>
    <w:rsid w:val="00C529DE"/>
    <w:rsid w:val="00C52ABE"/>
    <w:rsid w:val="00C52D51"/>
    <w:rsid w:val="00C52F59"/>
    <w:rsid w:val="00C53203"/>
    <w:rsid w:val="00C5328F"/>
    <w:rsid w:val="00C53716"/>
    <w:rsid w:val="00C53895"/>
    <w:rsid w:val="00C538E9"/>
    <w:rsid w:val="00C53B22"/>
    <w:rsid w:val="00C53DAA"/>
    <w:rsid w:val="00C53EA3"/>
    <w:rsid w:val="00C53EBB"/>
    <w:rsid w:val="00C53F38"/>
    <w:rsid w:val="00C54004"/>
    <w:rsid w:val="00C542EF"/>
    <w:rsid w:val="00C545CC"/>
    <w:rsid w:val="00C5491B"/>
    <w:rsid w:val="00C54CCC"/>
    <w:rsid w:val="00C557F2"/>
    <w:rsid w:val="00C55A96"/>
    <w:rsid w:val="00C55C92"/>
    <w:rsid w:val="00C55FC7"/>
    <w:rsid w:val="00C5601C"/>
    <w:rsid w:val="00C562B1"/>
    <w:rsid w:val="00C562E2"/>
    <w:rsid w:val="00C56313"/>
    <w:rsid w:val="00C56607"/>
    <w:rsid w:val="00C56A55"/>
    <w:rsid w:val="00C56BD8"/>
    <w:rsid w:val="00C56BF2"/>
    <w:rsid w:val="00C56EB1"/>
    <w:rsid w:val="00C56F95"/>
    <w:rsid w:val="00C5732D"/>
    <w:rsid w:val="00C57377"/>
    <w:rsid w:val="00C57FC0"/>
    <w:rsid w:val="00C60A1D"/>
    <w:rsid w:val="00C60A50"/>
    <w:rsid w:val="00C60BD5"/>
    <w:rsid w:val="00C611AB"/>
    <w:rsid w:val="00C61378"/>
    <w:rsid w:val="00C61425"/>
    <w:rsid w:val="00C6193C"/>
    <w:rsid w:val="00C61AEF"/>
    <w:rsid w:val="00C6247F"/>
    <w:rsid w:val="00C62BC2"/>
    <w:rsid w:val="00C62DF5"/>
    <w:rsid w:val="00C63003"/>
    <w:rsid w:val="00C632EC"/>
    <w:rsid w:val="00C63388"/>
    <w:rsid w:val="00C633DB"/>
    <w:rsid w:val="00C637A9"/>
    <w:rsid w:val="00C63B05"/>
    <w:rsid w:val="00C63C74"/>
    <w:rsid w:val="00C64432"/>
    <w:rsid w:val="00C64B5D"/>
    <w:rsid w:val="00C64CF5"/>
    <w:rsid w:val="00C64EF8"/>
    <w:rsid w:val="00C64EF9"/>
    <w:rsid w:val="00C64F96"/>
    <w:rsid w:val="00C65013"/>
    <w:rsid w:val="00C65165"/>
    <w:rsid w:val="00C651F4"/>
    <w:rsid w:val="00C65BE3"/>
    <w:rsid w:val="00C66033"/>
    <w:rsid w:val="00C666BB"/>
    <w:rsid w:val="00C6680D"/>
    <w:rsid w:val="00C66914"/>
    <w:rsid w:val="00C669F2"/>
    <w:rsid w:val="00C676A3"/>
    <w:rsid w:val="00C70306"/>
    <w:rsid w:val="00C703FC"/>
    <w:rsid w:val="00C705B1"/>
    <w:rsid w:val="00C70813"/>
    <w:rsid w:val="00C709F6"/>
    <w:rsid w:val="00C70D5E"/>
    <w:rsid w:val="00C710FE"/>
    <w:rsid w:val="00C7138A"/>
    <w:rsid w:val="00C7152E"/>
    <w:rsid w:val="00C71773"/>
    <w:rsid w:val="00C71A52"/>
    <w:rsid w:val="00C71BFF"/>
    <w:rsid w:val="00C71C70"/>
    <w:rsid w:val="00C71D4B"/>
    <w:rsid w:val="00C71E56"/>
    <w:rsid w:val="00C71F7A"/>
    <w:rsid w:val="00C72181"/>
    <w:rsid w:val="00C7271D"/>
    <w:rsid w:val="00C7290C"/>
    <w:rsid w:val="00C72A73"/>
    <w:rsid w:val="00C72E97"/>
    <w:rsid w:val="00C72F52"/>
    <w:rsid w:val="00C7356D"/>
    <w:rsid w:val="00C736C2"/>
    <w:rsid w:val="00C7383A"/>
    <w:rsid w:val="00C74343"/>
    <w:rsid w:val="00C74B22"/>
    <w:rsid w:val="00C74FD7"/>
    <w:rsid w:val="00C75029"/>
    <w:rsid w:val="00C75465"/>
    <w:rsid w:val="00C758BC"/>
    <w:rsid w:val="00C758D8"/>
    <w:rsid w:val="00C759B2"/>
    <w:rsid w:val="00C768AD"/>
    <w:rsid w:val="00C76E00"/>
    <w:rsid w:val="00C76F99"/>
    <w:rsid w:val="00C7707E"/>
    <w:rsid w:val="00C7723E"/>
    <w:rsid w:val="00C7747B"/>
    <w:rsid w:val="00C77AE3"/>
    <w:rsid w:val="00C8042E"/>
    <w:rsid w:val="00C806A9"/>
    <w:rsid w:val="00C80B1F"/>
    <w:rsid w:val="00C80D30"/>
    <w:rsid w:val="00C81213"/>
    <w:rsid w:val="00C8188A"/>
    <w:rsid w:val="00C81972"/>
    <w:rsid w:val="00C81989"/>
    <w:rsid w:val="00C81DA0"/>
    <w:rsid w:val="00C820AB"/>
    <w:rsid w:val="00C820B5"/>
    <w:rsid w:val="00C824D9"/>
    <w:rsid w:val="00C82DE1"/>
    <w:rsid w:val="00C82EE8"/>
    <w:rsid w:val="00C82FD5"/>
    <w:rsid w:val="00C83945"/>
    <w:rsid w:val="00C83E4F"/>
    <w:rsid w:val="00C8426A"/>
    <w:rsid w:val="00C84376"/>
    <w:rsid w:val="00C84484"/>
    <w:rsid w:val="00C848E6"/>
    <w:rsid w:val="00C84977"/>
    <w:rsid w:val="00C849F8"/>
    <w:rsid w:val="00C84AA3"/>
    <w:rsid w:val="00C84B2E"/>
    <w:rsid w:val="00C84CBB"/>
    <w:rsid w:val="00C84D2C"/>
    <w:rsid w:val="00C84EFB"/>
    <w:rsid w:val="00C85278"/>
    <w:rsid w:val="00C8567F"/>
    <w:rsid w:val="00C8588C"/>
    <w:rsid w:val="00C85D06"/>
    <w:rsid w:val="00C85D43"/>
    <w:rsid w:val="00C85EBB"/>
    <w:rsid w:val="00C85FA8"/>
    <w:rsid w:val="00C86392"/>
    <w:rsid w:val="00C864B8"/>
    <w:rsid w:val="00C868F4"/>
    <w:rsid w:val="00C86BAC"/>
    <w:rsid w:val="00C86C03"/>
    <w:rsid w:val="00C86DFC"/>
    <w:rsid w:val="00C87196"/>
    <w:rsid w:val="00C8733A"/>
    <w:rsid w:val="00C874A9"/>
    <w:rsid w:val="00C87E84"/>
    <w:rsid w:val="00C903F3"/>
    <w:rsid w:val="00C907D1"/>
    <w:rsid w:val="00C90A52"/>
    <w:rsid w:val="00C90D2D"/>
    <w:rsid w:val="00C911B9"/>
    <w:rsid w:val="00C91911"/>
    <w:rsid w:val="00C91A1E"/>
    <w:rsid w:val="00C91B81"/>
    <w:rsid w:val="00C91BBA"/>
    <w:rsid w:val="00C91FCC"/>
    <w:rsid w:val="00C9264D"/>
    <w:rsid w:val="00C92D16"/>
    <w:rsid w:val="00C92D90"/>
    <w:rsid w:val="00C92E89"/>
    <w:rsid w:val="00C92EA9"/>
    <w:rsid w:val="00C931BE"/>
    <w:rsid w:val="00C939B8"/>
    <w:rsid w:val="00C93D0F"/>
    <w:rsid w:val="00C93D51"/>
    <w:rsid w:val="00C93E95"/>
    <w:rsid w:val="00C943AB"/>
    <w:rsid w:val="00C94808"/>
    <w:rsid w:val="00C94EE0"/>
    <w:rsid w:val="00C950AF"/>
    <w:rsid w:val="00C9510E"/>
    <w:rsid w:val="00C95172"/>
    <w:rsid w:val="00C958C4"/>
    <w:rsid w:val="00C95A62"/>
    <w:rsid w:val="00C95CF0"/>
    <w:rsid w:val="00C9632A"/>
    <w:rsid w:val="00C96765"/>
    <w:rsid w:val="00C96992"/>
    <w:rsid w:val="00C973CF"/>
    <w:rsid w:val="00C9745A"/>
    <w:rsid w:val="00C97E4B"/>
    <w:rsid w:val="00C97F1C"/>
    <w:rsid w:val="00C97FC9"/>
    <w:rsid w:val="00CA02A8"/>
    <w:rsid w:val="00CA0475"/>
    <w:rsid w:val="00CA05B7"/>
    <w:rsid w:val="00CA06A4"/>
    <w:rsid w:val="00CA07A5"/>
    <w:rsid w:val="00CA08CC"/>
    <w:rsid w:val="00CA0B9E"/>
    <w:rsid w:val="00CA0C68"/>
    <w:rsid w:val="00CA0DE4"/>
    <w:rsid w:val="00CA106B"/>
    <w:rsid w:val="00CA1560"/>
    <w:rsid w:val="00CA1733"/>
    <w:rsid w:val="00CA1A65"/>
    <w:rsid w:val="00CA1AE4"/>
    <w:rsid w:val="00CA2034"/>
    <w:rsid w:val="00CA2086"/>
    <w:rsid w:val="00CA238F"/>
    <w:rsid w:val="00CA2497"/>
    <w:rsid w:val="00CA2C48"/>
    <w:rsid w:val="00CA2DC4"/>
    <w:rsid w:val="00CA2EEE"/>
    <w:rsid w:val="00CA3879"/>
    <w:rsid w:val="00CA38FC"/>
    <w:rsid w:val="00CA42F5"/>
    <w:rsid w:val="00CA4D0F"/>
    <w:rsid w:val="00CA55D1"/>
    <w:rsid w:val="00CA5602"/>
    <w:rsid w:val="00CA579B"/>
    <w:rsid w:val="00CA58E2"/>
    <w:rsid w:val="00CA635A"/>
    <w:rsid w:val="00CA6852"/>
    <w:rsid w:val="00CA70EF"/>
    <w:rsid w:val="00CA7542"/>
    <w:rsid w:val="00CA79FC"/>
    <w:rsid w:val="00CA7A15"/>
    <w:rsid w:val="00CA7DD2"/>
    <w:rsid w:val="00CA7E3B"/>
    <w:rsid w:val="00CA7EED"/>
    <w:rsid w:val="00CB097F"/>
    <w:rsid w:val="00CB1D7D"/>
    <w:rsid w:val="00CB1F7C"/>
    <w:rsid w:val="00CB239F"/>
    <w:rsid w:val="00CB2B96"/>
    <w:rsid w:val="00CB2E77"/>
    <w:rsid w:val="00CB3447"/>
    <w:rsid w:val="00CB393A"/>
    <w:rsid w:val="00CB39D0"/>
    <w:rsid w:val="00CB43E5"/>
    <w:rsid w:val="00CB476B"/>
    <w:rsid w:val="00CB4A6E"/>
    <w:rsid w:val="00CB4D5D"/>
    <w:rsid w:val="00CB4E56"/>
    <w:rsid w:val="00CB5266"/>
    <w:rsid w:val="00CB5462"/>
    <w:rsid w:val="00CB55BE"/>
    <w:rsid w:val="00CB5856"/>
    <w:rsid w:val="00CB5B05"/>
    <w:rsid w:val="00CB5B77"/>
    <w:rsid w:val="00CB5E1B"/>
    <w:rsid w:val="00CB6004"/>
    <w:rsid w:val="00CB63C0"/>
    <w:rsid w:val="00CB641C"/>
    <w:rsid w:val="00CB645A"/>
    <w:rsid w:val="00CB6B22"/>
    <w:rsid w:val="00CB6E93"/>
    <w:rsid w:val="00CB7512"/>
    <w:rsid w:val="00CB7661"/>
    <w:rsid w:val="00CB7A75"/>
    <w:rsid w:val="00CB7EAF"/>
    <w:rsid w:val="00CC011D"/>
    <w:rsid w:val="00CC10C3"/>
    <w:rsid w:val="00CC1759"/>
    <w:rsid w:val="00CC18FD"/>
    <w:rsid w:val="00CC1E0B"/>
    <w:rsid w:val="00CC2272"/>
    <w:rsid w:val="00CC2673"/>
    <w:rsid w:val="00CC27F3"/>
    <w:rsid w:val="00CC2829"/>
    <w:rsid w:val="00CC2C16"/>
    <w:rsid w:val="00CC2C48"/>
    <w:rsid w:val="00CC3117"/>
    <w:rsid w:val="00CC43A5"/>
    <w:rsid w:val="00CC444E"/>
    <w:rsid w:val="00CC4574"/>
    <w:rsid w:val="00CC464E"/>
    <w:rsid w:val="00CC46B4"/>
    <w:rsid w:val="00CC478B"/>
    <w:rsid w:val="00CC48A1"/>
    <w:rsid w:val="00CC493F"/>
    <w:rsid w:val="00CC4A38"/>
    <w:rsid w:val="00CC4E4D"/>
    <w:rsid w:val="00CC5AB7"/>
    <w:rsid w:val="00CC6696"/>
    <w:rsid w:val="00CC6A79"/>
    <w:rsid w:val="00CC7049"/>
    <w:rsid w:val="00CC740F"/>
    <w:rsid w:val="00CC7648"/>
    <w:rsid w:val="00CC7670"/>
    <w:rsid w:val="00CC771F"/>
    <w:rsid w:val="00CC7D10"/>
    <w:rsid w:val="00CD0189"/>
    <w:rsid w:val="00CD076A"/>
    <w:rsid w:val="00CD083C"/>
    <w:rsid w:val="00CD090E"/>
    <w:rsid w:val="00CD1930"/>
    <w:rsid w:val="00CD1BE6"/>
    <w:rsid w:val="00CD20D5"/>
    <w:rsid w:val="00CD2E7C"/>
    <w:rsid w:val="00CD2E94"/>
    <w:rsid w:val="00CD39D0"/>
    <w:rsid w:val="00CD3B21"/>
    <w:rsid w:val="00CD3B52"/>
    <w:rsid w:val="00CD3CB0"/>
    <w:rsid w:val="00CD3F66"/>
    <w:rsid w:val="00CD4663"/>
    <w:rsid w:val="00CD4827"/>
    <w:rsid w:val="00CD488B"/>
    <w:rsid w:val="00CD4A78"/>
    <w:rsid w:val="00CD4BE5"/>
    <w:rsid w:val="00CD5201"/>
    <w:rsid w:val="00CD572C"/>
    <w:rsid w:val="00CD58BB"/>
    <w:rsid w:val="00CD5ACA"/>
    <w:rsid w:val="00CD60A1"/>
    <w:rsid w:val="00CD66E1"/>
    <w:rsid w:val="00CD6B2C"/>
    <w:rsid w:val="00CD6CA5"/>
    <w:rsid w:val="00CD6FC9"/>
    <w:rsid w:val="00CD706C"/>
    <w:rsid w:val="00CD71E1"/>
    <w:rsid w:val="00CD7DCD"/>
    <w:rsid w:val="00CE0209"/>
    <w:rsid w:val="00CE020D"/>
    <w:rsid w:val="00CE0730"/>
    <w:rsid w:val="00CE08A2"/>
    <w:rsid w:val="00CE10F7"/>
    <w:rsid w:val="00CE1460"/>
    <w:rsid w:val="00CE1537"/>
    <w:rsid w:val="00CE1A92"/>
    <w:rsid w:val="00CE1C36"/>
    <w:rsid w:val="00CE1FC7"/>
    <w:rsid w:val="00CE20BE"/>
    <w:rsid w:val="00CE2114"/>
    <w:rsid w:val="00CE2B1A"/>
    <w:rsid w:val="00CE2BEC"/>
    <w:rsid w:val="00CE33F7"/>
    <w:rsid w:val="00CE3512"/>
    <w:rsid w:val="00CE3C32"/>
    <w:rsid w:val="00CE3EA2"/>
    <w:rsid w:val="00CE41C4"/>
    <w:rsid w:val="00CE4798"/>
    <w:rsid w:val="00CE5048"/>
    <w:rsid w:val="00CE52FB"/>
    <w:rsid w:val="00CE544C"/>
    <w:rsid w:val="00CE5891"/>
    <w:rsid w:val="00CE5B5B"/>
    <w:rsid w:val="00CE5C24"/>
    <w:rsid w:val="00CE5D82"/>
    <w:rsid w:val="00CE6C1F"/>
    <w:rsid w:val="00CE6D7C"/>
    <w:rsid w:val="00CE6E3B"/>
    <w:rsid w:val="00CE7989"/>
    <w:rsid w:val="00CE7990"/>
    <w:rsid w:val="00CE7DC6"/>
    <w:rsid w:val="00CF0101"/>
    <w:rsid w:val="00CF052B"/>
    <w:rsid w:val="00CF0921"/>
    <w:rsid w:val="00CF194F"/>
    <w:rsid w:val="00CF1AF7"/>
    <w:rsid w:val="00CF1F49"/>
    <w:rsid w:val="00CF1FC1"/>
    <w:rsid w:val="00CF2364"/>
    <w:rsid w:val="00CF2B79"/>
    <w:rsid w:val="00CF3893"/>
    <w:rsid w:val="00CF42DF"/>
    <w:rsid w:val="00CF460A"/>
    <w:rsid w:val="00CF4794"/>
    <w:rsid w:val="00CF4B84"/>
    <w:rsid w:val="00CF573E"/>
    <w:rsid w:val="00CF57B8"/>
    <w:rsid w:val="00CF585A"/>
    <w:rsid w:val="00CF59A1"/>
    <w:rsid w:val="00CF59AD"/>
    <w:rsid w:val="00CF5A7F"/>
    <w:rsid w:val="00CF5D0D"/>
    <w:rsid w:val="00CF60C9"/>
    <w:rsid w:val="00CF6165"/>
    <w:rsid w:val="00CF6FD3"/>
    <w:rsid w:val="00CF71EC"/>
    <w:rsid w:val="00CF72F1"/>
    <w:rsid w:val="00D00287"/>
    <w:rsid w:val="00D002BE"/>
    <w:rsid w:val="00D0036D"/>
    <w:rsid w:val="00D006FA"/>
    <w:rsid w:val="00D00B8C"/>
    <w:rsid w:val="00D01021"/>
    <w:rsid w:val="00D0108F"/>
    <w:rsid w:val="00D0131D"/>
    <w:rsid w:val="00D01493"/>
    <w:rsid w:val="00D0173B"/>
    <w:rsid w:val="00D01A50"/>
    <w:rsid w:val="00D03218"/>
    <w:rsid w:val="00D03332"/>
    <w:rsid w:val="00D035B6"/>
    <w:rsid w:val="00D036B7"/>
    <w:rsid w:val="00D037F1"/>
    <w:rsid w:val="00D045AC"/>
    <w:rsid w:val="00D048D8"/>
    <w:rsid w:val="00D04941"/>
    <w:rsid w:val="00D04A82"/>
    <w:rsid w:val="00D04ABD"/>
    <w:rsid w:val="00D04D95"/>
    <w:rsid w:val="00D04E8B"/>
    <w:rsid w:val="00D05FB0"/>
    <w:rsid w:val="00D0639F"/>
    <w:rsid w:val="00D06744"/>
    <w:rsid w:val="00D07196"/>
    <w:rsid w:val="00D072B2"/>
    <w:rsid w:val="00D072E9"/>
    <w:rsid w:val="00D07A2A"/>
    <w:rsid w:val="00D07C8F"/>
    <w:rsid w:val="00D07E12"/>
    <w:rsid w:val="00D07FE2"/>
    <w:rsid w:val="00D1149F"/>
    <w:rsid w:val="00D11504"/>
    <w:rsid w:val="00D11C39"/>
    <w:rsid w:val="00D12049"/>
    <w:rsid w:val="00D12B6D"/>
    <w:rsid w:val="00D12D0E"/>
    <w:rsid w:val="00D12E44"/>
    <w:rsid w:val="00D13902"/>
    <w:rsid w:val="00D13AE8"/>
    <w:rsid w:val="00D13CFB"/>
    <w:rsid w:val="00D143DF"/>
    <w:rsid w:val="00D14A7C"/>
    <w:rsid w:val="00D15432"/>
    <w:rsid w:val="00D16098"/>
    <w:rsid w:val="00D168E0"/>
    <w:rsid w:val="00D16A30"/>
    <w:rsid w:val="00D16D50"/>
    <w:rsid w:val="00D172A4"/>
    <w:rsid w:val="00D17335"/>
    <w:rsid w:val="00D17795"/>
    <w:rsid w:val="00D1796A"/>
    <w:rsid w:val="00D17B3C"/>
    <w:rsid w:val="00D17C29"/>
    <w:rsid w:val="00D17D98"/>
    <w:rsid w:val="00D17DE1"/>
    <w:rsid w:val="00D20540"/>
    <w:rsid w:val="00D2068E"/>
    <w:rsid w:val="00D206BF"/>
    <w:rsid w:val="00D20872"/>
    <w:rsid w:val="00D21442"/>
    <w:rsid w:val="00D21B12"/>
    <w:rsid w:val="00D21B1D"/>
    <w:rsid w:val="00D21CD2"/>
    <w:rsid w:val="00D21D83"/>
    <w:rsid w:val="00D21E8F"/>
    <w:rsid w:val="00D2200A"/>
    <w:rsid w:val="00D22106"/>
    <w:rsid w:val="00D22156"/>
    <w:rsid w:val="00D22342"/>
    <w:rsid w:val="00D223A8"/>
    <w:rsid w:val="00D22597"/>
    <w:rsid w:val="00D225DB"/>
    <w:rsid w:val="00D2281B"/>
    <w:rsid w:val="00D22DC6"/>
    <w:rsid w:val="00D23087"/>
    <w:rsid w:val="00D2312A"/>
    <w:rsid w:val="00D2363E"/>
    <w:rsid w:val="00D2376E"/>
    <w:rsid w:val="00D23D41"/>
    <w:rsid w:val="00D23EEB"/>
    <w:rsid w:val="00D23EF6"/>
    <w:rsid w:val="00D23F8A"/>
    <w:rsid w:val="00D24261"/>
    <w:rsid w:val="00D2433A"/>
    <w:rsid w:val="00D24643"/>
    <w:rsid w:val="00D247F0"/>
    <w:rsid w:val="00D24BE1"/>
    <w:rsid w:val="00D255C3"/>
    <w:rsid w:val="00D2568C"/>
    <w:rsid w:val="00D2590F"/>
    <w:rsid w:val="00D25920"/>
    <w:rsid w:val="00D25ED0"/>
    <w:rsid w:val="00D25F10"/>
    <w:rsid w:val="00D26471"/>
    <w:rsid w:val="00D26779"/>
    <w:rsid w:val="00D2689D"/>
    <w:rsid w:val="00D26CC0"/>
    <w:rsid w:val="00D26E5F"/>
    <w:rsid w:val="00D26F31"/>
    <w:rsid w:val="00D2717F"/>
    <w:rsid w:val="00D30292"/>
    <w:rsid w:val="00D3045B"/>
    <w:rsid w:val="00D31815"/>
    <w:rsid w:val="00D31B21"/>
    <w:rsid w:val="00D31C89"/>
    <w:rsid w:val="00D3250B"/>
    <w:rsid w:val="00D326CD"/>
    <w:rsid w:val="00D32951"/>
    <w:rsid w:val="00D32A01"/>
    <w:rsid w:val="00D32D1C"/>
    <w:rsid w:val="00D32FE8"/>
    <w:rsid w:val="00D33058"/>
    <w:rsid w:val="00D332B9"/>
    <w:rsid w:val="00D33585"/>
    <w:rsid w:val="00D3375B"/>
    <w:rsid w:val="00D33990"/>
    <w:rsid w:val="00D33D15"/>
    <w:rsid w:val="00D33D4C"/>
    <w:rsid w:val="00D33F06"/>
    <w:rsid w:val="00D341F4"/>
    <w:rsid w:val="00D34817"/>
    <w:rsid w:val="00D34A6A"/>
    <w:rsid w:val="00D3529D"/>
    <w:rsid w:val="00D357B8"/>
    <w:rsid w:val="00D35C4D"/>
    <w:rsid w:val="00D35D2F"/>
    <w:rsid w:val="00D35F23"/>
    <w:rsid w:val="00D36173"/>
    <w:rsid w:val="00D36631"/>
    <w:rsid w:val="00D369D9"/>
    <w:rsid w:val="00D36A5D"/>
    <w:rsid w:val="00D36A76"/>
    <w:rsid w:val="00D37084"/>
    <w:rsid w:val="00D3774A"/>
    <w:rsid w:val="00D37860"/>
    <w:rsid w:val="00D37BD3"/>
    <w:rsid w:val="00D37C00"/>
    <w:rsid w:val="00D37E4F"/>
    <w:rsid w:val="00D37EEA"/>
    <w:rsid w:val="00D40604"/>
    <w:rsid w:val="00D407DE"/>
    <w:rsid w:val="00D40A11"/>
    <w:rsid w:val="00D40F5B"/>
    <w:rsid w:val="00D410CA"/>
    <w:rsid w:val="00D413E3"/>
    <w:rsid w:val="00D418CE"/>
    <w:rsid w:val="00D41FCE"/>
    <w:rsid w:val="00D42926"/>
    <w:rsid w:val="00D431A3"/>
    <w:rsid w:val="00D4395A"/>
    <w:rsid w:val="00D43B3C"/>
    <w:rsid w:val="00D44095"/>
    <w:rsid w:val="00D44495"/>
    <w:rsid w:val="00D44C6D"/>
    <w:rsid w:val="00D44C9C"/>
    <w:rsid w:val="00D4528D"/>
    <w:rsid w:val="00D454A3"/>
    <w:rsid w:val="00D454C0"/>
    <w:rsid w:val="00D459AE"/>
    <w:rsid w:val="00D45A65"/>
    <w:rsid w:val="00D46100"/>
    <w:rsid w:val="00D46593"/>
    <w:rsid w:val="00D4668A"/>
    <w:rsid w:val="00D4688D"/>
    <w:rsid w:val="00D46ACB"/>
    <w:rsid w:val="00D46B7B"/>
    <w:rsid w:val="00D4768A"/>
    <w:rsid w:val="00D4791E"/>
    <w:rsid w:val="00D47A0F"/>
    <w:rsid w:val="00D47B98"/>
    <w:rsid w:val="00D47D12"/>
    <w:rsid w:val="00D5019F"/>
    <w:rsid w:val="00D503BA"/>
    <w:rsid w:val="00D5052A"/>
    <w:rsid w:val="00D508F3"/>
    <w:rsid w:val="00D509C2"/>
    <w:rsid w:val="00D50BD3"/>
    <w:rsid w:val="00D50E55"/>
    <w:rsid w:val="00D51677"/>
    <w:rsid w:val="00D51962"/>
    <w:rsid w:val="00D52477"/>
    <w:rsid w:val="00D52894"/>
    <w:rsid w:val="00D530E0"/>
    <w:rsid w:val="00D5386F"/>
    <w:rsid w:val="00D53988"/>
    <w:rsid w:val="00D53A70"/>
    <w:rsid w:val="00D53B66"/>
    <w:rsid w:val="00D53C59"/>
    <w:rsid w:val="00D53F92"/>
    <w:rsid w:val="00D540B8"/>
    <w:rsid w:val="00D54296"/>
    <w:rsid w:val="00D54F45"/>
    <w:rsid w:val="00D55949"/>
    <w:rsid w:val="00D55E1C"/>
    <w:rsid w:val="00D55F5E"/>
    <w:rsid w:val="00D55FF3"/>
    <w:rsid w:val="00D56034"/>
    <w:rsid w:val="00D560D6"/>
    <w:rsid w:val="00D560DB"/>
    <w:rsid w:val="00D563C8"/>
    <w:rsid w:val="00D5696B"/>
    <w:rsid w:val="00D5748C"/>
    <w:rsid w:val="00D57768"/>
    <w:rsid w:val="00D578B2"/>
    <w:rsid w:val="00D57975"/>
    <w:rsid w:val="00D57A71"/>
    <w:rsid w:val="00D57C9C"/>
    <w:rsid w:val="00D60107"/>
    <w:rsid w:val="00D6033C"/>
    <w:rsid w:val="00D60353"/>
    <w:rsid w:val="00D60387"/>
    <w:rsid w:val="00D60B7C"/>
    <w:rsid w:val="00D60DF8"/>
    <w:rsid w:val="00D61419"/>
    <w:rsid w:val="00D61BB9"/>
    <w:rsid w:val="00D624AA"/>
    <w:rsid w:val="00D62E80"/>
    <w:rsid w:val="00D63149"/>
    <w:rsid w:val="00D63288"/>
    <w:rsid w:val="00D63311"/>
    <w:rsid w:val="00D635A1"/>
    <w:rsid w:val="00D639C7"/>
    <w:rsid w:val="00D63D65"/>
    <w:rsid w:val="00D63E97"/>
    <w:rsid w:val="00D63F4E"/>
    <w:rsid w:val="00D63F7C"/>
    <w:rsid w:val="00D6470D"/>
    <w:rsid w:val="00D64CB4"/>
    <w:rsid w:val="00D6502D"/>
    <w:rsid w:val="00D6551D"/>
    <w:rsid w:val="00D65C86"/>
    <w:rsid w:val="00D65D02"/>
    <w:rsid w:val="00D6605B"/>
    <w:rsid w:val="00D6686B"/>
    <w:rsid w:val="00D669A0"/>
    <w:rsid w:val="00D66B4D"/>
    <w:rsid w:val="00D66DDF"/>
    <w:rsid w:val="00D6723D"/>
    <w:rsid w:val="00D675B4"/>
    <w:rsid w:val="00D679EA"/>
    <w:rsid w:val="00D67C35"/>
    <w:rsid w:val="00D67C74"/>
    <w:rsid w:val="00D7032E"/>
    <w:rsid w:val="00D70368"/>
    <w:rsid w:val="00D70AA2"/>
    <w:rsid w:val="00D70B6F"/>
    <w:rsid w:val="00D70C51"/>
    <w:rsid w:val="00D70E04"/>
    <w:rsid w:val="00D711ED"/>
    <w:rsid w:val="00D718A8"/>
    <w:rsid w:val="00D723B5"/>
    <w:rsid w:val="00D725AC"/>
    <w:rsid w:val="00D73014"/>
    <w:rsid w:val="00D732AF"/>
    <w:rsid w:val="00D737B8"/>
    <w:rsid w:val="00D73EF6"/>
    <w:rsid w:val="00D74067"/>
    <w:rsid w:val="00D742B1"/>
    <w:rsid w:val="00D7434A"/>
    <w:rsid w:val="00D743AE"/>
    <w:rsid w:val="00D74B44"/>
    <w:rsid w:val="00D74E11"/>
    <w:rsid w:val="00D74FE3"/>
    <w:rsid w:val="00D75B21"/>
    <w:rsid w:val="00D75B69"/>
    <w:rsid w:val="00D75E4D"/>
    <w:rsid w:val="00D761B7"/>
    <w:rsid w:val="00D7634D"/>
    <w:rsid w:val="00D763D7"/>
    <w:rsid w:val="00D7652A"/>
    <w:rsid w:val="00D7656E"/>
    <w:rsid w:val="00D766C9"/>
    <w:rsid w:val="00D76BDF"/>
    <w:rsid w:val="00D76CA6"/>
    <w:rsid w:val="00D7702C"/>
    <w:rsid w:val="00D770A1"/>
    <w:rsid w:val="00D77253"/>
    <w:rsid w:val="00D7743F"/>
    <w:rsid w:val="00D77553"/>
    <w:rsid w:val="00D7777F"/>
    <w:rsid w:val="00D77922"/>
    <w:rsid w:val="00D77FF4"/>
    <w:rsid w:val="00D80251"/>
    <w:rsid w:val="00D80512"/>
    <w:rsid w:val="00D80B9E"/>
    <w:rsid w:val="00D80BF1"/>
    <w:rsid w:val="00D80EA4"/>
    <w:rsid w:val="00D8135C"/>
    <w:rsid w:val="00D81D81"/>
    <w:rsid w:val="00D81ED3"/>
    <w:rsid w:val="00D8275B"/>
    <w:rsid w:val="00D82942"/>
    <w:rsid w:val="00D83497"/>
    <w:rsid w:val="00D844B9"/>
    <w:rsid w:val="00D84C8A"/>
    <w:rsid w:val="00D854B4"/>
    <w:rsid w:val="00D85BAF"/>
    <w:rsid w:val="00D85ED4"/>
    <w:rsid w:val="00D85FD1"/>
    <w:rsid w:val="00D860B1"/>
    <w:rsid w:val="00D863E5"/>
    <w:rsid w:val="00D86C19"/>
    <w:rsid w:val="00D86F1C"/>
    <w:rsid w:val="00D87886"/>
    <w:rsid w:val="00D87A09"/>
    <w:rsid w:val="00D87DEB"/>
    <w:rsid w:val="00D904B4"/>
    <w:rsid w:val="00D90790"/>
    <w:rsid w:val="00D908CD"/>
    <w:rsid w:val="00D9092E"/>
    <w:rsid w:val="00D90A7A"/>
    <w:rsid w:val="00D90E37"/>
    <w:rsid w:val="00D912E9"/>
    <w:rsid w:val="00D914E6"/>
    <w:rsid w:val="00D918C7"/>
    <w:rsid w:val="00D91BAC"/>
    <w:rsid w:val="00D92AC2"/>
    <w:rsid w:val="00D92CB6"/>
    <w:rsid w:val="00D93153"/>
    <w:rsid w:val="00D932F3"/>
    <w:rsid w:val="00D9369D"/>
    <w:rsid w:val="00D93B13"/>
    <w:rsid w:val="00D93CB8"/>
    <w:rsid w:val="00D94180"/>
    <w:rsid w:val="00D94278"/>
    <w:rsid w:val="00D94530"/>
    <w:rsid w:val="00D94535"/>
    <w:rsid w:val="00D94C57"/>
    <w:rsid w:val="00D94E4C"/>
    <w:rsid w:val="00D94EFA"/>
    <w:rsid w:val="00D94F35"/>
    <w:rsid w:val="00D95250"/>
    <w:rsid w:val="00D957A4"/>
    <w:rsid w:val="00D96907"/>
    <w:rsid w:val="00D96D4E"/>
    <w:rsid w:val="00D96E41"/>
    <w:rsid w:val="00D96FB8"/>
    <w:rsid w:val="00D97406"/>
    <w:rsid w:val="00D976A4"/>
    <w:rsid w:val="00D97E34"/>
    <w:rsid w:val="00DA0354"/>
    <w:rsid w:val="00DA0417"/>
    <w:rsid w:val="00DA04F6"/>
    <w:rsid w:val="00DA11F7"/>
    <w:rsid w:val="00DA132D"/>
    <w:rsid w:val="00DA1D49"/>
    <w:rsid w:val="00DA2B55"/>
    <w:rsid w:val="00DA2FD2"/>
    <w:rsid w:val="00DA424F"/>
    <w:rsid w:val="00DA4CC9"/>
    <w:rsid w:val="00DA4D80"/>
    <w:rsid w:val="00DA5758"/>
    <w:rsid w:val="00DA58A6"/>
    <w:rsid w:val="00DA5C9D"/>
    <w:rsid w:val="00DA5CA6"/>
    <w:rsid w:val="00DA5D53"/>
    <w:rsid w:val="00DA5ECF"/>
    <w:rsid w:val="00DA68A4"/>
    <w:rsid w:val="00DA690B"/>
    <w:rsid w:val="00DA6A4B"/>
    <w:rsid w:val="00DA7206"/>
    <w:rsid w:val="00DA73DB"/>
    <w:rsid w:val="00DA7418"/>
    <w:rsid w:val="00DA74CB"/>
    <w:rsid w:val="00DA7598"/>
    <w:rsid w:val="00DA78CB"/>
    <w:rsid w:val="00DA78EC"/>
    <w:rsid w:val="00DA7C34"/>
    <w:rsid w:val="00DA7EB5"/>
    <w:rsid w:val="00DB061D"/>
    <w:rsid w:val="00DB0732"/>
    <w:rsid w:val="00DB0829"/>
    <w:rsid w:val="00DB0B9B"/>
    <w:rsid w:val="00DB0E0A"/>
    <w:rsid w:val="00DB0E2F"/>
    <w:rsid w:val="00DB0E6C"/>
    <w:rsid w:val="00DB128B"/>
    <w:rsid w:val="00DB1B28"/>
    <w:rsid w:val="00DB1D09"/>
    <w:rsid w:val="00DB1EE8"/>
    <w:rsid w:val="00DB2264"/>
    <w:rsid w:val="00DB24DC"/>
    <w:rsid w:val="00DB2503"/>
    <w:rsid w:val="00DB2645"/>
    <w:rsid w:val="00DB2ACD"/>
    <w:rsid w:val="00DB2E51"/>
    <w:rsid w:val="00DB2F97"/>
    <w:rsid w:val="00DB3212"/>
    <w:rsid w:val="00DB32E3"/>
    <w:rsid w:val="00DB3B11"/>
    <w:rsid w:val="00DB3DD1"/>
    <w:rsid w:val="00DB4DE8"/>
    <w:rsid w:val="00DB5345"/>
    <w:rsid w:val="00DB5401"/>
    <w:rsid w:val="00DB54B2"/>
    <w:rsid w:val="00DB551A"/>
    <w:rsid w:val="00DB5579"/>
    <w:rsid w:val="00DB5998"/>
    <w:rsid w:val="00DB5A97"/>
    <w:rsid w:val="00DB5BCA"/>
    <w:rsid w:val="00DB5F7B"/>
    <w:rsid w:val="00DB65D6"/>
    <w:rsid w:val="00DB689E"/>
    <w:rsid w:val="00DB703B"/>
    <w:rsid w:val="00DB705E"/>
    <w:rsid w:val="00DB72D2"/>
    <w:rsid w:val="00DB76EC"/>
    <w:rsid w:val="00DB78B0"/>
    <w:rsid w:val="00DB78EC"/>
    <w:rsid w:val="00DB7BDB"/>
    <w:rsid w:val="00DB7E07"/>
    <w:rsid w:val="00DB7E2A"/>
    <w:rsid w:val="00DC05AD"/>
    <w:rsid w:val="00DC062A"/>
    <w:rsid w:val="00DC0882"/>
    <w:rsid w:val="00DC0A98"/>
    <w:rsid w:val="00DC0CAE"/>
    <w:rsid w:val="00DC0EFD"/>
    <w:rsid w:val="00DC12BA"/>
    <w:rsid w:val="00DC24A2"/>
    <w:rsid w:val="00DC250E"/>
    <w:rsid w:val="00DC28AF"/>
    <w:rsid w:val="00DC29FB"/>
    <w:rsid w:val="00DC2DC2"/>
    <w:rsid w:val="00DC31D3"/>
    <w:rsid w:val="00DC3213"/>
    <w:rsid w:val="00DC3250"/>
    <w:rsid w:val="00DC3484"/>
    <w:rsid w:val="00DC34AA"/>
    <w:rsid w:val="00DC3F95"/>
    <w:rsid w:val="00DC42AA"/>
    <w:rsid w:val="00DC439B"/>
    <w:rsid w:val="00DC47DA"/>
    <w:rsid w:val="00DC4D1D"/>
    <w:rsid w:val="00DC4E08"/>
    <w:rsid w:val="00DC5DE1"/>
    <w:rsid w:val="00DC609E"/>
    <w:rsid w:val="00DC60E4"/>
    <w:rsid w:val="00DC63E6"/>
    <w:rsid w:val="00DC64A4"/>
    <w:rsid w:val="00DC6C7E"/>
    <w:rsid w:val="00DC6FE8"/>
    <w:rsid w:val="00DD00F6"/>
    <w:rsid w:val="00DD0693"/>
    <w:rsid w:val="00DD08F1"/>
    <w:rsid w:val="00DD0925"/>
    <w:rsid w:val="00DD0987"/>
    <w:rsid w:val="00DD0E43"/>
    <w:rsid w:val="00DD0EB6"/>
    <w:rsid w:val="00DD11D0"/>
    <w:rsid w:val="00DD1414"/>
    <w:rsid w:val="00DD1F06"/>
    <w:rsid w:val="00DD2024"/>
    <w:rsid w:val="00DD27EF"/>
    <w:rsid w:val="00DD2B95"/>
    <w:rsid w:val="00DD2E80"/>
    <w:rsid w:val="00DD36CF"/>
    <w:rsid w:val="00DD3826"/>
    <w:rsid w:val="00DD3E01"/>
    <w:rsid w:val="00DD4229"/>
    <w:rsid w:val="00DD431A"/>
    <w:rsid w:val="00DD47A5"/>
    <w:rsid w:val="00DD4857"/>
    <w:rsid w:val="00DD4E83"/>
    <w:rsid w:val="00DD55CB"/>
    <w:rsid w:val="00DD58E5"/>
    <w:rsid w:val="00DD59CF"/>
    <w:rsid w:val="00DD5A11"/>
    <w:rsid w:val="00DD6331"/>
    <w:rsid w:val="00DD7623"/>
    <w:rsid w:val="00DD7F8F"/>
    <w:rsid w:val="00DE05D5"/>
    <w:rsid w:val="00DE06D8"/>
    <w:rsid w:val="00DE10AB"/>
    <w:rsid w:val="00DE126B"/>
    <w:rsid w:val="00DE1690"/>
    <w:rsid w:val="00DE1CD0"/>
    <w:rsid w:val="00DE1D9A"/>
    <w:rsid w:val="00DE21E6"/>
    <w:rsid w:val="00DE2426"/>
    <w:rsid w:val="00DE26E6"/>
    <w:rsid w:val="00DE2868"/>
    <w:rsid w:val="00DE2C44"/>
    <w:rsid w:val="00DE2E47"/>
    <w:rsid w:val="00DE313E"/>
    <w:rsid w:val="00DE3141"/>
    <w:rsid w:val="00DE3423"/>
    <w:rsid w:val="00DE389F"/>
    <w:rsid w:val="00DE3E1F"/>
    <w:rsid w:val="00DE3E98"/>
    <w:rsid w:val="00DE3F69"/>
    <w:rsid w:val="00DE3FA9"/>
    <w:rsid w:val="00DE4CD8"/>
    <w:rsid w:val="00DE4DDA"/>
    <w:rsid w:val="00DE4F91"/>
    <w:rsid w:val="00DE5A8D"/>
    <w:rsid w:val="00DE5BF0"/>
    <w:rsid w:val="00DE6042"/>
    <w:rsid w:val="00DE62DA"/>
    <w:rsid w:val="00DE6396"/>
    <w:rsid w:val="00DE6648"/>
    <w:rsid w:val="00DE668A"/>
    <w:rsid w:val="00DE6A8C"/>
    <w:rsid w:val="00DE6B3F"/>
    <w:rsid w:val="00DE6BD6"/>
    <w:rsid w:val="00DE7303"/>
    <w:rsid w:val="00DE768C"/>
    <w:rsid w:val="00DE775F"/>
    <w:rsid w:val="00DE7788"/>
    <w:rsid w:val="00DF0A66"/>
    <w:rsid w:val="00DF0A75"/>
    <w:rsid w:val="00DF0BF2"/>
    <w:rsid w:val="00DF1412"/>
    <w:rsid w:val="00DF1D0E"/>
    <w:rsid w:val="00DF1D57"/>
    <w:rsid w:val="00DF21A1"/>
    <w:rsid w:val="00DF22C9"/>
    <w:rsid w:val="00DF264E"/>
    <w:rsid w:val="00DF2B25"/>
    <w:rsid w:val="00DF2B2A"/>
    <w:rsid w:val="00DF31EF"/>
    <w:rsid w:val="00DF3355"/>
    <w:rsid w:val="00DF38A6"/>
    <w:rsid w:val="00DF3A51"/>
    <w:rsid w:val="00DF3AFA"/>
    <w:rsid w:val="00DF417A"/>
    <w:rsid w:val="00DF43EB"/>
    <w:rsid w:val="00DF444A"/>
    <w:rsid w:val="00DF47AE"/>
    <w:rsid w:val="00DF4A03"/>
    <w:rsid w:val="00DF4C11"/>
    <w:rsid w:val="00DF4ECB"/>
    <w:rsid w:val="00DF53C2"/>
    <w:rsid w:val="00DF56E7"/>
    <w:rsid w:val="00DF5B7B"/>
    <w:rsid w:val="00DF606C"/>
    <w:rsid w:val="00DF60E4"/>
    <w:rsid w:val="00DF6342"/>
    <w:rsid w:val="00DF6B1A"/>
    <w:rsid w:val="00DF6F01"/>
    <w:rsid w:val="00DF7EE2"/>
    <w:rsid w:val="00E005DD"/>
    <w:rsid w:val="00E01562"/>
    <w:rsid w:val="00E016F3"/>
    <w:rsid w:val="00E01809"/>
    <w:rsid w:val="00E01838"/>
    <w:rsid w:val="00E01A8F"/>
    <w:rsid w:val="00E0218D"/>
    <w:rsid w:val="00E02500"/>
    <w:rsid w:val="00E026C7"/>
    <w:rsid w:val="00E0315A"/>
    <w:rsid w:val="00E031BB"/>
    <w:rsid w:val="00E03234"/>
    <w:rsid w:val="00E0369B"/>
    <w:rsid w:val="00E03765"/>
    <w:rsid w:val="00E03839"/>
    <w:rsid w:val="00E03B6F"/>
    <w:rsid w:val="00E040AF"/>
    <w:rsid w:val="00E04662"/>
    <w:rsid w:val="00E056B5"/>
    <w:rsid w:val="00E05785"/>
    <w:rsid w:val="00E05B67"/>
    <w:rsid w:val="00E05C4F"/>
    <w:rsid w:val="00E06262"/>
    <w:rsid w:val="00E06671"/>
    <w:rsid w:val="00E06B0A"/>
    <w:rsid w:val="00E0702A"/>
    <w:rsid w:val="00E0712D"/>
    <w:rsid w:val="00E0717E"/>
    <w:rsid w:val="00E072AD"/>
    <w:rsid w:val="00E10C42"/>
    <w:rsid w:val="00E10EA8"/>
    <w:rsid w:val="00E11186"/>
    <w:rsid w:val="00E11EBD"/>
    <w:rsid w:val="00E120C6"/>
    <w:rsid w:val="00E123F6"/>
    <w:rsid w:val="00E1281C"/>
    <w:rsid w:val="00E12B72"/>
    <w:rsid w:val="00E12FE6"/>
    <w:rsid w:val="00E1316A"/>
    <w:rsid w:val="00E13338"/>
    <w:rsid w:val="00E13491"/>
    <w:rsid w:val="00E13601"/>
    <w:rsid w:val="00E1389A"/>
    <w:rsid w:val="00E139D6"/>
    <w:rsid w:val="00E13AF5"/>
    <w:rsid w:val="00E13B5A"/>
    <w:rsid w:val="00E13E54"/>
    <w:rsid w:val="00E13F33"/>
    <w:rsid w:val="00E13F7D"/>
    <w:rsid w:val="00E1403A"/>
    <w:rsid w:val="00E1446E"/>
    <w:rsid w:val="00E14920"/>
    <w:rsid w:val="00E14AA3"/>
    <w:rsid w:val="00E152B9"/>
    <w:rsid w:val="00E153E9"/>
    <w:rsid w:val="00E15897"/>
    <w:rsid w:val="00E15BF1"/>
    <w:rsid w:val="00E15D1A"/>
    <w:rsid w:val="00E15D3E"/>
    <w:rsid w:val="00E15FBB"/>
    <w:rsid w:val="00E166BA"/>
    <w:rsid w:val="00E16DC9"/>
    <w:rsid w:val="00E172DC"/>
    <w:rsid w:val="00E177D5"/>
    <w:rsid w:val="00E177DF"/>
    <w:rsid w:val="00E17A94"/>
    <w:rsid w:val="00E17BCC"/>
    <w:rsid w:val="00E202FA"/>
    <w:rsid w:val="00E20387"/>
    <w:rsid w:val="00E2057A"/>
    <w:rsid w:val="00E2087E"/>
    <w:rsid w:val="00E210B6"/>
    <w:rsid w:val="00E21176"/>
    <w:rsid w:val="00E21582"/>
    <w:rsid w:val="00E218F6"/>
    <w:rsid w:val="00E21908"/>
    <w:rsid w:val="00E21AFE"/>
    <w:rsid w:val="00E21B6F"/>
    <w:rsid w:val="00E22325"/>
    <w:rsid w:val="00E2288A"/>
    <w:rsid w:val="00E228DE"/>
    <w:rsid w:val="00E22930"/>
    <w:rsid w:val="00E229EB"/>
    <w:rsid w:val="00E2307F"/>
    <w:rsid w:val="00E232E6"/>
    <w:rsid w:val="00E23A3B"/>
    <w:rsid w:val="00E23A89"/>
    <w:rsid w:val="00E23D0D"/>
    <w:rsid w:val="00E242F0"/>
    <w:rsid w:val="00E24469"/>
    <w:rsid w:val="00E24B60"/>
    <w:rsid w:val="00E24ED0"/>
    <w:rsid w:val="00E251A8"/>
    <w:rsid w:val="00E25553"/>
    <w:rsid w:val="00E255C3"/>
    <w:rsid w:val="00E25885"/>
    <w:rsid w:val="00E25A40"/>
    <w:rsid w:val="00E25C9B"/>
    <w:rsid w:val="00E262F2"/>
    <w:rsid w:val="00E265B8"/>
    <w:rsid w:val="00E268A1"/>
    <w:rsid w:val="00E26920"/>
    <w:rsid w:val="00E26B97"/>
    <w:rsid w:val="00E2719F"/>
    <w:rsid w:val="00E27373"/>
    <w:rsid w:val="00E27508"/>
    <w:rsid w:val="00E27714"/>
    <w:rsid w:val="00E277E3"/>
    <w:rsid w:val="00E279F4"/>
    <w:rsid w:val="00E3001F"/>
    <w:rsid w:val="00E30642"/>
    <w:rsid w:val="00E306B6"/>
    <w:rsid w:val="00E306CA"/>
    <w:rsid w:val="00E30847"/>
    <w:rsid w:val="00E31562"/>
    <w:rsid w:val="00E31639"/>
    <w:rsid w:val="00E31EB6"/>
    <w:rsid w:val="00E31EDE"/>
    <w:rsid w:val="00E32556"/>
    <w:rsid w:val="00E32586"/>
    <w:rsid w:val="00E32A16"/>
    <w:rsid w:val="00E32FCB"/>
    <w:rsid w:val="00E33074"/>
    <w:rsid w:val="00E3321E"/>
    <w:rsid w:val="00E3371B"/>
    <w:rsid w:val="00E33A91"/>
    <w:rsid w:val="00E33C5B"/>
    <w:rsid w:val="00E33EAA"/>
    <w:rsid w:val="00E34290"/>
    <w:rsid w:val="00E345A7"/>
    <w:rsid w:val="00E34667"/>
    <w:rsid w:val="00E34724"/>
    <w:rsid w:val="00E34813"/>
    <w:rsid w:val="00E34921"/>
    <w:rsid w:val="00E34A91"/>
    <w:rsid w:val="00E34C3E"/>
    <w:rsid w:val="00E34F92"/>
    <w:rsid w:val="00E350BF"/>
    <w:rsid w:val="00E353B5"/>
    <w:rsid w:val="00E357AA"/>
    <w:rsid w:val="00E35841"/>
    <w:rsid w:val="00E35E69"/>
    <w:rsid w:val="00E35EB3"/>
    <w:rsid w:val="00E361B7"/>
    <w:rsid w:val="00E36245"/>
    <w:rsid w:val="00E3651B"/>
    <w:rsid w:val="00E36CBA"/>
    <w:rsid w:val="00E36FC8"/>
    <w:rsid w:val="00E37702"/>
    <w:rsid w:val="00E37714"/>
    <w:rsid w:val="00E37E4A"/>
    <w:rsid w:val="00E4028C"/>
    <w:rsid w:val="00E4034A"/>
    <w:rsid w:val="00E40484"/>
    <w:rsid w:val="00E40509"/>
    <w:rsid w:val="00E405BB"/>
    <w:rsid w:val="00E4063F"/>
    <w:rsid w:val="00E409B6"/>
    <w:rsid w:val="00E40BD3"/>
    <w:rsid w:val="00E40DC0"/>
    <w:rsid w:val="00E411DB"/>
    <w:rsid w:val="00E4146B"/>
    <w:rsid w:val="00E4158B"/>
    <w:rsid w:val="00E41997"/>
    <w:rsid w:val="00E41B38"/>
    <w:rsid w:val="00E41DE0"/>
    <w:rsid w:val="00E42123"/>
    <w:rsid w:val="00E424A2"/>
    <w:rsid w:val="00E4260D"/>
    <w:rsid w:val="00E435DC"/>
    <w:rsid w:val="00E4374E"/>
    <w:rsid w:val="00E43998"/>
    <w:rsid w:val="00E43A6D"/>
    <w:rsid w:val="00E43B3E"/>
    <w:rsid w:val="00E43CA9"/>
    <w:rsid w:val="00E43CBC"/>
    <w:rsid w:val="00E43EB8"/>
    <w:rsid w:val="00E43FD6"/>
    <w:rsid w:val="00E44173"/>
    <w:rsid w:val="00E4454A"/>
    <w:rsid w:val="00E445CB"/>
    <w:rsid w:val="00E4461B"/>
    <w:rsid w:val="00E447EC"/>
    <w:rsid w:val="00E4493F"/>
    <w:rsid w:val="00E449E4"/>
    <w:rsid w:val="00E451A1"/>
    <w:rsid w:val="00E45829"/>
    <w:rsid w:val="00E45860"/>
    <w:rsid w:val="00E45999"/>
    <w:rsid w:val="00E45A8D"/>
    <w:rsid w:val="00E45B2A"/>
    <w:rsid w:val="00E45BDC"/>
    <w:rsid w:val="00E4691B"/>
    <w:rsid w:val="00E46AC5"/>
    <w:rsid w:val="00E46D1C"/>
    <w:rsid w:val="00E470C2"/>
    <w:rsid w:val="00E4722E"/>
    <w:rsid w:val="00E4735F"/>
    <w:rsid w:val="00E4756B"/>
    <w:rsid w:val="00E4769E"/>
    <w:rsid w:val="00E476F6"/>
    <w:rsid w:val="00E47E97"/>
    <w:rsid w:val="00E5000E"/>
    <w:rsid w:val="00E50085"/>
    <w:rsid w:val="00E50348"/>
    <w:rsid w:val="00E50A0E"/>
    <w:rsid w:val="00E50F6C"/>
    <w:rsid w:val="00E516DE"/>
    <w:rsid w:val="00E519EB"/>
    <w:rsid w:val="00E51D3A"/>
    <w:rsid w:val="00E523F4"/>
    <w:rsid w:val="00E537A1"/>
    <w:rsid w:val="00E538AD"/>
    <w:rsid w:val="00E538F3"/>
    <w:rsid w:val="00E5392F"/>
    <w:rsid w:val="00E53E3B"/>
    <w:rsid w:val="00E54490"/>
    <w:rsid w:val="00E54669"/>
    <w:rsid w:val="00E54AF7"/>
    <w:rsid w:val="00E54C18"/>
    <w:rsid w:val="00E54E3D"/>
    <w:rsid w:val="00E54E4E"/>
    <w:rsid w:val="00E55610"/>
    <w:rsid w:val="00E5565A"/>
    <w:rsid w:val="00E55966"/>
    <w:rsid w:val="00E559C2"/>
    <w:rsid w:val="00E55EC2"/>
    <w:rsid w:val="00E56798"/>
    <w:rsid w:val="00E56803"/>
    <w:rsid w:val="00E56C3E"/>
    <w:rsid w:val="00E56C5E"/>
    <w:rsid w:val="00E56CF2"/>
    <w:rsid w:val="00E571EA"/>
    <w:rsid w:val="00E57595"/>
    <w:rsid w:val="00E5771A"/>
    <w:rsid w:val="00E5784F"/>
    <w:rsid w:val="00E57C86"/>
    <w:rsid w:val="00E60633"/>
    <w:rsid w:val="00E6076F"/>
    <w:rsid w:val="00E607EF"/>
    <w:rsid w:val="00E60A3A"/>
    <w:rsid w:val="00E60E64"/>
    <w:rsid w:val="00E60E9D"/>
    <w:rsid w:val="00E6121F"/>
    <w:rsid w:val="00E61235"/>
    <w:rsid w:val="00E6160D"/>
    <w:rsid w:val="00E61A0B"/>
    <w:rsid w:val="00E61B1D"/>
    <w:rsid w:val="00E624D9"/>
    <w:rsid w:val="00E627E6"/>
    <w:rsid w:val="00E62E67"/>
    <w:rsid w:val="00E63315"/>
    <w:rsid w:val="00E63AA0"/>
    <w:rsid w:val="00E641AC"/>
    <w:rsid w:val="00E6430E"/>
    <w:rsid w:val="00E64440"/>
    <w:rsid w:val="00E6547F"/>
    <w:rsid w:val="00E65574"/>
    <w:rsid w:val="00E655F8"/>
    <w:rsid w:val="00E658C7"/>
    <w:rsid w:val="00E6597B"/>
    <w:rsid w:val="00E65BAA"/>
    <w:rsid w:val="00E65E91"/>
    <w:rsid w:val="00E65FE5"/>
    <w:rsid w:val="00E66809"/>
    <w:rsid w:val="00E66C9D"/>
    <w:rsid w:val="00E66CF4"/>
    <w:rsid w:val="00E66DC6"/>
    <w:rsid w:val="00E66EA3"/>
    <w:rsid w:val="00E671D9"/>
    <w:rsid w:val="00E67503"/>
    <w:rsid w:val="00E67992"/>
    <w:rsid w:val="00E679BD"/>
    <w:rsid w:val="00E67AD2"/>
    <w:rsid w:val="00E67D27"/>
    <w:rsid w:val="00E70083"/>
    <w:rsid w:val="00E707F5"/>
    <w:rsid w:val="00E70EB8"/>
    <w:rsid w:val="00E71131"/>
    <w:rsid w:val="00E719A4"/>
    <w:rsid w:val="00E71F66"/>
    <w:rsid w:val="00E7219C"/>
    <w:rsid w:val="00E72AFC"/>
    <w:rsid w:val="00E732F8"/>
    <w:rsid w:val="00E73760"/>
    <w:rsid w:val="00E73793"/>
    <w:rsid w:val="00E73A1F"/>
    <w:rsid w:val="00E740FD"/>
    <w:rsid w:val="00E74175"/>
    <w:rsid w:val="00E74262"/>
    <w:rsid w:val="00E74314"/>
    <w:rsid w:val="00E74349"/>
    <w:rsid w:val="00E744A3"/>
    <w:rsid w:val="00E747FB"/>
    <w:rsid w:val="00E74D26"/>
    <w:rsid w:val="00E758C6"/>
    <w:rsid w:val="00E758C7"/>
    <w:rsid w:val="00E75E6B"/>
    <w:rsid w:val="00E75FE0"/>
    <w:rsid w:val="00E76293"/>
    <w:rsid w:val="00E76747"/>
    <w:rsid w:val="00E76935"/>
    <w:rsid w:val="00E76CB9"/>
    <w:rsid w:val="00E7750F"/>
    <w:rsid w:val="00E778C4"/>
    <w:rsid w:val="00E77CE3"/>
    <w:rsid w:val="00E800E9"/>
    <w:rsid w:val="00E80468"/>
    <w:rsid w:val="00E8047B"/>
    <w:rsid w:val="00E8096A"/>
    <w:rsid w:val="00E811EA"/>
    <w:rsid w:val="00E81233"/>
    <w:rsid w:val="00E8131F"/>
    <w:rsid w:val="00E81627"/>
    <w:rsid w:val="00E81917"/>
    <w:rsid w:val="00E81941"/>
    <w:rsid w:val="00E82192"/>
    <w:rsid w:val="00E821F3"/>
    <w:rsid w:val="00E82487"/>
    <w:rsid w:val="00E82C82"/>
    <w:rsid w:val="00E832FA"/>
    <w:rsid w:val="00E83339"/>
    <w:rsid w:val="00E83629"/>
    <w:rsid w:val="00E837C3"/>
    <w:rsid w:val="00E83A4A"/>
    <w:rsid w:val="00E83D4F"/>
    <w:rsid w:val="00E83E7C"/>
    <w:rsid w:val="00E847F5"/>
    <w:rsid w:val="00E848B7"/>
    <w:rsid w:val="00E84FBC"/>
    <w:rsid w:val="00E85727"/>
    <w:rsid w:val="00E8599B"/>
    <w:rsid w:val="00E86B37"/>
    <w:rsid w:val="00E86C15"/>
    <w:rsid w:val="00E870C7"/>
    <w:rsid w:val="00E871EE"/>
    <w:rsid w:val="00E87306"/>
    <w:rsid w:val="00E87317"/>
    <w:rsid w:val="00E87498"/>
    <w:rsid w:val="00E87A73"/>
    <w:rsid w:val="00E90271"/>
    <w:rsid w:val="00E90365"/>
    <w:rsid w:val="00E90952"/>
    <w:rsid w:val="00E9130C"/>
    <w:rsid w:val="00E9165C"/>
    <w:rsid w:val="00E91C39"/>
    <w:rsid w:val="00E92525"/>
    <w:rsid w:val="00E926A9"/>
    <w:rsid w:val="00E926AB"/>
    <w:rsid w:val="00E92AF4"/>
    <w:rsid w:val="00E92C83"/>
    <w:rsid w:val="00E9313C"/>
    <w:rsid w:val="00E934E2"/>
    <w:rsid w:val="00E938A3"/>
    <w:rsid w:val="00E93A97"/>
    <w:rsid w:val="00E93FED"/>
    <w:rsid w:val="00E9445F"/>
    <w:rsid w:val="00E944DE"/>
    <w:rsid w:val="00E9504E"/>
    <w:rsid w:val="00E9531E"/>
    <w:rsid w:val="00E96B57"/>
    <w:rsid w:val="00E96EB2"/>
    <w:rsid w:val="00E9719C"/>
    <w:rsid w:val="00E9737A"/>
    <w:rsid w:val="00E9737E"/>
    <w:rsid w:val="00E978A4"/>
    <w:rsid w:val="00E97B59"/>
    <w:rsid w:val="00EA006B"/>
    <w:rsid w:val="00EA014B"/>
    <w:rsid w:val="00EA0257"/>
    <w:rsid w:val="00EA07BF"/>
    <w:rsid w:val="00EA0BAA"/>
    <w:rsid w:val="00EA1354"/>
    <w:rsid w:val="00EA1510"/>
    <w:rsid w:val="00EA175F"/>
    <w:rsid w:val="00EA1DCB"/>
    <w:rsid w:val="00EA1F28"/>
    <w:rsid w:val="00EA20D8"/>
    <w:rsid w:val="00EA23BF"/>
    <w:rsid w:val="00EA3380"/>
    <w:rsid w:val="00EA33AF"/>
    <w:rsid w:val="00EA3858"/>
    <w:rsid w:val="00EA3892"/>
    <w:rsid w:val="00EA4068"/>
    <w:rsid w:val="00EA4452"/>
    <w:rsid w:val="00EA4AF6"/>
    <w:rsid w:val="00EA4C27"/>
    <w:rsid w:val="00EA4E15"/>
    <w:rsid w:val="00EA4FFE"/>
    <w:rsid w:val="00EA5437"/>
    <w:rsid w:val="00EA5A04"/>
    <w:rsid w:val="00EA5A81"/>
    <w:rsid w:val="00EA63DC"/>
    <w:rsid w:val="00EA649F"/>
    <w:rsid w:val="00EA6665"/>
    <w:rsid w:val="00EA68BC"/>
    <w:rsid w:val="00EA68D0"/>
    <w:rsid w:val="00EA68D3"/>
    <w:rsid w:val="00EA6B8C"/>
    <w:rsid w:val="00EA72FE"/>
    <w:rsid w:val="00EA760E"/>
    <w:rsid w:val="00EA7865"/>
    <w:rsid w:val="00EA79CF"/>
    <w:rsid w:val="00EA7A6C"/>
    <w:rsid w:val="00EA7F84"/>
    <w:rsid w:val="00EA7FA6"/>
    <w:rsid w:val="00EB025F"/>
    <w:rsid w:val="00EB056B"/>
    <w:rsid w:val="00EB0A0B"/>
    <w:rsid w:val="00EB1969"/>
    <w:rsid w:val="00EB23EC"/>
    <w:rsid w:val="00EB2B21"/>
    <w:rsid w:val="00EB39D3"/>
    <w:rsid w:val="00EB3C97"/>
    <w:rsid w:val="00EB4377"/>
    <w:rsid w:val="00EB4846"/>
    <w:rsid w:val="00EB485F"/>
    <w:rsid w:val="00EB54F0"/>
    <w:rsid w:val="00EB561C"/>
    <w:rsid w:val="00EB5E83"/>
    <w:rsid w:val="00EB5EC2"/>
    <w:rsid w:val="00EB5F32"/>
    <w:rsid w:val="00EB5F52"/>
    <w:rsid w:val="00EB5FA4"/>
    <w:rsid w:val="00EB6756"/>
    <w:rsid w:val="00EB6CB3"/>
    <w:rsid w:val="00EB6E63"/>
    <w:rsid w:val="00EB6E6D"/>
    <w:rsid w:val="00EB7661"/>
    <w:rsid w:val="00EB7F4A"/>
    <w:rsid w:val="00EC03DB"/>
    <w:rsid w:val="00EC08B1"/>
    <w:rsid w:val="00EC1306"/>
    <w:rsid w:val="00EC14A8"/>
    <w:rsid w:val="00EC2451"/>
    <w:rsid w:val="00EC2C14"/>
    <w:rsid w:val="00EC3162"/>
    <w:rsid w:val="00EC32AF"/>
    <w:rsid w:val="00EC3E8E"/>
    <w:rsid w:val="00EC4018"/>
    <w:rsid w:val="00EC42E0"/>
    <w:rsid w:val="00EC4499"/>
    <w:rsid w:val="00EC46C6"/>
    <w:rsid w:val="00EC4A42"/>
    <w:rsid w:val="00EC4B32"/>
    <w:rsid w:val="00EC508C"/>
    <w:rsid w:val="00EC59A4"/>
    <w:rsid w:val="00EC5CE3"/>
    <w:rsid w:val="00EC6D92"/>
    <w:rsid w:val="00EC70FC"/>
    <w:rsid w:val="00EC7163"/>
    <w:rsid w:val="00EC71C4"/>
    <w:rsid w:val="00EC7398"/>
    <w:rsid w:val="00EC74E1"/>
    <w:rsid w:val="00EC77DB"/>
    <w:rsid w:val="00EC7943"/>
    <w:rsid w:val="00EC7A04"/>
    <w:rsid w:val="00ED05DB"/>
    <w:rsid w:val="00ED0D01"/>
    <w:rsid w:val="00ED0DF7"/>
    <w:rsid w:val="00ED1227"/>
    <w:rsid w:val="00ED1466"/>
    <w:rsid w:val="00ED1923"/>
    <w:rsid w:val="00ED1A30"/>
    <w:rsid w:val="00ED1FF8"/>
    <w:rsid w:val="00ED2142"/>
    <w:rsid w:val="00ED2278"/>
    <w:rsid w:val="00ED24C9"/>
    <w:rsid w:val="00ED2989"/>
    <w:rsid w:val="00ED3580"/>
    <w:rsid w:val="00ED39F3"/>
    <w:rsid w:val="00ED3A2F"/>
    <w:rsid w:val="00ED3B52"/>
    <w:rsid w:val="00ED3DAE"/>
    <w:rsid w:val="00ED3F7B"/>
    <w:rsid w:val="00ED44FE"/>
    <w:rsid w:val="00ED4673"/>
    <w:rsid w:val="00ED4C9C"/>
    <w:rsid w:val="00ED4D70"/>
    <w:rsid w:val="00ED50D6"/>
    <w:rsid w:val="00ED5194"/>
    <w:rsid w:val="00ED52D9"/>
    <w:rsid w:val="00ED540D"/>
    <w:rsid w:val="00ED5815"/>
    <w:rsid w:val="00ED5C07"/>
    <w:rsid w:val="00ED5D07"/>
    <w:rsid w:val="00ED5FAF"/>
    <w:rsid w:val="00ED63F4"/>
    <w:rsid w:val="00ED645C"/>
    <w:rsid w:val="00ED6462"/>
    <w:rsid w:val="00ED6966"/>
    <w:rsid w:val="00ED6D91"/>
    <w:rsid w:val="00ED7CB5"/>
    <w:rsid w:val="00ED7EDB"/>
    <w:rsid w:val="00ED7F9B"/>
    <w:rsid w:val="00EE0177"/>
    <w:rsid w:val="00EE091B"/>
    <w:rsid w:val="00EE10E7"/>
    <w:rsid w:val="00EE127B"/>
    <w:rsid w:val="00EE1DFB"/>
    <w:rsid w:val="00EE2068"/>
    <w:rsid w:val="00EE25C4"/>
    <w:rsid w:val="00EE2742"/>
    <w:rsid w:val="00EE2835"/>
    <w:rsid w:val="00EE2994"/>
    <w:rsid w:val="00EE2E31"/>
    <w:rsid w:val="00EE334E"/>
    <w:rsid w:val="00EE4937"/>
    <w:rsid w:val="00EE4AF8"/>
    <w:rsid w:val="00EE4C34"/>
    <w:rsid w:val="00EE4E89"/>
    <w:rsid w:val="00EE53E5"/>
    <w:rsid w:val="00EE5634"/>
    <w:rsid w:val="00EE5710"/>
    <w:rsid w:val="00EE5B81"/>
    <w:rsid w:val="00EE5D57"/>
    <w:rsid w:val="00EE63E2"/>
    <w:rsid w:val="00EE66C3"/>
    <w:rsid w:val="00EE70CE"/>
    <w:rsid w:val="00EF063E"/>
    <w:rsid w:val="00EF0862"/>
    <w:rsid w:val="00EF097B"/>
    <w:rsid w:val="00EF17B5"/>
    <w:rsid w:val="00EF1F84"/>
    <w:rsid w:val="00EF2049"/>
    <w:rsid w:val="00EF2135"/>
    <w:rsid w:val="00EF23EF"/>
    <w:rsid w:val="00EF2AB1"/>
    <w:rsid w:val="00EF2C73"/>
    <w:rsid w:val="00EF3853"/>
    <w:rsid w:val="00EF3B4E"/>
    <w:rsid w:val="00EF3C3D"/>
    <w:rsid w:val="00EF3E4C"/>
    <w:rsid w:val="00EF40C7"/>
    <w:rsid w:val="00EF449F"/>
    <w:rsid w:val="00EF4D59"/>
    <w:rsid w:val="00EF4ED3"/>
    <w:rsid w:val="00EF50B0"/>
    <w:rsid w:val="00EF5387"/>
    <w:rsid w:val="00EF57D8"/>
    <w:rsid w:val="00EF57E4"/>
    <w:rsid w:val="00EF5D75"/>
    <w:rsid w:val="00EF5FC1"/>
    <w:rsid w:val="00EF6072"/>
    <w:rsid w:val="00EF6134"/>
    <w:rsid w:val="00EF6ED8"/>
    <w:rsid w:val="00EF72DA"/>
    <w:rsid w:val="00EF7307"/>
    <w:rsid w:val="00F00214"/>
    <w:rsid w:val="00F00419"/>
    <w:rsid w:val="00F009B6"/>
    <w:rsid w:val="00F00B4A"/>
    <w:rsid w:val="00F00C53"/>
    <w:rsid w:val="00F00C6C"/>
    <w:rsid w:val="00F011A2"/>
    <w:rsid w:val="00F012D4"/>
    <w:rsid w:val="00F0137F"/>
    <w:rsid w:val="00F01730"/>
    <w:rsid w:val="00F01C22"/>
    <w:rsid w:val="00F01CFE"/>
    <w:rsid w:val="00F02367"/>
    <w:rsid w:val="00F03052"/>
    <w:rsid w:val="00F037A3"/>
    <w:rsid w:val="00F03986"/>
    <w:rsid w:val="00F03997"/>
    <w:rsid w:val="00F039C4"/>
    <w:rsid w:val="00F03BB7"/>
    <w:rsid w:val="00F0423D"/>
    <w:rsid w:val="00F043BB"/>
    <w:rsid w:val="00F04509"/>
    <w:rsid w:val="00F04B65"/>
    <w:rsid w:val="00F0549E"/>
    <w:rsid w:val="00F056AF"/>
    <w:rsid w:val="00F05B0E"/>
    <w:rsid w:val="00F0636B"/>
    <w:rsid w:val="00F06683"/>
    <w:rsid w:val="00F069A1"/>
    <w:rsid w:val="00F06D61"/>
    <w:rsid w:val="00F07039"/>
    <w:rsid w:val="00F07ADA"/>
    <w:rsid w:val="00F102DA"/>
    <w:rsid w:val="00F104D7"/>
    <w:rsid w:val="00F108A8"/>
    <w:rsid w:val="00F11075"/>
    <w:rsid w:val="00F11267"/>
    <w:rsid w:val="00F1132D"/>
    <w:rsid w:val="00F11518"/>
    <w:rsid w:val="00F115D4"/>
    <w:rsid w:val="00F11B50"/>
    <w:rsid w:val="00F11BA2"/>
    <w:rsid w:val="00F11D47"/>
    <w:rsid w:val="00F11E78"/>
    <w:rsid w:val="00F11F5B"/>
    <w:rsid w:val="00F129DD"/>
    <w:rsid w:val="00F13587"/>
    <w:rsid w:val="00F137A8"/>
    <w:rsid w:val="00F13878"/>
    <w:rsid w:val="00F13BDA"/>
    <w:rsid w:val="00F13C56"/>
    <w:rsid w:val="00F14098"/>
    <w:rsid w:val="00F142A9"/>
    <w:rsid w:val="00F14951"/>
    <w:rsid w:val="00F14B43"/>
    <w:rsid w:val="00F156F8"/>
    <w:rsid w:val="00F16456"/>
    <w:rsid w:val="00F16984"/>
    <w:rsid w:val="00F16B32"/>
    <w:rsid w:val="00F16BDE"/>
    <w:rsid w:val="00F16E10"/>
    <w:rsid w:val="00F17244"/>
    <w:rsid w:val="00F17275"/>
    <w:rsid w:val="00F173A0"/>
    <w:rsid w:val="00F1791D"/>
    <w:rsid w:val="00F17934"/>
    <w:rsid w:val="00F17DEB"/>
    <w:rsid w:val="00F17E04"/>
    <w:rsid w:val="00F17EFF"/>
    <w:rsid w:val="00F17FFC"/>
    <w:rsid w:val="00F20226"/>
    <w:rsid w:val="00F208C2"/>
    <w:rsid w:val="00F209E0"/>
    <w:rsid w:val="00F20E6C"/>
    <w:rsid w:val="00F2108C"/>
    <w:rsid w:val="00F212F1"/>
    <w:rsid w:val="00F2154F"/>
    <w:rsid w:val="00F21AA7"/>
    <w:rsid w:val="00F21B43"/>
    <w:rsid w:val="00F21E5A"/>
    <w:rsid w:val="00F223E8"/>
    <w:rsid w:val="00F22D25"/>
    <w:rsid w:val="00F22D87"/>
    <w:rsid w:val="00F22EAA"/>
    <w:rsid w:val="00F22EF7"/>
    <w:rsid w:val="00F22F53"/>
    <w:rsid w:val="00F231B3"/>
    <w:rsid w:val="00F23386"/>
    <w:rsid w:val="00F2343B"/>
    <w:rsid w:val="00F23497"/>
    <w:rsid w:val="00F2363F"/>
    <w:rsid w:val="00F23B8C"/>
    <w:rsid w:val="00F23B9E"/>
    <w:rsid w:val="00F24261"/>
    <w:rsid w:val="00F2454B"/>
    <w:rsid w:val="00F24629"/>
    <w:rsid w:val="00F24FF4"/>
    <w:rsid w:val="00F254DB"/>
    <w:rsid w:val="00F255F8"/>
    <w:rsid w:val="00F2594D"/>
    <w:rsid w:val="00F25A3F"/>
    <w:rsid w:val="00F25B04"/>
    <w:rsid w:val="00F25EE0"/>
    <w:rsid w:val="00F263B8"/>
    <w:rsid w:val="00F26B0F"/>
    <w:rsid w:val="00F26C08"/>
    <w:rsid w:val="00F2770C"/>
    <w:rsid w:val="00F27F77"/>
    <w:rsid w:val="00F30420"/>
    <w:rsid w:val="00F304DF"/>
    <w:rsid w:val="00F3074F"/>
    <w:rsid w:val="00F30B86"/>
    <w:rsid w:val="00F30E23"/>
    <w:rsid w:val="00F3151A"/>
    <w:rsid w:val="00F31914"/>
    <w:rsid w:val="00F31B3E"/>
    <w:rsid w:val="00F31B4D"/>
    <w:rsid w:val="00F3212E"/>
    <w:rsid w:val="00F321A2"/>
    <w:rsid w:val="00F3245B"/>
    <w:rsid w:val="00F32C22"/>
    <w:rsid w:val="00F32C6E"/>
    <w:rsid w:val="00F32D5C"/>
    <w:rsid w:val="00F33703"/>
    <w:rsid w:val="00F33791"/>
    <w:rsid w:val="00F33DE7"/>
    <w:rsid w:val="00F34064"/>
    <w:rsid w:val="00F34074"/>
    <w:rsid w:val="00F34931"/>
    <w:rsid w:val="00F34937"/>
    <w:rsid w:val="00F349EB"/>
    <w:rsid w:val="00F34DA5"/>
    <w:rsid w:val="00F351C8"/>
    <w:rsid w:val="00F3525C"/>
    <w:rsid w:val="00F353A5"/>
    <w:rsid w:val="00F3572C"/>
    <w:rsid w:val="00F3592C"/>
    <w:rsid w:val="00F3596C"/>
    <w:rsid w:val="00F35B6E"/>
    <w:rsid w:val="00F35D71"/>
    <w:rsid w:val="00F3676C"/>
    <w:rsid w:val="00F368E2"/>
    <w:rsid w:val="00F36BE7"/>
    <w:rsid w:val="00F36D74"/>
    <w:rsid w:val="00F36FE2"/>
    <w:rsid w:val="00F37065"/>
    <w:rsid w:val="00F3769A"/>
    <w:rsid w:val="00F376A3"/>
    <w:rsid w:val="00F37AED"/>
    <w:rsid w:val="00F37B30"/>
    <w:rsid w:val="00F402E2"/>
    <w:rsid w:val="00F404D8"/>
    <w:rsid w:val="00F4068F"/>
    <w:rsid w:val="00F409DF"/>
    <w:rsid w:val="00F409E1"/>
    <w:rsid w:val="00F40E29"/>
    <w:rsid w:val="00F41458"/>
    <w:rsid w:val="00F41573"/>
    <w:rsid w:val="00F415E8"/>
    <w:rsid w:val="00F4167D"/>
    <w:rsid w:val="00F41A64"/>
    <w:rsid w:val="00F41B7B"/>
    <w:rsid w:val="00F4205E"/>
    <w:rsid w:val="00F427A6"/>
    <w:rsid w:val="00F428DB"/>
    <w:rsid w:val="00F42A62"/>
    <w:rsid w:val="00F430AB"/>
    <w:rsid w:val="00F4381B"/>
    <w:rsid w:val="00F439F9"/>
    <w:rsid w:val="00F43B8F"/>
    <w:rsid w:val="00F43E95"/>
    <w:rsid w:val="00F44273"/>
    <w:rsid w:val="00F444F9"/>
    <w:rsid w:val="00F44523"/>
    <w:rsid w:val="00F44A1F"/>
    <w:rsid w:val="00F44A8A"/>
    <w:rsid w:val="00F44B2F"/>
    <w:rsid w:val="00F44CB0"/>
    <w:rsid w:val="00F4515C"/>
    <w:rsid w:val="00F45235"/>
    <w:rsid w:val="00F45734"/>
    <w:rsid w:val="00F4591B"/>
    <w:rsid w:val="00F45C5D"/>
    <w:rsid w:val="00F45FBD"/>
    <w:rsid w:val="00F45FCC"/>
    <w:rsid w:val="00F46041"/>
    <w:rsid w:val="00F46285"/>
    <w:rsid w:val="00F463C5"/>
    <w:rsid w:val="00F46418"/>
    <w:rsid w:val="00F4642B"/>
    <w:rsid w:val="00F47423"/>
    <w:rsid w:val="00F474F6"/>
    <w:rsid w:val="00F5010C"/>
    <w:rsid w:val="00F50A4B"/>
    <w:rsid w:val="00F50CB8"/>
    <w:rsid w:val="00F50FA1"/>
    <w:rsid w:val="00F50FF0"/>
    <w:rsid w:val="00F51429"/>
    <w:rsid w:val="00F51443"/>
    <w:rsid w:val="00F515E2"/>
    <w:rsid w:val="00F5178A"/>
    <w:rsid w:val="00F51C86"/>
    <w:rsid w:val="00F51D96"/>
    <w:rsid w:val="00F51E5E"/>
    <w:rsid w:val="00F5213B"/>
    <w:rsid w:val="00F5304C"/>
    <w:rsid w:val="00F53052"/>
    <w:rsid w:val="00F53090"/>
    <w:rsid w:val="00F53166"/>
    <w:rsid w:val="00F536E2"/>
    <w:rsid w:val="00F53CBC"/>
    <w:rsid w:val="00F542B5"/>
    <w:rsid w:val="00F5476E"/>
    <w:rsid w:val="00F547E2"/>
    <w:rsid w:val="00F5485F"/>
    <w:rsid w:val="00F54CA1"/>
    <w:rsid w:val="00F54F76"/>
    <w:rsid w:val="00F55040"/>
    <w:rsid w:val="00F552B2"/>
    <w:rsid w:val="00F5587A"/>
    <w:rsid w:val="00F558BA"/>
    <w:rsid w:val="00F55C5B"/>
    <w:rsid w:val="00F55CA8"/>
    <w:rsid w:val="00F56352"/>
    <w:rsid w:val="00F5697D"/>
    <w:rsid w:val="00F56D31"/>
    <w:rsid w:val="00F56F6C"/>
    <w:rsid w:val="00F577BB"/>
    <w:rsid w:val="00F5789A"/>
    <w:rsid w:val="00F60247"/>
    <w:rsid w:val="00F606B6"/>
    <w:rsid w:val="00F60963"/>
    <w:rsid w:val="00F61249"/>
    <w:rsid w:val="00F61644"/>
    <w:rsid w:val="00F621EC"/>
    <w:rsid w:val="00F62642"/>
    <w:rsid w:val="00F62B31"/>
    <w:rsid w:val="00F62E99"/>
    <w:rsid w:val="00F63061"/>
    <w:rsid w:val="00F6319A"/>
    <w:rsid w:val="00F637BD"/>
    <w:rsid w:val="00F63820"/>
    <w:rsid w:val="00F63A07"/>
    <w:rsid w:val="00F644E6"/>
    <w:rsid w:val="00F646A0"/>
    <w:rsid w:val="00F6509A"/>
    <w:rsid w:val="00F65362"/>
    <w:rsid w:val="00F655FB"/>
    <w:rsid w:val="00F65985"/>
    <w:rsid w:val="00F659A8"/>
    <w:rsid w:val="00F65A3D"/>
    <w:rsid w:val="00F65A3F"/>
    <w:rsid w:val="00F65B1B"/>
    <w:rsid w:val="00F66210"/>
    <w:rsid w:val="00F662DB"/>
    <w:rsid w:val="00F6663E"/>
    <w:rsid w:val="00F66B65"/>
    <w:rsid w:val="00F67429"/>
    <w:rsid w:val="00F6762E"/>
    <w:rsid w:val="00F67FD4"/>
    <w:rsid w:val="00F70DA9"/>
    <w:rsid w:val="00F70DFE"/>
    <w:rsid w:val="00F713CB"/>
    <w:rsid w:val="00F71794"/>
    <w:rsid w:val="00F71B9B"/>
    <w:rsid w:val="00F72280"/>
    <w:rsid w:val="00F73989"/>
    <w:rsid w:val="00F73B2B"/>
    <w:rsid w:val="00F74195"/>
    <w:rsid w:val="00F742BD"/>
    <w:rsid w:val="00F7505A"/>
    <w:rsid w:val="00F75070"/>
    <w:rsid w:val="00F75510"/>
    <w:rsid w:val="00F75818"/>
    <w:rsid w:val="00F75990"/>
    <w:rsid w:val="00F75ACA"/>
    <w:rsid w:val="00F75C0F"/>
    <w:rsid w:val="00F75F36"/>
    <w:rsid w:val="00F764C2"/>
    <w:rsid w:val="00F7663B"/>
    <w:rsid w:val="00F76E91"/>
    <w:rsid w:val="00F7768C"/>
    <w:rsid w:val="00F77E1E"/>
    <w:rsid w:val="00F80137"/>
    <w:rsid w:val="00F80624"/>
    <w:rsid w:val="00F8065F"/>
    <w:rsid w:val="00F8093D"/>
    <w:rsid w:val="00F80B0D"/>
    <w:rsid w:val="00F80E4E"/>
    <w:rsid w:val="00F80E9D"/>
    <w:rsid w:val="00F81070"/>
    <w:rsid w:val="00F8134B"/>
    <w:rsid w:val="00F813F2"/>
    <w:rsid w:val="00F81627"/>
    <w:rsid w:val="00F8169F"/>
    <w:rsid w:val="00F81930"/>
    <w:rsid w:val="00F81B46"/>
    <w:rsid w:val="00F81B50"/>
    <w:rsid w:val="00F81D0A"/>
    <w:rsid w:val="00F81FA3"/>
    <w:rsid w:val="00F820DA"/>
    <w:rsid w:val="00F823F7"/>
    <w:rsid w:val="00F82DFD"/>
    <w:rsid w:val="00F83C8F"/>
    <w:rsid w:val="00F840CD"/>
    <w:rsid w:val="00F848DF"/>
    <w:rsid w:val="00F84AA3"/>
    <w:rsid w:val="00F852F5"/>
    <w:rsid w:val="00F85465"/>
    <w:rsid w:val="00F85581"/>
    <w:rsid w:val="00F85622"/>
    <w:rsid w:val="00F85DB4"/>
    <w:rsid w:val="00F85F8D"/>
    <w:rsid w:val="00F87005"/>
    <w:rsid w:val="00F878D9"/>
    <w:rsid w:val="00F87904"/>
    <w:rsid w:val="00F87EF9"/>
    <w:rsid w:val="00F87F51"/>
    <w:rsid w:val="00F90360"/>
    <w:rsid w:val="00F90383"/>
    <w:rsid w:val="00F90642"/>
    <w:rsid w:val="00F90CF3"/>
    <w:rsid w:val="00F90E27"/>
    <w:rsid w:val="00F91016"/>
    <w:rsid w:val="00F914EB"/>
    <w:rsid w:val="00F916DB"/>
    <w:rsid w:val="00F919F1"/>
    <w:rsid w:val="00F91F5E"/>
    <w:rsid w:val="00F92251"/>
    <w:rsid w:val="00F9244D"/>
    <w:rsid w:val="00F92987"/>
    <w:rsid w:val="00F92B4B"/>
    <w:rsid w:val="00F92BF4"/>
    <w:rsid w:val="00F9312A"/>
    <w:rsid w:val="00F93275"/>
    <w:rsid w:val="00F937C4"/>
    <w:rsid w:val="00F93BE2"/>
    <w:rsid w:val="00F9401B"/>
    <w:rsid w:val="00F9444F"/>
    <w:rsid w:val="00F946EC"/>
    <w:rsid w:val="00F9546D"/>
    <w:rsid w:val="00F9595A"/>
    <w:rsid w:val="00F95A3C"/>
    <w:rsid w:val="00F96061"/>
    <w:rsid w:val="00F96375"/>
    <w:rsid w:val="00F96506"/>
    <w:rsid w:val="00F9663C"/>
    <w:rsid w:val="00F96C02"/>
    <w:rsid w:val="00F972D4"/>
    <w:rsid w:val="00F97F15"/>
    <w:rsid w:val="00FA0351"/>
    <w:rsid w:val="00FA04D7"/>
    <w:rsid w:val="00FA0E13"/>
    <w:rsid w:val="00FA1976"/>
    <w:rsid w:val="00FA1CAF"/>
    <w:rsid w:val="00FA3230"/>
    <w:rsid w:val="00FA3239"/>
    <w:rsid w:val="00FA3240"/>
    <w:rsid w:val="00FA3396"/>
    <w:rsid w:val="00FA350A"/>
    <w:rsid w:val="00FA44A3"/>
    <w:rsid w:val="00FA450D"/>
    <w:rsid w:val="00FA47A8"/>
    <w:rsid w:val="00FA4A5C"/>
    <w:rsid w:val="00FA4B11"/>
    <w:rsid w:val="00FA4D31"/>
    <w:rsid w:val="00FA4E07"/>
    <w:rsid w:val="00FA5054"/>
    <w:rsid w:val="00FA551B"/>
    <w:rsid w:val="00FA5C06"/>
    <w:rsid w:val="00FA5E0A"/>
    <w:rsid w:val="00FA5E70"/>
    <w:rsid w:val="00FA6180"/>
    <w:rsid w:val="00FA6235"/>
    <w:rsid w:val="00FA6260"/>
    <w:rsid w:val="00FA647F"/>
    <w:rsid w:val="00FA6AFB"/>
    <w:rsid w:val="00FA6CD6"/>
    <w:rsid w:val="00FA6CD8"/>
    <w:rsid w:val="00FA70BA"/>
    <w:rsid w:val="00FA73A9"/>
    <w:rsid w:val="00FA748B"/>
    <w:rsid w:val="00FA76E2"/>
    <w:rsid w:val="00FA7FD6"/>
    <w:rsid w:val="00FB03D0"/>
    <w:rsid w:val="00FB0D36"/>
    <w:rsid w:val="00FB0E67"/>
    <w:rsid w:val="00FB0EFA"/>
    <w:rsid w:val="00FB1232"/>
    <w:rsid w:val="00FB14B1"/>
    <w:rsid w:val="00FB14D9"/>
    <w:rsid w:val="00FB19B8"/>
    <w:rsid w:val="00FB1B0E"/>
    <w:rsid w:val="00FB1B1B"/>
    <w:rsid w:val="00FB211A"/>
    <w:rsid w:val="00FB223D"/>
    <w:rsid w:val="00FB22FF"/>
    <w:rsid w:val="00FB2436"/>
    <w:rsid w:val="00FB3589"/>
    <w:rsid w:val="00FB36CD"/>
    <w:rsid w:val="00FB3CE6"/>
    <w:rsid w:val="00FB3F8A"/>
    <w:rsid w:val="00FB4519"/>
    <w:rsid w:val="00FB49F7"/>
    <w:rsid w:val="00FB4CC6"/>
    <w:rsid w:val="00FB51B8"/>
    <w:rsid w:val="00FB53D1"/>
    <w:rsid w:val="00FB5453"/>
    <w:rsid w:val="00FB5728"/>
    <w:rsid w:val="00FB5FB7"/>
    <w:rsid w:val="00FB662F"/>
    <w:rsid w:val="00FB69C1"/>
    <w:rsid w:val="00FB6BC8"/>
    <w:rsid w:val="00FB6C09"/>
    <w:rsid w:val="00FB78CA"/>
    <w:rsid w:val="00FB79D9"/>
    <w:rsid w:val="00FC07F4"/>
    <w:rsid w:val="00FC0823"/>
    <w:rsid w:val="00FC0903"/>
    <w:rsid w:val="00FC0C97"/>
    <w:rsid w:val="00FC15A1"/>
    <w:rsid w:val="00FC1640"/>
    <w:rsid w:val="00FC18AE"/>
    <w:rsid w:val="00FC1AD8"/>
    <w:rsid w:val="00FC1CA7"/>
    <w:rsid w:val="00FC23F4"/>
    <w:rsid w:val="00FC2685"/>
    <w:rsid w:val="00FC26FD"/>
    <w:rsid w:val="00FC2C22"/>
    <w:rsid w:val="00FC2D11"/>
    <w:rsid w:val="00FC2D57"/>
    <w:rsid w:val="00FC2E73"/>
    <w:rsid w:val="00FC2FEC"/>
    <w:rsid w:val="00FC305D"/>
    <w:rsid w:val="00FC31AA"/>
    <w:rsid w:val="00FC49C7"/>
    <w:rsid w:val="00FC4AF6"/>
    <w:rsid w:val="00FC4B86"/>
    <w:rsid w:val="00FC4BCD"/>
    <w:rsid w:val="00FC50A8"/>
    <w:rsid w:val="00FC535B"/>
    <w:rsid w:val="00FC554A"/>
    <w:rsid w:val="00FC5614"/>
    <w:rsid w:val="00FC56DF"/>
    <w:rsid w:val="00FC589F"/>
    <w:rsid w:val="00FC5DC1"/>
    <w:rsid w:val="00FC5DCC"/>
    <w:rsid w:val="00FC6782"/>
    <w:rsid w:val="00FC67E3"/>
    <w:rsid w:val="00FC6F27"/>
    <w:rsid w:val="00FC75FF"/>
    <w:rsid w:val="00FC76F1"/>
    <w:rsid w:val="00FC7E2D"/>
    <w:rsid w:val="00FC7F5B"/>
    <w:rsid w:val="00FD04EC"/>
    <w:rsid w:val="00FD08E2"/>
    <w:rsid w:val="00FD1325"/>
    <w:rsid w:val="00FD1368"/>
    <w:rsid w:val="00FD1515"/>
    <w:rsid w:val="00FD170F"/>
    <w:rsid w:val="00FD1ED5"/>
    <w:rsid w:val="00FD1F51"/>
    <w:rsid w:val="00FD2147"/>
    <w:rsid w:val="00FD2277"/>
    <w:rsid w:val="00FD25CB"/>
    <w:rsid w:val="00FD2DE6"/>
    <w:rsid w:val="00FD3644"/>
    <w:rsid w:val="00FD3734"/>
    <w:rsid w:val="00FD384D"/>
    <w:rsid w:val="00FD3906"/>
    <w:rsid w:val="00FD3917"/>
    <w:rsid w:val="00FD3D35"/>
    <w:rsid w:val="00FD3F4E"/>
    <w:rsid w:val="00FD548B"/>
    <w:rsid w:val="00FD5608"/>
    <w:rsid w:val="00FD56FB"/>
    <w:rsid w:val="00FD58AB"/>
    <w:rsid w:val="00FD5B4B"/>
    <w:rsid w:val="00FD600A"/>
    <w:rsid w:val="00FD6134"/>
    <w:rsid w:val="00FD62D4"/>
    <w:rsid w:val="00FD668B"/>
    <w:rsid w:val="00FD6F31"/>
    <w:rsid w:val="00FD7024"/>
    <w:rsid w:val="00FD7150"/>
    <w:rsid w:val="00FD7369"/>
    <w:rsid w:val="00FD73F9"/>
    <w:rsid w:val="00FD74FA"/>
    <w:rsid w:val="00FD7836"/>
    <w:rsid w:val="00FD792F"/>
    <w:rsid w:val="00FD7C53"/>
    <w:rsid w:val="00FD7E0F"/>
    <w:rsid w:val="00FD7F57"/>
    <w:rsid w:val="00FE073F"/>
    <w:rsid w:val="00FE08CE"/>
    <w:rsid w:val="00FE0F1C"/>
    <w:rsid w:val="00FE1652"/>
    <w:rsid w:val="00FE17BC"/>
    <w:rsid w:val="00FE2207"/>
    <w:rsid w:val="00FE2285"/>
    <w:rsid w:val="00FE254D"/>
    <w:rsid w:val="00FE25AA"/>
    <w:rsid w:val="00FE28AE"/>
    <w:rsid w:val="00FE2F54"/>
    <w:rsid w:val="00FE31CF"/>
    <w:rsid w:val="00FE325E"/>
    <w:rsid w:val="00FE33E0"/>
    <w:rsid w:val="00FE3963"/>
    <w:rsid w:val="00FE3A3D"/>
    <w:rsid w:val="00FE3C27"/>
    <w:rsid w:val="00FE3F08"/>
    <w:rsid w:val="00FE404B"/>
    <w:rsid w:val="00FE409C"/>
    <w:rsid w:val="00FE431E"/>
    <w:rsid w:val="00FE46B0"/>
    <w:rsid w:val="00FE534B"/>
    <w:rsid w:val="00FE5581"/>
    <w:rsid w:val="00FE58FC"/>
    <w:rsid w:val="00FE59B0"/>
    <w:rsid w:val="00FE6698"/>
    <w:rsid w:val="00FE6959"/>
    <w:rsid w:val="00FE71CD"/>
    <w:rsid w:val="00FE755C"/>
    <w:rsid w:val="00FE7793"/>
    <w:rsid w:val="00FE7CDF"/>
    <w:rsid w:val="00FE7CEA"/>
    <w:rsid w:val="00FE7DB4"/>
    <w:rsid w:val="00FE7DFF"/>
    <w:rsid w:val="00FF005A"/>
    <w:rsid w:val="00FF014B"/>
    <w:rsid w:val="00FF10E4"/>
    <w:rsid w:val="00FF13BC"/>
    <w:rsid w:val="00FF1658"/>
    <w:rsid w:val="00FF1A76"/>
    <w:rsid w:val="00FF1D7E"/>
    <w:rsid w:val="00FF1D85"/>
    <w:rsid w:val="00FF1F00"/>
    <w:rsid w:val="00FF201B"/>
    <w:rsid w:val="00FF2263"/>
    <w:rsid w:val="00FF2B70"/>
    <w:rsid w:val="00FF2C41"/>
    <w:rsid w:val="00FF326B"/>
    <w:rsid w:val="00FF32F4"/>
    <w:rsid w:val="00FF3591"/>
    <w:rsid w:val="00FF3A97"/>
    <w:rsid w:val="00FF3EF9"/>
    <w:rsid w:val="00FF4852"/>
    <w:rsid w:val="00FF50E7"/>
    <w:rsid w:val="00FF54B6"/>
    <w:rsid w:val="00FF5743"/>
    <w:rsid w:val="00FF5F0D"/>
    <w:rsid w:val="00FF62CD"/>
    <w:rsid w:val="00FF635E"/>
    <w:rsid w:val="00FF67FA"/>
    <w:rsid w:val="00FF681C"/>
    <w:rsid w:val="00FF6A30"/>
    <w:rsid w:val="00FF6D52"/>
    <w:rsid w:val="00FF6F72"/>
    <w:rsid w:val="00FF71A4"/>
    <w:rsid w:val="00FF7259"/>
    <w:rsid w:val="00FF7632"/>
    <w:rsid w:val="00FF76B3"/>
    <w:rsid w:val="00FF7731"/>
    <w:rsid w:val="00FF78CF"/>
    <w:rsid w:val="00FF7B62"/>
    <w:rsid w:val="00FF7C7A"/>
    <w:rsid w:val="0E075460"/>
    <w:rsid w:val="3CCB7AB0"/>
    <w:rsid w:val="573098C8"/>
    <w:rsid w:val="6560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E30269DA-3F4B-4467-8B45-3044880E6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8" ma:contentTypeDescription="Create a new document." ma:contentTypeScope="" ma:versionID="c3f1b5182738a78168362b63c76bfafc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99a6b7f50e55e7e04436d30bd0954d4e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customXml/itemProps3.xml><?xml version="1.0" encoding="utf-8"?>
<ds:datastoreItem xmlns:ds="http://schemas.openxmlformats.org/officeDocument/2006/customXml" ds:itemID="{03620F67-43DF-4B5D-BFED-A16013C64F4B}"/>
</file>

<file path=customXml/itemProps4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AE34CE-762E-47FA-B13F-323DAB44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1335</TotalTime>
  <Pages>46</Pages>
  <Words>8631</Words>
  <Characters>46267</Characters>
  <Application>Microsoft Office Word</Application>
  <DocSecurity>0</DocSecurity>
  <Lines>5783</Lines>
  <Paragraphs>3049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51849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Sasikarn Bandasak</cp:lastModifiedBy>
  <cp:revision>736</cp:revision>
  <cp:lastPrinted>2024-11-08T04:00:00Z</cp:lastPrinted>
  <dcterms:created xsi:type="dcterms:W3CDTF">2024-08-18T06:54:00Z</dcterms:created>
  <dcterms:modified xsi:type="dcterms:W3CDTF">2024-11-08T06:18:00Z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GrammarlyDocumentId">
    <vt:lpwstr>860923410014ed2b525ab470ae178b7f026181cc8d1bd4f8c0a0ba29ca81a330</vt:lpwstr>
  </property>
</Properties>
</file>